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E3430" w14:textId="611AA382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6B429E">
        <w:rPr>
          <w:rFonts w:eastAsia="Times New Roman" w:cs="Arial"/>
          <w:sz w:val="24"/>
          <w:szCs w:val="20"/>
          <w:lang w:eastAsia="ar-SA"/>
        </w:rPr>
        <w:t>4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6B429E">
        <w:rPr>
          <w:rFonts w:cs="Arial"/>
          <w:sz w:val="24"/>
          <w:szCs w:val="24"/>
        </w:rPr>
        <w:t>3</w:t>
      </w:r>
      <w:r w:rsidR="00AF266E">
        <w:rPr>
          <w:rFonts w:cs="Arial"/>
          <w:sz w:val="24"/>
          <w:szCs w:val="24"/>
        </w:rPr>
        <w:t>324</w:t>
      </w:r>
    </w:p>
    <w:p w14:paraId="0E3506A8" w14:textId="77777777" w:rsidR="00411066" w:rsidRPr="00F45489" w:rsidRDefault="006B429E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Spokane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USA, 12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16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November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E51F76"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234D2031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0D8C460" w14:textId="78AF57F3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Start w:id="1" w:name="OLE_LINK3"/>
      <w:bookmarkStart w:id="2" w:name="OLE_LINK4"/>
      <w:bookmarkEnd w:id="0"/>
      <w:r w:rsidR="00AF266E">
        <w:rPr>
          <w:rFonts w:eastAsia="Times New Roman" w:cs="Arial"/>
          <w:sz w:val="22"/>
          <w:szCs w:val="20"/>
          <w:lang w:eastAsia="ar-SA"/>
        </w:rPr>
        <w:t xml:space="preserve">Report </w:t>
      </w:r>
      <w:r w:rsidR="00E62DBC">
        <w:rPr>
          <w:rFonts w:eastAsia="Times New Roman" w:cs="Arial"/>
          <w:sz w:val="22"/>
          <w:szCs w:val="20"/>
          <w:lang w:eastAsia="ar-SA"/>
        </w:rPr>
        <w:t>for drafting session F</w:t>
      </w:r>
      <w:r w:rsidR="00AF266E">
        <w:rPr>
          <w:rFonts w:eastAsia="Times New Roman" w:cs="Arial"/>
          <w:sz w:val="22"/>
          <w:szCs w:val="20"/>
          <w:lang w:eastAsia="ar-SA"/>
        </w:rPr>
        <w:t xml:space="preserve"> - </w:t>
      </w:r>
      <w:r w:rsidR="00AF266E" w:rsidRPr="00CB2B78">
        <w:rPr>
          <w:rFonts w:eastAsia="Times New Roman"/>
          <w:sz w:val="20"/>
          <w:szCs w:val="20"/>
          <w:highlight w:val="yellow"/>
          <w:lang w:val="en-US"/>
        </w:rPr>
        <w:t>ID_UAS + FS_MPS2 + FS_EAV + FS_V2XIMP</w:t>
      </w:r>
    </w:p>
    <w:p w14:paraId="76F28923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</w:t>
      </w:r>
      <w:r w:rsidR="00E62DBC">
        <w:rPr>
          <w:rFonts w:eastAsia="Times New Roman" w:cs="Arial"/>
          <w:sz w:val="22"/>
          <w:szCs w:val="20"/>
          <w:lang w:eastAsia="ar-SA"/>
        </w:rPr>
        <w:t xml:space="preserve"> </w:t>
      </w:r>
      <w:r w:rsidR="00E62DBC">
        <w:rPr>
          <w:rFonts w:eastAsia="Times New Roman" w:cs="Arial"/>
          <w:sz w:val="22"/>
          <w:szCs w:val="20"/>
          <w:lang w:val="en-US" w:eastAsia="ar-SA"/>
        </w:rPr>
        <w:t>Vice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18403FE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62DBC">
        <w:rPr>
          <w:rFonts w:eastAsia="Times New Roman" w:cs="Arial"/>
          <w:sz w:val="22"/>
          <w:szCs w:val="20"/>
          <w:lang w:eastAsia="ar-SA"/>
        </w:rPr>
        <w:t>Greg Schumacher</w:t>
      </w:r>
    </w:p>
    <w:p w14:paraId="5099FFEA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EFB8947" w14:textId="77777777" w:rsidR="00876058" w:rsidRPr="008754F9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52CE3764" w14:textId="77777777" w:rsidR="00876058" w:rsidRPr="00F774D3" w:rsidRDefault="00876058" w:rsidP="00876058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B8014D" w:rsidRPr="00B8014D">
        <w:rPr>
          <w:rFonts w:eastAsia="Arial Unicode MS"/>
          <w:sz w:val="24"/>
          <w:szCs w:val="24"/>
          <w:lang w:eastAsia="ar-SA"/>
        </w:rPr>
        <w:t xml:space="preserve">Convention </w:t>
      </w:r>
      <w:proofErr w:type="spellStart"/>
      <w:r w:rsidR="00B8014D" w:rsidRPr="00B8014D">
        <w:rPr>
          <w:rFonts w:eastAsia="Arial Unicode MS"/>
          <w:sz w:val="24"/>
          <w:szCs w:val="24"/>
          <w:lang w:eastAsia="ar-SA"/>
        </w:rPr>
        <w:t>Center</w:t>
      </w:r>
      <w:proofErr w:type="spellEnd"/>
      <w:r w:rsidR="00B8014D" w:rsidRPr="00B8014D">
        <w:rPr>
          <w:rFonts w:eastAsia="Arial Unicode MS"/>
          <w:sz w:val="24"/>
          <w:szCs w:val="24"/>
          <w:lang w:eastAsia="ar-SA"/>
        </w:rPr>
        <w:t xml:space="preserve"> Meeting Space</w:t>
      </w:r>
      <w:r w:rsidR="00B8014D">
        <w:rPr>
          <w:rFonts w:eastAsia="Arial Unicode MS"/>
          <w:sz w:val="24"/>
          <w:szCs w:val="24"/>
          <w:lang w:eastAsia="ar-SA"/>
        </w:rPr>
        <w:t xml:space="preserve"> 402AB</w:t>
      </w:r>
    </w:p>
    <w:p w14:paraId="4C2FE5EC" w14:textId="77777777" w:rsidR="00876058" w:rsidRPr="00772E0F" w:rsidRDefault="00876058" w:rsidP="00876058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B8014D"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Convention </w:t>
      </w:r>
      <w:proofErr w:type="spellStart"/>
      <w:r w:rsidR="00B8014D" w:rsidRPr="00B8014D">
        <w:rPr>
          <w:rFonts w:eastAsia="Arial Unicode MS" w:cs="Arial"/>
          <w:color w:val="00B050"/>
          <w:sz w:val="24"/>
          <w:szCs w:val="24"/>
          <w:lang w:eastAsia="ar-SA"/>
        </w:rPr>
        <w:t>Center</w:t>
      </w:r>
      <w:proofErr w:type="spellEnd"/>
      <w:r w:rsidR="00B8014D"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 Meeting Space</w:t>
      </w:r>
      <w:r w:rsid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 301</w:t>
      </w:r>
    </w:p>
    <w:p w14:paraId="64946C78" w14:textId="77777777" w:rsidR="00876058" w:rsidRDefault="00B8014D" w:rsidP="00876058">
      <w:pPr>
        <w:suppressAutoHyphens/>
        <w:spacing w:after="0" w:line="240" w:lineRule="auto"/>
      </w:pPr>
      <w:r w:rsidRPr="00B8014D">
        <w:t xml:space="preserve">These meeting rooms </w:t>
      </w:r>
      <w:proofErr w:type="gramStart"/>
      <w:r w:rsidRPr="00B8014D">
        <w:t>are located in</w:t>
      </w:r>
      <w:proofErr w:type="gramEnd"/>
      <w:r w:rsidRPr="00B8014D">
        <w:t xml:space="preserve"> the convention </w:t>
      </w:r>
      <w:proofErr w:type="spellStart"/>
      <w:r w:rsidRPr="00B8014D">
        <w:t>center</w:t>
      </w:r>
      <w:proofErr w:type="spellEnd"/>
      <w:r w:rsidRPr="00B8014D">
        <w:t xml:space="preserve"> in the section closest to the DoubleTree Hotel</w:t>
      </w:r>
    </w:p>
    <w:p w14:paraId="2D121A5A" w14:textId="77777777" w:rsidR="00B8014D" w:rsidRPr="00015298" w:rsidRDefault="00B8014D" w:rsidP="00876058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E62DBC" w:rsidRPr="00015298" w14:paraId="685A883A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A89B19C" w14:textId="77777777" w:rsidR="00E62DBC" w:rsidRPr="00015298" w:rsidRDefault="00E62DBC" w:rsidP="00CB2B7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F6F6903" w14:textId="77777777" w:rsidR="00E62DBC" w:rsidRPr="00015298" w:rsidRDefault="00E62DBC" w:rsidP="00CB2B7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01C92E5" w14:textId="77777777" w:rsidR="00E62DBC" w:rsidRPr="00015298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33C504F" w14:textId="77777777" w:rsidR="00E62DBC" w:rsidRPr="00015298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0BE19695" w14:textId="77777777" w:rsidR="00E62DBC" w:rsidRPr="00015298" w:rsidRDefault="00E62DBC" w:rsidP="00CB2B7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62DBC" w:rsidRPr="00AB0F3E" w14:paraId="745B692B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428F873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2D05CBF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6E82E6B9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EDA3128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39C9F61" w14:textId="77777777" w:rsidR="00E62DBC" w:rsidRPr="00CB2B78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CB2B78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CB2B78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CB2B78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2A9B0988" w14:textId="77777777" w:rsidR="00E62DBC" w:rsidRPr="00BD600A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CB2B78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8C97037" w14:textId="77777777" w:rsidR="00E62DBC" w:rsidRPr="000125EA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2E29E3D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ADD3CBD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46FE971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E62DBC" w:rsidRPr="00AB0F3E" w14:paraId="589B6C67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1DE7DA5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8719D9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7CF7A439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3640B6E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174403" w14:textId="77777777" w:rsidR="00E62DBC" w:rsidRPr="00CB2B78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CB2B78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CB2B78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CB2B78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47992B1D" w14:textId="77777777" w:rsidR="00E62DBC" w:rsidRPr="008B2A7B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CB2B78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17D379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F189DED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E6F6630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2B01828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E62DBC" w:rsidRPr="00AB0F3E" w14:paraId="26C40763" w14:textId="77777777" w:rsidTr="00E62DBC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D9A9C42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F697EF3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D37E420" w14:textId="77777777" w:rsidR="00E62DBC" w:rsidRPr="00415AA2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4379423" w14:textId="77777777" w:rsidR="00E62DBC" w:rsidRPr="00415AA2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33AEDDD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E62DBC" w:rsidRPr="00AB0F3E" w14:paraId="0CACC165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95C1B1C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88D936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3601D6DE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F9CCC00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4B1589" w14:textId="77777777" w:rsidR="00E62DBC" w:rsidRPr="00CB2B78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CB2B78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CB2B78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CB2B78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0485F43A" w14:textId="77777777" w:rsidR="00E62DBC" w:rsidRPr="00CF100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CB2B78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F7052D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C8E5A5A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1C2D01B8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5A7AD37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E62DBC" w:rsidRPr="00AB0F3E" w14:paraId="0B2C0AFC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A83EBD3" w14:textId="77777777" w:rsidR="00E62DBC" w:rsidRPr="00AB0F3E" w:rsidRDefault="00E62DBC" w:rsidP="00CB2B7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1FAD6F8" w14:textId="77777777" w:rsidR="00E62DBC" w:rsidRPr="00AB0F3E" w:rsidRDefault="00E62DBC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15AF59" w14:textId="77777777" w:rsidR="00E62DBC" w:rsidRPr="00415AA2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DF4DF91" w14:textId="77777777" w:rsidR="00E62DBC" w:rsidRPr="00415AA2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631AFA5" w14:textId="77777777" w:rsidR="00E62DBC" w:rsidRPr="00AB0F3E" w:rsidRDefault="00E62DBC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E62DBC" w:rsidRPr="00AB0F3E" w14:paraId="33472D8D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3AE284F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B4D3278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B960248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4E25214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73C5DF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7AD879" w14:textId="77777777" w:rsidR="00E62DBC" w:rsidRPr="00CB2B78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CB2B78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CB2B78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CB2B78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08CF7958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CB2B78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A6EE137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AC2AFF5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9E50D98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E62DBC" w:rsidRPr="00AB0F3E" w14:paraId="4E9C27F7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AB4FF1" w14:textId="77777777" w:rsidR="00E62DBC" w:rsidRPr="00AB0F3E" w:rsidRDefault="00E62DBC" w:rsidP="00CB2B7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326A298" w14:textId="77777777" w:rsidR="00E62DBC" w:rsidRPr="00AB0F3E" w:rsidRDefault="00E62DBC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C389D73" w14:textId="77777777" w:rsidR="00E62DBC" w:rsidRPr="00415AA2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2FD24C4" w14:textId="77777777" w:rsidR="00E62DBC" w:rsidRPr="00415AA2" w:rsidRDefault="00E62DBC" w:rsidP="00CB2B7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4781A77" w14:textId="77777777" w:rsidR="00E62DBC" w:rsidRPr="00AB0F3E" w:rsidRDefault="00E62DBC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E62DBC" w:rsidRPr="00015298" w14:paraId="60E2C3C2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7B60C51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E03543E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0C3C00A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0AB20AA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10FC37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A89762" w14:textId="77777777" w:rsidR="00E62DBC" w:rsidRPr="004C4A40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CC4566D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3348CE9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20E7D1E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E62DBC" w:rsidRPr="00AB0F3E" w14:paraId="1DC2C7F3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67CDDD6" w14:textId="77777777" w:rsidR="00E62DBC" w:rsidRPr="00AB0F3E" w:rsidRDefault="00E62DBC" w:rsidP="00CB2B7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F575E51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5CA21C4" w14:textId="77777777" w:rsidR="00E62DBC" w:rsidRPr="00415AA2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67E3BF5" w14:textId="77777777" w:rsidR="00E62DBC" w:rsidRPr="00415AA2" w:rsidRDefault="00E62DBC" w:rsidP="00CB2B7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3CF2B73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62DBC" w:rsidRPr="00015298" w14:paraId="0AAA8DB0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47D81B4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E5BAB8" w14:textId="77777777" w:rsidR="00E62DBC" w:rsidRPr="00AB0F3E" w:rsidRDefault="00E62DBC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1390701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3CE630B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FBA60E2" w14:textId="77777777" w:rsidR="00E62DBC" w:rsidRPr="00BD4335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C23874E" w14:textId="77777777" w:rsidR="00E62DBC" w:rsidRPr="006620C9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A0AA6EF" w14:textId="77777777" w:rsidR="00E62DBC" w:rsidRPr="00AB0F3E" w:rsidRDefault="00E62DBC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5B2F25E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D08EE4A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14:paraId="4C0A55B4" w14:textId="77777777" w:rsidR="00876058" w:rsidRPr="00015298" w:rsidRDefault="00876058" w:rsidP="00876058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4386C025" w14:textId="77777777" w:rsidR="00876058" w:rsidRPr="008754F9" w:rsidRDefault="00876058" w:rsidP="00876058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2386188B" w14:textId="77777777" w:rsidR="00876058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6A6862D0" w14:textId="77777777" w:rsidR="00876058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41A3A8FE" w14:textId="77777777" w:rsidR="00876058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3E96F389" w14:textId="77777777" w:rsidR="00876058" w:rsidRDefault="00876058" w:rsidP="00876058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4009B1C0" w14:textId="77777777" w:rsidR="00876058" w:rsidRDefault="00876058" w:rsidP="00876058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4EF4EA91" w14:textId="77777777" w:rsidR="00E90F0F" w:rsidRPr="002C5415" w:rsidRDefault="00E90F0F" w:rsidP="00E90F0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CB2B78">
        <w:rPr>
          <w:rFonts w:eastAsia="Times New Roman"/>
          <w:sz w:val="20"/>
          <w:szCs w:val="20"/>
          <w:highlight w:val="yellow"/>
          <w:lang w:val="en-US"/>
        </w:rPr>
        <w:t xml:space="preserve">Session F: ID_UAS </w:t>
      </w:r>
      <w:r w:rsidR="004C7C9A" w:rsidRPr="00CB2B78">
        <w:rPr>
          <w:rFonts w:eastAsia="Times New Roman"/>
          <w:sz w:val="20"/>
          <w:szCs w:val="20"/>
          <w:highlight w:val="yellow"/>
          <w:lang w:val="en-US"/>
        </w:rPr>
        <w:t xml:space="preserve">+ FS_MPS2 + FS_EAV </w:t>
      </w:r>
      <w:r w:rsidRPr="00CB2B78">
        <w:rPr>
          <w:rFonts w:eastAsia="Times New Roman"/>
          <w:sz w:val="20"/>
          <w:szCs w:val="20"/>
          <w:highlight w:val="yellow"/>
          <w:lang w:val="en-US"/>
        </w:rPr>
        <w:t xml:space="preserve">+ FS_V2XIMP </w:t>
      </w:r>
      <w:r w:rsidRPr="00CB2B78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  <w:r w:rsidR="004C7C9A" w:rsidRPr="00CB2B78">
        <w:rPr>
          <w:rFonts w:eastAsia="Times New Roman"/>
          <w:i/>
          <w:sz w:val="20"/>
          <w:szCs w:val="20"/>
          <w:highlight w:val="yellow"/>
          <w:lang w:val="en-US"/>
        </w:rPr>
        <w:t xml:space="preserve"> = 9+</w:t>
      </w:r>
      <w:r w:rsidR="0055390C" w:rsidRPr="00CB2B78">
        <w:rPr>
          <w:rFonts w:eastAsia="Times New Roman"/>
          <w:i/>
          <w:sz w:val="20"/>
          <w:szCs w:val="20"/>
          <w:highlight w:val="yellow"/>
          <w:lang w:val="en-US"/>
        </w:rPr>
        <w:t>7+11+4 = 31 in 5,5 hours</w:t>
      </w:r>
    </w:p>
    <w:p w14:paraId="24D79205" w14:textId="77777777" w:rsidR="00876058" w:rsidRDefault="00876058" w:rsidP="00876058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14:paraId="7D099F62" w14:textId="77777777" w:rsidR="00345EA9" w:rsidRPr="00FC250B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FC250B">
        <w:rPr>
          <w:rFonts w:eastAsia="Times New Roman"/>
          <w:b/>
          <w:sz w:val="20"/>
          <w:szCs w:val="20"/>
          <w:lang w:val="en-US"/>
        </w:rPr>
        <w:lastRenderedPageBreak/>
        <w:t>LEGEND</w:t>
      </w:r>
    </w:p>
    <w:p w14:paraId="75345D12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</w:t>
      </w:r>
      <w:proofErr w:type="gramStart"/>
      <w:r>
        <w:rPr>
          <w:rFonts w:eastAsia="Times New Roman"/>
          <w:sz w:val="20"/>
          <w:szCs w:val="20"/>
          <w:lang w:val="en-US"/>
        </w:rPr>
        <w:t>OUT(</w:t>
      </w:r>
      <w:proofErr w:type="gramEnd"/>
      <w:r>
        <w:rPr>
          <w:rFonts w:eastAsia="Times New Roman"/>
          <w:sz w:val="20"/>
          <w:szCs w:val="20"/>
          <w:lang w:val="en-US"/>
        </w:rPr>
        <w:t>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14:paraId="74E38016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533947"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proofErr w:type="gramStart"/>
      <w:r>
        <w:rPr>
          <w:rFonts w:eastAsia="Times New Roman"/>
          <w:sz w:val="20"/>
          <w:szCs w:val="20"/>
          <w:lang w:val="en-US"/>
        </w:rPr>
        <w:t>Moved</w:t>
      </w:r>
      <w:proofErr w:type="gramEnd"/>
      <w:r>
        <w:rPr>
          <w:rFonts w:eastAsia="Times New Roman"/>
          <w:sz w:val="20"/>
          <w:szCs w:val="20"/>
          <w:lang w:val="en-US"/>
        </w:rPr>
        <w:t xml:space="preserve">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714"/>
      </w:tblGrid>
      <w:tr w:rsidR="00345EA9" w:rsidRPr="001E1D1F" w14:paraId="33C54424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6B5B245" w14:textId="77777777"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1384D8A9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788BD5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2D994C50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6D115C0C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E052109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14:paraId="35D126AB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14:paraId="67376B60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31D3E0A3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285D929A" w14:textId="77777777" w:rsidR="00345EA9" w:rsidRPr="001E1D1F" w:rsidRDefault="00345EA9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FA1229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28CDD911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7C0D20B6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1EACE785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00FF00"/>
          </w:tcPr>
          <w:p w14:paraId="6A3AA777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0C6B281F" w14:textId="77777777" w:rsidTr="00465FFE">
        <w:trPr>
          <w:trHeight w:val="141"/>
        </w:trPr>
        <w:tc>
          <w:tcPr>
            <w:tcW w:w="675" w:type="dxa"/>
            <w:shd w:val="clear" w:color="auto" w:fill="00FFFF"/>
          </w:tcPr>
          <w:p w14:paraId="541F385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4CC11BC0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27526CCB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20246BA2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3041EF0F" w14:textId="77777777" w:rsidR="006F221F" w:rsidRPr="001E1D1F" w:rsidRDefault="006F221F" w:rsidP="002B3E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C6425">
              <w:rPr>
                <w:rFonts w:eastAsia="Times New Roman" w:cs="Arial"/>
                <w:szCs w:val="18"/>
                <w:lang w:eastAsia="ar-SA"/>
              </w:rPr>
              <w:t>S1-1</w:t>
            </w:r>
            <w:r w:rsidR="002B3E78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714" w:type="dxa"/>
            <w:shd w:val="clear" w:color="auto" w:fill="00FFFF"/>
          </w:tcPr>
          <w:p w14:paraId="6C7CD7A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7AFDB4B6" w14:textId="77777777" w:rsidTr="00465FFE">
        <w:trPr>
          <w:trHeight w:val="141"/>
        </w:trPr>
        <w:tc>
          <w:tcPr>
            <w:tcW w:w="675" w:type="dxa"/>
            <w:shd w:val="clear" w:color="auto" w:fill="00FFFF"/>
          </w:tcPr>
          <w:p w14:paraId="05EEF51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3B3E6128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63220C8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2C477E72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4DCAA85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14" w:type="dxa"/>
            <w:shd w:val="clear" w:color="auto" w:fill="00FFFF"/>
          </w:tcPr>
          <w:p w14:paraId="72A9E68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6BB0E612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720AAB1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1E519C3F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3BE3D41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2E4D0AF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5CAB7D6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808080"/>
          </w:tcPr>
          <w:p w14:paraId="39F79F8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6B6A4106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7C77386C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04BC790E" w14:textId="77777777" w:rsidR="006F221F" w:rsidRPr="002E3C2E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4D7CBE44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459C08AD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0E05A3C0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C0C0C0"/>
          </w:tcPr>
          <w:p w14:paraId="0967BA7F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99F0905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664D676F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4285E8A9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263B8558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547754A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00F7D37B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0000"/>
          </w:tcPr>
          <w:p w14:paraId="3E78C15E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518D42A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2529C9E7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4F336887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023DD312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18D70CB8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0D0FA4A6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9900"/>
          </w:tcPr>
          <w:p w14:paraId="2C2C2875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F2C9D62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149029ED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79A51454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4D09D34D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0CFC0353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3B182C2B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FF00"/>
          </w:tcPr>
          <w:p w14:paraId="29633D1F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D2ADDD5" w14:textId="77777777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B19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094EC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071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B429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4D7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F53B4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11FCC757" w14:textId="77777777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08D0C1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E16CFA3" w14:textId="77777777" w:rsidR="006F22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C2879E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7D97D03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D9DE41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D43ED8B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2977FFEA" w14:textId="77777777"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7BA18D65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10"/>
        <w:gridCol w:w="999"/>
        <w:gridCol w:w="103"/>
        <w:gridCol w:w="2470"/>
        <w:gridCol w:w="365"/>
        <w:gridCol w:w="4065"/>
        <w:gridCol w:w="330"/>
        <w:gridCol w:w="1866"/>
        <w:gridCol w:w="171"/>
        <w:gridCol w:w="3531"/>
      </w:tblGrid>
      <w:tr w:rsidR="00021551" w:rsidRPr="00B04844" w14:paraId="29A6A5E9" w14:textId="77777777" w:rsidTr="00AE1A1B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FBA5047" w14:textId="77777777" w:rsidR="00021551" w:rsidRPr="00DE3E2E" w:rsidRDefault="00021551" w:rsidP="00021551">
            <w:pPr>
              <w:pStyle w:val="Heading2"/>
              <w:rPr>
                <w:lang w:val="en-US"/>
              </w:rPr>
            </w:pPr>
            <w:r w:rsidRPr="00DE3E2E">
              <w:t>ID_UAS</w:t>
            </w:r>
            <w:r>
              <w:t xml:space="preserve">: </w:t>
            </w:r>
            <w:r w:rsidRPr="00DE3E2E">
              <w:rPr>
                <w:lang w:val="en-US"/>
              </w:rPr>
              <w:t>Remote Identification of Unmanned Aerial Systems</w:t>
            </w:r>
            <w:r>
              <w:t xml:space="preserve"> [</w:t>
            </w:r>
            <w:r w:rsidRPr="00DE3E2E">
              <w:rPr>
                <w:bCs/>
                <w:iCs/>
              </w:rPr>
              <w:t>SP-180</w:t>
            </w:r>
            <w:r>
              <w:rPr>
                <w:bCs/>
                <w:iCs/>
              </w:rPr>
              <w:t>771</w:t>
            </w:r>
            <w:r>
              <w:t>]</w:t>
            </w:r>
          </w:p>
        </w:tc>
      </w:tr>
      <w:tr w:rsidR="00021551" w:rsidRPr="00B04844" w14:paraId="5296926C" w14:textId="77777777" w:rsidTr="00AE1A1B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937A7B2" w14:textId="77777777" w:rsidR="00021551" w:rsidRPr="004067FF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7293F83" w14:textId="77777777" w:rsidR="00021551" w:rsidRPr="00411066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TS22.125v0.1.0</w:t>
            </w:r>
          </w:p>
          <w:p w14:paraId="34767B81" w14:textId="77777777" w:rsidR="00021551" w:rsidRPr="00411066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SA#82 (12/2018)</w:t>
            </w:r>
          </w:p>
          <w:p w14:paraId="406CC174" w14:textId="77777777" w:rsidR="00021551" w:rsidRPr="004070E3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74664D2" w14:textId="77777777" w:rsidR="00021551" w:rsidRPr="004070E3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021551" w:rsidRPr="00A75C05" w14:paraId="67370513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7C13AB" w14:textId="77777777" w:rsidR="00021551" w:rsidRPr="00140112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4011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0B908A" w14:textId="77777777" w:rsidR="00021551" w:rsidRPr="00140112" w:rsidRDefault="007C28F6" w:rsidP="00021551">
            <w:pPr>
              <w:snapToGrid w:val="0"/>
              <w:spacing w:after="0" w:line="240" w:lineRule="auto"/>
            </w:pPr>
            <w:hyperlink r:id="rId8" w:history="1">
              <w:r w:rsidR="00021551" w:rsidRPr="00140112">
                <w:rPr>
                  <w:rStyle w:val="Hyperlink"/>
                  <w:rFonts w:cs="Arial"/>
                  <w:color w:val="auto"/>
                </w:rPr>
                <w:t>S1-183232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B4DD11" w14:textId="77777777" w:rsidR="00021551" w:rsidRPr="00140112" w:rsidRDefault="005919C1" w:rsidP="00021551">
            <w:pPr>
              <w:snapToGrid w:val="0"/>
              <w:spacing w:after="0" w:line="240" w:lineRule="auto"/>
            </w:pPr>
            <w:r w:rsidRPr="00140112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91B456" w14:textId="77777777" w:rsidR="00021551" w:rsidRPr="00140112" w:rsidRDefault="005919C1" w:rsidP="00021551">
            <w:pPr>
              <w:snapToGrid w:val="0"/>
              <w:spacing w:after="0" w:line="240" w:lineRule="auto"/>
            </w:pPr>
            <w:r w:rsidRPr="00140112">
              <w:rPr>
                <w:rFonts w:eastAsia="SimSun"/>
                <w:lang w:eastAsia="en-GB"/>
              </w:rPr>
              <w:t>ID_UAS: Introduction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C014F2" w14:textId="39D9599B" w:rsidR="00021551" w:rsidRPr="00140112" w:rsidRDefault="00140112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011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F04940" w14:textId="77777777" w:rsidR="00021551" w:rsidRPr="00140112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14:paraId="26228EFD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CA882A" w14:textId="77777777" w:rsidR="00021551" w:rsidRPr="00AF3266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326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D67A11" w14:textId="77777777" w:rsidR="00021551" w:rsidRPr="00AF3266" w:rsidRDefault="007C28F6" w:rsidP="00021551">
            <w:pPr>
              <w:snapToGrid w:val="0"/>
              <w:spacing w:after="0" w:line="240" w:lineRule="auto"/>
            </w:pPr>
            <w:hyperlink r:id="rId9" w:history="1">
              <w:r w:rsidR="00021551" w:rsidRPr="00AF3266">
                <w:rPr>
                  <w:rStyle w:val="Hyperlink"/>
                  <w:rFonts w:cs="Arial"/>
                  <w:color w:val="auto"/>
                </w:rPr>
                <w:t>S1-183233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15AA9A" w14:textId="77777777" w:rsidR="00021551" w:rsidRPr="00AF3266" w:rsidRDefault="005919C1" w:rsidP="00021551">
            <w:pPr>
              <w:snapToGrid w:val="0"/>
              <w:spacing w:after="0" w:line="240" w:lineRule="auto"/>
            </w:pPr>
            <w:r w:rsidRPr="00AF3266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3EBA47" w14:textId="77777777" w:rsidR="00021551" w:rsidRPr="00AF3266" w:rsidRDefault="005919C1" w:rsidP="00021551">
            <w:pPr>
              <w:snapToGrid w:val="0"/>
              <w:spacing w:after="0" w:line="240" w:lineRule="auto"/>
            </w:pPr>
            <w:r w:rsidRPr="00AF3266">
              <w:rPr>
                <w:rFonts w:eastAsia="SimSun"/>
                <w:lang w:eastAsia="en-GB"/>
              </w:rPr>
              <w:t>ID_UAS: Scope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7CF195" w14:textId="39F5CC45" w:rsidR="00021551" w:rsidRPr="00AF3266" w:rsidRDefault="00AF3266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326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4CDF62" w14:textId="77777777" w:rsidR="00021551" w:rsidRPr="00AF3266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14:paraId="744A2977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45854" w14:textId="77777777" w:rsidR="00021551" w:rsidRPr="00AF3266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326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D4EE0" w14:textId="77777777" w:rsidR="00021551" w:rsidRPr="00AF3266" w:rsidRDefault="007C28F6" w:rsidP="00021551">
            <w:pPr>
              <w:snapToGrid w:val="0"/>
              <w:spacing w:after="0" w:line="240" w:lineRule="auto"/>
            </w:pPr>
            <w:hyperlink r:id="rId10" w:history="1">
              <w:r w:rsidR="00021551" w:rsidRPr="00AF3266">
                <w:rPr>
                  <w:rStyle w:val="Hyperlink"/>
                  <w:rFonts w:cs="Arial"/>
                  <w:color w:val="auto"/>
                </w:rPr>
                <w:t>S1-183234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D7E8B4" w14:textId="77777777" w:rsidR="00021551" w:rsidRPr="00AF3266" w:rsidRDefault="006A2067" w:rsidP="00021551">
            <w:pPr>
              <w:snapToGrid w:val="0"/>
              <w:spacing w:after="0" w:line="240" w:lineRule="auto"/>
            </w:pPr>
            <w:r w:rsidRPr="00AF3266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708A5" w14:textId="77777777" w:rsidR="00021551" w:rsidRPr="00AF3266" w:rsidRDefault="006A2067" w:rsidP="00021551">
            <w:pPr>
              <w:snapToGrid w:val="0"/>
              <w:spacing w:after="0" w:line="240" w:lineRule="auto"/>
            </w:pPr>
            <w:r w:rsidRPr="00AF3266">
              <w:rPr>
                <w:rFonts w:eastAsia="SimSun"/>
                <w:lang w:eastAsia="en-GB"/>
              </w:rPr>
              <w:t>ID_UAS: Overview on UAS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E3982D" w14:textId="274518C3" w:rsidR="00021551" w:rsidRPr="00AF3266" w:rsidRDefault="00AF3266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3266">
              <w:rPr>
                <w:rFonts w:eastAsia="Times New Roman" w:cs="Arial"/>
                <w:szCs w:val="18"/>
                <w:lang w:eastAsia="ar-SA"/>
              </w:rPr>
              <w:t>Revised to S1-183431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51E851" w14:textId="77777777" w:rsidR="00021551" w:rsidRPr="00AF3266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F3266" w:rsidRPr="00A75C05" w14:paraId="31ADA0A1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C75D23" w14:textId="6A24DAB9" w:rsidR="00AF3266" w:rsidRPr="004157E3" w:rsidRDefault="00AF3266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157E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4CD21E" w14:textId="79E53976" w:rsidR="00AF3266" w:rsidRPr="004157E3" w:rsidRDefault="007C28F6" w:rsidP="0002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AF3266" w:rsidRPr="004157E3">
                <w:rPr>
                  <w:rStyle w:val="Hyperlink"/>
                  <w:rFonts w:cs="Arial"/>
                  <w:color w:val="auto"/>
                </w:rPr>
                <w:t>S1-183431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25B0E5" w14:textId="05DD3145" w:rsidR="00AF3266" w:rsidRPr="004157E3" w:rsidRDefault="00AF3266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157E3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0045E4" w14:textId="11B7C75C" w:rsidR="00AF3266" w:rsidRPr="004157E3" w:rsidRDefault="00AF3266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157E3">
              <w:rPr>
                <w:rFonts w:eastAsia="SimSun"/>
                <w:lang w:eastAsia="en-GB"/>
              </w:rPr>
              <w:t>ID_UAS: Overview on UAS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8609AD" w14:textId="77963B1B" w:rsidR="00AF3266" w:rsidRPr="004157E3" w:rsidRDefault="004157E3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57E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6D09B2" w14:textId="77777777" w:rsidR="004157E3" w:rsidRDefault="00AF3266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157E3">
              <w:rPr>
                <w:rFonts w:eastAsia="Arial Unicode MS" w:cs="Arial"/>
                <w:szCs w:val="18"/>
                <w:lang w:eastAsia="ar-SA"/>
              </w:rPr>
              <w:t>Revision of S1-183234.</w:t>
            </w:r>
          </w:p>
          <w:p w14:paraId="0DDA8E76" w14:textId="77777777" w:rsidR="004157E3" w:rsidRPr="004157E3" w:rsidRDefault="004157E3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76C5F21" w14:textId="77777777" w:rsidR="004157E3" w:rsidRDefault="004157E3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C2E277D" w14:textId="038A4D8F" w:rsidR="00AF3266" w:rsidRPr="004157E3" w:rsidRDefault="004157E3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4157E3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A2067" w:rsidRPr="00A75C05" w14:paraId="5616806B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5A35A" w14:textId="77777777" w:rsidR="006A2067" w:rsidRPr="00CA6489" w:rsidRDefault="006A2067" w:rsidP="00353D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A64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8ADE8" w14:textId="77777777" w:rsidR="006A2067" w:rsidRPr="00CA6489" w:rsidRDefault="007C28F6" w:rsidP="00353D12">
            <w:pPr>
              <w:snapToGrid w:val="0"/>
              <w:spacing w:after="0" w:line="240" w:lineRule="auto"/>
            </w:pPr>
            <w:hyperlink r:id="rId12" w:history="1">
              <w:r w:rsidR="006A2067" w:rsidRPr="00CA6489">
                <w:rPr>
                  <w:rStyle w:val="Hyperlink"/>
                  <w:rFonts w:cs="Arial"/>
                  <w:color w:val="auto"/>
                </w:rPr>
                <w:t>S1-183135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45A93" w14:textId="77777777" w:rsidR="006A2067" w:rsidRPr="00CA6489" w:rsidRDefault="006A2067" w:rsidP="00353D12">
            <w:pPr>
              <w:snapToGrid w:val="0"/>
              <w:spacing w:after="0" w:line="240" w:lineRule="auto"/>
            </w:pPr>
            <w:r w:rsidRPr="00CA6489">
              <w:t>Huawei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38334" w14:textId="77777777" w:rsidR="006A2067" w:rsidRPr="00CA6489" w:rsidRDefault="006A2067" w:rsidP="00353D12">
            <w:pPr>
              <w:snapToGrid w:val="0"/>
              <w:spacing w:after="0" w:line="240" w:lineRule="auto"/>
            </w:pPr>
            <w:r w:rsidRPr="00CA6489">
              <w:rPr>
                <w:rFonts w:eastAsia="SimSun"/>
                <w:lang w:eastAsia="en-GB"/>
              </w:rPr>
              <w:t>Proposal for normative ID_UAS General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4D5EE0" w14:textId="0787B0A6" w:rsidR="006A2067" w:rsidRPr="00CA6489" w:rsidRDefault="00CA6489" w:rsidP="00353D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6489">
              <w:rPr>
                <w:rFonts w:eastAsia="Times New Roman" w:cs="Arial"/>
                <w:szCs w:val="18"/>
                <w:lang w:eastAsia="ar-SA"/>
              </w:rPr>
              <w:t>Revised to S1-183432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3D69F4" w14:textId="77777777" w:rsidR="006A2067" w:rsidRPr="00CA6489" w:rsidRDefault="006A2067" w:rsidP="00353D1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A6489" w:rsidRPr="00A75C05" w14:paraId="5543D08E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914D9F" w14:textId="285A7366" w:rsidR="00CA6489" w:rsidRPr="00E146EE" w:rsidRDefault="00CA6489" w:rsidP="00353D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46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5B85C9" w14:textId="121FE84B" w:rsidR="00CA6489" w:rsidRPr="00E146EE" w:rsidRDefault="007C28F6" w:rsidP="00353D1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CA6489" w:rsidRPr="00E146EE">
                <w:rPr>
                  <w:rStyle w:val="Hyperlink"/>
                  <w:rFonts w:cs="Arial"/>
                  <w:color w:val="auto"/>
                </w:rPr>
                <w:t>S1-183432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282C44" w14:textId="390C81B8" w:rsidR="00CA6489" w:rsidRPr="00E146EE" w:rsidRDefault="00CA6489" w:rsidP="00353D12">
            <w:pPr>
              <w:snapToGrid w:val="0"/>
              <w:spacing w:after="0" w:line="240" w:lineRule="auto"/>
            </w:pPr>
            <w:r w:rsidRPr="00E146EE">
              <w:t>Huawei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36E1AD" w14:textId="2FD94FD4" w:rsidR="00CA6489" w:rsidRPr="00E146EE" w:rsidRDefault="00CA6489" w:rsidP="00353D1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146EE">
              <w:rPr>
                <w:rFonts w:eastAsia="SimSun"/>
                <w:lang w:eastAsia="en-GB"/>
              </w:rPr>
              <w:t>Proposal for normative ID_UAS General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7C93CC" w14:textId="4D09FFBC" w:rsidR="00CA6489" w:rsidRPr="00E146EE" w:rsidRDefault="00E146EE" w:rsidP="00353D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6E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0B0BA2" w14:textId="77777777" w:rsidR="00E146EE" w:rsidRDefault="00CA6489" w:rsidP="00353D1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46EE">
              <w:rPr>
                <w:rFonts w:eastAsia="Arial Unicode MS" w:cs="Arial"/>
                <w:szCs w:val="18"/>
                <w:lang w:eastAsia="ar-SA"/>
              </w:rPr>
              <w:t>Revision of S1-183135.</w:t>
            </w:r>
          </w:p>
          <w:p w14:paraId="311AFE69" w14:textId="77777777" w:rsidR="00E146EE" w:rsidRPr="00E146EE" w:rsidRDefault="00E146EE" w:rsidP="00353D1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D174A80" w14:textId="77777777" w:rsidR="00E146EE" w:rsidRDefault="00E146EE" w:rsidP="00353D1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53ECCCF" w14:textId="7191E23E" w:rsidR="00CA6489" w:rsidRPr="00E146EE" w:rsidRDefault="00E146EE" w:rsidP="00353D1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E146E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021551" w:rsidRPr="00A75C05" w14:paraId="34244F8E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8497BBD" w14:textId="77777777" w:rsidR="00021551" w:rsidRPr="00CA6489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A64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61CC697" w14:textId="77777777" w:rsidR="00021551" w:rsidRPr="00CA6489" w:rsidRDefault="007C28F6" w:rsidP="00021551">
            <w:pPr>
              <w:snapToGrid w:val="0"/>
              <w:spacing w:after="0" w:line="240" w:lineRule="auto"/>
            </w:pPr>
            <w:hyperlink r:id="rId14" w:history="1">
              <w:r w:rsidR="00021551" w:rsidRPr="00CA6489">
                <w:rPr>
                  <w:rStyle w:val="Hyperlink"/>
                  <w:rFonts w:cs="Arial"/>
                  <w:color w:val="auto"/>
                </w:rPr>
                <w:t>S1-183235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8FB9341" w14:textId="77777777" w:rsidR="00021551" w:rsidRPr="00CA6489" w:rsidRDefault="006A2067" w:rsidP="00021551">
            <w:pPr>
              <w:snapToGrid w:val="0"/>
              <w:spacing w:after="0" w:line="240" w:lineRule="auto"/>
            </w:pPr>
            <w:r w:rsidRPr="00CA6489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64CFCF3" w14:textId="77777777" w:rsidR="00021551" w:rsidRPr="00CA6489" w:rsidRDefault="006A2067" w:rsidP="00021551">
            <w:pPr>
              <w:snapToGrid w:val="0"/>
              <w:spacing w:after="0" w:line="240" w:lineRule="auto"/>
            </w:pPr>
            <w:r w:rsidRPr="00CA6489">
              <w:rPr>
                <w:rFonts w:eastAsia="SimSun"/>
                <w:lang w:eastAsia="en-GB"/>
              </w:rPr>
              <w:t>ID_UAS: General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290FC67" w14:textId="3109C9E7" w:rsidR="00021551" w:rsidRPr="00CA6489" w:rsidRDefault="00CA6489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648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F2FB44B" w14:textId="77777777" w:rsidR="00021551" w:rsidRPr="00CA6489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14:paraId="39D9E2AD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0CCECD" w14:textId="77777777" w:rsidR="00021551" w:rsidRPr="00980F18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80F18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694F8" w14:textId="77777777" w:rsidR="00021551" w:rsidRPr="00980F18" w:rsidRDefault="007C28F6" w:rsidP="00021551">
            <w:pPr>
              <w:snapToGrid w:val="0"/>
              <w:spacing w:after="0" w:line="240" w:lineRule="auto"/>
            </w:pPr>
            <w:hyperlink r:id="rId15" w:history="1">
              <w:r w:rsidR="00021551" w:rsidRPr="00980F18">
                <w:rPr>
                  <w:rStyle w:val="Hyperlink"/>
                  <w:rFonts w:cs="Arial"/>
                  <w:color w:val="auto"/>
                </w:rPr>
                <w:t>S1-183236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DC9BC" w14:textId="77777777" w:rsidR="00021551" w:rsidRPr="00980F18" w:rsidRDefault="006A2067" w:rsidP="00021551">
            <w:pPr>
              <w:snapToGrid w:val="0"/>
              <w:spacing w:after="0" w:line="240" w:lineRule="auto"/>
            </w:pPr>
            <w:r w:rsidRPr="00980F18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0EA64" w14:textId="77777777" w:rsidR="00021551" w:rsidRPr="00980F18" w:rsidRDefault="006A2067" w:rsidP="00021551">
            <w:pPr>
              <w:snapToGrid w:val="0"/>
              <w:spacing w:after="0" w:line="240" w:lineRule="auto"/>
            </w:pPr>
            <w:r w:rsidRPr="00980F18">
              <w:rPr>
                <w:rFonts w:eastAsia="SimSun"/>
                <w:lang w:eastAsia="en-GB"/>
              </w:rPr>
              <w:t>ID_UAS: Centralised UAV traffic management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8CE7E7" w14:textId="2B699F7A" w:rsidR="00021551" w:rsidRPr="00980F18" w:rsidRDefault="00980F18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0F18">
              <w:rPr>
                <w:rFonts w:eastAsia="Times New Roman" w:cs="Arial"/>
                <w:szCs w:val="18"/>
                <w:lang w:eastAsia="ar-SA"/>
              </w:rPr>
              <w:t>Revised to S1-183433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A96022" w14:textId="77777777" w:rsidR="00021551" w:rsidRPr="00980F18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0F18" w:rsidRPr="00A75C05" w14:paraId="581D6B34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2FBDC8" w14:textId="797F696D" w:rsidR="00980F18" w:rsidRPr="00E146EE" w:rsidRDefault="00980F18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46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0652A" w14:textId="71F3C972" w:rsidR="00980F18" w:rsidRPr="00E146EE" w:rsidRDefault="007C28F6" w:rsidP="0002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980F18" w:rsidRPr="00E146EE">
                <w:rPr>
                  <w:rStyle w:val="Hyperlink"/>
                  <w:rFonts w:cs="Arial"/>
                  <w:color w:val="auto"/>
                </w:rPr>
                <w:t>S1-183433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85EF5A" w14:textId="3E324D71" w:rsidR="00980F18" w:rsidRPr="00E146EE" w:rsidRDefault="00980F18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146EE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3C032B" w14:textId="2AD1C2CA" w:rsidR="00980F18" w:rsidRPr="00E146EE" w:rsidRDefault="00980F18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146EE">
              <w:rPr>
                <w:rFonts w:eastAsia="SimSun"/>
                <w:lang w:eastAsia="en-GB"/>
              </w:rPr>
              <w:t>ID_UAS: Centralised UAV traffic management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280A9" w14:textId="04A16B40" w:rsidR="00980F18" w:rsidRPr="00E146EE" w:rsidRDefault="00E146EE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6EE">
              <w:rPr>
                <w:rFonts w:eastAsia="Times New Roman" w:cs="Arial"/>
                <w:szCs w:val="18"/>
                <w:lang w:eastAsia="ar-SA"/>
              </w:rPr>
              <w:t>Revised to S1-183466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1E8692" w14:textId="7BA68467" w:rsidR="00980F18" w:rsidRPr="00E146EE" w:rsidRDefault="00980F18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46EE">
              <w:rPr>
                <w:rFonts w:eastAsia="Arial Unicode MS" w:cs="Arial"/>
                <w:szCs w:val="18"/>
                <w:lang w:eastAsia="ar-SA"/>
              </w:rPr>
              <w:t>Revision of S1-183236.</w:t>
            </w:r>
          </w:p>
        </w:tc>
      </w:tr>
      <w:tr w:rsidR="00E146EE" w:rsidRPr="00A75C05" w14:paraId="20B3F269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C03247" w14:textId="0C9C7C26" w:rsidR="00E146EE" w:rsidRPr="002868E6" w:rsidRDefault="00E146EE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68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559BFA" w14:textId="278EB3B8" w:rsidR="00E146EE" w:rsidRPr="002868E6" w:rsidRDefault="007C28F6" w:rsidP="0002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E146EE" w:rsidRPr="002868E6">
                <w:rPr>
                  <w:rStyle w:val="Hyperlink"/>
                  <w:rFonts w:cs="Arial"/>
                  <w:color w:val="auto"/>
                </w:rPr>
                <w:t>S1-183466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4DC7A3" w14:textId="458C3067" w:rsidR="00E146EE" w:rsidRPr="002868E6" w:rsidRDefault="00E146EE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868E6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F07330" w14:textId="2E29BC2E" w:rsidR="00E146EE" w:rsidRPr="002868E6" w:rsidRDefault="00E146EE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868E6">
              <w:rPr>
                <w:rFonts w:eastAsia="SimSun"/>
                <w:lang w:eastAsia="en-GB"/>
              </w:rPr>
              <w:t>ID_UAS: Centralised UAV traffic management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7FAA0A" w14:textId="13FAD6C7" w:rsidR="00E146EE" w:rsidRPr="002868E6" w:rsidRDefault="002868E6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8E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DF89CB" w14:textId="3A9B6E48" w:rsidR="00E146EE" w:rsidRPr="002868E6" w:rsidRDefault="00E146EE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868E6">
              <w:rPr>
                <w:rFonts w:eastAsia="Arial Unicode MS" w:cs="Arial"/>
                <w:i/>
                <w:szCs w:val="18"/>
                <w:lang w:eastAsia="ar-SA"/>
              </w:rPr>
              <w:t>Revision of S1-183236.</w:t>
            </w:r>
          </w:p>
          <w:p w14:paraId="566F8A07" w14:textId="77777777" w:rsidR="002868E6" w:rsidRDefault="00E146EE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868E6">
              <w:rPr>
                <w:rFonts w:eastAsia="Arial Unicode MS" w:cs="Arial"/>
                <w:szCs w:val="18"/>
                <w:lang w:eastAsia="ar-SA"/>
              </w:rPr>
              <w:t>Revision of S1-183433.</w:t>
            </w:r>
          </w:p>
          <w:p w14:paraId="2B3D2F39" w14:textId="77777777" w:rsidR="002868E6" w:rsidRPr="002868E6" w:rsidRDefault="002868E6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E148C30" w14:textId="77777777" w:rsidR="002868E6" w:rsidRDefault="002868E6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0AB24E9" w14:textId="0552E1BC" w:rsidR="00E146EE" w:rsidRPr="002868E6" w:rsidRDefault="002868E6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2868E6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021551" w:rsidRPr="00A75C05" w14:paraId="4A44FCE0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D9D705" w14:textId="77777777" w:rsidR="00021551" w:rsidRPr="00987CD9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87CD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1AC24B" w14:textId="77777777" w:rsidR="00021551" w:rsidRPr="00987CD9" w:rsidRDefault="007C28F6" w:rsidP="00021551">
            <w:pPr>
              <w:snapToGrid w:val="0"/>
              <w:spacing w:after="0" w:line="240" w:lineRule="auto"/>
            </w:pPr>
            <w:hyperlink r:id="rId18" w:history="1">
              <w:r w:rsidR="00021551" w:rsidRPr="00987CD9">
                <w:rPr>
                  <w:rStyle w:val="Hyperlink"/>
                  <w:rFonts w:cs="Arial"/>
                  <w:color w:val="auto"/>
                </w:rPr>
                <w:t>S1-183237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9C8B3F" w14:textId="77777777" w:rsidR="00021551" w:rsidRPr="00987CD9" w:rsidRDefault="006A2067" w:rsidP="00021551">
            <w:pPr>
              <w:snapToGrid w:val="0"/>
              <w:spacing w:after="0" w:line="240" w:lineRule="auto"/>
            </w:pPr>
            <w:r w:rsidRPr="00987CD9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694C1" w14:textId="77777777" w:rsidR="00021551" w:rsidRPr="00987CD9" w:rsidRDefault="006A2067" w:rsidP="00021551">
            <w:pPr>
              <w:snapToGrid w:val="0"/>
              <w:spacing w:after="0" w:line="240" w:lineRule="auto"/>
            </w:pPr>
            <w:r w:rsidRPr="00987CD9">
              <w:rPr>
                <w:rFonts w:eastAsia="SimSun"/>
                <w:lang w:val="en-US" w:eastAsia="en-GB"/>
              </w:rPr>
              <w:t xml:space="preserve">ID_UAS: </w:t>
            </w:r>
            <w:proofErr w:type="spellStart"/>
            <w:r w:rsidRPr="00987CD9">
              <w:rPr>
                <w:rFonts w:eastAsia="SimSun"/>
                <w:lang w:val="en-US" w:eastAsia="en-GB"/>
              </w:rPr>
              <w:t>Decentralised</w:t>
            </w:r>
            <w:proofErr w:type="spellEnd"/>
            <w:r w:rsidRPr="00987CD9">
              <w:rPr>
                <w:rFonts w:eastAsia="SimSun"/>
                <w:lang w:val="en-US" w:eastAsia="en-GB"/>
              </w:rPr>
              <w:t xml:space="preserve"> UAV traffic management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571AD" w14:textId="66A12F6F" w:rsidR="00021551" w:rsidRPr="00987CD9" w:rsidRDefault="00987CD9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7CD9">
              <w:rPr>
                <w:rFonts w:eastAsia="Times New Roman" w:cs="Arial"/>
                <w:szCs w:val="18"/>
                <w:lang w:eastAsia="ar-SA"/>
              </w:rPr>
              <w:t>Revised to S1-183434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76D137" w14:textId="77777777" w:rsidR="00021551" w:rsidRPr="00987CD9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7CD9" w:rsidRPr="00A75C05" w14:paraId="07043E12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87B0B7" w14:textId="443BE447" w:rsidR="00987CD9" w:rsidRPr="00971EC6" w:rsidRDefault="00987CD9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71EC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9336C6" w14:textId="000A1723" w:rsidR="00987CD9" w:rsidRPr="00971EC6" w:rsidRDefault="007C28F6" w:rsidP="0002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9" w:history="1">
              <w:r w:rsidR="00987CD9" w:rsidRPr="00971EC6">
                <w:rPr>
                  <w:rStyle w:val="Hyperlink"/>
                  <w:rFonts w:cs="Arial"/>
                  <w:color w:val="auto"/>
                </w:rPr>
                <w:t>S1-183434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A90427" w14:textId="21202D64" w:rsidR="00987CD9" w:rsidRPr="00971EC6" w:rsidRDefault="00987CD9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71EC6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1104D1" w14:textId="6A7A2041" w:rsidR="00987CD9" w:rsidRPr="00971EC6" w:rsidRDefault="00987CD9" w:rsidP="00021551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971EC6">
              <w:rPr>
                <w:rFonts w:eastAsia="SimSun"/>
                <w:lang w:val="en-US" w:eastAsia="en-GB"/>
              </w:rPr>
              <w:t xml:space="preserve">ID_UAS: </w:t>
            </w:r>
            <w:proofErr w:type="spellStart"/>
            <w:r w:rsidRPr="00971EC6">
              <w:rPr>
                <w:rFonts w:eastAsia="SimSun"/>
                <w:lang w:val="en-US" w:eastAsia="en-GB"/>
              </w:rPr>
              <w:t>Decentralised</w:t>
            </w:r>
            <w:proofErr w:type="spellEnd"/>
            <w:r w:rsidRPr="00971EC6">
              <w:rPr>
                <w:rFonts w:eastAsia="SimSun"/>
                <w:lang w:val="en-US" w:eastAsia="en-GB"/>
              </w:rPr>
              <w:t xml:space="preserve"> UAV traffic management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F29130" w14:textId="5079AC55" w:rsidR="00987CD9" w:rsidRPr="00971EC6" w:rsidRDefault="00971EC6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1EC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A3955F" w14:textId="77777777" w:rsidR="00971EC6" w:rsidRDefault="00987CD9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71EC6">
              <w:rPr>
                <w:rFonts w:eastAsia="Arial Unicode MS" w:cs="Arial"/>
                <w:szCs w:val="18"/>
                <w:lang w:eastAsia="ar-SA"/>
              </w:rPr>
              <w:t>Revision of S1-183237.</w:t>
            </w:r>
          </w:p>
          <w:p w14:paraId="18B8DD08" w14:textId="6A3AD753" w:rsidR="00987CD9" w:rsidRPr="00971EC6" w:rsidRDefault="00987CD9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14:paraId="3498C6DC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60BAB" w14:textId="77777777" w:rsidR="00021551" w:rsidRPr="009D0D0A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D0D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1A8759" w14:textId="77777777" w:rsidR="00021551" w:rsidRPr="009D0D0A" w:rsidRDefault="007C28F6" w:rsidP="00021551">
            <w:pPr>
              <w:snapToGrid w:val="0"/>
              <w:spacing w:after="0" w:line="240" w:lineRule="auto"/>
            </w:pPr>
            <w:hyperlink r:id="rId20" w:history="1">
              <w:r w:rsidR="00021551" w:rsidRPr="009D0D0A">
                <w:rPr>
                  <w:rStyle w:val="Hyperlink"/>
                  <w:rFonts w:cs="Arial"/>
                  <w:color w:val="auto"/>
                </w:rPr>
                <w:t>S1-183238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72E36" w14:textId="77777777" w:rsidR="00021551" w:rsidRPr="009D0D0A" w:rsidRDefault="006A2067" w:rsidP="00021551">
            <w:pPr>
              <w:snapToGrid w:val="0"/>
              <w:spacing w:after="0" w:line="240" w:lineRule="auto"/>
            </w:pPr>
            <w:r w:rsidRPr="009D0D0A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448F07" w14:textId="77777777" w:rsidR="00021551" w:rsidRPr="009D0D0A" w:rsidRDefault="006A2067" w:rsidP="00021551">
            <w:pPr>
              <w:snapToGrid w:val="0"/>
              <w:spacing w:after="0" w:line="240" w:lineRule="auto"/>
            </w:pPr>
            <w:r w:rsidRPr="009D0D0A">
              <w:rPr>
                <w:rFonts w:eastAsia="SimSun"/>
                <w:lang w:eastAsia="en-GB"/>
              </w:rPr>
              <w:t>ID_UAS: Security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2FEF55" w14:textId="7C9C4F52" w:rsidR="00021551" w:rsidRPr="009D0D0A" w:rsidRDefault="009D0D0A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0D0A">
              <w:rPr>
                <w:rFonts w:eastAsia="Times New Roman" w:cs="Arial"/>
                <w:szCs w:val="18"/>
                <w:lang w:eastAsia="ar-SA"/>
              </w:rPr>
              <w:t>Revised to S1-183435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FD9061" w14:textId="77777777" w:rsidR="00021551" w:rsidRPr="009D0D0A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D0D0A" w:rsidRPr="00A75C05" w14:paraId="32C9B408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9BE42" w14:textId="5B4264E9" w:rsidR="009D0D0A" w:rsidRPr="00971EC6" w:rsidRDefault="009D0D0A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71EC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74B9C7" w14:textId="63293FAA" w:rsidR="009D0D0A" w:rsidRPr="00971EC6" w:rsidRDefault="007C28F6" w:rsidP="0002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9D0D0A" w:rsidRPr="00971EC6">
                <w:rPr>
                  <w:rStyle w:val="Hyperlink"/>
                  <w:rFonts w:cs="Arial"/>
                  <w:color w:val="auto"/>
                </w:rPr>
                <w:t>S1-183435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7CBEE" w14:textId="193D38DB" w:rsidR="009D0D0A" w:rsidRPr="00971EC6" w:rsidRDefault="009D0D0A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71EC6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272BA0" w14:textId="5CBAFA1B" w:rsidR="009D0D0A" w:rsidRPr="00971EC6" w:rsidRDefault="009D0D0A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71EC6">
              <w:rPr>
                <w:rFonts w:eastAsia="SimSun"/>
                <w:lang w:eastAsia="en-GB"/>
              </w:rPr>
              <w:t>ID_UAS: Security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15B83" w14:textId="6E638AFA" w:rsidR="009D0D0A" w:rsidRPr="00971EC6" w:rsidRDefault="00971EC6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1EC6">
              <w:rPr>
                <w:rFonts w:eastAsia="Times New Roman" w:cs="Arial"/>
                <w:szCs w:val="18"/>
                <w:lang w:eastAsia="ar-SA"/>
              </w:rPr>
              <w:t>Revised to S1-183467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087E2" w14:textId="7F0C62F4" w:rsidR="009D0D0A" w:rsidRPr="00971EC6" w:rsidRDefault="009D0D0A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71EC6">
              <w:rPr>
                <w:rFonts w:eastAsia="Arial Unicode MS" w:cs="Arial"/>
                <w:szCs w:val="18"/>
                <w:lang w:eastAsia="ar-SA"/>
              </w:rPr>
              <w:t>Revision of S1-183238.</w:t>
            </w:r>
          </w:p>
        </w:tc>
      </w:tr>
      <w:tr w:rsidR="00971EC6" w:rsidRPr="00A75C05" w14:paraId="3411AF78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6A88" w14:textId="73B75661" w:rsidR="00971EC6" w:rsidRPr="00971EC6" w:rsidRDefault="00971EC6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71EC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7B6BB" w14:textId="3A51F826" w:rsidR="00971EC6" w:rsidRPr="00971EC6" w:rsidRDefault="007C28F6" w:rsidP="0002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971EC6" w:rsidRPr="00971EC6">
                <w:rPr>
                  <w:rStyle w:val="Hyperlink"/>
                  <w:rFonts w:cs="Arial"/>
                  <w:color w:val="auto"/>
                </w:rPr>
                <w:t>S1-183467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D6D0" w14:textId="09A56044" w:rsidR="00971EC6" w:rsidRPr="00971EC6" w:rsidRDefault="00971EC6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71EC6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A9DB" w14:textId="286AD8A3" w:rsidR="00971EC6" w:rsidRPr="00971EC6" w:rsidRDefault="00971EC6" w:rsidP="0002155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71EC6">
              <w:rPr>
                <w:rFonts w:eastAsia="SimSun"/>
                <w:lang w:eastAsia="en-GB"/>
              </w:rPr>
              <w:t>ID_UAS: Security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AE431" w14:textId="77777777" w:rsidR="00971EC6" w:rsidRPr="00971EC6" w:rsidRDefault="00971EC6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2F4EC" w14:textId="46FC3238" w:rsidR="00971EC6" w:rsidRDefault="00971EC6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71EC6">
              <w:rPr>
                <w:rFonts w:eastAsia="Arial Unicode MS" w:cs="Arial"/>
                <w:i/>
                <w:szCs w:val="18"/>
                <w:lang w:eastAsia="ar-SA"/>
              </w:rPr>
              <w:t>Revision of S1-183238.</w:t>
            </w:r>
          </w:p>
          <w:p w14:paraId="0400F708" w14:textId="5B79AF9D" w:rsidR="00971EC6" w:rsidRPr="00971EC6" w:rsidRDefault="00971EC6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71EC6">
              <w:rPr>
                <w:rFonts w:eastAsia="Arial Unicode MS" w:cs="Arial"/>
                <w:szCs w:val="18"/>
                <w:lang w:eastAsia="ar-SA"/>
              </w:rPr>
              <w:t>Revision of S1-183435.</w:t>
            </w:r>
          </w:p>
        </w:tc>
      </w:tr>
      <w:tr w:rsidR="005919C1" w:rsidRPr="00A75C05" w14:paraId="6FE45DBE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411B5CB" w14:textId="77777777" w:rsidR="005919C1" w:rsidRPr="00E8209B" w:rsidRDefault="005919C1" w:rsidP="00353D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8209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6781EB7" w14:textId="77777777" w:rsidR="005919C1" w:rsidRPr="00E8209B" w:rsidRDefault="007C28F6" w:rsidP="00353D12">
            <w:pPr>
              <w:snapToGrid w:val="0"/>
              <w:spacing w:after="0" w:line="240" w:lineRule="auto"/>
            </w:pPr>
            <w:hyperlink r:id="rId23" w:history="1">
              <w:r w:rsidR="005919C1" w:rsidRPr="00E8209B">
                <w:rPr>
                  <w:rStyle w:val="Hyperlink"/>
                  <w:rFonts w:cs="Arial"/>
                  <w:color w:val="auto"/>
                </w:rPr>
                <w:t>S1-183026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93F1086" w14:textId="77777777" w:rsidR="005919C1" w:rsidRPr="00E8209B" w:rsidRDefault="005919C1" w:rsidP="00353D12">
            <w:pPr>
              <w:snapToGrid w:val="0"/>
              <w:spacing w:after="0" w:line="240" w:lineRule="auto"/>
            </w:pPr>
            <w:r w:rsidRPr="00E8209B">
              <w:t>SHARP Corporation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369A771" w14:textId="77777777" w:rsidR="005919C1" w:rsidRPr="00E8209B" w:rsidRDefault="005919C1" w:rsidP="00353D12">
            <w:pPr>
              <w:snapToGrid w:val="0"/>
              <w:spacing w:after="0" w:line="240" w:lineRule="auto"/>
            </w:pPr>
            <w:proofErr w:type="spellStart"/>
            <w:r w:rsidRPr="00E8209B">
              <w:t>pCR</w:t>
            </w:r>
            <w:proofErr w:type="spellEnd"/>
            <w:r w:rsidRPr="00E8209B">
              <w:t xml:space="preserve"> to 22.125 for configuring the UTM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7496DD3" w14:textId="77777777" w:rsidR="005919C1" w:rsidRPr="00E8209B" w:rsidRDefault="00E8209B" w:rsidP="00353D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209B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706EDFA" w14:textId="77777777" w:rsidR="005919C1" w:rsidRPr="00E8209B" w:rsidRDefault="005919C1" w:rsidP="00353D1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3907" w:rsidRPr="00B81C05" w14:paraId="76888306" w14:textId="77777777" w:rsidTr="00AE1A1B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26ED3EA2" w14:textId="77777777" w:rsidR="00423907" w:rsidRPr="00B81C05" w:rsidRDefault="00423907" w:rsidP="0029452C">
            <w:pPr>
              <w:pStyle w:val="Heading3"/>
            </w:pPr>
            <w:r>
              <w:t>ID_UAS output</w:t>
            </w:r>
            <w:r w:rsidR="002E0881">
              <w:t xml:space="preserve"> and ID_UAS + FS_MPS2 + FS_EAV + FS_V2XIMP drafting session information</w:t>
            </w:r>
          </w:p>
        </w:tc>
      </w:tr>
      <w:tr w:rsidR="00423907" w:rsidRPr="00A75C05" w14:paraId="52EB227E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6387" w14:textId="77777777" w:rsidR="00423907" w:rsidRPr="00021551" w:rsidRDefault="00423907" w:rsidP="002945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370B" w14:textId="77777777" w:rsidR="00423907" w:rsidRPr="00384887" w:rsidRDefault="007C28F6" w:rsidP="0029452C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4" w:history="1">
              <w:r w:rsidR="00423907" w:rsidRPr="00384887">
                <w:rPr>
                  <w:rStyle w:val="Hyperlink"/>
                  <w:rFonts w:cs="Arial"/>
                </w:rPr>
                <w:t>S1-18</w:t>
              </w:r>
              <w:r w:rsidR="00384887" w:rsidRPr="00384887">
                <w:rPr>
                  <w:rStyle w:val="Hyperlink"/>
                  <w:rFonts w:cs="Arial"/>
                </w:rPr>
                <w:t>3278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645B" w14:textId="77777777" w:rsidR="00423907" w:rsidRPr="00021551" w:rsidRDefault="00423907" w:rsidP="002945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Qualcomm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4DC37" w14:textId="77777777" w:rsidR="00423907" w:rsidRPr="00021551" w:rsidRDefault="00423907" w:rsidP="002945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TS22.125v0.2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E5DA" w14:textId="77777777" w:rsidR="00423907" w:rsidRPr="00021551" w:rsidRDefault="00423907" w:rsidP="002945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E94B2" w14:textId="77777777" w:rsidR="00423907" w:rsidRPr="00021551" w:rsidRDefault="00423907" w:rsidP="002945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3907" w:rsidRPr="00A75C05" w14:paraId="1A08640E" w14:textId="77777777" w:rsidTr="00ED4DA1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0D99" w14:textId="77777777" w:rsidR="00423907" w:rsidRPr="00A75C05" w:rsidRDefault="00423907" w:rsidP="002945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1678C" w14:textId="77777777" w:rsidR="00423907" w:rsidRPr="00384887" w:rsidRDefault="007C28F6" w:rsidP="0029452C">
            <w:pPr>
              <w:snapToGrid w:val="0"/>
              <w:spacing w:after="0" w:line="240" w:lineRule="auto"/>
            </w:pPr>
            <w:hyperlink r:id="rId25" w:history="1">
              <w:r w:rsidR="00423907" w:rsidRPr="00384887">
                <w:rPr>
                  <w:rStyle w:val="Hyperlink"/>
                  <w:rFonts w:cs="Arial"/>
                </w:rPr>
                <w:t>S1-18</w:t>
              </w:r>
              <w:r w:rsidR="00384887" w:rsidRPr="00384887">
                <w:rPr>
                  <w:rStyle w:val="Hyperlink"/>
                  <w:rFonts w:cs="Arial"/>
                </w:rPr>
                <w:t>3279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2BD7" w14:textId="77777777" w:rsidR="00423907" w:rsidRPr="00A75C05" w:rsidRDefault="00423907" w:rsidP="0029452C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Qualcomm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4C9F8" w14:textId="77777777" w:rsidR="00423907" w:rsidRPr="00A75C05" w:rsidRDefault="00423907" w:rsidP="0029452C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Cover pag</w:t>
            </w:r>
            <w:r>
              <w:rPr>
                <w:rFonts w:eastAsia="Times New Roman" w:cs="Arial"/>
                <w:szCs w:val="18"/>
                <w:lang w:eastAsia="ar-SA"/>
              </w:rPr>
              <w:t>e for presentation of TS22.125v1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1A64" w14:textId="77777777" w:rsidR="00423907" w:rsidRPr="00A75C05" w:rsidRDefault="00423907" w:rsidP="002945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24C5D" w14:textId="77777777" w:rsidR="00423907" w:rsidRPr="00A75C05" w:rsidRDefault="00423907" w:rsidP="002945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0881" w:rsidRPr="00A75C05" w14:paraId="5BB3B425" w14:textId="77777777" w:rsidTr="00ED4DA1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F31F83" w14:textId="77777777" w:rsidR="002E0881" w:rsidRPr="00ED4DA1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4DA1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0CC7CB" w14:textId="77777777" w:rsidR="002E0881" w:rsidRPr="00ED4DA1" w:rsidRDefault="007C28F6" w:rsidP="00CB2B7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6" w:history="1">
              <w:r w:rsidR="002E0881" w:rsidRPr="00ED4DA1">
                <w:rPr>
                  <w:rStyle w:val="Hyperlink"/>
                  <w:rFonts w:cs="Arial"/>
                  <w:color w:val="auto"/>
                </w:rPr>
                <w:t>S1-18</w:t>
              </w:r>
            </w:hyperlink>
            <w:r w:rsidR="002E0881" w:rsidRPr="00ED4DA1">
              <w:rPr>
                <w:rStyle w:val="Hyperlink"/>
                <w:rFonts w:cs="Arial"/>
                <w:color w:val="auto"/>
              </w:rPr>
              <w:t>3323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59A377" w14:textId="77777777" w:rsidR="002E0881" w:rsidRPr="00ED4DA1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4DA1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E0FB93" w14:textId="77777777" w:rsidR="002E0881" w:rsidRPr="00ED4DA1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4DA1">
              <w:t xml:space="preserve">ID_UAS + FS_MPS2 + FS_EAV + FS_V2XIMP </w:t>
            </w:r>
            <w:r w:rsidRPr="00ED4DA1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200D18" w14:textId="44C94255" w:rsidR="002E0881" w:rsidRPr="00ED4DA1" w:rsidRDefault="00ED4DA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4DA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A331A1" w14:textId="5D34A96F" w:rsidR="002E0881" w:rsidRPr="00ED4DA1" w:rsidRDefault="002E0881" w:rsidP="00CB2B7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bookmarkStart w:id="3" w:name="_GoBack"/>
            <w:bookmarkEnd w:id="3"/>
          </w:p>
        </w:tc>
      </w:tr>
      <w:tr w:rsidR="002E0881" w:rsidRPr="00A75C05" w14:paraId="6BF7FF47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D44C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72DD2" w14:textId="77777777" w:rsidR="002E0881" w:rsidRPr="00197B46" w:rsidRDefault="007C28F6" w:rsidP="00CB2B7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7" w:history="1">
              <w:r w:rsidR="002E0881" w:rsidRPr="002E0881">
                <w:rPr>
                  <w:rStyle w:val="Hyperlink"/>
                  <w:rFonts w:cs="Arial"/>
                </w:rPr>
                <w:t>S1-18</w:t>
              </w:r>
            </w:hyperlink>
            <w:r w:rsidR="002E0881" w:rsidRPr="002E0881">
              <w:rPr>
                <w:rStyle w:val="Hyperlink"/>
                <w:rFonts w:cs="Arial"/>
              </w:rPr>
              <w:t>3324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58C56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577D1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ID_UAS + FS_MPS2 + FS_EAV + FS_V2XIMP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245BA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9AEEA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B04844" w14:paraId="6B705ED2" w14:textId="77777777" w:rsidTr="00AE1A1B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shd w:val="clear" w:color="auto" w:fill="F2F2F2"/>
          </w:tcPr>
          <w:p w14:paraId="4E59F09C" w14:textId="77777777" w:rsidR="00E514C2" w:rsidRPr="00F45489" w:rsidRDefault="00E514C2" w:rsidP="00E514C2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" w:name="_Toc41462549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4"/>
          </w:p>
        </w:tc>
      </w:tr>
      <w:tr w:rsidR="00E514C2" w:rsidRPr="00B04844" w14:paraId="0F943D64" w14:textId="77777777" w:rsidTr="00AE1A1B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24093072" w14:textId="512F702D" w:rsidR="00E514C2" w:rsidRPr="009504CA" w:rsidRDefault="00E514C2" w:rsidP="00E514C2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MPS2: </w:t>
            </w:r>
            <w:r w:rsidRPr="005436AB">
              <w:rPr>
                <w:lang w:val="it-IT"/>
              </w:rPr>
              <w:t>Feasibility Study on Multimedia Priority Service (MPS) Phase 2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SP-170996</w:t>
            </w:r>
            <w:r w:rsidRPr="009504CA">
              <w:rPr>
                <w:bCs/>
              </w:rPr>
              <w:t>]</w:t>
            </w:r>
          </w:p>
        </w:tc>
      </w:tr>
      <w:tr w:rsidR="00E514C2" w:rsidRPr="00B04844" w14:paraId="36D6DFEE" w14:textId="77777777" w:rsidTr="00AE1A1B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4503CCBE" w14:textId="77777777" w:rsidR="00E514C2" w:rsidRPr="004067FF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DD25D54" w14:textId="77777777" w:rsidR="00E514C2" w:rsidRPr="00411066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TR22.854v0.4.0</w:t>
            </w:r>
          </w:p>
          <w:p w14:paraId="4A534438" w14:textId="77777777" w:rsidR="00E514C2" w:rsidRPr="00411066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SA#83 (03/2019)</w:t>
            </w:r>
          </w:p>
          <w:p w14:paraId="776CF6FA" w14:textId="77777777" w:rsidR="00E514C2" w:rsidRPr="004070E3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50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A4BBE79" w14:textId="77777777" w:rsidR="00E514C2" w:rsidRPr="004070E3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E514C2" w:rsidRPr="00A75C05" w14:paraId="4417AD23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597B3C" w14:textId="77777777" w:rsidR="00E514C2" w:rsidRPr="002C16C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C16C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99B77" w14:textId="77777777" w:rsidR="00E514C2" w:rsidRPr="002C16C5" w:rsidRDefault="007C28F6" w:rsidP="00E514C2">
            <w:pPr>
              <w:snapToGrid w:val="0"/>
              <w:spacing w:after="0" w:line="240" w:lineRule="auto"/>
            </w:pPr>
            <w:hyperlink r:id="rId28" w:history="1">
              <w:r w:rsidR="00E514C2" w:rsidRPr="002C16C5">
                <w:rPr>
                  <w:rStyle w:val="Hyperlink"/>
                  <w:rFonts w:cs="Arial"/>
                  <w:color w:val="auto"/>
                </w:rPr>
                <w:t>S1-183208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E0903" w14:textId="77777777" w:rsidR="00E514C2" w:rsidRPr="002C16C5" w:rsidRDefault="00E514C2" w:rsidP="00E514C2">
            <w:pPr>
              <w:snapToGrid w:val="0"/>
              <w:spacing w:after="0" w:line="240" w:lineRule="auto"/>
            </w:pPr>
            <w:r w:rsidRPr="002C16C5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C7754" w14:textId="77777777" w:rsidR="00E514C2" w:rsidRPr="002C16C5" w:rsidRDefault="00E514C2" w:rsidP="00E514C2">
            <w:pPr>
              <w:snapToGrid w:val="0"/>
              <w:spacing w:after="0" w:line="240" w:lineRule="auto"/>
            </w:pPr>
            <w:r w:rsidRPr="002C16C5">
              <w:t xml:space="preserve">MPS for Operator Video Call Invoked from </w:t>
            </w:r>
            <w:proofErr w:type="gramStart"/>
            <w:r w:rsidRPr="002C16C5">
              <w:t>a</w:t>
            </w:r>
            <w:proofErr w:type="gramEnd"/>
            <w:r w:rsidRPr="002C16C5">
              <w:t xml:space="preserve"> MPS Subscribed UE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1AB70C" w14:textId="1A8AC0D5" w:rsidR="00E514C2" w:rsidRPr="002C16C5" w:rsidRDefault="002C16C5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16C5">
              <w:rPr>
                <w:rFonts w:eastAsia="Times New Roman" w:cs="Arial"/>
                <w:szCs w:val="18"/>
                <w:lang w:eastAsia="ar-SA"/>
              </w:rPr>
              <w:t>Revised to S1-183436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CFFA1" w14:textId="77777777" w:rsidR="00E514C2" w:rsidRPr="002C16C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C16C5" w:rsidRPr="00A75C05" w14:paraId="3C0D9F11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1170F9" w14:textId="0A63536C" w:rsidR="002C16C5" w:rsidRPr="008A2549" w:rsidRDefault="002C16C5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25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27EEAE" w14:textId="4E2AD1B9" w:rsidR="002C16C5" w:rsidRPr="008A2549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2C16C5" w:rsidRPr="008A2549">
                <w:rPr>
                  <w:rStyle w:val="Hyperlink"/>
                  <w:rFonts w:cs="Arial"/>
                  <w:color w:val="auto"/>
                </w:rPr>
                <w:t>S1-183436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FC442D" w14:textId="0E90B39F" w:rsidR="002C16C5" w:rsidRPr="008A2549" w:rsidRDefault="002C16C5" w:rsidP="00E514C2">
            <w:pPr>
              <w:snapToGrid w:val="0"/>
              <w:spacing w:after="0" w:line="240" w:lineRule="auto"/>
            </w:pPr>
            <w:r w:rsidRPr="008A2549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D070AE" w14:textId="60478A0A" w:rsidR="002C16C5" w:rsidRPr="008A2549" w:rsidRDefault="002C16C5" w:rsidP="00E514C2">
            <w:pPr>
              <w:snapToGrid w:val="0"/>
              <w:spacing w:after="0" w:line="240" w:lineRule="auto"/>
            </w:pPr>
            <w:r w:rsidRPr="008A2549">
              <w:t xml:space="preserve">MPS for Operator Video Call Invoked from </w:t>
            </w:r>
            <w:proofErr w:type="gramStart"/>
            <w:r w:rsidRPr="008A2549">
              <w:t>a</w:t>
            </w:r>
            <w:proofErr w:type="gramEnd"/>
            <w:r w:rsidRPr="008A2549">
              <w:t xml:space="preserve"> MPS Subscribed UE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7F8048" w14:textId="164D13A7" w:rsidR="002C16C5" w:rsidRPr="008A2549" w:rsidRDefault="008A2549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254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C5C770" w14:textId="77777777" w:rsidR="008A2549" w:rsidRDefault="002C16C5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A2549">
              <w:rPr>
                <w:rFonts w:eastAsia="Arial Unicode MS" w:cs="Arial"/>
                <w:szCs w:val="18"/>
                <w:lang w:eastAsia="ar-SA"/>
              </w:rPr>
              <w:t>Revision of S1-183208.</w:t>
            </w:r>
          </w:p>
          <w:p w14:paraId="2968FF0F" w14:textId="2C981002" w:rsidR="002C16C5" w:rsidRPr="008A2549" w:rsidRDefault="002C16C5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11E55BDB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59F5E6" w14:textId="77777777" w:rsidR="00E514C2" w:rsidRPr="00F555A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55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B5EC2" w14:textId="77777777" w:rsidR="00E514C2" w:rsidRPr="00F555A1" w:rsidRDefault="007C28F6" w:rsidP="00E514C2">
            <w:pPr>
              <w:snapToGrid w:val="0"/>
              <w:spacing w:after="0" w:line="240" w:lineRule="auto"/>
            </w:pPr>
            <w:hyperlink r:id="rId30" w:history="1">
              <w:r w:rsidR="00E514C2" w:rsidRPr="00F555A1">
                <w:rPr>
                  <w:rStyle w:val="Hyperlink"/>
                  <w:rFonts w:cs="Arial"/>
                  <w:color w:val="auto"/>
                </w:rPr>
                <w:t>S1-183209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F0906" w14:textId="77777777" w:rsidR="00E514C2" w:rsidRPr="00F555A1" w:rsidRDefault="00E514C2" w:rsidP="00E514C2">
            <w:pPr>
              <w:snapToGrid w:val="0"/>
              <w:spacing w:after="0" w:line="240" w:lineRule="auto"/>
            </w:pPr>
            <w:r w:rsidRPr="00F555A1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FA0F22" w14:textId="77777777" w:rsidR="00E514C2" w:rsidRPr="00F555A1" w:rsidRDefault="00E514C2" w:rsidP="00E514C2">
            <w:pPr>
              <w:snapToGrid w:val="0"/>
              <w:spacing w:after="0" w:line="240" w:lineRule="auto"/>
            </w:pPr>
            <w:r w:rsidRPr="00F555A1">
              <w:t>MPS for Operator Video Invoked from a Public UE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23712E" w14:textId="41C33517" w:rsidR="00E514C2" w:rsidRPr="00F555A1" w:rsidRDefault="00F555A1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55A1">
              <w:rPr>
                <w:rFonts w:eastAsia="Times New Roman" w:cs="Arial"/>
                <w:szCs w:val="18"/>
                <w:lang w:eastAsia="ar-SA"/>
              </w:rPr>
              <w:t>Revised to S1-183437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9C5C8" w14:textId="77777777" w:rsidR="00E514C2" w:rsidRPr="00F555A1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555A1" w:rsidRPr="00A75C05" w14:paraId="11F2ED50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6AFF81" w14:textId="0790A2E0" w:rsidR="00F555A1" w:rsidRPr="008A2549" w:rsidRDefault="00F555A1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2549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D8CEED" w14:textId="051A8914" w:rsidR="00F555A1" w:rsidRPr="008A2549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1" w:history="1">
              <w:r w:rsidR="00F555A1" w:rsidRPr="008A2549">
                <w:rPr>
                  <w:rStyle w:val="Hyperlink"/>
                  <w:rFonts w:cs="Arial"/>
                  <w:color w:val="auto"/>
                </w:rPr>
                <w:t>S1-183437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875CD9" w14:textId="6297F1AA" w:rsidR="00F555A1" w:rsidRPr="008A2549" w:rsidRDefault="00F555A1" w:rsidP="00E514C2">
            <w:pPr>
              <w:snapToGrid w:val="0"/>
              <w:spacing w:after="0" w:line="240" w:lineRule="auto"/>
            </w:pPr>
            <w:r w:rsidRPr="008A2549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01C953" w14:textId="7A1EE40A" w:rsidR="00F555A1" w:rsidRPr="008A2549" w:rsidRDefault="00F555A1" w:rsidP="00E514C2">
            <w:pPr>
              <w:snapToGrid w:val="0"/>
              <w:spacing w:after="0" w:line="240" w:lineRule="auto"/>
            </w:pPr>
            <w:r w:rsidRPr="008A2549">
              <w:t>MPS for Operator Video Invoked from a Public UE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953C7C" w14:textId="60AAF7C3" w:rsidR="00F555A1" w:rsidRPr="008A2549" w:rsidRDefault="008A2549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254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AECFF9" w14:textId="77777777" w:rsidR="008A2549" w:rsidRDefault="00F555A1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A2549">
              <w:rPr>
                <w:rFonts w:eastAsia="Arial Unicode MS" w:cs="Arial"/>
                <w:szCs w:val="18"/>
                <w:lang w:eastAsia="ar-SA"/>
              </w:rPr>
              <w:t>Revision of S1-183209.</w:t>
            </w:r>
          </w:p>
          <w:p w14:paraId="743E37E3" w14:textId="235E5E2A" w:rsidR="00F555A1" w:rsidRPr="008A2549" w:rsidRDefault="00F555A1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49B6A1AB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19E00" w14:textId="77777777" w:rsidR="00E514C2" w:rsidRPr="004567FA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567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73DBF" w14:textId="77777777" w:rsidR="00E514C2" w:rsidRPr="004567FA" w:rsidRDefault="007C28F6" w:rsidP="00E514C2">
            <w:pPr>
              <w:snapToGrid w:val="0"/>
              <w:spacing w:after="0" w:line="240" w:lineRule="auto"/>
            </w:pPr>
            <w:hyperlink r:id="rId32" w:history="1">
              <w:r w:rsidR="00E514C2" w:rsidRPr="004567FA">
                <w:rPr>
                  <w:rStyle w:val="Hyperlink"/>
                  <w:rFonts w:cs="Arial"/>
                  <w:color w:val="auto"/>
                </w:rPr>
                <w:t>S1-183210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A87067" w14:textId="77777777" w:rsidR="00E514C2" w:rsidRPr="004567FA" w:rsidRDefault="00E514C2" w:rsidP="00E514C2">
            <w:pPr>
              <w:snapToGrid w:val="0"/>
              <w:spacing w:after="0" w:line="240" w:lineRule="auto"/>
            </w:pPr>
            <w:r w:rsidRPr="004567FA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ECD2BE" w14:textId="77777777" w:rsidR="00E514C2" w:rsidRPr="004567FA" w:rsidRDefault="00E514C2" w:rsidP="00E514C2">
            <w:pPr>
              <w:snapToGrid w:val="0"/>
              <w:spacing w:after="0" w:line="240" w:lineRule="auto"/>
            </w:pPr>
            <w:r w:rsidRPr="004567FA">
              <w:t>MPS Operator Video Call during International Roaming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DAD1F" w14:textId="4CDDC255" w:rsidR="00E514C2" w:rsidRPr="004567FA" w:rsidRDefault="004567FA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67FA">
              <w:rPr>
                <w:rFonts w:eastAsia="Times New Roman" w:cs="Arial"/>
                <w:szCs w:val="18"/>
                <w:lang w:eastAsia="ar-SA"/>
              </w:rPr>
              <w:t>Revised to S1-183438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C75FE5" w14:textId="77777777" w:rsidR="00E514C2" w:rsidRPr="004567FA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567FA" w:rsidRPr="00A75C05" w14:paraId="1A57E09F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B9DD5A" w14:textId="590BF9A1" w:rsidR="004567FA" w:rsidRPr="008A2549" w:rsidRDefault="004567FA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25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6DA364" w14:textId="308DBD44" w:rsidR="004567FA" w:rsidRPr="008A2549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3" w:history="1">
              <w:r w:rsidR="004567FA" w:rsidRPr="008A2549">
                <w:rPr>
                  <w:rStyle w:val="Hyperlink"/>
                  <w:rFonts w:cs="Arial"/>
                  <w:color w:val="auto"/>
                </w:rPr>
                <w:t>S1-183438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2225C9" w14:textId="1689B562" w:rsidR="004567FA" w:rsidRPr="008A2549" w:rsidRDefault="004567FA" w:rsidP="00E514C2">
            <w:pPr>
              <w:snapToGrid w:val="0"/>
              <w:spacing w:after="0" w:line="240" w:lineRule="auto"/>
            </w:pPr>
            <w:r w:rsidRPr="008A2549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1041D8" w14:textId="3C002008" w:rsidR="004567FA" w:rsidRPr="008A2549" w:rsidRDefault="004567FA" w:rsidP="00E514C2">
            <w:pPr>
              <w:snapToGrid w:val="0"/>
              <w:spacing w:after="0" w:line="240" w:lineRule="auto"/>
            </w:pPr>
            <w:r w:rsidRPr="008A2549">
              <w:t>MPS Operator Video Call during International Roaming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BAF3A7" w14:textId="764F397C" w:rsidR="004567FA" w:rsidRPr="008A2549" w:rsidRDefault="008A2549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254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8BC446" w14:textId="77777777" w:rsidR="008A2549" w:rsidRDefault="004567FA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A2549">
              <w:rPr>
                <w:rFonts w:eastAsia="Arial Unicode MS" w:cs="Arial"/>
                <w:szCs w:val="18"/>
                <w:lang w:eastAsia="ar-SA"/>
              </w:rPr>
              <w:t>Revision of S1-183210.</w:t>
            </w:r>
          </w:p>
          <w:p w14:paraId="6B2234FE" w14:textId="4BBA296B" w:rsidR="004567FA" w:rsidRPr="008A2549" w:rsidRDefault="004567FA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4FBEF601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64EFEA" w14:textId="77777777" w:rsidR="00E514C2" w:rsidRPr="00304A7E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4A7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54D933" w14:textId="77777777" w:rsidR="00E514C2" w:rsidRPr="00304A7E" w:rsidRDefault="007C28F6" w:rsidP="00E514C2">
            <w:pPr>
              <w:snapToGrid w:val="0"/>
              <w:spacing w:after="0" w:line="240" w:lineRule="auto"/>
            </w:pPr>
            <w:hyperlink r:id="rId34" w:history="1">
              <w:r w:rsidR="00E514C2" w:rsidRPr="00304A7E">
                <w:rPr>
                  <w:rStyle w:val="Hyperlink"/>
                  <w:rFonts w:cs="Arial"/>
                  <w:color w:val="auto"/>
                </w:rPr>
                <w:t>S1-183211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D304D" w14:textId="77777777" w:rsidR="00E514C2" w:rsidRPr="00304A7E" w:rsidRDefault="00E514C2" w:rsidP="00E514C2">
            <w:pPr>
              <w:snapToGrid w:val="0"/>
              <w:spacing w:after="0" w:line="240" w:lineRule="auto"/>
            </w:pPr>
            <w:r w:rsidRPr="00304A7E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2CB59" w14:textId="77777777" w:rsidR="00E514C2" w:rsidRPr="00304A7E" w:rsidRDefault="00E514C2" w:rsidP="00E514C2">
            <w:pPr>
              <w:snapToGrid w:val="0"/>
              <w:spacing w:after="0" w:line="240" w:lineRule="auto"/>
            </w:pPr>
            <w:r w:rsidRPr="00304A7E">
              <w:t xml:space="preserve">MPS Operator Video Conference Call Using </w:t>
            </w:r>
            <w:proofErr w:type="gramStart"/>
            <w:r w:rsidRPr="00304A7E">
              <w:t>a</w:t>
            </w:r>
            <w:proofErr w:type="gramEnd"/>
            <w:r w:rsidRPr="00304A7E">
              <w:t xml:space="preserve"> MPS Subscribed UE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FDE59" w14:textId="3F305E8E" w:rsidR="00E514C2" w:rsidRPr="00304A7E" w:rsidRDefault="00304A7E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4A7E">
              <w:rPr>
                <w:rFonts w:eastAsia="Times New Roman" w:cs="Arial"/>
                <w:szCs w:val="18"/>
                <w:lang w:eastAsia="ar-SA"/>
              </w:rPr>
              <w:t>Revised to S1-183439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91E9B1" w14:textId="77777777" w:rsidR="00E514C2" w:rsidRPr="00304A7E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7E" w:rsidRPr="00A75C05" w14:paraId="135C7CB5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8C158" w14:textId="1155F104" w:rsidR="00304A7E" w:rsidRPr="00304A7E" w:rsidRDefault="00304A7E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4A7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5004" w14:textId="2FCC4DF7" w:rsidR="00304A7E" w:rsidRPr="00304A7E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5" w:history="1">
              <w:r w:rsidR="00304A7E" w:rsidRPr="00304A7E">
                <w:rPr>
                  <w:rStyle w:val="Hyperlink"/>
                  <w:rFonts w:cs="Arial"/>
                  <w:color w:val="auto"/>
                </w:rPr>
                <w:t>S1-183439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09DD1" w14:textId="60425507" w:rsidR="00304A7E" w:rsidRPr="00304A7E" w:rsidRDefault="00304A7E" w:rsidP="00E514C2">
            <w:pPr>
              <w:snapToGrid w:val="0"/>
              <w:spacing w:after="0" w:line="240" w:lineRule="auto"/>
            </w:pPr>
            <w:r w:rsidRPr="00304A7E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33822" w14:textId="6BC4D6BD" w:rsidR="00304A7E" w:rsidRPr="00304A7E" w:rsidRDefault="00304A7E" w:rsidP="00E514C2">
            <w:pPr>
              <w:snapToGrid w:val="0"/>
              <w:spacing w:after="0" w:line="240" w:lineRule="auto"/>
            </w:pPr>
            <w:r w:rsidRPr="00304A7E">
              <w:t xml:space="preserve">MPS Operator Video Conference Call Using </w:t>
            </w:r>
            <w:proofErr w:type="gramStart"/>
            <w:r w:rsidRPr="00304A7E">
              <w:t>a</w:t>
            </w:r>
            <w:proofErr w:type="gramEnd"/>
            <w:r w:rsidRPr="00304A7E">
              <w:t xml:space="preserve"> MPS Subscribed UE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D6F0D" w14:textId="77777777" w:rsidR="00304A7E" w:rsidRPr="00304A7E" w:rsidRDefault="00304A7E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4BD9" w14:textId="5E28DA0F" w:rsidR="00304A7E" w:rsidRPr="00304A7E" w:rsidRDefault="00304A7E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4A7E">
              <w:rPr>
                <w:rFonts w:eastAsia="Arial Unicode MS" w:cs="Arial"/>
                <w:szCs w:val="18"/>
                <w:lang w:eastAsia="ar-SA"/>
              </w:rPr>
              <w:t>Revision of S1-183211.</w:t>
            </w:r>
          </w:p>
        </w:tc>
      </w:tr>
      <w:tr w:rsidR="00E514C2" w:rsidRPr="00A75C05" w14:paraId="6B09B439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061DF" w14:textId="77777777" w:rsidR="00E514C2" w:rsidRPr="00745B9F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5B9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E79C39" w14:textId="77777777" w:rsidR="00E514C2" w:rsidRPr="00745B9F" w:rsidRDefault="007C28F6" w:rsidP="00E514C2">
            <w:pPr>
              <w:snapToGrid w:val="0"/>
              <w:spacing w:after="0" w:line="240" w:lineRule="auto"/>
            </w:pPr>
            <w:hyperlink r:id="rId36" w:history="1">
              <w:r w:rsidR="00E514C2" w:rsidRPr="00745B9F">
                <w:rPr>
                  <w:rStyle w:val="Hyperlink"/>
                  <w:rFonts w:cs="Arial"/>
                  <w:color w:val="auto"/>
                </w:rPr>
                <w:t>S1-183214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12C6B" w14:textId="77777777" w:rsidR="00E514C2" w:rsidRPr="00745B9F" w:rsidRDefault="00E514C2" w:rsidP="00E514C2">
            <w:pPr>
              <w:snapToGrid w:val="0"/>
              <w:spacing w:after="0" w:line="240" w:lineRule="auto"/>
            </w:pPr>
            <w:r w:rsidRPr="00745B9F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F1EC7F" w14:textId="77777777" w:rsidR="00E514C2" w:rsidRPr="00745B9F" w:rsidRDefault="00E514C2" w:rsidP="00E514C2">
            <w:pPr>
              <w:snapToGrid w:val="0"/>
              <w:spacing w:after="0" w:line="240" w:lineRule="auto"/>
            </w:pPr>
            <w:r w:rsidRPr="00745B9F">
              <w:t>MPS Operator Video Conference Call Using a Public UE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AA611" w14:textId="21C6259C" w:rsidR="00E514C2" w:rsidRPr="00745B9F" w:rsidRDefault="00745B9F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B9F">
              <w:rPr>
                <w:rFonts w:eastAsia="Times New Roman" w:cs="Arial"/>
                <w:szCs w:val="18"/>
                <w:lang w:eastAsia="ar-SA"/>
              </w:rPr>
              <w:t>Revised to S1-183440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91C399" w14:textId="77777777" w:rsidR="00E514C2" w:rsidRPr="00745B9F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5B9F" w:rsidRPr="00A75C05" w14:paraId="0C65CD68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3B29" w14:textId="2B48311A" w:rsidR="00745B9F" w:rsidRPr="00745B9F" w:rsidRDefault="00745B9F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5B9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70A8" w14:textId="4A68197C" w:rsidR="00745B9F" w:rsidRPr="00745B9F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7" w:history="1">
              <w:r w:rsidR="00745B9F" w:rsidRPr="00745B9F">
                <w:rPr>
                  <w:rStyle w:val="Hyperlink"/>
                  <w:rFonts w:cs="Arial"/>
                  <w:color w:val="auto"/>
                </w:rPr>
                <w:t>S1-183440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0B1EC" w14:textId="7EFB89D3" w:rsidR="00745B9F" w:rsidRPr="00745B9F" w:rsidRDefault="00745B9F" w:rsidP="00E514C2">
            <w:pPr>
              <w:snapToGrid w:val="0"/>
              <w:spacing w:after="0" w:line="240" w:lineRule="auto"/>
            </w:pPr>
            <w:r w:rsidRPr="00745B9F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A339" w14:textId="12E369C7" w:rsidR="00745B9F" w:rsidRPr="00745B9F" w:rsidRDefault="00745B9F" w:rsidP="00E514C2">
            <w:pPr>
              <w:snapToGrid w:val="0"/>
              <w:spacing w:after="0" w:line="240" w:lineRule="auto"/>
            </w:pPr>
            <w:r w:rsidRPr="00745B9F">
              <w:t>MPS Operator Video Conference Call Using a Public UE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0782E" w14:textId="77777777" w:rsidR="00745B9F" w:rsidRPr="00745B9F" w:rsidRDefault="00745B9F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5893" w14:textId="3885C5A1" w:rsidR="00745B9F" w:rsidRPr="00745B9F" w:rsidRDefault="00745B9F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5B9F">
              <w:rPr>
                <w:rFonts w:eastAsia="Arial Unicode MS" w:cs="Arial"/>
                <w:szCs w:val="18"/>
                <w:lang w:eastAsia="ar-SA"/>
              </w:rPr>
              <w:t>Revision of S1-183214.</w:t>
            </w:r>
          </w:p>
        </w:tc>
      </w:tr>
      <w:tr w:rsidR="00E514C2" w:rsidRPr="00A75C05" w14:paraId="3D790B09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3E145" w14:textId="77777777" w:rsidR="00E514C2" w:rsidRPr="00A111A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111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609EE" w14:textId="77777777" w:rsidR="00E514C2" w:rsidRPr="00A111A5" w:rsidRDefault="007C28F6" w:rsidP="00E514C2">
            <w:pPr>
              <w:snapToGrid w:val="0"/>
              <w:spacing w:after="0" w:line="240" w:lineRule="auto"/>
            </w:pPr>
            <w:hyperlink r:id="rId38" w:history="1">
              <w:r w:rsidR="00E514C2" w:rsidRPr="00A111A5">
                <w:rPr>
                  <w:rStyle w:val="Hyperlink"/>
                  <w:rFonts w:cs="Arial"/>
                  <w:color w:val="auto"/>
                </w:rPr>
                <w:t>S1-183216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7BEA9" w14:textId="77777777" w:rsidR="00E514C2" w:rsidRPr="00A111A5" w:rsidRDefault="00E514C2" w:rsidP="00E514C2">
            <w:pPr>
              <w:snapToGrid w:val="0"/>
              <w:spacing w:after="0" w:line="240" w:lineRule="auto"/>
            </w:pPr>
            <w:r w:rsidRPr="00A111A5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8A3301" w14:textId="77777777" w:rsidR="00E514C2" w:rsidRPr="00A111A5" w:rsidRDefault="00E514C2" w:rsidP="00E514C2">
            <w:pPr>
              <w:snapToGrid w:val="0"/>
              <w:spacing w:after="0" w:line="240" w:lineRule="auto"/>
            </w:pPr>
            <w:r w:rsidRPr="00A111A5">
              <w:t>Operator Video Conference Host Invocation of MPS for All Participants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3B6DB" w14:textId="0F5716F5" w:rsidR="00E514C2" w:rsidRPr="00A111A5" w:rsidRDefault="00A111A5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11A5">
              <w:rPr>
                <w:rFonts w:eastAsia="Times New Roman" w:cs="Arial"/>
                <w:szCs w:val="18"/>
                <w:lang w:eastAsia="ar-SA"/>
              </w:rPr>
              <w:t>Revised to S1-183441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AD563" w14:textId="77777777" w:rsidR="00E514C2" w:rsidRPr="00A111A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111A5" w:rsidRPr="00A75C05" w14:paraId="7C7F7DF5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59162" w14:textId="5851DF63" w:rsidR="00A111A5" w:rsidRPr="00A111A5" w:rsidRDefault="00A111A5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111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2BE1" w14:textId="438D5AC1" w:rsidR="00A111A5" w:rsidRPr="00A111A5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9" w:history="1">
              <w:r w:rsidR="00A111A5" w:rsidRPr="00A111A5">
                <w:rPr>
                  <w:rStyle w:val="Hyperlink"/>
                  <w:rFonts w:cs="Arial"/>
                  <w:color w:val="auto"/>
                </w:rPr>
                <w:t>S1-183441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B10F5" w14:textId="7DBF1972" w:rsidR="00A111A5" w:rsidRPr="00A111A5" w:rsidRDefault="00A111A5" w:rsidP="00E514C2">
            <w:pPr>
              <w:snapToGrid w:val="0"/>
              <w:spacing w:after="0" w:line="240" w:lineRule="auto"/>
            </w:pPr>
            <w:r w:rsidRPr="00A111A5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66603" w14:textId="27402825" w:rsidR="00A111A5" w:rsidRPr="00A111A5" w:rsidRDefault="00A111A5" w:rsidP="00E514C2">
            <w:pPr>
              <w:snapToGrid w:val="0"/>
              <w:spacing w:after="0" w:line="240" w:lineRule="auto"/>
            </w:pPr>
            <w:r w:rsidRPr="00A111A5">
              <w:t>Operator Video Conference Host Invocation of MPS for All Participants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6737" w14:textId="77777777" w:rsidR="00A111A5" w:rsidRPr="00A111A5" w:rsidRDefault="00A111A5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898ED" w14:textId="4210133E" w:rsidR="00A111A5" w:rsidRPr="00A111A5" w:rsidRDefault="00A111A5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11A5">
              <w:rPr>
                <w:rFonts w:eastAsia="Arial Unicode MS" w:cs="Arial"/>
                <w:szCs w:val="18"/>
                <w:lang w:eastAsia="ar-SA"/>
              </w:rPr>
              <w:t>Revision of S1-183216.</w:t>
            </w:r>
          </w:p>
        </w:tc>
      </w:tr>
      <w:tr w:rsidR="00E514C2" w:rsidRPr="00A75C05" w14:paraId="12571D3A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A92A77" w14:textId="77777777" w:rsidR="00E514C2" w:rsidRPr="00C44DD3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44DD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CEFB09" w14:textId="77777777" w:rsidR="00E514C2" w:rsidRPr="00C44DD3" w:rsidRDefault="007C28F6" w:rsidP="00E514C2">
            <w:pPr>
              <w:snapToGrid w:val="0"/>
              <w:spacing w:after="0" w:line="240" w:lineRule="auto"/>
            </w:pPr>
            <w:hyperlink r:id="rId40" w:history="1">
              <w:r w:rsidR="00E514C2" w:rsidRPr="00C44DD3">
                <w:rPr>
                  <w:rStyle w:val="Hyperlink"/>
                  <w:rFonts w:cs="Arial"/>
                  <w:color w:val="auto"/>
                </w:rPr>
                <w:t>S1-183217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816003" w14:textId="77777777" w:rsidR="00E514C2" w:rsidRPr="00C44DD3" w:rsidRDefault="00E514C2" w:rsidP="00E514C2">
            <w:pPr>
              <w:snapToGrid w:val="0"/>
              <w:spacing w:after="0" w:line="240" w:lineRule="auto"/>
              <w:rPr>
                <w:lang w:val="en-US"/>
              </w:rPr>
            </w:pPr>
            <w:r w:rsidRPr="00C44DD3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4D2177" w14:textId="77777777" w:rsidR="00E514C2" w:rsidRPr="00C44DD3" w:rsidRDefault="00E514C2" w:rsidP="00E514C2">
            <w:pPr>
              <w:snapToGrid w:val="0"/>
              <w:spacing w:after="0" w:line="240" w:lineRule="auto"/>
            </w:pPr>
            <w:r w:rsidRPr="00C44DD3">
              <w:t>MPS Operator Video Conference during International Roaming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09ABEC" w14:textId="686A0251" w:rsidR="00E514C2" w:rsidRPr="00C44DD3" w:rsidRDefault="00C44DD3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DD3">
              <w:rPr>
                <w:rFonts w:eastAsia="Times New Roman" w:cs="Arial"/>
                <w:szCs w:val="18"/>
                <w:lang w:eastAsia="ar-SA"/>
              </w:rPr>
              <w:t>Revised to S1-183442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54078" w14:textId="77777777" w:rsidR="00E514C2" w:rsidRPr="00C44DD3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44DD3" w:rsidRPr="00A75C05" w14:paraId="754EEA08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D345" w14:textId="415D5349" w:rsidR="00C44DD3" w:rsidRPr="00C44DD3" w:rsidRDefault="00C44DD3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44DD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1A961" w14:textId="1422A755" w:rsidR="00C44DD3" w:rsidRPr="00C44DD3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1" w:history="1">
              <w:r w:rsidR="00C44DD3" w:rsidRPr="00C44DD3">
                <w:rPr>
                  <w:rStyle w:val="Hyperlink"/>
                  <w:rFonts w:cs="Arial"/>
                  <w:color w:val="auto"/>
                </w:rPr>
                <w:t>S1-183442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A143" w14:textId="7FCDD61E" w:rsidR="00C44DD3" w:rsidRPr="00C44DD3" w:rsidRDefault="00C44DD3" w:rsidP="00E514C2">
            <w:pPr>
              <w:snapToGrid w:val="0"/>
              <w:spacing w:after="0" w:line="240" w:lineRule="auto"/>
            </w:pPr>
            <w:r w:rsidRPr="00C44DD3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67BEE" w14:textId="169C3D1B" w:rsidR="00C44DD3" w:rsidRPr="00C44DD3" w:rsidRDefault="00C44DD3" w:rsidP="00E514C2">
            <w:pPr>
              <w:snapToGrid w:val="0"/>
              <w:spacing w:after="0" w:line="240" w:lineRule="auto"/>
            </w:pPr>
            <w:r w:rsidRPr="00C44DD3">
              <w:t>MPS Operator Video Conference during International Roaming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2536" w14:textId="77777777" w:rsidR="00C44DD3" w:rsidRPr="00C44DD3" w:rsidRDefault="00C44DD3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7AF6" w14:textId="6F753DB9" w:rsidR="00C44DD3" w:rsidRPr="00C44DD3" w:rsidRDefault="00C44DD3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DD3">
              <w:rPr>
                <w:rFonts w:eastAsia="Arial Unicode MS" w:cs="Arial"/>
                <w:szCs w:val="18"/>
                <w:lang w:eastAsia="ar-SA"/>
              </w:rPr>
              <w:t>Revision of S1-183217.</w:t>
            </w:r>
          </w:p>
        </w:tc>
      </w:tr>
      <w:tr w:rsidR="00E514C2" w:rsidRPr="00B81C05" w14:paraId="7C7358A7" w14:textId="77777777" w:rsidTr="00AE1A1B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3309078C" w14:textId="77777777" w:rsidR="00E514C2" w:rsidRPr="00B81C05" w:rsidRDefault="00E514C2" w:rsidP="00E514C2">
            <w:pPr>
              <w:pStyle w:val="Heading3"/>
            </w:pPr>
            <w:r>
              <w:t>FS_MPS2 output</w:t>
            </w:r>
          </w:p>
        </w:tc>
      </w:tr>
      <w:tr w:rsidR="00E514C2" w:rsidRPr="00A75C05" w14:paraId="01DB7079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F3DA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T</w:t>
            </w:r>
            <w:r>
              <w:rPr>
                <w:rFonts w:eastAsia="Times New Roman" w:cs="Arial"/>
                <w:szCs w:val="18"/>
                <w:lang w:eastAsia="ar-SA"/>
              </w:rPr>
              <w:t>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3F5B2" w14:textId="77777777" w:rsidR="00E514C2" w:rsidRPr="00384887" w:rsidRDefault="007C28F6" w:rsidP="00E514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2" w:history="1">
              <w:r w:rsidR="00E514C2" w:rsidRPr="00384887">
                <w:rPr>
                  <w:rStyle w:val="Hyperlink"/>
                  <w:rFonts w:cs="Arial"/>
                </w:rPr>
                <w:t>S1-18</w:t>
              </w:r>
              <w:r w:rsidR="00384887" w:rsidRPr="00384887">
                <w:rPr>
                  <w:rStyle w:val="Hyperlink"/>
                  <w:rFonts w:cs="Arial"/>
                </w:rPr>
                <w:t>3284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7F1C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Vencore Labs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A4005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TR22.854v0.5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DA8E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B5227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5AAA37B1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67E50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B14A" w14:textId="77777777" w:rsidR="00E514C2" w:rsidRPr="00384887" w:rsidRDefault="007C28F6" w:rsidP="00E514C2">
            <w:pPr>
              <w:snapToGrid w:val="0"/>
              <w:spacing w:after="0" w:line="240" w:lineRule="auto"/>
            </w:pPr>
            <w:hyperlink r:id="rId43" w:history="1">
              <w:r w:rsidR="00E514C2" w:rsidRPr="00384887">
                <w:rPr>
                  <w:rStyle w:val="Hyperlink"/>
                  <w:rFonts w:cs="Arial"/>
                </w:rPr>
                <w:t>S1-18</w:t>
              </w:r>
              <w:r w:rsidR="00384887" w:rsidRPr="00384887">
                <w:rPr>
                  <w:rStyle w:val="Hyperlink"/>
                  <w:rFonts w:cs="Arial"/>
                </w:rPr>
                <w:t>3285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60F6B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Vencore Labs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A43CE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Cover pag</w:t>
            </w:r>
            <w:r>
              <w:rPr>
                <w:rFonts w:eastAsia="Times New Roman" w:cs="Arial"/>
                <w:szCs w:val="18"/>
                <w:lang w:eastAsia="ar-SA"/>
              </w:rPr>
              <w:t>e for presentation of TR22.854v1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7F7B3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5AE8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B04844" w14:paraId="372A7FDC" w14:textId="77777777" w:rsidTr="00AE1A1B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4F277118" w14:textId="77777777" w:rsidR="00E514C2" w:rsidRPr="009504CA" w:rsidRDefault="00E514C2" w:rsidP="00E514C2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V2XIMP: </w:t>
            </w:r>
            <w:r w:rsidRPr="007205A7">
              <w:rPr>
                <w:lang w:val="it-IT"/>
              </w:rPr>
              <w:t xml:space="preserve">Study on Improvement of V2X Service Handling </w:t>
            </w:r>
            <w:r>
              <w:t>[</w:t>
            </w:r>
            <w:r>
              <w:rPr>
                <w:bCs/>
              </w:rPr>
              <w:t>SP-180247</w:t>
            </w:r>
            <w:r w:rsidRPr="009504CA">
              <w:rPr>
                <w:bCs/>
              </w:rPr>
              <w:t>]</w:t>
            </w:r>
          </w:p>
        </w:tc>
      </w:tr>
      <w:tr w:rsidR="00E514C2" w:rsidRPr="00B04844" w14:paraId="629BC87E" w14:textId="77777777" w:rsidTr="00AE1A1B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477E21A" w14:textId="77777777" w:rsidR="00E514C2" w:rsidRPr="004067FF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629EEB7" w14:textId="77777777" w:rsidR="00E514C2" w:rsidRPr="00411066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 22.886v16.1.1</w:t>
            </w:r>
          </w:p>
          <w:p w14:paraId="01B7B249" w14:textId="77777777" w:rsidR="00E514C2" w:rsidRPr="00411066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7F3F38C9" w14:textId="77777777" w:rsidR="00E514C2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95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77285E9" w14:textId="77777777" w:rsidR="00E514C2" w:rsidRPr="004070E3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NOTE :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proposed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updates of TR22.886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need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to use the CR format, as TR22.886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is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an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approved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</w:t>
            </w:r>
          </w:p>
          <w:p w14:paraId="3F881509" w14:textId="77777777" w:rsidR="00E514C2" w:rsidRPr="005767CB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E514C2" w:rsidRPr="00A75C05" w14:paraId="51F1C3A8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677BE5" w14:textId="77777777" w:rsidR="00E514C2" w:rsidRPr="00C44DD3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DD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8A5CE" w14:textId="77777777" w:rsidR="00E514C2" w:rsidRPr="00C44DD3" w:rsidRDefault="007C28F6" w:rsidP="00E514C2">
            <w:pPr>
              <w:snapToGrid w:val="0"/>
              <w:spacing w:after="0" w:line="240" w:lineRule="auto"/>
            </w:pPr>
            <w:hyperlink r:id="rId44" w:history="1">
              <w:r w:rsidR="00E514C2" w:rsidRPr="00C44DD3">
                <w:rPr>
                  <w:rStyle w:val="Hyperlink"/>
                  <w:rFonts w:cs="Arial"/>
                  <w:color w:val="auto"/>
                </w:rPr>
                <w:t>S1-183009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DB0B8" w14:textId="77777777" w:rsidR="00E514C2" w:rsidRPr="00C44DD3" w:rsidRDefault="00E514C2" w:rsidP="00E514C2">
            <w:pPr>
              <w:snapToGrid w:val="0"/>
              <w:spacing w:after="0" w:line="240" w:lineRule="auto"/>
            </w:pPr>
            <w:r w:rsidRPr="00C44DD3">
              <w:rPr>
                <w:noProof/>
                <w:lang w:eastAsia="ko-KR"/>
              </w:rPr>
              <w:t>LG Electronics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01575E" w14:textId="77777777" w:rsidR="00E514C2" w:rsidRPr="00C44DD3" w:rsidRDefault="00E514C2" w:rsidP="00E514C2">
            <w:pPr>
              <w:snapToGrid w:val="0"/>
              <w:spacing w:after="0" w:line="240" w:lineRule="auto"/>
            </w:pPr>
            <w:r w:rsidRPr="00C44DD3">
              <w:rPr>
                <w:noProof/>
                <w:lang w:eastAsia="ko-KR"/>
              </w:rPr>
              <w:t>CR22.886v16.1.1: Corrections to FS_V2XIMP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81606F" w14:textId="161CD135" w:rsidR="00E514C2" w:rsidRPr="00C44DD3" w:rsidRDefault="00C44DD3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DD3">
              <w:rPr>
                <w:rFonts w:eastAsia="Times New Roman" w:cs="Arial"/>
                <w:szCs w:val="18"/>
                <w:lang w:eastAsia="ar-SA"/>
              </w:rPr>
              <w:t>Revised to S1-183443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D270A" w14:textId="77777777" w:rsidR="00E514C2" w:rsidRPr="00C44DD3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DD3">
              <w:rPr>
                <w:rFonts w:eastAsia="Arial Unicode MS" w:cs="Arial"/>
                <w:szCs w:val="18"/>
                <w:lang w:eastAsia="ar-SA"/>
              </w:rPr>
              <w:t>WI-code FS_V2XIMP Rel-16 CR0031R- Cat F</w:t>
            </w:r>
          </w:p>
          <w:p w14:paraId="1EAF9B9E" w14:textId="77777777" w:rsidR="00E514C2" w:rsidRPr="00C44DD3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DD3">
              <w:rPr>
                <w:rFonts w:eastAsia="Arial Unicode MS" w:cs="Arial"/>
                <w:szCs w:val="18"/>
                <w:highlight w:val="yellow"/>
                <w:lang w:eastAsia="ar-SA"/>
              </w:rPr>
              <w:t>5.30.1.2 missing from clauses affected</w:t>
            </w:r>
          </w:p>
        </w:tc>
      </w:tr>
      <w:tr w:rsidR="00C44DD3" w:rsidRPr="00A75C05" w14:paraId="518D5621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B882CC" w14:textId="5EA668A4" w:rsidR="00C44DD3" w:rsidRPr="00C44DD3" w:rsidRDefault="00C44DD3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DD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7EB622" w14:textId="24468D63" w:rsidR="00C44DD3" w:rsidRPr="00C44DD3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5" w:history="1">
              <w:r w:rsidR="00C44DD3" w:rsidRPr="00C44DD3">
                <w:rPr>
                  <w:rStyle w:val="Hyperlink"/>
                  <w:rFonts w:cs="Arial"/>
                  <w:color w:val="auto"/>
                </w:rPr>
                <w:t>S1-183443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1E1117" w14:textId="20586EE3" w:rsidR="00C44DD3" w:rsidRPr="00C44DD3" w:rsidRDefault="00C44DD3" w:rsidP="00E514C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C44DD3">
              <w:rPr>
                <w:noProof/>
                <w:lang w:eastAsia="ko-KR"/>
              </w:rPr>
              <w:t>LG Electronics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8277EC" w14:textId="7BA2BB80" w:rsidR="00C44DD3" w:rsidRPr="00C44DD3" w:rsidRDefault="00C44DD3" w:rsidP="00E514C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C44DD3">
              <w:rPr>
                <w:noProof/>
                <w:lang w:eastAsia="ko-KR"/>
              </w:rPr>
              <w:t>CR22.886v16.1.1: Corrections to FS_V2XIMP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3F6708" w14:textId="6323327C" w:rsidR="00C44DD3" w:rsidRPr="00C44DD3" w:rsidRDefault="00C44DD3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DD3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303D1B" w14:textId="77777777" w:rsidR="00C44DD3" w:rsidRPr="00C44DD3" w:rsidRDefault="00C44DD3" w:rsidP="00C44DD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44DD3">
              <w:rPr>
                <w:rFonts w:eastAsia="Arial Unicode MS" w:cs="Arial"/>
                <w:i/>
                <w:szCs w:val="18"/>
                <w:lang w:eastAsia="ar-SA"/>
              </w:rPr>
              <w:t>WI-code FS_V2XIMP Rel-16 CR0031R- Cat F</w:t>
            </w:r>
          </w:p>
          <w:p w14:paraId="493C1C94" w14:textId="3CA4E5E3" w:rsidR="00C44DD3" w:rsidRPr="00C44DD3" w:rsidRDefault="00C44DD3" w:rsidP="00C44DD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DD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5.30.1.2 missing from clauses affected</w:t>
            </w:r>
          </w:p>
          <w:p w14:paraId="269ED8A2" w14:textId="77777777" w:rsidR="00C44DD3" w:rsidRDefault="00C44DD3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DD3">
              <w:rPr>
                <w:rFonts w:eastAsia="Arial Unicode MS" w:cs="Arial"/>
                <w:szCs w:val="18"/>
                <w:lang w:eastAsia="ar-SA"/>
              </w:rPr>
              <w:t>Revision of S1-183009.</w:t>
            </w:r>
          </w:p>
          <w:p w14:paraId="38F5A299" w14:textId="77777777" w:rsidR="00C44DD3" w:rsidRPr="00C44DD3" w:rsidRDefault="00C44DD3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2FD61DC" w14:textId="77777777" w:rsidR="00C44DD3" w:rsidRDefault="00C44DD3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16096FD" w14:textId="3DA00911" w:rsidR="00C44DD3" w:rsidRPr="00C44DD3" w:rsidRDefault="00C44DD3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44DD3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514C2" w:rsidRPr="00A75C05" w14:paraId="60340E7A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BD3E8" w14:textId="77777777" w:rsidR="00E514C2" w:rsidRPr="00DF5403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5403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2D36E2" w14:textId="77777777" w:rsidR="00E514C2" w:rsidRPr="00DF5403" w:rsidRDefault="007C28F6" w:rsidP="00E514C2">
            <w:pPr>
              <w:snapToGrid w:val="0"/>
              <w:spacing w:after="0" w:line="240" w:lineRule="auto"/>
            </w:pPr>
            <w:hyperlink r:id="rId46" w:history="1">
              <w:r w:rsidR="00E514C2" w:rsidRPr="00DF5403">
                <w:rPr>
                  <w:rStyle w:val="Hyperlink"/>
                  <w:rFonts w:cs="Arial"/>
                  <w:color w:val="auto"/>
                </w:rPr>
                <w:t>S1-183034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9F6082" w14:textId="77777777" w:rsidR="00E514C2" w:rsidRPr="00DF5403" w:rsidRDefault="00E514C2" w:rsidP="00E514C2">
            <w:pPr>
              <w:snapToGrid w:val="0"/>
              <w:spacing w:after="0" w:line="240" w:lineRule="auto"/>
            </w:pPr>
            <w:r w:rsidRPr="00DF5403">
              <w:t>ZTE, LG Electronics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461DFE" w14:textId="77777777" w:rsidR="00E514C2" w:rsidRPr="00DF5403" w:rsidRDefault="00E514C2" w:rsidP="00E514C2">
            <w:pPr>
              <w:snapToGrid w:val="0"/>
              <w:spacing w:after="0" w:line="240" w:lineRule="auto"/>
            </w:pPr>
            <w:r w:rsidRPr="00DF5403">
              <w:t>FS_V2XIMP Consolidation of Requirements Set 1 - DP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F946AE" w14:textId="5DF8E310" w:rsidR="00E514C2" w:rsidRPr="00DF5403" w:rsidRDefault="00DF5403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5403">
              <w:rPr>
                <w:rFonts w:eastAsia="Times New Roman" w:cs="Arial"/>
                <w:szCs w:val="18"/>
                <w:lang w:eastAsia="ar-SA"/>
              </w:rPr>
              <w:t>Revised to S1-183462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195DE5" w14:textId="77777777" w:rsidR="00E514C2" w:rsidRPr="00DF5403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5403" w:rsidRPr="00A75C05" w14:paraId="58C9C2F7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9F3C" w14:textId="44C51A11" w:rsidR="00DF5403" w:rsidRPr="00DF5403" w:rsidRDefault="00DF5403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540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A5CE" w14:textId="4CF54444" w:rsidR="00DF5403" w:rsidRPr="00DF5403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7" w:history="1">
              <w:r w:rsidR="00DF5403" w:rsidRPr="00DF5403">
                <w:rPr>
                  <w:rStyle w:val="Hyperlink"/>
                  <w:rFonts w:cs="Arial"/>
                  <w:color w:val="auto"/>
                </w:rPr>
                <w:t>S1-183462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57D9F" w14:textId="4E54CF52" w:rsidR="00DF5403" w:rsidRPr="00DF5403" w:rsidRDefault="00DF5403" w:rsidP="00E514C2">
            <w:pPr>
              <w:snapToGrid w:val="0"/>
              <w:spacing w:after="0" w:line="240" w:lineRule="auto"/>
            </w:pPr>
            <w:r w:rsidRPr="00DF5403">
              <w:t>ZTE, LG Electronics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EF90" w14:textId="26A24CD0" w:rsidR="00DF5403" w:rsidRPr="00DF5403" w:rsidRDefault="00DF5403" w:rsidP="00E514C2">
            <w:pPr>
              <w:snapToGrid w:val="0"/>
              <w:spacing w:after="0" w:line="240" w:lineRule="auto"/>
            </w:pPr>
            <w:r w:rsidRPr="00DF5403">
              <w:t>FS_V2XIMP Consolidation of Requirements Set 1 - DP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46FE" w14:textId="77777777" w:rsidR="00DF5403" w:rsidRPr="00DF5403" w:rsidRDefault="00DF5403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7CC1" w14:textId="4F49692D" w:rsidR="00DF5403" w:rsidRPr="00DF5403" w:rsidRDefault="00DF5403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F5403">
              <w:rPr>
                <w:rFonts w:eastAsia="Arial Unicode MS" w:cs="Arial"/>
                <w:szCs w:val="18"/>
                <w:lang w:eastAsia="ar-SA"/>
              </w:rPr>
              <w:t>Revision of S1-183034.</w:t>
            </w:r>
          </w:p>
        </w:tc>
      </w:tr>
      <w:tr w:rsidR="00E514C2" w:rsidRPr="00A75C05" w14:paraId="7C8FDE1E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C5AED" w14:textId="77777777" w:rsidR="00E514C2" w:rsidRPr="004E0298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029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D91290" w14:textId="77777777" w:rsidR="00E514C2" w:rsidRPr="004E0298" w:rsidRDefault="007C28F6" w:rsidP="00E514C2">
            <w:pPr>
              <w:snapToGrid w:val="0"/>
              <w:spacing w:after="0" w:line="240" w:lineRule="auto"/>
            </w:pPr>
            <w:hyperlink r:id="rId48" w:history="1">
              <w:r w:rsidR="00E514C2" w:rsidRPr="004E0298">
                <w:rPr>
                  <w:rStyle w:val="Hyperlink"/>
                  <w:rFonts w:cs="Arial"/>
                  <w:color w:val="auto"/>
                </w:rPr>
                <w:t>S1-183035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A9D755" w14:textId="77777777" w:rsidR="00E514C2" w:rsidRPr="004E0298" w:rsidRDefault="00E514C2" w:rsidP="00E514C2">
            <w:pPr>
              <w:snapToGrid w:val="0"/>
              <w:spacing w:after="0" w:line="240" w:lineRule="auto"/>
            </w:pPr>
            <w:r w:rsidRPr="004E0298">
              <w:rPr>
                <w:rFonts w:eastAsia="SimSun" w:hint="eastAsia"/>
                <w:lang w:val="en-US" w:eastAsia="zh-CN"/>
              </w:rPr>
              <w:t>ZTE Corporation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B6BA7C" w14:textId="77777777" w:rsidR="00E514C2" w:rsidRPr="004E0298" w:rsidRDefault="00E514C2" w:rsidP="00E514C2">
            <w:pPr>
              <w:snapToGrid w:val="0"/>
              <w:spacing w:after="0" w:line="240" w:lineRule="auto"/>
            </w:pPr>
            <w:r w:rsidRPr="004E0298">
              <w:rPr>
                <w:noProof/>
                <w:lang w:eastAsia="ko-KR"/>
              </w:rPr>
              <w:t xml:space="preserve">CR22.886v16.1.1: </w:t>
            </w:r>
            <w:r w:rsidRPr="004E0298">
              <w:rPr>
                <w:rFonts w:hint="eastAsia"/>
                <w:lang w:val="en-US" w:eastAsia="ko-KR"/>
              </w:rPr>
              <w:t>Supplement</w:t>
            </w:r>
            <w:r w:rsidRPr="004E0298">
              <w:rPr>
                <w:rFonts w:eastAsia="SimSun" w:hint="eastAsia"/>
                <w:lang w:val="en-US" w:eastAsia="zh-CN"/>
              </w:rPr>
              <w:t>ary c</w:t>
            </w:r>
            <w:r w:rsidRPr="004E0298">
              <w:rPr>
                <w:lang w:val="en-US" w:eastAsia="ko-KR"/>
              </w:rPr>
              <w:t>onsolidated requirements for FS_V2XIMP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D1963" w14:textId="43255A08" w:rsidR="00E514C2" w:rsidRPr="004E0298" w:rsidRDefault="004E0298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0298">
              <w:rPr>
                <w:rFonts w:eastAsia="Times New Roman" w:cs="Arial"/>
                <w:szCs w:val="18"/>
                <w:lang w:eastAsia="ar-SA"/>
              </w:rPr>
              <w:t>Revised to S1-183444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63CC00" w14:textId="77777777" w:rsidR="00E514C2" w:rsidRPr="004E0298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E0298">
              <w:rPr>
                <w:rFonts w:eastAsia="Arial Unicode MS" w:cs="Arial"/>
                <w:szCs w:val="18"/>
                <w:lang w:eastAsia="ar-SA"/>
              </w:rPr>
              <w:t>WI-code FS_V2XIMP Rel-16 CR0032R- Cat F</w:t>
            </w:r>
          </w:p>
          <w:p w14:paraId="5195D817" w14:textId="77777777" w:rsidR="00E514C2" w:rsidRPr="004E0298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E0298">
              <w:rPr>
                <w:rFonts w:eastAsia="Arial Unicode MS" w:cs="Arial"/>
                <w:szCs w:val="18"/>
                <w:highlight w:val="yellow"/>
                <w:lang w:eastAsia="ar-SA"/>
              </w:rPr>
              <w:t>Avoid revision marks on cover page</w:t>
            </w:r>
          </w:p>
        </w:tc>
      </w:tr>
      <w:tr w:rsidR="004E0298" w:rsidRPr="00A75C05" w14:paraId="085F9523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3CCC02" w14:textId="5FB80C58" w:rsidR="004E0298" w:rsidRPr="004E0298" w:rsidRDefault="004E0298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029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6B4411" w14:textId="626D9B83" w:rsidR="004E0298" w:rsidRPr="004E0298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9" w:history="1">
              <w:r w:rsidR="004E0298" w:rsidRPr="004E0298">
                <w:rPr>
                  <w:rStyle w:val="Hyperlink"/>
                  <w:rFonts w:cs="Arial"/>
                  <w:color w:val="auto"/>
                </w:rPr>
                <w:t>S1-183444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1F03C2" w14:textId="69EE0C55" w:rsidR="004E0298" w:rsidRPr="004E0298" w:rsidRDefault="004E0298" w:rsidP="00E514C2">
            <w:pPr>
              <w:snapToGrid w:val="0"/>
              <w:spacing w:after="0" w:line="240" w:lineRule="auto"/>
              <w:rPr>
                <w:rFonts w:eastAsia="SimSun"/>
                <w:lang w:val="en-US" w:eastAsia="zh-CN"/>
              </w:rPr>
            </w:pPr>
            <w:r w:rsidRPr="004E0298">
              <w:rPr>
                <w:rFonts w:eastAsia="SimSun"/>
                <w:lang w:val="en-US" w:eastAsia="zh-CN"/>
              </w:rPr>
              <w:t>ZTE Corporation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E02388" w14:textId="6C5C07D8" w:rsidR="004E0298" w:rsidRPr="004E0298" w:rsidRDefault="004E0298" w:rsidP="00E514C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4E0298">
              <w:rPr>
                <w:noProof/>
                <w:lang w:eastAsia="ko-KR"/>
              </w:rPr>
              <w:t>CR22.886v16.1.1: Supplementary consolidated requirements for FS_V2XIMP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C01491" w14:textId="286C7076" w:rsidR="004E0298" w:rsidRPr="004E0298" w:rsidRDefault="004E0298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029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C30830" w14:textId="77777777" w:rsidR="004E0298" w:rsidRPr="004E0298" w:rsidRDefault="004E0298" w:rsidP="004E029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E0298">
              <w:rPr>
                <w:rFonts w:eastAsia="Arial Unicode MS" w:cs="Arial"/>
                <w:i/>
                <w:szCs w:val="18"/>
                <w:lang w:eastAsia="ar-SA"/>
              </w:rPr>
              <w:t>WI-code FS_V2XIMP Rel-16 CR0032R- Cat F</w:t>
            </w:r>
          </w:p>
          <w:p w14:paraId="50D83F64" w14:textId="711E075B" w:rsidR="004E0298" w:rsidRPr="004E0298" w:rsidRDefault="004E0298" w:rsidP="004E029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E0298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Avoid revision marks on cover page</w:t>
            </w:r>
          </w:p>
          <w:p w14:paraId="1A087701" w14:textId="77777777" w:rsidR="004E0298" w:rsidRDefault="004E0298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E0298">
              <w:rPr>
                <w:rFonts w:eastAsia="Arial Unicode MS" w:cs="Arial"/>
                <w:szCs w:val="18"/>
                <w:lang w:eastAsia="ar-SA"/>
              </w:rPr>
              <w:t>Revision of S1-183035.</w:t>
            </w:r>
          </w:p>
          <w:p w14:paraId="5168C3F3" w14:textId="77777777" w:rsidR="004E0298" w:rsidRPr="004E0298" w:rsidRDefault="004E0298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B446B37" w14:textId="77777777" w:rsidR="004E0298" w:rsidRDefault="004E0298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7E1B167" w14:textId="5AD1C344" w:rsidR="004E0298" w:rsidRPr="004E0298" w:rsidRDefault="004E0298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4E0298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514C2" w:rsidRPr="00A75C05" w14:paraId="7D766AE6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491717" w14:textId="77777777" w:rsidR="00E514C2" w:rsidRPr="00FB33CB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3C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7A04D" w14:textId="77777777" w:rsidR="00E514C2" w:rsidRPr="00FB33CB" w:rsidRDefault="007C28F6" w:rsidP="00E514C2">
            <w:pPr>
              <w:snapToGrid w:val="0"/>
              <w:spacing w:after="0" w:line="240" w:lineRule="auto"/>
            </w:pPr>
            <w:hyperlink r:id="rId50" w:history="1">
              <w:r w:rsidR="00E514C2" w:rsidRPr="00FB33CB">
                <w:rPr>
                  <w:rStyle w:val="Hyperlink"/>
                  <w:rFonts w:cs="Arial"/>
                  <w:color w:val="auto"/>
                </w:rPr>
                <w:t>S1-183091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9D86BD" w14:textId="77777777" w:rsidR="00E514C2" w:rsidRPr="00FB33CB" w:rsidRDefault="00E514C2" w:rsidP="00E514C2">
            <w:pPr>
              <w:snapToGrid w:val="0"/>
              <w:spacing w:after="0" w:line="240" w:lineRule="auto"/>
            </w:pPr>
            <w:r w:rsidRPr="00FB33CB">
              <w:rPr>
                <w:rFonts w:eastAsia="SimSun"/>
                <w:lang w:val="en-US" w:eastAsia="zh-CN"/>
              </w:rPr>
              <w:t xml:space="preserve">LG Electronics Mobile Research, </w:t>
            </w:r>
            <w:r w:rsidRPr="00FB33CB">
              <w:rPr>
                <w:rFonts w:eastAsia="SimSun" w:hint="eastAsia"/>
                <w:lang w:val="en-US" w:eastAsia="zh-CN"/>
              </w:rPr>
              <w:t>ZTE Corporation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6AF30" w14:textId="77777777" w:rsidR="00E514C2" w:rsidRPr="00FB33CB" w:rsidRDefault="00E514C2" w:rsidP="00E514C2">
            <w:pPr>
              <w:snapToGrid w:val="0"/>
              <w:spacing w:after="0" w:line="240" w:lineRule="auto"/>
            </w:pPr>
            <w:r w:rsidRPr="00FB33CB">
              <w:rPr>
                <w:noProof/>
                <w:lang w:eastAsia="ko-KR"/>
              </w:rPr>
              <w:t xml:space="preserve">CR22.886v16.1.1: </w:t>
            </w:r>
            <w:r w:rsidRPr="00FB33CB">
              <w:rPr>
                <w:lang w:val="en-US" w:eastAsia="ko-KR"/>
              </w:rPr>
              <w:t>Clarification on details of estimation information for different V2X applications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BBBCED" w14:textId="393532CF" w:rsidR="00E514C2" w:rsidRPr="00FB33CB" w:rsidRDefault="00FB33CB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3CB">
              <w:rPr>
                <w:rFonts w:eastAsia="Times New Roman" w:cs="Arial"/>
                <w:szCs w:val="18"/>
                <w:lang w:eastAsia="ar-SA"/>
              </w:rPr>
              <w:t>Revised to S1-183445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B8692" w14:textId="77777777" w:rsidR="00E514C2" w:rsidRPr="00FB33CB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33CB">
              <w:rPr>
                <w:rFonts w:eastAsia="Arial Unicode MS" w:cs="Arial"/>
                <w:szCs w:val="18"/>
                <w:lang w:eastAsia="ar-SA"/>
              </w:rPr>
              <w:t>WI-code FS_V2XIMP Rel-16 CR0033R- Cat F</w:t>
            </w:r>
          </w:p>
        </w:tc>
      </w:tr>
      <w:tr w:rsidR="00FB33CB" w:rsidRPr="00A75C05" w14:paraId="798F098D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F157A1" w14:textId="0399816C" w:rsidR="00FB33CB" w:rsidRPr="00FB33CB" w:rsidRDefault="00FB33CB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3C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BB9A6B" w14:textId="2E01B0FD" w:rsidR="00FB33CB" w:rsidRPr="00FB33CB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1" w:history="1">
              <w:r w:rsidR="00FB33CB" w:rsidRPr="00FB33CB">
                <w:rPr>
                  <w:rStyle w:val="Hyperlink"/>
                  <w:rFonts w:cs="Arial"/>
                  <w:color w:val="auto"/>
                </w:rPr>
                <w:t>S1-183445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200065" w14:textId="49FD2E1A" w:rsidR="00FB33CB" w:rsidRPr="00FB33CB" w:rsidRDefault="00FB33CB" w:rsidP="00E514C2">
            <w:pPr>
              <w:snapToGrid w:val="0"/>
              <w:spacing w:after="0" w:line="240" w:lineRule="auto"/>
              <w:rPr>
                <w:rFonts w:eastAsia="SimSun"/>
                <w:lang w:val="en-US" w:eastAsia="zh-CN"/>
              </w:rPr>
            </w:pPr>
            <w:r w:rsidRPr="00FB33CB">
              <w:rPr>
                <w:rFonts w:eastAsia="SimSun"/>
                <w:lang w:val="en-US" w:eastAsia="zh-CN"/>
              </w:rPr>
              <w:t>LG Electronics Mobile Research, ZTE Corporation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BBF08A" w14:textId="10DE7B48" w:rsidR="00FB33CB" w:rsidRPr="00FB33CB" w:rsidRDefault="00FB33CB" w:rsidP="00E514C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FB33CB">
              <w:rPr>
                <w:noProof/>
                <w:lang w:eastAsia="ko-KR"/>
              </w:rPr>
              <w:t>CR22.886v16.1.1: Clarification on details of estimation information for different V2X applications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07D3C6" w14:textId="3B58BA84" w:rsidR="00FB33CB" w:rsidRPr="00FB33CB" w:rsidRDefault="00FB33CB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3C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A6722" w14:textId="1B66C8FA" w:rsidR="00FB33CB" w:rsidRPr="00FB33CB" w:rsidRDefault="00FB33CB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33CB">
              <w:rPr>
                <w:rFonts w:eastAsia="Arial Unicode MS" w:cs="Arial"/>
                <w:i/>
                <w:szCs w:val="18"/>
                <w:lang w:eastAsia="ar-SA"/>
              </w:rPr>
              <w:t>WI-code FS_V2XIMP Rel-16 CR0033R- Cat F</w:t>
            </w:r>
          </w:p>
          <w:p w14:paraId="2C63B5E1" w14:textId="77777777" w:rsidR="00FB33CB" w:rsidRDefault="00FB33CB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33CB">
              <w:rPr>
                <w:rFonts w:eastAsia="Arial Unicode MS" w:cs="Arial"/>
                <w:szCs w:val="18"/>
                <w:lang w:eastAsia="ar-SA"/>
              </w:rPr>
              <w:t>Revision of S1-183091.</w:t>
            </w:r>
          </w:p>
          <w:p w14:paraId="638F8B31" w14:textId="77777777" w:rsidR="00FB33CB" w:rsidRPr="00FB33CB" w:rsidRDefault="00FB33CB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B39B392" w14:textId="77777777" w:rsidR="00FB33CB" w:rsidRDefault="00FB33CB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E540D4C" w14:textId="7FAAB237" w:rsidR="00FB33CB" w:rsidRPr="00FB33CB" w:rsidRDefault="00FB33CB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B33C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514C2" w:rsidRPr="00B04844" w14:paraId="1D2A33F8" w14:textId="77777777" w:rsidTr="00AE1A1B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7419CF14" w14:textId="77777777" w:rsidR="00E514C2" w:rsidRPr="009504CA" w:rsidRDefault="00E514C2" w:rsidP="00E514C2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EAV: </w:t>
            </w:r>
            <w:r w:rsidRPr="00B3496D">
              <w:rPr>
                <w:lang w:val="en-US"/>
              </w:rPr>
              <w:t>Study on enhancement for UAVs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SP-170786</w:t>
            </w:r>
            <w:r w:rsidRPr="009504CA">
              <w:rPr>
                <w:bCs/>
              </w:rPr>
              <w:t>]</w:t>
            </w:r>
          </w:p>
        </w:tc>
      </w:tr>
      <w:tr w:rsidR="00E514C2" w:rsidRPr="00B04844" w14:paraId="1511438A" w14:textId="77777777" w:rsidTr="00AE1A1B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71874C0" w14:textId="77777777" w:rsidR="00E514C2" w:rsidRPr="004067FF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043EAC8" w14:textId="77777777" w:rsidR="00E514C2" w:rsidRPr="00411066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TS22.829vx.x.x</w:t>
            </w:r>
          </w:p>
          <w:p w14:paraId="4892A60A" w14:textId="77777777" w:rsidR="00E514C2" w:rsidRPr="00411066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SA#86 (12/2019)</w:t>
            </w:r>
          </w:p>
          <w:p w14:paraId="3CF8ADFE" w14:textId="77777777" w:rsidR="00E514C2" w:rsidRPr="004070E3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B37C1C4" w14:textId="77777777" w:rsidR="00E514C2" w:rsidRPr="004070E3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E514C2" w:rsidRPr="00A75C05" w14:paraId="4A49C94D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58B59C" w14:textId="77777777" w:rsidR="00E514C2" w:rsidRPr="0015206D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20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3C0F85" w14:textId="77777777" w:rsidR="00E514C2" w:rsidRPr="0015206D" w:rsidRDefault="007C28F6" w:rsidP="00E514C2">
            <w:pPr>
              <w:snapToGrid w:val="0"/>
              <w:spacing w:after="0" w:line="240" w:lineRule="auto"/>
            </w:pPr>
            <w:hyperlink r:id="rId52" w:history="1">
              <w:r w:rsidR="00E514C2" w:rsidRPr="0015206D">
                <w:rPr>
                  <w:rStyle w:val="Hyperlink"/>
                  <w:rFonts w:cs="Arial"/>
                  <w:color w:val="auto"/>
                </w:rPr>
                <w:t>S1-183031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2C1FBC" w14:textId="77777777" w:rsidR="00E514C2" w:rsidRPr="0015206D" w:rsidRDefault="00E514C2" w:rsidP="00E514C2">
            <w:pPr>
              <w:snapToGrid w:val="0"/>
              <w:spacing w:after="0" w:line="240" w:lineRule="auto"/>
            </w:pPr>
            <w:r w:rsidRPr="0015206D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CA2E8A" w14:textId="77777777" w:rsidR="00E514C2" w:rsidRPr="0015206D" w:rsidRDefault="00E514C2" w:rsidP="00E514C2">
            <w:pPr>
              <w:snapToGrid w:val="0"/>
              <w:spacing w:after="0" w:line="240" w:lineRule="auto"/>
            </w:pPr>
            <w:r w:rsidRPr="0015206D">
              <w:rPr>
                <w:rFonts w:eastAsia="SimSun" w:hint="eastAsia"/>
                <w:lang w:eastAsia="zh-CN"/>
              </w:rPr>
              <w:t xml:space="preserve">FS_EAV </w:t>
            </w:r>
            <w:r w:rsidRPr="0015206D">
              <w:rPr>
                <w:rFonts w:eastAsia="SimSun"/>
                <w:lang w:eastAsia="zh-CN"/>
              </w:rPr>
              <w:t>TR 22.82</w:t>
            </w:r>
            <w:r w:rsidRPr="0015206D">
              <w:rPr>
                <w:rFonts w:eastAsia="SimSun" w:hint="eastAsia"/>
                <w:lang w:eastAsia="zh-CN"/>
              </w:rPr>
              <w:t>9</w:t>
            </w:r>
            <w:r w:rsidRPr="0015206D">
              <w:rPr>
                <w:rFonts w:eastAsia="SimSun"/>
                <w:lang w:eastAsia="zh-CN"/>
              </w:rPr>
              <w:t xml:space="preserve"> skeleton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68234D" w14:textId="3EA2123D" w:rsidR="00E514C2" w:rsidRPr="0015206D" w:rsidRDefault="0015206D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206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1EF92C" w14:textId="77777777" w:rsidR="00E514C2" w:rsidRPr="0015206D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6E9B1616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C7148" w14:textId="77777777" w:rsidR="00E514C2" w:rsidRPr="0015206D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20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52969F" w14:textId="77777777" w:rsidR="00E514C2" w:rsidRPr="0015206D" w:rsidRDefault="007C28F6" w:rsidP="00E514C2">
            <w:pPr>
              <w:snapToGrid w:val="0"/>
              <w:spacing w:after="0" w:line="240" w:lineRule="auto"/>
            </w:pPr>
            <w:hyperlink r:id="rId53" w:history="1">
              <w:r w:rsidR="00E514C2" w:rsidRPr="0015206D">
                <w:rPr>
                  <w:rStyle w:val="Hyperlink"/>
                  <w:rFonts w:cs="Arial"/>
                  <w:color w:val="auto"/>
                </w:rPr>
                <w:t>S1-183032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925D6" w14:textId="77777777" w:rsidR="00E514C2" w:rsidRPr="0015206D" w:rsidRDefault="00E514C2" w:rsidP="00E514C2">
            <w:pPr>
              <w:snapToGrid w:val="0"/>
              <w:spacing w:after="0" w:line="240" w:lineRule="auto"/>
            </w:pPr>
            <w:r w:rsidRPr="0015206D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D2E93" w14:textId="77777777" w:rsidR="00E514C2" w:rsidRPr="0015206D" w:rsidRDefault="00E514C2" w:rsidP="00E514C2">
            <w:pPr>
              <w:snapToGrid w:val="0"/>
              <w:spacing w:after="0" w:line="240" w:lineRule="auto"/>
            </w:pPr>
            <w:r w:rsidRPr="0015206D">
              <w:rPr>
                <w:rFonts w:eastAsia="SimSun" w:hint="eastAsia"/>
                <w:lang w:eastAsia="zh-CN"/>
              </w:rPr>
              <w:t xml:space="preserve">FS_EAV </w:t>
            </w:r>
            <w:r w:rsidRPr="0015206D">
              <w:rPr>
                <w:rFonts w:eastAsia="SimSun"/>
                <w:lang w:eastAsia="zh-CN"/>
              </w:rPr>
              <w:t>TR 22.82</w:t>
            </w:r>
            <w:r w:rsidRPr="0015206D">
              <w:rPr>
                <w:rFonts w:eastAsia="SimSun" w:hint="eastAsia"/>
                <w:lang w:eastAsia="zh-CN"/>
              </w:rPr>
              <w:t>9</w:t>
            </w:r>
            <w:r w:rsidRPr="0015206D">
              <w:rPr>
                <w:rFonts w:eastAsia="SimSun"/>
                <w:lang w:eastAsia="zh-CN"/>
              </w:rPr>
              <w:t xml:space="preserve"> introduction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50A134" w14:textId="6AA292B6" w:rsidR="00E514C2" w:rsidRPr="0015206D" w:rsidRDefault="0015206D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206D">
              <w:rPr>
                <w:rFonts w:eastAsia="Times New Roman" w:cs="Arial"/>
                <w:szCs w:val="18"/>
                <w:lang w:eastAsia="ar-SA"/>
              </w:rPr>
              <w:t>Revised to S1-183446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545FF" w14:textId="77777777" w:rsidR="00E514C2" w:rsidRPr="0015206D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5206D" w:rsidRPr="00A75C05" w14:paraId="158BF022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EED69" w14:textId="6BE38ECB" w:rsidR="0015206D" w:rsidRPr="0015206D" w:rsidRDefault="0015206D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20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6A985" w14:textId="130E315E" w:rsidR="0015206D" w:rsidRPr="0015206D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4" w:history="1">
              <w:r w:rsidR="0015206D" w:rsidRPr="0015206D">
                <w:rPr>
                  <w:rStyle w:val="Hyperlink"/>
                  <w:rFonts w:cs="Arial"/>
                  <w:color w:val="auto"/>
                </w:rPr>
                <w:t>S1-183446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1F4A9" w14:textId="6363FCB0" w:rsidR="0015206D" w:rsidRPr="0015206D" w:rsidRDefault="0015206D" w:rsidP="00E514C2">
            <w:pPr>
              <w:snapToGrid w:val="0"/>
              <w:spacing w:after="0" w:line="240" w:lineRule="auto"/>
            </w:pPr>
            <w:r w:rsidRPr="0015206D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CAB8" w14:textId="0DE1E9AC" w:rsidR="0015206D" w:rsidRPr="0015206D" w:rsidRDefault="0015206D" w:rsidP="00E514C2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15206D">
              <w:rPr>
                <w:rFonts w:eastAsia="SimSun"/>
                <w:lang w:eastAsia="zh-CN"/>
              </w:rPr>
              <w:t>FS_EAV TR 22.829 introduction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4A7B8" w14:textId="77777777" w:rsidR="0015206D" w:rsidRPr="0015206D" w:rsidRDefault="0015206D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2480" w14:textId="34881395" w:rsidR="0015206D" w:rsidRPr="0015206D" w:rsidRDefault="0015206D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5206D">
              <w:rPr>
                <w:rFonts w:eastAsia="Arial Unicode MS" w:cs="Arial"/>
                <w:szCs w:val="18"/>
                <w:lang w:eastAsia="ar-SA"/>
              </w:rPr>
              <w:t>Revision of S1-183032.</w:t>
            </w:r>
          </w:p>
        </w:tc>
      </w:tr>
      <w:tr w:rsidR="00E514C2" w:rsidRPr="00A75C05" w14:paraId="127C6BFE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AB2AA6" w14:textId="77777777" w:rsidR="00E514C2" w:rsidRPr="0015206D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20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90086F" w14:textId="77777777" w:rsidR="00E514C2" w:rsidRPr="0015206D" w:rsidRDefault="007C28F6" w:rsidP="00E514C2">
            <w:pPr>
              <w:snapToGrid w:val="0"/>
              <w:spacing w:after="0" w:line="240" w:lineRule="auto"/>
            </w:pPr>
            <w:hyperlink r:id="rId55" w:history="1">
              <w:r w:rsidR="00E514C2" w:rsidRPr="0015206D">
                <w:rPr>
                  <w:rStyle w:val="Hyperlink"/>
                  <w:rFonts w:cs="Arial"/>
                  <w:color w:val="auto"/>
                </w:rPr>
                <w:t>S1-183033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053E8" w14:textId="77777777" w:rsidR="00E514C2" w:rsidRPr="0015206D" w:rsidRDefault="00E514C2" w:rsidP="00E514C2">
            <w:pPr>
              <w:snapToGrid w:val="0"/>
              <w:spacing w:after="0" w:line="240" w:lineRule="auto"/>
            </w:pPr>
            <w:r w:rsidRPr="0015206D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FACFF" w14:textId="77777777" w:rsidR="00E514C2" w:rsidRPr="0015206D" w:rsidRDefault="00E514C2" w:rsidP="00E514C2">
            <w:pPr>
              <w:snapToGrid w:val="0"/>
              <w:spacing w:after="0" w:line="240" w:lineRule="auto"/>
            </w:pPr>
            <w:r w:rsidRPr="0015206D">
              <w:rPr>
                <w:rFonts w:eastAsia="SimSun" w:hint="eastAsia"/>
                <w:lang w:eastAsia="zh-CN"/>
              </w:rPr>
              <w:t xml:space="preserve">FS_EAV </w:t>
            </w:r>
            <w:r w:rsidRPr="0015206D">
              <w:rPr>
                <w:rFonts w:eastAsia="SimSun"/>
                <w:lang w:eastAsia="zh-CN"/>
              </w:rPr>
              <w:t>TR 22.82</w:t>
            </w:r>
            <w:r w:rsidRPr="0015206D">
              <w:rPr>
                <w:rFonts w:eastAsia="SimSun" w:hint="eastAsia"/>
                <w:lang w:eastAsia="zh-CN"/>
              </w:rPr>
              <w:t>9</w:t>
            </w:r>
            <w:r w:rsidRPr="0015206D">
              <w:rPr>
                <w:rFonts w:eastAsia="SimSun"/>
                <w:lang w:eastAsia="zh-CN"/>
              </w:rPr>
              <w:t xml:space="preserve"> scope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C7193" w14:textId="21B1120D" w:rsidR="00E514C2" w:rsidRPr="0015206D" w:rsidRDefault="0015206D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206D">
              <w:rPr>
                <w:rFonts w:eastAsia="Times New Roman" w:cs="Arial"/>
                <w:szCs w:val="18"/>
                <w:lang w:eastAsia="ar-SA"/>
              </w:rPr>
              <w:t>Revised to S1-183447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7E046C" w14:textId="77777777" w:rsidR="00E514C2" w:rsidRPr="0015206D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5206D" w:rsidRPr="00A75C05" w14:paraId="7F6105B0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1E79C" w14:textId="25B6FAF0" w:rsidR="0015206D" w:rsidRPr="0015206D" w:rsidRDefault="0015206D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20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F339A" w14:textId="6E2A09A0" w:rsidR="0015206D" w:rsidRPr="0015206D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6" w:history="1">
              <w:r w:rsidR="0015206D" w:rsidRPr="0015206D">
                <w:rPr>
                  <w:rStyle w:val="Hyperlink"/>
                  <w:rFonts w:cs="Arial"/>
                  <w:color w:val="auto"/>
                </w:rPr>
                <w:t>S1-183447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B4BF3" w14:textId="319A6B83" w:rsidR="0015206D" w:rsidRPr="0015206D" w:rsidRDefault="0015206D" w:rsidP="00E514C2">
            <w:pPr>
              <w:snapToGrid w:val="0"/>
              <w:spacing w:after="0" w:line="240" w:lineRule="auto"/>
            </w:pPr>
            <w:r w:rsidRPr="0015206D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D7B2D" w14:textId="0C1B5975" w:rsidR="0015206D" w:rsidRPr="0015206D" w:rsidRDefault="0015206D" w:rsidP="00E514C2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15206D">
              <w:rPr>
                <w:rFonts w:eastAsia="SimSun"/>
                <w:lang w:eastAsia="zh-CN"/>
              </w:rPr>
              <w:t>FS_EAV TR 22.829 scope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B3547" w14:textId="77777777" w:rsidR="0015206D" w:rsidRPr="0015206D" w:rsidRDefault="0015206D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7CD04" w14:textId="48243F3A" w:rsidR="0015206D" w:rsidRPr="0015206D" w:rsidRDefault="0015206D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5206D">
              <w:rPr>
                <w:rFonts w:eastAsia="Arial Unicode MS" w:cs="Arial"/>
                <w:szCs w:val="18"/>
                <w:lang w:eastAsia="ar-SA"/>
              </w:rPr>
              <w:t>Revision of S1-183033.</w:t>
            </w:r>
          </w:p>
        </w:tc>
      </w:tr>
      <w:tr w:rsidR="00E514C2" w:rsidRPr="00A75C05" w14:paraId="718FB463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47B10F" w14:textId="77777777" w:rsidR="00E514C2" w:rsidRPr="001E4878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487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6078B9" w14:textId="77777777" w:rsidR="00E514C2" w:rsidRPr="001E4878" w:rsidRDefault="007C28F6" w:rsidP="00E514C2">
            <w:pPr>
              <w:snapToGrid w:val="0"/>
              <w:spacing w:after="0" w:line="240" w:lineRule="auto"/>
            </w:pPr>
            <w:hyperlink r:id="rId57" w:history="1">
              <w:r w:rsidR="00E514C2" w:rsidRPr="001E4878">
                <w:rPr>
                  <w:rStyle w:val="Hyperlink"/>
                  <w:rFonts w:cs="Arial"/>
                  <w:color w:val="auto"/>
                </w:rPr>
                <w:t>S1-183027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416BD" w14:textId="77777777" w:rsidR="00E514C2" w:rsidRPr="001E4878" w:rsidRDefault="00E514C2" w:rsidP="00E514C2">
            <w:pPr>
              <w:snapToGrid w:val="0"/>
              <w:spacing w:after="0" w:line="240" w:lineRule="auto"/>
            </w:pPr>
            <w:r w:rsidRPr="001E4878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94014" w14:textId="77777777" w:rsidR="00E514C2" w:rsidRPr="001E4878" w:rsidRDefault="00E514C2" w:rsidP="00E514C2">
            <w:pPr>
              <w:snapToGrid w:val="0"/>
              <w:spacing w:after="0" w:line="240" w:lineRule="auto"/>
            </w:pPr>
            <w:r w:rsidRPr="001E4878">
              <w:t>Use case for uplink transmission of a UAV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4C1D00" w14:textId="57E90658" w:rsidR="00E514C2" w:rsidRPr="001E4878" w:rsidRDefault="001E4878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87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16BC2" w14:textId="77777777" w:rsidR="00E514C2" w:rsidRPr="001E4878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733D2794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081BAC" w14:textId="77777777" w:rsidR="00E514C2" w:rsidRPr="007D7F1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D7F1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1A69EE" w14:textId="77777777" w:rsidR="00E514C2" w:rsidRPr="007D7F15" w:rsidRDefault="007C28F6" w:rsidP="00E514C2">
            <w:pPr>
              <w:snapToGrid w:val="0"/>
              <w:spacing w:after="0" w:line="240" w:lineRule="auto"/>
            </w:pPr>
            <w:hyperlink r:id="rId58" w:history="1">
              <w:r w:rsidR="00E514C2" w:rsidRPr="007D7F15">
                <w:rPr>
                  <w:rStyle w:val="Hyperlink"/>
                  <w:rFonts w:cs="Arial"/>
                  <w:color w:val="auto"/>
                </w:rPr>
                <w:t>S1-183028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E9E23" w14:textId="77777777" w:rsidR="00E514C2" w:rsidRPr="007D7F15" w:rsidRDefault="00E514C2" w:rsidP="00E514C2">
            <w:pPr>
              <w:snapToGrid w:val="0"/>
              <w:spacing w:after="0" w:line="240" w:lineRule="auto"/>
            </w:pPr>
            <w:r w:rsidRPr="007D7F15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E573E9" w14:textId="77777777" w:rsidR="00E514C2" w:rsidRPr="007D7F15" w:rsidRDefault="00E514C2" w:rsidP="00E514C2">
            <w:pPr>
              <w:snapToGrid w:val="0"/>
              <w:spacing w:after="0" w:line="240" w:lineRule="auto"/>
            </w:pPr>
            <w:r w:rsidRPr="007D7F15">
              <w:t>Use case for UL and DL transmission of a UAV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9CB19F" w14:textId="1D372C4D" w:rsidR="00E514C2" w:rsidRPr="007D7F15" w:rsidRDefault="007D7F15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7F15">
              <w:rPr>
                <w:rFonts w:eastAsia="Times New Roman" w:cs="Arial"/>
                <w:szCs w:val="18"/>
                <w:lang w:eastAsia="ar-SA"/>
              </w:rPr>
              <w:t>Revised to S1-183448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5703E5" w14:textId="77777777" w:rsidR="00E514C2" w:rsidRPr="007D7F1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D7F15" w:rsidRPr="00A75C05" w14:paraId="55EC5A5F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6248B" w14:textId="34BA40B0" w:rsidR="007D7F15" w:rsidRPr="007D7F15" w:rsidRDefault="007D7F15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D7F1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4A0D7" w14:textId="09FAE4AF" w:rsidR="007D7F15" w:rsidRPr="007D7F15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9" w:history="1">
              <w:r w:rsidR="007D7F15" w:rsidRPr="007D7F15">
                <w:rPr>
                  <w:rStyle w:val="Hyperlink"/>
                  <w:rFonts w:cs="Arial"/>
                  <w:color w:val="auto"/>
                </w:rPr>
                <w:t>S1-183448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B48BA" w14:textId="186FE5DF" w:rsidR="007D7F15" w:rsidRPr="007D7F15" w:rsidRDefault="007D7F15" w:rsidP="00E514C2">
            <w:pPr>
              <w:snapToGrid w:val="0"/>
              <w:spacing w:after="0" w:line="240" w:lineRule="auto"/>
            </w:pPr>
            <w:r w:rsidRPr="007D7F15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1C9A9" w14:textId="17D26A8A" w:rsidR="007D7F15" w:rsidRPr="007D7F15" w:rsidRDefault="007D7F15" w:rsidP="00E514C2">
            <w:pPr>
              <w:snapToGrid w:val="0"/>
              <w:spacing w:after="0" w:line="240" w:lineRule="auto"/>
            </w:pPr>
            <w:r w:rsidRPr="007D7F15">
              <w:t>Use case for UL and DL transmission of a UAV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13D1" w14:textId="77777777" w:rsidR="007D7F15" w:rsidRPr="007D7F15" w:rsidRDefault="007D7F15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EDF9" w14:textId="6753E472" w:rsidR="007D7F15" w:rsidRPr="007D7F15" w:rsidRDefault="007D7F15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F15">
              <w:rPr>
                <w:rFonts w:eastAsia="Arial Unicode MS" w:cs="Arial"/>
                <w:szCs w:val="18"/>
                <w:lang w:eastAsia="ar-SA"/>
              </w:rPr>
              <w:t>Revision of S1-183028.</w:t>
            </w:r>
          </w:p>
        </w:tc>
      </w:tr>
      <w:tr w:rsidR="00E514C2" w:rsidRPr="00A75C05" w14:paraId="491FE11D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44C3C" w14:textId="77777777" w:rsidR="00E514C2" w:rsidRPr="00FF4FDA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4FD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D49D3" w14:textId="77777777" w:rsidR="00E514C2" w:rsidRPr="00FF4FDA" w:rsidRDefault="007C28F6" w:rsidP="00E514C2">
            <w:pPr>
              <w:snapToGrid w:val="0"/>
              <w:spacing w:after="0" w:line="240" w:lineRule="auto"/>
            </w:pPr>
            <w:hyperlink r:id="rId60" w:history="1">
              <w:r w:rsidR="00E514C2" w:rsidRPr="00FF4FDA">
                <w:rPr>
                  <w:rStyle w:val="Hyperlink"/>
                  <w:rFonts w:cs="Arial"/>
                  <w:color w:val="auto"/>
                </w:rPr>
                <w:t>S1-183029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560E0D" w14:textId="77777777" w:rsidR="00E514C2" w:rsidRPr="00FF4FDA" w:rsidRDefault="00E514C2" w:rsidP="00E514C2">
            <w:pPr>
              <w:snapToGrid w:val="0"/>
              <w:spacing w:after="0" w:line="240" w:lineRule="auto"/>
            </w:pPr>
            <w:r w:rsidRPr="00FF4FDA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65DFDE" w14:textId="77777777" w:rsidR="00E514C2" w:rsidRPr="00FF4FDA" w:rsidRDefault="00E514C2" w:rsidP="00E514C2">
            <w:pPr>
              <w:snapToGrid w:val="0"/>
              <w:spacing w:after="0" w:line="240" w:lineRule="auto"/>
            </w:pPr>
            <w:r w:rsidRPr="00FF4FDA">
              <w:t>Use case for network slicing of UAVs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A04A4" w14:textId="2E5D92E8" w:rsidR="00E514C2" w:rsidRPr="00FF4FDA" w:rsidRDefault="00FF4FDA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4FDA">
              <w:rPr>
                <w:rFonts w:eastAsia="Times New Roman" w:cs="Arial"/>
                <w:szCs w:val="18"/>
                <w:lang w:eastAsia="ar-SA"/>
              </w:rPr>
              <w:t>Revised to S1-183449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A0DBE0" w14:textId="77777777" w:rsidR="00E514C2" w:rsidRPr="00FF4FDA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4FDA" w:rsidRPr="00A75C05" w14:paraId="4DE8D4A3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D0F6B" w14:textId="01292ECE" w:rsidR="00FF4FDA" w:rsidRPr="00FF4FDA" w:rsidRDefault="00FF4FDA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4FD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7628" w14:textId="45F39AC6" w:rsidR="00FF4FDA" w:rsidRPr="00FF4FDA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1" w:history="1">
              <w:r w:rsidR="00FF4FDA" w:rsidRPr="00FF4FDA">
                <w:rPr>
                  <w:rStyle w:val="Hyperlink"/>
                  <w:rFonts w:cs="Arial"/>
                  <w:color w:val="auto"/>
                </w:rPr>
                <w:t>S1-183449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A0CA" w14:textId="3DD4D9FB" w:rsidR="00FF4FDA" w:rsidRPr="00FF4FDA" w:rsidRDefault="00FF4FDA" w:rsidP="00E514C2">
            <w:pPr>
              <w:snapToGrid w:val="0"/>
              <w:spacing w:after="0" w:line="240" w:lineRule="auto"/>
            </w:pPr>
            <w:r w:rsidRPr="00FF4FDA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F516D" w14:textId="29BB4787" w:rsidR="00FF4FDA" w:rsidRPr="00FF4FDA" w:rsidRDefault="00FF4FDA" w:rsidP="00E514C2">
            <w:pPr>
              <w:snapToGrid w:val="0"/>
              <w:spacing w:after="0" w:line="240" w:lineRule="auto"/>
            </w:pPr>
            <w:r w:rsidRPr="00FF4FDA">
              <w:t>Use case for network slicing of UAVs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3C01A" w14:textId="77777777" w:rsidR="00FF4FDA" w:rsidRPr="00FF4FDA" w:rsidRDefault="00FF4FDA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D88E0" w14:textId="78325431" w:rsidR="00FF4FDA" w:rsidRPr="00FF4FDA" w:rsidRDefault="00FF4FDA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4FDA">
              <w:rPr>
                <w:rFonts w:eastAsia="Arial Unicode MS" w:cs="Arial"/>
                <w:szCs w:val="18"/>
                <w:lang w:eastAsia="ar-SA"/>
              </w:rPr>
              <w:t>Revision of S1-183029.</w:t>
            </w:r>
          </w:p>
        </w:tc>
      </w:tr>
      <w:tr w:rsidR="00E514C2" w:rsidRPr="00A75C05" w14:paraId="68C363AD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BECF9" w14:textId="77777777" w:rsidR="00E514C2" w:rsidRPr="003E26D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E26D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8F0BAF" w14:textId="77777777" w:rsidR="00E514C2" w:rsidRPr="003E26D1" w:rsidRDefault="007C28F6" w:rsidP="00E514C2">
            <w:pPr>
              <w:snapToGrid w:val="0"/>
              <w:spacing w:after="0" w:line="240" w:lineRule="auto"/>
            </w:pPr>
            <w:hyperlink r:id="rId62" w:history="1">
              <w:r w:rsidR="00E514C2" w:rsidRPr="003E26D1">
                <w:rPr>
                  <w:rStyle w:val="Hyperlink"/>
                  <w:rFonts w:cs="Arial"/>
                  <w:color w:val="auto"/>
                </w:rPr>
                <w:t>S1-183030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C022C0" w14:textId="77777777" w:rsidR="00E514C2" w:rsidRPr="003E26D1" w:rsidRDefault="00E514C2" w:rsidP="00E514C2">
            <w:pPr>
              <w:snapToGrid w:val="0"/>
              <w:spacing w:after="0" w:line="240" w:lineRule="auto"/>
            </w:pPr>
            <w:r w:rsidRPr="003E26D1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01E1FD" w14:textId="77777777" w:rsidR="00E514C2" w:rsidRPr="003E26D1" w:rsidRDefault="00E514C2" w:rsidP="00E514C2">
            <w:pPr>
              <w:snapToGrid w:val="0"/>
              <w:spacing w:after="0" w:line="240" w:lineRule="auto"/>
            </w:pPr>
            <w:r w:rsidRPr="003E26D1">
              <w:t>Use case for the edge computing of UAVs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477044" w14:textId="5C05D054" w:rsidR="00E514C2" w:rsidRPr="003E26D1" w:rsidRDefault="003E26D1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26D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AAB3E0" w14:textId="77777777" w:rsidR="00E514C2" w:rsidRPr="003E26D1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4AD679D6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AD3D2BE" w14:textId="77777777" w:rsidR="00E514C2" w:rsidRPr="00E41CA2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1CA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489645" w14:textId="77777777" w:rsidR="00E514C2" w:rsidRPr="00E41CA2" w:rsidRDefault="007C28F6" w:rsidP="00E514C2">
            <w:pPr>
              <w:snapToGrid w:val="0"/>
              <w:spacing w:after="0" w:line="240" w:lineRule="auto"/>
            </w:pPr>
            <w:hyperlink r:id="rId63" w:history="1">
              <w:r w:rsidR="00E514C2" w:rsidRPr="00E41CA2">
                <w:rPr>
                  <w:rStyle w:val="Hyperlink"/>
                  <w:rFonts w:cs="Arial"/>
                  <w:color w:val="auto"/>
                </w:rPr>
                <w:t>S1-183130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B9A756" w14:textId="77777777" w:rsidR="00E514C2" w:rsidRPr="00E41CA2" w:rsidRDefault="00E514C2" w:rsidP="00E514C2">
            <w:pPr>
              <w:snapToGrid w:val="0"/>
              <w:spacing w:after="0" w:line="240" w:lineRule="auto"/>
            </w:pPr>
            <w:proofErr w:type="spellStart"/>
            <w:r w:rsidRPr="00E41CA2">
              <w:t>InterDigital</w:t>
            </w:r>
            <w:proofErr w:type="spellEnd"/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F557904" w14:textId="77777777" w:rsidR="00E514C2" w:rsidRPr="00E41CA2" w:rsidRDefault="00E514C2" w:rsidP="00E514C2">
            <w:pPr>
              <w:snapToGrid w:val="0"/>
              <w:spacing w:after="0" w:line="240" w:lineRule="auto"/>
            </w:pPr>
            <w:r w:rsidRPr="00E41CA2">
              <w:t>Use case for varied UAV control KPIs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D106213" w14:textId="4670178B" w:rsidR="00E514C2" w:rsidRPr="00E41CA2" w:rsidRDefault="00E41CA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dealt with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88F41A8" w14:textId="77777777" w:rsidR="00E514C2" w:rsidRPr="00E41CA2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63437DD6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0CDC3D" w14:textId="77777777" w:rsidR="00E514C2" w:rsidRPr="000A18B9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A18B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9CD4E" w14:textId="77777777" w:rsidR="00E514C2" w:rsidRPr="000A18B9" w:rsidRDefault="007C28F6" w:rsidP="00E514C2">
            <w:pPr>
              <w:snapToGrid w:val="0"/>
              <w:spacing w:after="0" w:line="240" w:lineRule="auto"/>
            </w:pPr>
            <w:hyperlink r:id="rId64" w:history="1">
              <w:r w:rsidR="00E514C2" w:rsidRPr="000A18B9">
                <w:rPr>
                  <w:rStyle w:val="Hyperlink"/>
                  <w:rFonts w:cs="Arial"/>
                  <w:color w:val="auto"/>
                </w:rPr>
                <w:t>S1-183132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F5E534" w14:textId="77777777" w:rsidR="00E514C2" w:rsidRPr="000A18B9" w:rsidRDefault="00E514C2" w:rsidP="00E514C2">
            <w:pPr>
              <w:snapToGrid w:val="0"/>
              <w:spacing w:after="0" w:line="240" w:lineRule="auto"/>
            </w:pPr>
            <w:r w:rsidRPr="000A18B9">
              <w:t>ZTE Corporation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66DAC0" w14:textId="77777777" w:rsidR="00E514C2" w:rsidRPr="000A18B9" w:rsidRDefault="00E514C2" w:rsidP="00E514C2">
            <w:pPr>
              <w:snapToGrid w:val="0"/>
              <w:spacing w:after="0" w:line="240" w:lineRule="auto"/>
            </w:pPr>
            <w:r w:rsidRPr="000A18B9">
              <w:t xml:space="preserve">Use case of UAV supporting evolved </w:t>
            </w:r>
            <w:proofErr w:type="gramStart"/>
            <w:r w:rsidRPr="000A18B9">
              <w:t>high resolution</w:t>
            </w:r>
            <w:proofErr w:type="gramEnd"/>
            <w:r w:rsidRPr="000A18B9">
              <w:t xml:space="preserve"> video live broadcast application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E2CFF1" w14:textId="2792B5B5" w:rsidR="00E514C2" w:rsidRPr="000A18B9" w:rsidRDefault="000A18B9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18B9">
              <w:rPr>
                <w:rFonts w:eastAsia="Times New Roman" w:cs="Arial"/>
                <w:szCs w:val="18"/>
                <w:lang w:eastAsia="ar-SA"/>
              </w:rPr>
              <w:t>Revised to S1-183463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0225E" w14:textId="77777777" w:rsidR="00E514C2" w:rsidRPr="000A18B9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18B9" w:rsidRPr="00A75C05" w14:paraId="2B3F5222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36AFB" w14:textId="5D58BD51" w:rsidR="000A18B9" w:rsidRPr="000A18B9" w:rsidRDefault="000A18B9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A18B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BC6F8" w14:textId="3647FEEF" w:rsidR="000A18B9" w:rsidRPr="000A18B9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5" w:history="1">
              <w:r w:rsidR="000A18B9" w:rsidRPr="000A18B9">
                <w:rPr>
                  <w:rStyle w:val="Hyperlink"/>
                  <w:rFonts w:cs="Arial"/>
                  <w:color w:val="auto"/>
                </w:rPr>
                <w:t>S1-183463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033E" w14:textId="7B53A627" w:rsidR="000A18B9" w:rsidRPr="000A18B9" w:rsidRDefault="000A18B9" w:rsidP="00E514C2">
            <w:pPr>
              <w:snapToGrid w:val="0"/>
              <w:spacing w:after="0" w:line="240" w:lineRule="auto"/>
            </w:pPr>
            <w:r w:rsidRPr="000A18B9">
              <w:t>ZTE Corporation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319E" w14:textId="531A2073" w:rsidR="000A18B9" w:rsidRPr="000A18B9" w:rsidRDefault="000A18B9" w:rsidP="00E514C2">
            <w:pPr>
              <w:snapToGrid w:val="0"/>
              <w:spacing w:after="0" w:line="240" w:lineRule="auto"/>
            </w:pPr>
            <w:r w:rsidRPr="000A18B9">
              <w:t xml:space="preserve">Use case of UAV supporting evolved </w:t>
            </w:r>
            <w:proofErr w:type="gramStart"/>
            <w:r w:rsidRPr="000A18B9">
              <w:t>high resolution</w:t>
            </w:r>
            <w:proofErr w:type="gramEnd"/>
            <w:r w:rsidRPr="000A18B9">
              <w:t xml:space="preserve"> video live broadcast application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68144" w14:textId="77777777" w:rsidR="000A18B9" w:rsidRPr="000A18B9" w:rsidRDefault="000A18B9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A0C1B" w14:textId="373EB287" w:rsidR="000A18B9" w:rsidRPr="000A18B9" w:rsidRDefault="000A18B9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A18B9">
              <w:rPr>
                <w:rFonts w:eastAsia="Arial Unicode MS" w:cs="Arial"/>
                <w:szCs w:val="18"/>
                <w:lang w:eastAsia="ar-SA"/>
              </w:rPr>
              <w:t>Revision of S1-183132.</w:t>
            </w:r>
          </w:p>
        </w:tc>
      </w:tr>
      <w:tr w:rsidR="00E514C2" w:rsidRPr="00A75C05" w14:paraId="273E8141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3F672A" w14:textId="77777777" w:rsidR="00E514C2" w:rsidRPr="004D791E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791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6589BB" w14:textId="77777777" w:rsidR="00E514C2" w:rsidRPr="004D791E" w:rsidRDefault="007C28F6" w:rsidP="00E514C2">
            <w:pPr>
              <w:snapToGrid w:val="0"/>
              <w:spacing w:after="0" w:line="240" w:lineRule="auto"/>
            </w:pPr>
            <w:hyperlink r:id="rId66" w:history="1">
              <w:r w:rsidR="00E514C2" w:rsidRPr="004D791E">
                <w:rPr>
                  <w:rStyle w:val="Hyperlink"/>
                  <w:rFonts w:cs="Arial"/>
                  <w:color w:val="auto"/>
                </w:rPr>
                <w:t>S1-183148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618BC0" w14:textId="77777777" w:rsidR="00E514C2" w:rsidRPr="004D791E" w:rsidRDefault="00E514C2" w:rsidP="00E514C2">
            <w:pPr>
              <w:snapToGrid w:val="0"/>
              <w:spacing w:after="0" w:line="240" w:lineRule="auto"/>
            </w:pPr>
            <w:r w:rsidRPr="004D791E">
              <w:t>Intel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AFCCC" w14:textId="77777777" w:rsidR="00E514C2" w:rsidRPr="004D791E" w:rsidRDefault="00E514C2" w:rsidP="00E514C2">
            <w:pPr>
              <w:snapToGrid w:val="0"/>
              <w:spacing w:after="0" w:line="240" w:lineRule="auto"/>
            </w:pPr>
            <w:r w:rsidRPr="004D791E">
              <w:rPr>
                <w:rFonts w:eastAsia="SimSun"/>
                <w:lang w:eastAsia="en-GB"/>
              </w:rPr>
              <w:t>Use Case of UAS Command and Control (C2) Communication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00F2DA" w14:textId="3D3E0B04" w:rsidR="00E514C2" w:rsidRPr="004D791E" w:rsidRDefault="004D791E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791E">
              <w:rPr>
                <w:rFonts w:eastAsia="Times New Roman" w:cs="Arial"/>
                <w:szCs w:val="18"/>
                <w:lang w:eastAsia="ar-SA"/>
              </w:rPr>
              <w:t>Revised to S1-183464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717FBF" w14:textId="77777777" w:rsidR="00E514C2" w:rsidRPr="004D791E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791E" w:rsidRPr="00A75C05" w14:paraId="609B0A30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EE5A4" w14:textId="769E917A" w:rsidR="004D791E" w:rsidRPr="004D791E" w:rsidRDefault="004D791E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791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864A" w14:textId="7F69A11E" w:rsidR="004D791E" w:rsidRPr="004D791E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7" w:history="1">
              <w:r w:rsidR="004D791E" w:rsidRPr="004D791E">
                <w:rPr>
                  <w:rStyle w:val="Hyperlink"/>
                  <w:rFonts w:cs="Arial"/>
                  <w:color w:val="auto"/>
                </w:rPr>
                <w:t>S1-183464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8AA2F" w14:textId="33C4AFF2" w:rsidR="004D791E" w:rsidRPr="004D791E" w:rsidRDefault="004D791E" w:rsidP="00E514C2">
            <w:pPr>
              <w:snapToGrid w:val="0"/>
              <w:spacing w:after="0" w:line="240" w:lineRule="auto"/>
            </w:pPr>
            <w:r w:rsidRPr="004D791E">
              <w:t>Intel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5BD17" w14:textId="1B9EA2D2" w:rsidR="004D791E" w:rsidRPr="004D791E" w:rsidRDefault="004D791E" w:rsidP="00E514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D791E">
              <w:rPr>
                <w:rFonts w:eastAsia="SimSun"/>
                <w:lang w:eastAsia="en-GB"/>
              </w:rPr>
              <w:t>Use Case of UAS Command and Control (C2) Communication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40A66" w14:textId="77777777" w:rsidR="004D791E" w:rsidRPr="004D791E" w:rsidRDefault="004D791E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CC3D" w14:textId="36E2BEF6" w:rsidR="004D791E" w:rsidRPr="004D791E" w:rsidRDefault="004D791E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791E">
              <w:rPr>
                <w:rFonts w:eastAsia="Arial Unicode MS" w:cs="Arial"/>
                <w:szCs w:val="18"/>
                <w:lang w:eastAsia="ar-SA"/>
              </w:rPr>
              <w:t>Revision of S1-183148.</w:t>
            </w:r>
          </w:p>
        </w:tc>
      </w:tr>
      <w:tr w:rsidR="00E514C2" w:rsidRPr="00A75C05" w14:paraId="3D3DB7D9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F15D4D" w14:textId="77777777" w:rsidR="00E514C2" w:rsidRPr="00685FBB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85FB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51FC5" w14:textId="77777777" w:rsidR="00E514C2" w:rsidRPr="00685FBB" w:rsidRDefault="007C28F6" w:rsidP="00E514C2">
            <w:pPr>
              <w:snapToGrid w:val="0"/>
              <w:spacing w:after="0" w:line="240" w:lineRule="auto"/>
            </w:pPr>
            <w:hyperlink r:id="rId68" w:history="1">
              <w:r w:rsidR="00E514C2" w:rsidRPr="00685FBB">
                <w:rPr>
                  <w:rStyle w:val="Hyperlink"/>
                  <w:rFonts w:cs="Arial"/>
                  <w:color w:val="auto"/>
                </w:rPr>
                <w:t>S1-183162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F0CFBC" w14:textId="77777777" w:rsidR="00E514C2" w:rsidRPr="00685FBB" w:rsidRDefault="00E514C2" w:rsidP="00E514C2">
            <w:pPr>
              <w:snapToGrid w:val="0"/>
              <w:spacing w:after="0" w:line="240" w:lineRule="auto"/>
            </w:pPr>
            <w:r w:rsidRPr="00685FBB">
              <w:t>CATT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5E5337" w14:textId="77777777" w:rsidR="00E514C2" w:rsidRPr="00685FBB" w:rsidRDefault="00E514C2" w:rsidP="00E514C2">
            <w:pPr>
              <w:snapToGrid w:val="0"/>
              <w:spacing w:after="0" w:line="240" w:lineRule="auto"/>
            </w:pPr>
            <w:r w:rsidRPr="00685FBB">
              <w:t>Use case for UAV on-board Base Station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AB1862" w14:textId="60FB4508" w:rsidR="00E514C2" w:rsidRPr="00685FBB" w:rsidRDefault="00685FBB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5FBB">
              <w:rPr>
                <w:rFonts w:eastAsia="Times New Roman" w:cs="Arial"/>
                <w:szCs w:val="18"/>
                <w:lang w:eastAsia="ar-SA"/>
              </w:rPr>
              <w:t>Revised to S1-183465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D3324E" w14:textId="77777777" w:rsidR="00E514C2" w:rsidRPr="00685FBB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5FBB" w:rsidRPr="00A75C05" w14:paraId="1A627404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51A57" w14:textId="04C979AF" w:rsidR="00685FBB" w:rsidRPr="00685FBB" w:rsidRDefault="00685FBB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85FB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03DD7" w14:textId="19D23E64" w:rsidR="00685FBB" w:rsidRPr="00685FBB" w:rsidRDefault="007C28F6" w:rsidP="00E514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9" w:history="1">
              <w:r w:rsidR="00685FBB" w:rsidRPr="00685FBB">
                <w:rPr>
                  <w:rStyle w:val="Hyperlink"/>
                  <w:rFonts w:cs="Arial"/>
                  <w:color w:val="auto"/>
                </w:rPr>
                <w:t>S1-183465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150D3" w14:textId="5FDE76D9" w:rsidR="00685FBB" w:rsidRPr="00685FBB" w:rsidRDefault="00685FBB" w:rsidP="00E514C2">
            <w:pPr>
              <w:snapToGrid w:val="0"/>
              <w:spacing w:after="0" w:line="240" w:lineRule="auto"/>
            </w:pPr>
            <w:r w:rsidRPr="00685FBB">
              <w:t>CATT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681D3" w14:textId="748258B1" w:rsidR="00685FBB" w:rsidRPr="00685FBB" w:rsidRDefault="00685FBB" w:rsidP="00E514C2">
            <w:pPr>
              <w:snapToGrid w:val="0"/>
              <w:spacing w:after="0" w:line="240" w:lineRule="auto"/>
            </w:pPr>
            <w:r w:rsidRPr="00685FBB">
              <w:t>Use case for UAV on-board Base Station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F46F4" w14:textId="77777777" w:rsidR="00685FBB" w:rsidRPr="00685FBB" w:rsidRDefault="00685FBB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1ED88" w14:textId="4E098FCC" w:rsidR="00685FBB" w:rsidRPr="00685FBB" w:rsidRDefault="00685FBB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85FBB">
              <w:rPr>
                <w:rFonts w:eastAsia="Arial Unicode MS" w:cs="Arial"/>
                <w:szCs w:val="18"/>
                <w:lang w:eastAsia="ar-SA"/>
              </w:rPr>
              <w:t>Revision of S1-183162.</w:t>
            </w:r>
          </w:p>
        </w:tc>
      </w:tr>
      <w:tr w:rsidR="00E514C2" w:rsidRPr="00B81C05" w14:paraId="635981D9" w14:textId="77777777" w:rsidTr="00AE1A1B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03C2CDB0" w14:textId="77777777" w:rsidR="00E514C2" w:rsidRPr="00B81C05" w:rsidRDefault="00E514C2" w:rsidP="00E514C2">
            <w:pPr>
              <w:pStyle w:val="Heading3"/>
            </w:pPr>
            <w:r>
              <w:t>FS_EAV output</w:t>
            </w:r>
          </w:p>
        </w:tc>
      </w:tr>
      <w:tr w:rsidR="00E514C2" w:rsidRPr="00A75C05" w14:paraId="79FB29F1" w14:textId="77777777" w:rsidTr="00AE1A1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74269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T</w:t>
            </w:r>
            <w:r>
              <w:rPr>
                <w:rFonts w:eastAsia="Times New Roman" w:cs="Arial"/>
                <w:szCs w:val="18"/>
                <w:lang w:eastAsia="ar-SA"/>
              </w:rPr>
              <w:t>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BB85" w14:textId="77777777" w:rsidR="00E514C2" w:rsidRPr="00021551" w:rsidRDefault="007C28F6" w:rsidP="00E514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highlight w:val="red"/>
                <w:lang w:eastAsia="ar-SA"/>
              </w:rPr>
            </w:pPr>
            <w:hyperlink r:id="rId70" w:history="1">
              <w:r w:rsidR="00E514C2" w:rsidRPr="00384887">
                <w:rPr>
                  <w:rStyle w:val="Hyperlink"/>
                  <w:rFonts w:cs="Arial"/>
                </w:rPr>
                <w:t>S1-18</w:t>
              </w:r>
              <w:r w:rsidR="00384887" w:rsidRPr="00384887">
                <w:rPr>
                  <w:rStyle w:val="Hyperlink"/>
                  <w:rFonts w:cs="Arial"/>
                </w:rPr>
                <w:t>3288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9D15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Unicom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F835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TR22.829v0.1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9F155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08D2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F45489" w14:paraId="2BAD7ECB" w14:textId="77777777" w:rsidTr="00AE1A1B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5A41DC4E" w14:textId="77777777" w:rsidR="00AE1A1B" w:rsidRPr="00F45489" w:rsidRDefault="00AE1A1B" w:rsidP="00201CAE">
            <w:pPr>
              <w:pStyle w:val="Heading1"/>
              <w:numPr>
                <w:ilvl w:val="0"/>
                <w:numId w:val="48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AE1A1B" w:rsidRPr="005D041D" w14:paraId="7A2D7040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FF2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20A2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S1-183431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2B9CC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3234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EA3D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76E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746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154F89CF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8498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7B44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7BFC3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3135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707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2EF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7742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5FF92EFC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7FE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663A4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5B6E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3236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3E1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AC10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3CD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79375F6B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C6C8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A32F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1805" w14:textId="77777777" w:rsidR="00AE1A1B" w:rsidRPr="00326CE8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3237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386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8B74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4CB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32595A98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8E65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7A2B7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A2124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3238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65A0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9042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3F4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2847802B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5491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1E952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0D332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3208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E7E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842D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A1B5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04CCBF5C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C7D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45BF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8FC5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3209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45B2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825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6DB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24A97D37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DBC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D3357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7667A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3210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30FF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5E2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C515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48B17603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5E8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74531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49D5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3211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52D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A92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6BC45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3868DF83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2DD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D918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197B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3214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F3A2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6EC65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7ACB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5E3D9DC5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37CE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C9638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S1-183441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BC16E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3216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85FB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F52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78EC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17423527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A65D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73D9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33E3F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3217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DEB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C91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61A7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2D6C9590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DE8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A8B4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7E74C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3009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1034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D59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A2365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62C3AE52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26DC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B7665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AC26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3035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E152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7F5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AD2B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7628A19D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5DD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33FEC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F329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3091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84F1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5EC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4CDD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0B8BCECB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D0A4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13F5B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6AE9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3032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593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D746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D8E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59BFC9EA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8F00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E064D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4A12B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3033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EFB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64D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DAE2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78D24698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007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4CCC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3E6FA" w14:textId="77777777" w:rsidR="00AE1A1B" w:rsidRPr="005925F4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3028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0FFD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431C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6623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06DF37A8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300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E4B4C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526A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3029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820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1D8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C01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698362E8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E0D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F2B7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B3E2F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3168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D538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A8D0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32B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6DAD77A2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6429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63CD5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S1-183451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690F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3169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32855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347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50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20F6D9DB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3701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43DE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B99FA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3242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EF4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D458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0959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4AE368F0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7BE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227C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DD985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3039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EA16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B1D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A0D0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5E0FC5DE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DA86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CFB6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A2240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3041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E6B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0B34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9E9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5E1B2FD5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CCA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4DC6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5867E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3087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52FE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214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5F95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12498070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6E52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F7A5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37ED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3097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567C5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E74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677A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617A2695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10DB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4AAA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5643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3040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47F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ECF4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2B1C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64D80146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0A6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7F1CE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44F7E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3153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A5E9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B2A6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CA8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51D7C14A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BEE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9BA60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C487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3017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325B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BB46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5B89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1F94A6AA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098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4B20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7BE41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3101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A7CD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D51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E28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1052BDBF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A90E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53919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S1-183461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C2562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3147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30E5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305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9A38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2D977579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6041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850BC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F65D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3034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1453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963D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EC2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65948FD6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2616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5F1D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3C110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3132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2617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3C1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A0FF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2BCC10E1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EFBA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9199F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8CE71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3148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8B2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648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8D8A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4579CB95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408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9578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044C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3162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9A1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382C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B94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0EB170D4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3F775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25AA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9C6F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3433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C389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3289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9ADE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379CC669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3CC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33866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7762C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3435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D5D0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0C9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CCD4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2B55B080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6FE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5DD43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64634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3239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0243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237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2B13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70E67CF7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0DB5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B8553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B07F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3240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DCED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47AE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9CC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2A686107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4FC4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F775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030B" w14:textId="77777777" w:rsidR="00AE1A1B" w:rsidRPr="002B0545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3243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2980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5F5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9972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085C41A5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035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EEFA0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S1-183471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BA59F" w14:textId="77777777" w:rsidR="00AE1A1B" w:rsidRPr="00ED16C8" w:rsidRDefault="00AE1A1B" w:rsidP="00201CAE">
            <w:pPr>
              <w:snapToGrid w:val="0"/>
              <w:spacing w:after="0" w:line="240" w:lineRule="auto"/>
            </w:pPr>
            <w:r>
              <w:t>3451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D713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DC9E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8511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6836FCA1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EF95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03106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871A" w14:textId="77777777" w:rsidR="00AE1A1B" w:rsidRPr="00ED16C8" w:rsidRDefault="00AE1A1B" w:rsidP="00201CAE">
            <w:pPr>
              <w:snapToGrid w:val="0"/>
              <w:spacing w:after="0" w:line="240" w:lineRule="auto"/>
            </w:pPr>
            <w:r>
              <w:t>3453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B4B5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497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24A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488BDB6D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6A00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609D4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3E953" w14:textId="77777777" w:rsidR="00AE1A1B" w:rsidRPr="00ED16C8" w:rsidRDefault="00AE1A1B" w:rsidP="00201CAE">
            <w:pPr>
              <w:snapToGrid w:val="0"/>
              <w:spacing w:after="0" w:line="240" w:lineRule="auto"/>
            </w:pPr>
            <w:r>
              <w:t>3460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AF0C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54D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7A5A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4F4AC32A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DCEE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03E8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C2C2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606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4ED5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021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3ADDE976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F7A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38463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A89F5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4B2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03A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E451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021C97EE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26B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F674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F993B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452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79F0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337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06CAB5D2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D395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8038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F99C5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AE19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D8BE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D67F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6D7A7328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DE2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06619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7E15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E3E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169D5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5FF9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67A2ABD6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ADA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3D8A1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9253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C3AF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EF42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DDD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3A774F47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715F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B425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BC3F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775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5C56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3E6B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43B05D18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2B3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C91D5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S1-183481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8DF1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302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99E6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E21B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74421E6B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045F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93CA6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861F5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A99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67B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708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7CA98808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5E93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47BD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9E631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0B90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D3A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B24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50B3A58F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496F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139F6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41E0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E7F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0EF4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7BE1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2C09CA7F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343C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CFC0C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E1367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B355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9CD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04B6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3B2C42BD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A2B5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EA0B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B6822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6CCC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A9B7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B5F1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00595B73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126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470D4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96CAC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05D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A64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5D85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6EBF39F9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F615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8363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32349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D9BC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2A7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0D8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785568BC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E81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8927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60C1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49FC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39DE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E126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5B468FAF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FAA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59A5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ED05A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BFC7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218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E56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24F5CE4B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22A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916D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S1-183491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8C8E2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481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5B5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44D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1135F120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DE6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D003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7DE94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2A54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BD35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760B5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16BB08BB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054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7EE3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B9B3D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F45A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0175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C789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3F7B8754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B98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CA12C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FFE1B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44C0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193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3F0D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3EAC5C65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7AE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EE481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1AFA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E6C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20C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67C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2B2D8320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1739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D67F0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3F9F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AA40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2B41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E97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6F0DD4AA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C36F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9C58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AF4A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9832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22E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03F0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43EBC09D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46CA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915EA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A8449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8E0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948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823A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167C719D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1AC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62D85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D3B9C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7F8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20A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B8F5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68A97720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F490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0BBAD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CAF8C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3D3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4390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976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1EB999C6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FA9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39C5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S1-183501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0126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ECB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0CA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5D8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4D289C4D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D0E7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15E73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2C7B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4483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7403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8CBB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3381FAF2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22E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56F43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014E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0EE5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56E9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FDB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176B3409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E8DD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1CAF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73A77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ADFB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4C5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9B4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1E591EA8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8020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A32F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82295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3862C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F09D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793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140C363A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9C72E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19BD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1BF5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87DF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53F3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6D6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724EF387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F8A8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8179B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4F3B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24D91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6AA4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A0F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7B7684AF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16D0A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0129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64447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5572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E7B5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DD6CF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31A0E020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2457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7CD56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2AC5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88D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0EE0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B636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5D041D" w14:paraId="326F2C7B" w14:textId="77777777" w:rsidTr="00AE1A1B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2FB9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08F9" w14:textId="77777777" w:rsidR="00AE1A1B" w:rsidRPr="00034E3B" w:rsidRDefault="00AE1A1B" w:rsidP="00201C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S1-183510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18BD" w14:textId="77777777" w:rsidR="00AE1A1B" w:rsidRPr="00ED16C8" w:rsidRDefault="00AE1A1B" w:rsidP="00201C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CF429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F9924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E886" w14:textId="77777777" w:rsidR="00AE1A1B" w:rsidRPr="005D041D" w:rsidRDefault="00AE1A1B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1A1B" w:rsidRPr="00F45489" w14:paraId="17C61EF4" w14:textId="77777777" w:rsidTr="00AE1A1B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6E0A2F51" w14:textId="77777777" w:rsidR="00AE1A1B" w:rsidRPr="00F45489" w:rsidRDefault="00AE1A1B" w:rsidP="00201CAE">
            <w:pPr>
              <w:pStyle w:val="Heading1"/>
              <w:numPr>
                <w:ilvl w:val="0"/>
                <w:numId w:val="48"/>
              </w:numPr>
            </w:pPr>
            <w:r w:rsidRPr="004E36F9">
              <w:t>Summary of drafting session</w:t>
            </w:r>
          </w:p>
        </w:tc>
      </w:tr>
      <w:tr w:rsidR="00AE1A1B" w:rsidRPr="005D041D" w14:paraId="5527FC7D" w14:textId="77777777" w:rsidTr="00AE1A1B">
        <w:trPr>
          <w:trHeight w:val="141"/>
        </w:trPr>
        <w:tc>
          <w:tcPr>
            <w:tcW w:w="146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391B" w14:textId="6019CA4E" w:rsidR="00AE1A1B" w:rsidRDefault="00E219DA" w:rsidP="00201CA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40</w:t>
            </w:r>
            <w:r w:rsidR="00AE1A1B">
              <w:rPr>
                <w:rFonts w:eastAsia="Arial Unicode MS" w:cs="Arial"/>
                <w:szCs w:val="18"/>
              </w:rPr>
              <w:t xml:space="preserve"> Documents treated</w:t>
            </w:r>
          </w:p>
          <w:p w14:paraId="1F0178B5" w14:textId="515F5B3E" w:rsidR="00AE1A1B" w:rsidRDefault="00E219DA" w:rsidP="00201CA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25</w:t>
            </w:r>
            <w:r w:rsidR="00AE1A1B">
              <w:rPr>
                <w:rFonts w:eastAsia="Arial Unicode MS" w:cs="Arial"/>
                <w:szCs w:val="18"/>
              </w:rPr>
              <w:t xml:space="preserve"> Revisions</w:t>
            </w:r>
          </w:p>
          <w:p w14:paraId="16807E90" w14:textId="0E3642C0" w:rsidR="00AE1A1B" w:rsidRPr="00E219DA" w:rsidRDefault="00E219DA" w:rsidP="00E219DA">
            <w:pPr>
              <w:rPr>
                <w:rFonts w:eastAsia="Arial Unicode MS" w:cs="Arial"/>
                <w:szCs w:val="18"/>
              </w:rPr>
            </w:pPr>
            <w:r w:rsidRPr="00E219DA">
              <w:rPr>
                <w:rFonts w:eastAsia="Arial Unicode MS" w:cs="Arial"/>
                <w:szCs w:val="18"/>
              </w:rPr>
              <w:t xml:space="preserve">13 </w:t>
            </w:r>
            <w:r w:rsidR="00AE1A1B" w:rsidRPr="00E219DA">
              <w:rPr>
                <w:rFonts w:eastAsia="Arial Unicode MS" w:cs="Arial"/>
                <w:szCs w:val="18"/>
              </w:rPr>
              <w:t>Agreed</w:t>
            </w:r>
          </w:p>
          <w:p w14:paraId="5A8426BD" w14:textId="42A9F61B" w:rsidR="00AE1A1B" w:rsidRPr="00E219DA" w:rsidRDefault="00E219DA" w:rsidP="00E219DA">
            <w:pPr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2 </w:t>
            </w:r>
            <w:r w:rsidR="00AE1A1B" w:rsidRPr="00E219DA">
              <w:rPr>
                <w:rFonts w:eastAsia="Arial Unicode MS" w:cs="Arial"/>
                <w:szCs w:val="18"/>
              </w:rPr>
              <w:t>Noted</w:t>
            </w:r>
          </w:p>
          <w:p w14:paraId="1ACF04FE" w14:textId="0236544F" w:rsidR="00AE1A1B" w:rsidRDefault="00D62A72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13</w:t>
            </w:r>
            <w:r w:rsidR="00AE1A1B">
              <w:rPr>
                <w:rFonts w:eastAsia="Arial Unicode MS" w:cs="Arial"/>
                <w:szCs w:val="18"/>
              </w:rPr>
              <w:t xml:space="preserve"> Carried over to Plenary</w:t>
            </w:r>
          </w:p>
          <w:p w14:paraId="12FF4012" w14:textId="02C96F39" w:rsidR="00AE1A1B" w:rsidRPr="004F5078" w:rsidRDefault="00D62A72" w:rsidP="00201CAE">
            <w:pPr>
              <w:snapToGrid w:val="0"/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2 </w:t>
            </w:r>
            <w:r w:rsidR="00AE1A1B" w:rsidRPr="004F5078">
              <w:rPr>
                <w:rFonts w:eastAsia="Arial Unicode MS" w:cs="Arial"/>
                <w:szCs w:val="18"/>
              </w:rPr>
              <w:t>Withdrawn</w:t>
            </w:r>
          </w:p>
          <w:p w14:paraId="6549A411" w14:textId="41E8B04F" w:rsidR="00AE1A1B" w:rsidRPr="009B61B4" w:rsidRDefault="00AE1A1B" w:rsidP="00201CAE">
            <w:pPr>
              <w:snapToGrid w:val="0"/>
              <w:rPr>
                <w:rFonts w:eastAsia="Arial Unicode MS" w:cs="Arial"/>
                <w:szCs w:val="18"/>
              </w:rPr>
            </w:pPr>
            <w:r w:rsidRPr="009B61B4">
              <w:rPr>
                <w:rFonts w:eastAsia="Arial Unicode MS" w:cs="Arial"/>
                <w:szCs w:val="18"/>
              </w:rPr>
              <w:t xml:space="preserve">1 </w:t>
            </w:r>
            <w:r w:rsidR="00D62A72">
              <w:rPr>
                <w:rFonts w:eastAsia="Arial Unicode MS" w:cs="Arial"/>
                <w:szCs w:val="18"/>
              </w:rPr>
              <w:t>Not treated</w:t>
            </w:r>
          </w:p>
        </w:tc>
      </w:tr>
    </w:tbl>
    <w:p w14:paraId="7A0E18DB" w14:textId="77777777" w:rsidR="00AE1A1B" w:rsidRDefault="00AE1A1B" w:rsidP="00AE1A1B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09DC7469" w14:textId="77777777" w:rsidR="00AE1A1B" w:rsidRDefault="00AE1A1B" w:rsidP="00AE1A1B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2EFEDEB" w14:textId="0D644725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A2B6C" w14:textId="77777777" w:rsidR="007C28F6" w:rsidRDefault="007C28F6" w:rsidP="002E015E">
      <w:pPr>
        <w:spacing w:after="0" w:line="240" w:lineRule="auto"/>
      </w:pPr>
      <w:r>
        <w:separator/>
      </w:r>
    </w:p>
  </w:endnote>
  <w:endnote w:type="continuationSeparator" w:id="0">
    <w:p w14:paraId="6C367AC7" w14:textId="77777777" w:rsidR="007C28F6" w:rsidRDefault="007C28F6" w:rsidP="002E015E">
      <w:pPr>
        <w:spacing w:after="0" w:line="240" w:lineRule="auto"/>
      </w:pPr>
      <w:r>
        <w:continuationSeparator/>
      </w:r>
    </w:p>
  </w:endnote>
  <w:endnote w:type="continuationNotice" w:id="1">
    <w:p w14:paraId="08561D9C" w14:textId="77777777" w:rsidR="007C28F6" w:rsidRDefault="007C28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C85E8" w14:textId="77777777" w:rsidR="007C28F6" w:rsidRDefault="007C28F6" w:rsidP="002E015E">
      <w:pPr>
        <w:spacing w:after="0" w:line="240" w:lineRule="auto"/>
      </w:pPr>
      <w:r>
        <w:separator/>
      </w:r>
    </w:p>
  </w:footnote>
  <w:footnote w:type="continuationSeparator" w:id="0">
    <w:p w14:paraId="2DB947C1" w14:textId="77777777" w:rsidR="007C28F6" w:rsidRDefault="007C28F6" w:rsidP="002E015E">
      <w:pPr>
        <w:spacing w:after="0" w:line="240" w:lineRule="auto"/>
      </w:pPr>
      <w:r>
        <w:continuationSeparator/>
      </w:r>
    </w:p>
  </w:footnote>
  <w:footnote w:type="continuationNotice" w:id="1">
    <w:p w14:paraId="51AE5E48" w14:textId="77777777" w:rsidR="007C28F6" w:rsidRDefault="007C28F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4B540A7"/>
    <w:multiLevelType w:val="hybridMultilevel"/>
    <w:tmpl w:val="BBEA7F36"/>
    <w:lvl w:ilvl="0" w:tplc="4B2664C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26"/>
  </w:num>
  <w:num w:numId="28">
    <w:abstractNumId w:val="10"/>
  </w:num>
  <w:num w:numId="29">
    <w:abstractNumId w:val="12"/>
  </w:num>
  <w:num w:numId="30">
    <w:abstractNumId w:val="33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4"/>
  </w:num>
  <w:num w:numId="46">
    <w:abstractNumId w:val="32"/>
  </w:num>
  <w:num w:numId="47">
    <w:abstractNumId w:val="14"/>
  </w:num>
  <w:num w:numId="48">
    <w:abstractNumId w:val="13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BB3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1551"/>
    <w:rsid w:val="000223C7"/>
    <w:rsid w:val="00022E51"/>
    <w:rsid w:val="0002358D"/>
    <w:rsid w:val="000237F4"/>
    <w:rsid w:val="00025429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242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3DC7"/>
    <w:rsid w:val="000440EA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47F3D"/>
    <w:rsid w:val="00050A1F"/>
    <w:rsid w:val="00050F83"/>
    <w:rsid w:val="00052064"/>
    <w:rsid w:val="000527C7"/>
    <w:rsid w:val="000532E0"/>
    <w:rsid w:val="0005332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18B9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25E5"/>
    <w:rsid w:val="00134744"/>
    <w:rsid w:val="00135CF0"/>
    <w:rsid w:val="00136C27"/>
    <w:rsid w:val="00137177"/>
    <w:rsid w:val="00137865"/>
    <w:rsid w:val="00140106"/>
    <w:rsid w:val="00140112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6E35"/>
    <w:rsid w:val="00147B2D"/>
    <w:rsid w:val="001505E8"/>
    <w:rsid w:val="001507DF"/>
    <w:rsid w:val="00150FE7"/>
    <w:rsid w:val="001511C6"/>
    <w:rsid w:val="0015168B"/>
    <w:rsid w:val="0015206D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2A5"/>
    <w:rsid w:val="00181454"/>
    <w:rsid w:val="00181730"/>
    <w:rsid w:val="0018200E"/>
    <w:rsid w:val="001826E7"/>
    <w:rsid w:val="00182793"/>
    <w:rsid w:val="001833DB"/>
    <w:rsid w:val="00183C9B"/>
    <w:rsid w:val="00183CD2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5682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4C6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D6C"/>
    <w:rsid w:val="001E1EF1"/>
    <w:rsid w:val="001E2685"/>
    <w:rsid w:val="001E2904"/>
    <w:rsid w:val="001E39A5"/>
    <w:rsid w:val="001E3E0F"/>
    <w:rsid w:val="001E4878"/>
    <w:rsid w:val="001E4D41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408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4D7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9A6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77C2A"/>
    <w:rsid w:val="002803B2"/>
    <w:rsid w:val="0028085A"/>
    <w:rsid w:val="00281043"/>
    <w:rsid w:val="0028172E"/>
    <w:rsid w:val="0028210B"/>
    <w:rsid w:val="00282374"/>
    <w:rsid w:val="002832D0"/>
    <w:rsid w:val="00283362"/>
    <w:rsid w:val="002833BF"/>
    <w:rsid w:val="0028374B"/>
    <w:rsid w:val="00283C4F"/>
    <w:rsid w:val="0028486D"/>
    <w:rsid w:val="00285C19"/>
    <w:rsid w:val="002868E6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52C"/>
    <w:rsid w:val="0029469C"/>
    <w:rsid w:val="0029476F"/>
    <w:rsid w:val="002951E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6C5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881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7F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4A7E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2A7B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3D12"/>
    <w:rsid w:val="003541C8"/>
    <w:rsid w:val="003541EE"/>
    <w:rsid w:val="003545ED"/>
    <w:rsid w:val="0035504A"/>
    <w:rsid w:val="003550D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525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87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5D8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A28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26D1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2CCF"/>
    <w:rsid w:val="004139E8"/>
    <w:rsid w:val="004145CC"/>
    <w:rsid w:val="00414BBC"/>
    <w:rsid w:val="00414F4A"/>
    <w:rsid w:val="004157E3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7F5"/>
    <w:rsid w:val="0042180B"/>
    <w:rsid w:val="00421974"/>
    <w:rsid w:val="00421A25"/>
    <w:rsid w:val="00421D7C"/>
    <w:rsid w:val="00421EEA"/>
    <w:rsid w:val="00423907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4D5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7FA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3A5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C9A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91E"/>
    <w:rsid w:val="004D7D5E"/>
    <w:rsid w:val="004D7FBC"/>
    <w:rsid w:val="004E0298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3D9"/>
    <w:rsid w:val="00515B39"/>
    <w:rsid w:val="00515E44"/>
    <w:rsid w:val="0051615E"/>
    <w:rsid w:val="00516411"/>
    <w:rsid w:val="00516A30"/>
    <w:rsid w:val="00516CF2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BE0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0C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3C3"/>
    <w:rsid w:val="005668E1"/>
    <w:rsid w:val="00567DB4"/>
    <w:rsid w:val="00570128"/>
    <w:rsid w:val="0057053F"/>
    <w:rsid w:val="0057101D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1C1"/>
    <w:rsid w:val="00591270"/>
    <w:rsid w:val="00591402"/>
    <w:rsid w:val="0059155D"/>
    <w:rsid w:val="00591752"/>
    <w:rsid w:val="005919C1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2FA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18E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4ECD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4D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119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5FBB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067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B7F4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2FD"/>
    <w:rsid w:val="006D1381"/>
    <w:rsid w:val="006D13CE"/>
    <w:rsid w:val="006D13ED"/>
    <w:rsid w:val="006D1738"/>
    <w:rsid w:val="006D32E9"/>
    <w:rsid w:val="006D36F2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0D38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0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5E58"/>
    <w:rsid w:val="00737030"/>
    <w:rsid w:val="0073789A"/>
    <w:rsid w:val="00737F9A"/>
    <w:rsid w:val="00737FEF"/>
    <w:rsid w:val="00740A97"/>
    <w:rsid w:val="0074158F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B9F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4C9D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6EAF"/>
    <w:rsid w:val="007778D9"/>
    <w:rsid w:val="007808F2"/>
    <w:rsid w:val="00780E10"/>
    <w:rsid w:val="00780EA6"/>
    <w:rsid w:val="007810A9"/>
    <w:rsid w:val="00781D39"/>
    <w:rsid w:val="0078212F"/>
    <w:rsid w:val="0078215B"/>
    <w:rsid w:val="00782837"/>
    <w:rsid w:val="007832C4"/>
    <w:rsid w:val="00783320"/>
    <w:rsid w:val="007842E4"/>
    <w:rsid w:val="007846F2"/>
    <w:rsid w:val="00784CBB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87A47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28F6"/>
    <w:rsid w:val="007C360C"/>
    <w:rsid w:val="007C3730"/>
    <w:rsid w:val="007C4A9D"/>
    <w:rsid w:val="007C4E1D"/>
    <w:rsid w:val="007C5AD4"/>
    <w:rsid w:val="007C5B71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15"/>
    <w:rsid w:val="007D7FE3"/>
    <w:rsid w:val="007E00E3"/>
    <w:rsid w:val="007E05A3"/>
    <w:rsid w:val="007E0A17"/>
    <w:rsid w:val="007E1258"/>
    <w:rsid w:val="007E178B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79B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2B0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6D0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4FBD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919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058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3A6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49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5FD1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99C"/>
    <w:rsid w:val="008F2FE0"/>
    <w:rsid w:val="008F34B5"/>
    <w:rsid w:val="008F40B3"/>
    <w:rsid w:val="008F40ED"/>
    <w:rsid w:val="008F461A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1FC7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59E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30F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352D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EC6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0F18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CD9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B18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D0A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899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1A5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8D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6F0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67D7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A33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745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1A1B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E7DFE"/>
    <w:rsid w:val="00AF003B"/>
    <w:rsid w:val="00AF018F"/>
    <w:rsid w:val="00AF0325"/>
    <w:rsid w:val="00AF24EC"/>
    <w:rsid w:val="00AF266E"/>
    <w:rsid w:val="00AF3266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39E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533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26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503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2B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3D4"/>
    <w:rsid w:val="00B74D41"/>
    <w:rsid w:val="00B75330"/>
    <w:rsid w:val="00B75A10"/>
    <w:rsid w:val="00B763D7"/>
    <w:rsid w:val="00B76570"/>
    <w:rsid w:val="00B766B5"/>
    <w:rsid w:val="00B76CDB"/>
    <w:rsid w:val="00B77008"/>
    <w:rsid w:val="00B8014D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103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53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BBD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39DB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42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ACD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4DD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4F2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0E59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489"/>
    <w:rsid w:val="00CA65FC"/>
    <w:rsid w:val="00CA6660"/>
    <w:rsid w:val="00CA66B2"/>
    <w:rsid w:val="00CA6AAE"/>
    <w:rsid w:val="00CB00A6"/>
    <w:rsid w:val="00CB0C6B"/>
    <w:rsid w:val="00CB1037"/>
    <w:rsid w:val="00CB2365"/>
    <w:rsid w:val="00CB2B78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8C0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2A7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18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403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0FD6"/>
    <w:rsid w:val="00E11E12"/>
    <w:rsid w:val="00E12A5D"/>
    <w:rsid w:val="00E13799"/>
    <w:rsid w:val="00E13923"/>
    <w:rsid w:val="00E143FA"/>
    <w:rsid w:val="00E146EE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19DA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CA2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4C2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DBC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49D8"/>
    <w:rsid w:val="00E7588E"/>
    <w:rsid w:val="00E76C64"/>
    <w:rsid w:val="00E770DE"/>
    <w:rsid w:val="00E771C5"/>
    <w:rsid w:val="00E773C3"/>
    <w:rsid w:val="00E80784"/>
    <w:rsid w:val="00E80B07"/>
    <w:rsid w:val="00E8209B"/>
    <w:rsid w:val="00E820FF"/>
    <w:rsid w:val="00E827A2"/>
    <w:rsid w:val="00E82922"/>
    <w:rsid w:val="00E82A28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0F0F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4DA1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39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1588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1535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3F6E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5A1"/>
    <w:rsid w:val="00F5572A"/>
    <w:rsid w:val="00F55919"/>
    <w:rsid w:val="00F559EF"/>
    <w:rsid w:val="00F55BA3"/>
    <w:rsid w:val="00F55C71"/>
    <w:rsid w:val="00F565B8"/>
    <w:rsid w:val="00F56EE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4C0D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8A7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4EB"/>
    <w:rsid w:val="00FA39AA"/>
    <w:rsid w:val="00FA39BA"/>
    <w:rsid w:val="00FA3FD7"/>
    <w:rsid w:val="00FA4CAD"/>
    <w:rsid w:val="00FA5A56"/>
    <w:rsid w:val="00FA5C87"/>
    <w:rsid w:val="00FA6111"/>
    <w:rsid w:val="00FA62A1"/>
    <w:rsid w:val="00FA67BC"/>
    <w:rsid w:val="00FA6A15"/>
    <w:rsid w:val="00FA7396"/>
    <w:rsid w:val="00FA745D"/>
    <w:rsid w:val="00FA7CF0"/>
    <w:rsid w:val="00FB0692"/>
    <w:rsid w:val="00FB0BB7"/>
    <w:rsid w:val="00FB24A6"/>
    <w:rsid w:val="00FB33CB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EDB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4FDA"/>
    <w:rsid w:val="00FF51FD"/>
    <w:rsid w:val="00FF55ED"/>
    <w:rsid w:val="00FF560B"/>
    <w:rsid w:val="00FF5C8A"/>
    <w:rsid w:val="00FF6217"/>
    <w:rsid w:val="00FF6258"/>
    <w:rsid w:val="00FF75A1"/>
    <w:rsid w:val="00FF77D9"/>
    <w:rsid w:val="00FF7935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FF044C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gdsch\AppData\Local\Microsoft\Windows\INetCache\Content.Outlook\EAA3R8WU\docs\S1-183323.zip" TargetMode="External"/><Relationship Id="rId21" Type="http://schemas.openxmlformats.org/officeDocument/2006/relationships/hyperlink" Target="file:///D:\Sprint-Nextel%20expansion\3GPP\SA\SA%201\TSGS1_84_Spokane\docs\S1-183435.zip" TargetMode="External"/><Relationship Id="rId42" Type="http://schemas.openxmlformats.org/officeDocument/2006/relationships/hyperlink" Target="file:///C:\Users\gdsch\AppData\Local\Microsoft\Windows\INetCache\Content.Outlook\EAA3R8WU\docs\S1-183284.zip" TargetMode="External"/><Relationship Id="rId47" Type="http://schemas.openxmlformats.org/officeDocument/2006/relationships/hyperlink" Target="file:///D:\Sprint-Nextel%20expansion\3GPP\SA\SA%201\TSGS1_84_Spokane\docs\S1-183462.zip" TargetMode="External"/><Relationship Id="rId63" Type="http://schemas.openxmlformats.org/officeDocument/2006/relationships/hyperlink" Target="file:///C:\Users\gdsch\AppData\Local\Microsoft\Windows\INetCache\Content.Outlook\EAA3R8WU\docs\S1-183130.zip" TargetMode="External"/><Relationship Id="rId68" Type="http://schemas.openxmlformats.org/officeDocument/2006/relationships/hyperlink" Target="file:///C:\Users\gdsch\AppData\Local\Microsoft\Windows\INetCache\Content.Outlook\EAA3R8WU\docs\S1-183162.zip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D:\Sprint-Nextel%20expansion\3GPP\SA\SA%201\TSGS1_84_Spokane\docs\S1-183433.zip" TargetMode="External"/><Relationship Id="rId29" Type="http://schemas.openxmlformats.org/officeDocument/2006/relationships/hyperlink" Target="file:///D:\Sprint-Nextel%20expansion\3GPP\SA\SA%201\TSGS1_84_Spokane\docs\S1-183436.zip" TargetMode="External"/><Relationship Id="rId11" Type="http://schemas.openxmlformats.org/officeDocument/2006/relationships/hyperlink" Target="file:///D:\Sprint-Nextel%20expansion\3GPP\SA\SA%201\TSGS1_84_Spokane\docs\S1-183431.zip" TargetMode="External"/><Relationship Id="rId24" Type="http://schemas.openxmlformats.org/officeDocument/2006/relationships/hyperlink" Target="file:///C:\Users\gdsch\AppData\Local\Microsoft\Windows\INetCache\Content.Outlook\EAA3R8WU\docs\S1-183278.zip" TargetMode="External"/><Relationship Id="rId32" Type="http://schemas.openxmlformats.org/officeDocument/2006/relationships/hyperlink" Target="file:///C:\Users\gdsch\AppData\Local\Microsoft\Windows\INetCache\Content.Outlook\EAA3R8WU\docs\S1-183210.zip" TargetMode="External"/><Relationship Id="rId37" Type="http://schemas.openxmlformats.org/officeDocument/2006/relationships/hyperlink" Target="file:///D:\Sprint-Nextel%20expansion\3GPP\SA\SA%201\TSGS1_84_Spokane\docs\S1-183440.zip" TargetMode="External"/><Relationship Id="rId40" Type="http://schemas.openxmlformats.org/officeDocument/2006/relationships/hyperlink" Target="file:///C:\Users\gdsch\AppData\Local\Microsoft\Windows\INetCache\Content.Outlook\EAA3R8WU\docs\S1-183217.zip" TargetMode="External"/><Relationship Id="rId45" Type="http://schemas.openxmlformats.org/officeDocument/2006/relationships/hyperlink" Target="file:///D:\Sprint-Nextel%20expansion\3GPP\SA\SA%201\TSGS1_84_Spokane\docs\S1-183443.zip" TargetMode="External"/><Relationship Id="rId53" Type="http://schemas.openxmlformats.org/officeDocument/2006/relationships/hyperlink" Target="file:///C:\Users\gdsch\AppData\Local\Microsoft\Windows\INetCache\Content.Outlook\EAA3R8WU\docs\S1-183032.zip" TargetMode="External"/><Relationship Id="rId58" Type="http://schemas.openxmlformats.org/officeDocument/2006/relationships/hyperlink" Target="file:///C:\Users\gdsch\AppData\Local\Microsoft\Windows\INetCache\Content.Outlook\EAA3R8WU\docs\S1-183028.zip" TargetMode="External"/><Relationship Id="rId66" Type="http://schemas.openxmlformats.org/officeDocument/2006/relationships/hyperlink" Target="file:///C:\Users\gdsch\AppData\Local\Microsoft\Windows\INetCache\Content.Outlook\EAA3R8WU\docs\S1-183148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D:\Sprint-Nextel%20expansion\3GPP\SA\SA%201\TSGS1_84_Spokane\docs\S1-183449.zip" TargetMode="External"/><Relationship Id="rId19" Type="http://schemas.openxmlformats.org/officeDocument/2006/relationships/hyperlink" Target="file:///D:\Sprint-Nextel%20expansion\3GPP\SA\SA%201\TSGS1_84_Spokane\docs\S1-183434.zip" TargetMode="External"/><Relationship Id="rId14" Type="http://schemas.openxmlformats.org/officeDocument/2006/relationships/hyperlink" Target="file:///C:\Users\gdsch\AppData\Local\Microsoft\Windows\INetCache\Content.Outlook\EAA3R8WU\docs\S1-183235.zip" TargetMode="External"/><Relationship Id="rId22" Type="http://schemas.openxmlformats.org/officeDocument/2006/relationships/hyperlink" Target="file:///D:\Sprint-Nextel%20expansion\3GPP\SA\SA%201\TSGS1_84_Spokane\docs\S1-183467.zip" TargetMode="External"/><Relationship Id="rId27" Type="http://schemas.openxmlformats.org/officeDocument/2006/relationships/hyperlink" Target="file:///C:\Users\gdsch\AppData\Local\Microsoft\Windows\INetCache\Content.Outlook\EAA3R8WU\docs\S1-183324.zip" TargetMode="External"/><Relationship Id="rId30" Type="http://schemas.openxmlformats.org/officeDocument/2006/relationships/hyperlink" Target="file:///C:\Users\gdsch\AppData\Local\Microsoft\Windows\INetCache\Content.Outlook\EAA3R8WU\docs\S1-183209.zip" TargetMode="External"/><Relationship Id="rId35" Type="http://schemas.openxmlformats.org/officeDocument/2006/relationships/hyperlink" Target="file:///D:\Sprint-Nextel%20expansion\3GPP\SA\SA%201\TSGS1_84_Spokane\docs\S1-183439.zip" TargetMode="External"/><Relationship Id="rId43" Type="http://schemas.openxmlformats.org/officeDocument/2006/relationships/hyperlink" Target="file:///C:\Users\gdsch\AppData\Local\Microsoft\Windows\INetCache\Content.Outlook\EAA3R8WU\docs\S1-183285.zip" TargetMode="External"/><Relationship Id="rId48" Type="http://schemas.openxmlformats.org/officeDocument/2006/relationships/hyperlink" Target="file:///C:\Users\gdsch\AppData\Local\Microsoft\Windows\INetCache\Content.Outlook\EAA3R8WU\docs\S1-183035.zip" TargetMode="External"/><Relationship Id="rId56" Type="http://schemas.openxmlformats.org/officeDocument/2006/relationships/hyperlink" Target="file:///D:\Sprint-Nextel%20expansion\3GPP\SA\SA%201\TSGS1_84_Spokane\docs\S1-183447.zip" TargetMode="External"/><Relationship Id="rId64" Type="http://schemas.openxmlformats.org/officeDocument/2006/relationships/hyperlink" Target="file:///C:\Users\gdsch\AppData\Local\Microsoft\Windows\INetCache\Content.Outlook\EAA3R8WU\docs\S1-183132.zip" TargetMode="External"/><Relationship Id="rId69" Type="http://schemas.openxmlformats.org/officeDocument/2006/relationships/hyperlink" Target="file:///D:\Sprint-Nextel%20expansion\3GPP\SA\SA%201\TSGS1_84_Spokane\docs\S1-183465.zip" TargetMode="External"/><Relationship Id="rId8" Type="http://schemas.openxmlformats.org/officeDocument/2006/relationships/hyperlink" Target="file:///C:\Users\gdsch\AppData\Local\Microsoft\Windows\INetCache\Content.Outlook\EAA3R8WU\docs\S1-183232.zip" TargetMode="External"/><Relationship Id="rId51" Type="http://schemas.openxmlformats.org/officeDocument/2006/relationships/hyperlink" Target="file:///D:\Sprint-Nextel%20expansion\3GPP\SA\SA%201\TSGS1_84_Spokane\docs\S1-183445.zip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file:///C:\Users\gdsch\AppData\Local\Microsoft\Windows\INetCache\Content.Outlook\EAA3R8WU\docs\S1-183135.zip" TargetMode="External"/><Relationship Id="rId17" Type="http://schemas.openxmlformats.org/officeDocument/2006/relationships/hyperlink" Target="file:///D:\Sprint-Nextel%20expansion\3GPP\SA\SA%201\TSGS1_84_Spokane\docs\S1-183466.zip" TargetMode="External"/><Relationship Id="rId25" Type="http://schemas.openxmlformats.org/officeDocument/2006/relationships/hyperlink" Target="file:///C:\Users\gdsch\AppData\Local\Microsoft\Windows\INetCache\Content.Outlook\EAA3R8WU\docs\S1-183279.zip" TargetMode="External"/><Relationship Id="rId33" Type="http://schemas.openxmlformats.org/officeDocument/2006/relationships/hyperlink" Target="file:///D:\Sprint-Nextel%20expansion\3GPP\SA\SA%201\TSGS1_84_Spokane\docs\S1-183438.zip" TargetMode="External"/><Relationship Id="rId38" Type="http://schemas.openxmlformats.org/officeDocument/2006/relationships/hyperlink" Target="file:///C:\Users\gdsch\AppData\Local\Microsoft\Windows\INetCache\Content.Outlook\EAA3R8WU\docs\S1-183216.zip" TargetMode="External"/><Relationship Id="rId46" Type="http://schemas.openxmlformats.org/officeDocument/2006/relationships/hyperlink" Target="file:///C:\Users\gdsch\AppData\Local\Microsoft\Windows\INetCache\Content.Outlook\EAA3R8WU\docs\S1-183034.zip" TargetMode="External"/><Relationship Id="rId59" Type="http://schemas.openxmlformats.org/officeDocument/2006/relationships/hyperlink" Target="file:///D:\Sprint-Nextel%20expansion\3GPP\SA\SA%201\TSGS1_84_Spokane\docs\S1-183448.zip" TargetMode="External"/><Relationship Id="rId67" Type="http://schemas.openxmlformats.org/officeDocument/2006/relationships/hyperlink" Target="file:///D:\Sprint-Nextel%20expansion\3GPP\SA\SA%201\TSGS1_84_Spokane\docs\S1-183464.zip" TargetMode="External"/><Relationship Id="rId20" Type="http://schemas.openxmlformats.org/officeDocument/2006/relationships/hyperlink" Target="file:///C:\Users\gdsch\AppData\Local\Microsoft\Windows\INetCache\Content.Outlook\EAA3R8WU\docs\S1-183238.zip" TargetMode="External"/><Relationship Id="rId41" Type="http://schemas.openxmlformats.org/officeDocument/2006/relationships/hyperlink" Target="file:///D:\Sprint-Nextel%20expansion\3GPP\SA\SA%201\TSGS1_84_Spokane\docs\S1-183442.zip" TargetMode="External"/><Relationship Id="rId54" Type="http://schemas.openxmlformats.org/officeDocument/2006/relationships/hyperlink" Target="file:///D:\Sprint-Nextel%20expansion\3GPP\SA\SA%201\TSGS1_84_Spokane\docs\S1-183446.zip" TargetMode="External"/><Relationship Id="rId62" Type="http://schemas.openxmlformats.org/officeDocument/2006/relationships/hyperlink" Target="file:///C:\Users\gdsch\AppData\Local\Microsoft\Windows\INetCache\Content.Outlook\EAA3R8WU\docs\S1-183030.zip" TargetMode="External"/><Relationship Id="rId70" Type="http://schemas.openxmlformats.org/officeDocument/2006/relationships/hyperlink" Target="file:///C:\Users\gdsch\AppData\Local\Microsoft\Windows\INetCache\Content.Outlook\EAA3R8WU\docs\S1-18328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gdsch\AppData\Local\Microsoft\Windows\INetCache\Content.Outlook\EAA3R8WU\docs\S1-183236.zip" TargetMode="External"/><Relationship Id="rId23" Type="http://schemas.openxmlformats.org/officeDocument/2006/relationships/hyperlink" Target="file:///C:\Users\gdsch\AppData\Local\Microsoft\Windows\INetCache\Content.Outlook\EAA3R8WU\docs\S1-183026.zip" TargetMode="External"/><Relationship Id="rId28" Type="http://schemas.openxmlformats.org/officeDocument/2006/relationships/hyperlink" Target="file:///C:\Users\gdsch\AppData\Local\Microsoft\Windows\INetCache\Content.Outlook\EAA3R8WU\docs\S1-183208.zip" TargetMode="External"/><Relationship Id="rId36" Type="http://schemas.openxmlformats.org/officeDocument/2006/relationships/hyperlink" Target="file:///C:\Users\gdsch\AppData\Local\Microsoft\Windows\INetCache\Content.Outlook\EAA3R8WU\docs\S1-183214.zip" TargetMode="External"/><Relationship Id="rId49" Type="http://schemas.openxmlformats.org/officeDocument/2006/relationships/hyperlink" Target="file:///D:\Sprint-Nextel%20expansion\3GPP\SA\SA%201\TSGS1_84_Spokane\docs\S1-183444.zip" TargetMode="External"/><Relationship Id="rId57" Type="http://schemas.openxmlformats.org/officeDocument/2006/relationships/hyperlink" Target="file:///C:\Users\gdsch\AppData\Local\Microsoft\Windows\INetCache\Content.Outlook\EAA3R8WU\docs\S1-183027.zip" TargetMode="External"/><Relationship Id="rId10" Type="http://schemas.openxmlformats.org/officeDocument/2006/relationships/hyperlink" Target="file:///C:\Users\gdsch\AppData\Local\Microsoft\Windows\INetCache\Content.Outlook\EAA3R8WU\docs\S1-183234.zip" TargetMode="External"/><Relationship Id="rId31" Type="http://schemas.openxmlformats.org/officeDocument/2006/relationships/hyperlink" Target="file:///D:\Sprint-Nextel%20expansion\3GPP\SA\SA%201\TSGS1_84_Spokane\docs\S1-183437.zip" TargetMode="External"/><Relationship Id="rId44" Type="http://schemas.openxmlformats.org/officeDocument/2006/relationships/hyperlink" Target="file:///C:\Users\gdsch\AppData\Local\Microsoft\Windows\INetCache\Content.Outlook\EAA3R8WU\docs\S1-183009.zip" TargetMode="External"/><Relationship Id="rId52" Type="http://schemas.openxmlformats.org/officeDocument/2006/relationships/hyperlink" Target="file:///C:\Users\gdsch\AppData\Local\Microsoft\Windows\INetCache\Content.Outlook\EAA3R8WU\docs\S1-183031.zip" TargetMode="External"/><Relationship Id="rId60" Type="http://schemas.openxmlformats.org/officeDocument/2006/relationships/hyperlink" Target="file:///C:\Users\gdsch\AppData\Local\Microsoft\Windows\INetCache\Content.Outlook\EAA3R8WU\docs\S1-183029.zip" TargetMode="External"/><Relationship Id="rId65" Type="http://schemas.openxmlformats.org/officeDocument/2006/relationships/hyperlink" Target="file:///D:\Sprint-Nextel%20expansion\3GPP\SA\SA%201\TSGS1_84_Spokane\docs\S1-183463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gdsch\AppData\Local\Microsoft\Windows\INetCache\Content.Outlook\EAA3R8WU\docs\S1-183233.zip" TargetMode="External"/><Relationship Id="rId13" Type="http://schemas.openxmlformats.org/officeDocument/2006/relationships/hyperlink" Target="file:///D:\Sprint-Nextel%20expansion\3GPP\SA\SA%201\TSGS1_84_Spokane\docs\S1-183432.zip" TargetMode="External"/><Relationship Id="rId18" Type="http://schemas.openxmlformats.org/officeDocument/2006/relationships/hyperlink" Target="file:///C:\Users\gdsch\AppData\Local\Microsoft\Windows\INetCache\Content.Outlook\EAA3R8WU\docs\S1-183237.zip" TargetMode="External"/><Relationship Id="rId39" Type="http://schemas.openxmlformats.org/officeDocument/2006/relationships/hyperlink" Target="file:///D:\Sprint-Nextel%20expansion\3GPP\SA\SA%201\TSGS1_84_Spokane\docs\S1-183441.zip" TargetMode="External"/><Relationship Id="rId34" Type="http://schemas.openxmlformats.org/officeDocument/2006/relationships/hyperlink" Target="file:///C:\Users\gdsch\AppData\Local\Microsoft\Windows\INetCache\Content.Outlook\EAA3R8WU\docs\S1-183211.zip" TargetMode="External"/><Relationship Id="rId50" Type="http://schemas.openxmlformats.org/officeDocument/2006/relationships/hyperlink" Target="file:///C:\Users\gdsch\AppData\Local\Microsoft\Windows\INetCache\Content.Outlook\EAA3R8WU\docs\S1-183091.zip" TargetMode="External"/><Relationship Id="rId55" Type="http://schemas.openxmlformats.org/officeDocument/2006/relationships/hyperlink" Target="file:///C:\Users\gdsch\AppData\Local\Microsoft\Windows\INetCache\Content.Outlook\EAA3R8WU\docs\S1-18303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88789-EBD9-4CC3-84E0-359DBA5EC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9</TotalTime>
  <Pages>9</Pages>
  <Words>2993</Words>
  <Characters>17061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20014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greg schumacher</cp:lastModifiedBy>
  <cp:revision>6</cp:revision>
  <dcterms:created xsi:type="dcterms:W3CDTF">2018-11-15T17:01:00Z</dcterms:created>
  <dcterms:modified xsi:type="dcterms:W3CDTF">2018-11-15T17:13:00Z</dcterms:modified>
</cp:coreProperties>
</file>