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6B429E">
        <w:rPr>
          <w:rFonts w:eastAsia="Times New Roman" w:cs="Arial"/>
          <w:sz w:val="24"/>
          <w:szCs w:val="20"/>
          <w:lang w:eastAsia="ar-SA"/>
        </w:rPr>
        <w:t>4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E51F76">
        <w:rPr>
          <w:rFonts w:cs="Arial"/>
          <w:sz w:val="24"/>
          <w:szCs w:val="24"/>
        </w:rPr>
        <w:t>8</w:t>
      </w:r>
      <w:r w:rsidR="006B429E">
        <w:rPr>
          <w:rFonts w:cs="Arial"/>
          <w:sz w:val="24"/>
          <w:szCs w:val="24"/>
        </w:rPr>
        <w:t>3</w:t>
      </w:r>
      <w:r w:rsidR="00EB29C8">
        <w:rPr>
          <w:rFonts w:cs="Arial"/>
          <w:sz w:val="24"/>
          <w:szCs w:val="24"/>
        </w:rPr>
        <w:t>3</w:t>
      </w:r>
      <w:r w:rsidR="00902229">
        <w:rPr>
          <w:rFonts w:cs="Arial"/>
          <w:sz w:val="24"/>
          <w:szCs w:val="24"/>
        </w:rPr>
        <w:t>20</w:t>
      </w:r>
    </w:p>
    <w:p w:rsidR="00411066" w:rsidRPr="00F45489" w:rsidRDefault="006B429E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Spokane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USA, 12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16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November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E51F76">
        <w:rPr>
          <w:rFonts w:eastAsia="Times New Roman" w:cs="Arial"/>
          <w:sz w:val="24"/>
          <w:szCs w:val="20"/>
          <w:lang w:eastAsia="ar-SA"/>
        </w:rPr>
        <w:t>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902229">
        <w:rPr>
          <w:rFonts w:eastAsia="Times New Roman" w:cs="Arial"/>
          <w:sz w:val="22"/>
          <w:szCs w:val="20"/>
          <w:lang w:eastAsia="ar-SA"/>
        </w:rPr>
        <w:t>Report</w:t>
      </w:r>
      <w:r w:rsidR="00EB29C8">
        <w:rPr>
          <w:rFonts w:eastAsia="Times New Roman" w:cs="Arial"/>
          <w:sz w:val="22"/>
          <w:szCs w:val="20"/>
          <w:lang w:eastAsia="ar-SA"/>
        </w:rPr>
        <w:t xml:space="preserve"> for drafting session B (</w:t>
      </w:r>
      <w:r w:rsidR="00EB29C8" w:rsidRPr="00CB2B78">
        <w:rPr>
          <w:rFonts w:eastAsia="Times New Roman"/>
          <w:sz w:val="20"/>
          <w:szCs w:val="20"/>
          <w:highlight w:val="yellow"/>
          <w:lang w:val="en-US"/>
        </w:rPr>
        <w:t>5G_HYPOS + 5GMSG + BRMNS + FS_BMNS</w:t>
      </w:r>
      <w:r w:rsidR="00EB29C8">
        <w:rPr>
          <w:rFonts w:eastAsia="Times New Roman"/>
          <w:sz w:val="20"/>
          <w:szCs w:val="20"/>
          <w:highlight w:val="yellow"/>
          <w:lang w:val="en-US"/>
        </w:rPr>
        <w:t>)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</w:t>
      </w:r>
      <w:r w:rsidR="00EB29C8">
        <w:rPr>
          <w:rFonts w:eastAsia="Times New Roman" w:cs="Arial"/>
          <w:sz w:val="22"/>
          <w:szCs w:val="20"/>
          <w:lang w:eastAsia="ar-SA"/>
        </w:rPr>
        <w:t xml:space="preserve"> Vice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B29C8">
        <w:rPr>
          <w:rFonts w:eastAsia="Times New Roman" w:cs="Arial"/>
          <w:sz w:val="22"/>
          <w:szCs w:val="20"/>
          <w:lang w:eastAsia="ar-SA"/>
        </w:rPr>
        <w:t>Greg Schumacher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876058" w:rsidRPr="008754F9" w:rsidRDefault="00876058" w:rsidP="0087605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876058" w:rsidRPr="00F774D3" w:rsidRDefault="00876058" w:rsidP="00876058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B8014D" w:rsidRPr="00B8014D">
        <w:rPr>
          <w:rFonts w:eastAsia="Arial Unicode MS"/>
          <w:sz w:val="24"/>
          <w:szCs w:val="24"/>
          <w:lang w:eastAsia="ar-SA"/>
        </w:rPr>
        <w:t xml:space="preserve">Convention </w:t>
      </w:r>
      <w:proofErr w:type="spellStart"/>
      <w:r w:rsidR="00B8014D" w:rsidRPr="00B8014D">
        <w:rPr>
          <w:rFonts w:eastAsia="Arial Unicode MS"/>
          <w:sz w:val="24"/>
          <w:szCs w:val="24"/>
          <w:lang w:eastAsia="ar-SA"/>
        </w:rPr>
        <w:t>Center</w:t>
      </w:r>
      <w:proofErr w:type="spellEnd"/>
      <w:r w:rsidR="00B8014D" w:rsidRPr="00B8014D">
        <w:rPr>
          <w:rFonts w:eastAsia="Arial Unicode MS"/>
          <w:sz w:val="24"/>
          <w:szCs w:val="24"/>
          <w:lang w:eastAsia="ar-SA"/>
        </w:rPr>
        <w:t xml:space="preserve"> Meeting Space</w:t>
      </w:r>
      <w:r w:rsidR="00B8014D">
        <w:rPr>
          <w:rFonts w:eastAsia="Arial Unicode MS"/>
          <w:sz w:val="24"/>
          <w:szCs w:val="24"/>
          <w:lang w:eastAsia="ar-SA"/>
        </w:rPr>
        <w:t xml:space="preserve"> 402AB</w:t>
      </w:r>
    </w:p>
    <w:p w:rsidR="00876058" w:rsidRPr="00772E0F" w:rsidRDefault="00876058" w:rsidP="00876058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B8014D" w:rsidRP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Convention </w:t>
      </w:r>
      <w:proofErr w:type="spellStart"/>
      <w:r w:rsidR="00B8014D" w:rsidRPr="00B8014D">
        <w:rPr>
          <w:rFonts w:eastAsia="Arial Unicode MS" w:cs="Arial"/>
          <w:color w:val="00B050"/>
          <w:sz w:val="24"/>
          <w:szCs w:val="24"/>
          <w:lang w:eastAsia="ar-SA"/>
        </w:rPr>
        <w:t>Center</w:t>
      </w:r>
      <w:proofErr w:type="spellEnd"/>
      <w:r w:rsidR="00B8014D" w:rsidRP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 Meeting Space</w:t>
      </w:r>
      <w:r w:rsid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 301</w:t>
      </w:r>
    </w:p>
    <w:p w:rsidR="00876058" w:rsidRDefault="00B8014D" w:rsidP="00876058">
      <w:pPr>
        <w:suppressAutoHyphens/>
        <w:spacing w:after="0" w:line="240" w:lineRule="auto"/>
      </w:pPr>
      <w:r w:rsidRPr="00B8014D">
        <w:t xml:space="preserve">These meeting rooms </w:t>
      </w:r>
      <w:proofErr w:type="gramStart"/>
      <w:r w:rsidRPr="00B8014D">
        <w:t>are located in</w:t>
      </w:r>
      <w:proofErr w:type="gramEnd"/>
      <w:r w:rsidRPr="00B8014D">
        <w:t xml:space="preserve"> the convention </w:t>
      </w:r>
      <w:proofErr w:type="spellStart"/>
      <w:r w:rsidRPr="00B8014D">
        <w:t>center</w:t>
      </w:r>
      <w:proofErr w:type="spellEnd"/>
      <w:r w:rsidRPr="00B8014D">
        <w:t xml:space="preserve"> in the section closest to the DoubleTree Hotel</w:t>
      </w:r>
    </w:p>
    <w:p w:rsidR="00B8014D" w:rsidRPr="00015298" w:rsidRDefault="00B8014D" w:rsidP="00876058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FE46C0" w:rsidRPr="00015298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E46C0" w:rsidRPr="00015298" w:rsidRDefault="00FE46C0" w:rsidP="00CB2B7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E46C0" w:rsidRPr="00015298" w:rsidRDefault="00FE46C0" w:rsidP="00CB2B7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E46C0" w:rsidRPr="00015298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E46C0" w:rsidRPr="00015298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FE46C0" w:rsidRPr="00015298" w:rsidRDefault="00FE46C0" w:rsidP="00CB2B7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E46C0" w:rsidRPr="00AB0F3E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E46C0" w:rsidRPr="00BD600A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E46C0" w:rsidRPr="000125EA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FE46C0" w:rsidRPr="00AB0F3E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46C0" w:rsidRPr="008B2A7B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FE46C0" w:rsidRPr="00AB0F3E" w:rsidTr="00FE46C0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415AA2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415AA2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FE46C0" w:rsidRPr="00AB0F3E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46C0" w:rsidRPr="00CF100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FE46C0" w:rsidRPr="00AB0F3E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415AA2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415AA2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FE46C0" w:rsidRPr="00AB0F3E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46C0" w:rsidRPr="00CB2B78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highlight w:val="yellow"/>
                <w:u w:val="single"/>
                <w:lang w:eastAsia="ja-JP"/>
              </w:rPr>
            </w:pPr>
            <w:r w:rsidRPr="00CB2B78">
              <w:rPr>
                <w:rFonts w:eastAsia="MS Mincho" w:cs="Arial"/>
                <w:b/>
                <w:bCs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1 </w:t>
            </w:r>
            <w:r w:rsidRPr="00CB2B78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A):</w:t>
            </w:r>
          </w:p>
          <w:p w:rsidR="00FE46C0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CB2B78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Session B</w:t>
            </w:r>
          </w:p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FE46C0" w:rsidRPr="00AB0F3E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415AA2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415AA2" w:rsidRDefault="00FE46C0" w:rsidP="00CB2B7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FE46C0" w:rsidRPr="00015298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46C0" w:rsidRPr="00CB2B78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highlight w:val="yellow"/>
                <w:u w:val="single"/>
                <w:lang w:eastAsia="ja-JP"/>
              </w:rPr>
            </w:pPr>
            <w:r w:rsidRPr="00CB2B78">
              <w:rPr>
                <w:rFonts w:eastAsia="MS Mincho" w:cs="Arial"/>
                <w:b/>
                <w:bCs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1 </w:t>
            </w:r>
            <w:r w:rsidRPr="00CB2B78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A):</w:t>
            </w:r>
          </w:p>
          <w:p w:rsidR="00FE46C0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CB2B78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Session B</w:t>
            </w:r>
          </w:p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46C0" w:rsidRPr="004C4A40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FE46C0" w:rsidRPr="00AB0F3E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415AA2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415AA2" w:rsidRDefault="00FE46C0" w:rsidP="00CB2B7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E46C0" w:rsidRPr="00015298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E46C0" w:rsidRPr="00BD4335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E46C0" w:rsidRPr="00FE46C0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highlight w:val="yellow"/>
                <w:u w:val="single"/>
                <w:lang w:eastAsia="ja-JP"/>
              </w:rPr>
            </w:pPr>
            <w:r w:rsidRPr="00FE46C0">
              <w:rPr>
                <w:rFonts w:eastAsia="MS Mincho" w:cs="Arial"/>
                <w:b/>
                <w:bCs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1 </w:t>
            </w:r>
            <w:r w:rsidRPr="00FE46C0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A):</w:t>
            </w:r>
          </w:p>
          <w:p w:rsidR="00FE46C0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FE46C0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Session B</w:t>
            </w:r>
          </w:p>
          <w:p w:rsidR="00FE46C0" w:rsidRPr="006620C9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</w:tbl>
    <w:p w:rsidR="00876058" w:rsidRPr="00015298" w:rsidRDefault="00876058" w:rsidP="00876058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876058" w:rsidRPr="008754F9" w:rsidRDefault="00876058" w:rsidP="00876058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876058" w:rsidRDefault="00876058" w:rsidP="00876058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876058" w:rsidRDefault="00876058" w:rsidP="00876058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876058" w:rsidRDefault="00876058" w:rsidP="00876058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876058" w:rsidRDefault="00876058" w:rsidP="00876058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876058" w:rsidRDefault="00876058" w:rsidP="00876058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E90F0F" w:rsidRPr="002C5415" w:rsidRDefault="00E90F0F" w:rsidP="00E90F0F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:rsidR="00E90F0F" w:rsidRPr="002C5415" w:rsidRDefault="00E90F0F" w:rsidP="00E90F0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CB2B78">
        <w:rPr>
          <w:rFonts w:eastAsia="Times New Roman"/>
          <w:sz w:val="20"/>
          <w:szCs w:val="20"/>
          <w:highlight w:val="yellow"/>
          <w:lang w:val="en-US"/>
        </w:rPr>
        <w:t>Session B:</w:t>
      </w:r>
      <w:r w:rsidR="004C7C9A" w:rsidRPr="00CB2B78">
        <w:rPr>
          <w:rFonts w:eastAsia="Times New Roman"/>
          <w:sz w:val="20"/>
          <w:szCs w:val="20"/>
          <w:highlight w:val="yellow"/>
          <w:lang w:val="en-US"/>
        </w:rPr>
        <w:t xml:space="preserve"> 5G_HYPOS + 5GMSG + BRMNS + FS_BMNS </w:t>
      </w:r>
      <w:r w:rsidRPr="00CB2B78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  <w:r w:rsidR="004C7C9A" w:rsidRPr="00CB2B78">
        <w:rPr>
          <w:rFonts w:eastAsia="Times New Roman"/>
          <w:i/>
          <w:sz w:val="20"/>
          <w:szCs w:val="20"/>
          <w:highlight w:val="yellow"/>
          <w:lang w:val="en-US"/>
        </w:rPr>
        <w:t xml:space="preserve"> = 5+12+8+1 = 26</w:t>
      </w:r>
      <w:r w:rsidR="0055390C" w:rsidRPr="00CB2B78">
        <w:rPr>
          <w:rFonts w:eastAsia="Times New Roman"/>
          <w:i/>
          <w:sz w:val="20"/>
          <w:szCs w:val="20"/>
          <w:highlight w:val="yellow"/>
          <w:lang w:val="en-US"/>
        </w:rPr>
        <w:t xml:space="preserve"> in 5 hours</w:t>
      </w:r>
    </w:p>
    <w:p w:rsidR="00876058" w:rsidRDefault="00876058" w:rsidP="00876058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345EA9" w:rsidRPr="00FC250B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FC250B">
        <w:rPr>
          <w:rFonts w:eastAsia="Times New Roman"/>
          <w:b/>
          <w:sz w:val="20"/>
          <w:szCs w:val="20"/>
          <w:lang w:val="en-US"/>
        </w:rPr>
        <w:lastRenderedPageBreak/>
        <w:t>LEGEND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</w:t>
      </w:r>
      <w:proofErr w:type="gramStart"/>
      <w:r>
        <w:rPr>
          <w:rFonts w:eastAsia="Times New Roman"/>
          <w:sz w:val="20"/>
          <w:szCs w:val="20"/>
          <w:lang w:val="en-US"/>
        </w:rPr>
        <w:t>OUT(</w:t>
      </w:r>
      <w:proofErr w:type="gramEnd"/>
      <w:r>
        <w:rPr>
          <w:rFonts w:eastAsia="Times New Roman"/>
          <w:sz w:val="20"/>
          <w:szCs w:val="20"/>
          <w:lang w:val="en-US"/>
        </w:rPr>
        <w:t>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</w:t>
      </w:r>
      <w:r w:rsidR="002731F4">
        <w:rPr>
          <w:rFonts w:eastAsia="Times New Roman"/>
          <w:sz w:val="20"/>
          <w:szCs w:val="20"/>
          <w:lang w:val="en-US"/>
        </w:rPr>
        <w:t>, WP (Work Plan)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533947"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proofErr w:type="gramStart"/>
      <w:r>
        <w:rPr>
          <w:rFonts w:eastAsia="Times New Roman"/>
          <w:sz w:val="20"/>
          <w:szCs w:val="20"/>
          <w:lang w:val="en-US"/>
        </w:rPr>
        <w:t>Moved</w:t>
      </w:r>
      <w:proofErr w:type="gramEnd"/>
      <w:r>
        <w:rPr>
          <w:rFonts w:eastAsia="Times New Roman"/>
          <w:sz w:val="20"/>
          <w:szCs w:val="20"/>
          <w:lang w:val="en-US"/>
        </w:rPr>
        <w:t xml:space="preserve">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3714"/>
      </w:tblGrid>
      <w:tr w:rsidR="00345EA9" w:rsidRPr="001E1D1F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E30C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FA1229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2B3E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AC6425">
              <w:rPr>
                <w:rFonts w:eastAsia="Times New Roman" w:cs="Arial"/>
                <w:szCs w:val="18"/>
                <w:lang w:eastAsia="ar-SA"/>
              </w:rPr>
              <w:t>S1-1</w:t>
            </w:r>
            <w:r w:rsidR="002B3E78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71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1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9"/>
        <w:gridCol w:w="110"/>
        <w:gridCol w:w="999"/>
        <w:gridCol w:w="103"/>
        <w:gridCol w:w="2470"/>
        <w:gridCol w:w="365"/>
        <w:gridCol w:w="4065"/>
        <w:gridCol w:w="330"/>
        <w:gridCol w:w="1866"/>
        <w:gridCol w:w="171"/>
        <w:gridCol w:w="3531"/>
      </w:tblGrid>
      <w:tr w:rsidR="008056D0" w:rsidRPr="00B04844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8056D0" w:rsidRPr="00F45489" w:rsidRDefault="008056D0" w:rsidP="008056D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Rel-16</w:t>
            </w:r>
            <w:r w:rsidRPr="00466912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Work Item contributions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</w:t>
            </w:r>
          </w:p>
        </w:tc>
      </w:tr>
      <w:tr w:rsidR="00021551" w:rsidRPr="00B04844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21551" w:rsidRDefault="00021551" w:rsidP="00021551">
            <w:pPr>
              <w:pStyle w:val="Heading2"/>
            </w:pPr>
            <w:r>
              <w:rPr>
                <w:lang w:val="en-US"/>
              </w:rPr>
              <w:t>5G_HYPOS</w:t>
            </w:r>
            <w:r>
              <w:t xml:space="preserve">: </w:t>
            </w:r>
            <w:r>
              <w:rPr>
                <w:lang w:val="en-US"/>
              </w:rPr>
              <w:t>5G Positioning Services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329</w:t>
            </w:r>
            <w:r>
              <w:t>]</w:t>
            </w:r>
          </w:p>
        </w:tc>
      </w:tr>
      <w:tr w:rsidR="00021551" w:rsidRPr="00B04844" w:rsidTr="0049305C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021551" w:rsidRPr="004067FF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021551" w:rsidRPr="00411066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SA#82 (12/2018)</w:t>
            </w:r>
          </w:p>
          <w:p w:rsidR="00021551" w:rsidRPr="004070E3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50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021551" w:rsidRPr="00DE3E2E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021551" w:rsidRPr="00A75C05" w:rsidTr="0049305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49305C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305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49305C" w:rsidRDefault="00A078EF" w:rsidP="00021551">
            <w:pPr>
              <w:snapToGrid w:val="0"/>
              <w:spacing w:after="0" w:line="240" w:lineRule="auto"/>
            </w:pPr>
            <w:hyperlink r:id="rId8" w:history="1">
              <w:r w:rsidR="00021551" w:rsidRPr="0049305C">
                <w:rPr>
                  <w:rStyle w:val="Hyperlink"/>
                  <w:rFonts w:cs="Arial"/>
                  <w:color w:val="auto"/>
                </w:rPr>
                <w:t>S1-183168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49305C" w:rsidRDefault="00E10FD6" w:rsidP="00021551">
            <w:pPr>
              <w:snapToGrid w:val="0"/>
              <w:spacing w:after="0" w:line="240" w:lineRule="auto"/>
            </w:pPr>
            <w:r w:rsidRPr="0049305C">
              <w:t>ESA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49305C" w:rsidRDefault="00E10FD6" w:rsidP="00021551">
            <w:pPr>
              <w:snapToGrid w:val="0"/>
              <w:spacing w:after="0" w:line="240" w:lineRule="auto"/>
            </w:pPr>
            <w:r w:rsidRPr="0049305C">
              <w:t xml:space="preserve">CR22.261v16.5.0: </w:t>
            </w:r>
            <w:r w:rsidRPr="0049305C">
              <w:rPr>
                <w:noProof/>
              </w:rPr>
              <w:t>Clarification of requirement on energy per fix in clause 7.3.2.3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49305C" w:rsidRDefault="0049305C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305C">
              <w:rPr>
                <w:rFonts w:eastAsia="Times New Roman" w:cs="Arial"/>
                <w:szCs w:val="18"/>
                <w:lang w:eastAsia="ar-SA"/>
              </w:rPr>
              <w:t>Revised to S1-183450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49305C" w:rsidRDefault="00E10FD6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9305C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49305C">
              <w:rPr>
                <w:noProof/>
              </w:rPr>
              <w:t>5G_HYPOS</w:t>
            </w:r>
            <w:r w:rsidRPr="0049305C">
              <w:rPr>
                <w:rFonts w:eastAsia="Arial Unicode MS" w:cs="Arial"/>
                <w:szCs w:val="18"/>
                <w:lang w:eastAsia="ar-SA"/>
              </w:rPr>
              <w:t xml:space="preserve"> Rel-16 CR03</w:t>
            </w:r>
            <w:r w:rsidR="00833919" w:rsidRPr="0049305C">
              <w:rPr>
                <w:rFonts w:eastAsia="Arial Unicode MS" w:cs="Arial"/>
                <w:szCs w:val="18"/>
                <w:lang w:eastAsia="ar-SA"/>
              </w:rPr>
              <w:t>30</w:t>
            </w:r>
            <w:r w:rsidRPr="0049305C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 w:rsidR="00833919" w:rsidRPr="0049305C">
              <w:rPr>
                <w:rFonts w:eastAsia="Arial Unicode MS" w:cs="Arial"/>
                <w:szCs w:val="18"/>
                <w:lang w:eastAsia="ar-SA"/>
              </w:rPr>
              <w:t>C</w:t>
            </w:r>
          </w:p>
        </w:tc>
      </w:tr>
      <w:tr w:rsidR="0049305C" w:rsidRPr="00A75C05" w:rsidTr="003C57A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05C" w:rsidRPr="0049305C" w:rsidRDefault="0049305C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305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05C" w:rsidRPr="0049305C" w:rsidRDefault="00A078EF" w:rsidP="0002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49305C" w:rsidRPr="0049305C">
                <w:rPr>
                  <w:rStyle w:val="Hyperlink"/>
                  <w:rFonts w:cs="Arial"/>
                  <w:color w:val="auto"/>
                </w:rPr>
                <w:t>S1-183450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05C" w:rsidRPr="0049305C" w:rsidRDefault="0049305C" w:rsidP="00021551">
            <w:pPr>
              <w:snapToGrid w:val="0"/>
              <w:spacing w:after="0" w:line="240" w:lineRule="auto"/>
            </w:pPr>
            <w:r w:rsidRPr="0049305C">
              <w:t>ESA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05C" w:rsidRPr="0049305C" w:rsidRDefault="0049305C" w:rsidP="00021551">
            <w:pPr>
              <w:snapToGrid w:val="0"/>
              <w:spacing w:after="0" w:line="240" w:lineRule="auto"/>
            </w:pPr>
            <w:r w:rsidRPr="0049305C">
              <w:t>CR22.261v16.5.0: Clarification of requirement on energy per fix in clause 7.3.2.3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05C" w:rsidRPr="0049305C" w:rsidRDefault="0049305C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05C" w:rsidRDefault="0049305C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9305C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49305C">
              <w:rPr>
                <w:i/>
                <w:noProof/>
              </w:rPr>
              <w:t>5G_HYPOS</w:t>
            </w:r>
            <w:r w:rsidRPr="0049305C">
              <w:rPr>
                <w:rFonts w:eastAsia="Arial Unicode MS" w:cs="Arial"/>
                <w:i/>
                <w:szCs w:val="18"/>
                <w:lang w:eastAsia="ar-SA"/>
              </w:rPr>
              <w:t xml:space="preserve"> Rel-16 CR0330R- Cat C</w:t>
            </w:r>
          </w:p>
          <w:p w:rsidR="0049305C" w:rsidRPr="0049305C" w:rsidRDefault="0049305C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9305C">
              <w:rPr>
                <w:rFonts w:eastAsia="Arial Unicode MS" w:cs="Arial"/>
                <w:szCs w:val="18"/>
                <w:lang w:eastAsia="ar-SA"/>
              </w:rPr>
              <w:t>Revision of S1-183168.</w:t>
            </w:r>
          </w:p>
        </w:tc>
      </w:tr>
      <w:tr w:rsidR="00021551" w:rsidRPr="00A75C05" w:rsidTr="00A401B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3C57AA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57A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3C57AA" w:rsidRDefault="00A078EF" w:rsidP="00021551">
            <w:pPr>
              <w:snapToGrid w:val="0"/>
              <w:spacing w:after="0" w:line="240" w:lineRule="auto"/>
            </w:pPr>
            <w:hyperlink r:id="rId10" w:history="1">
              <w:r w:rsidR="00021551" w:rsidRPr="003C57AA">
                <w:rPr>
                  <w:rStyle w:val="Hyperlink"/>
                  <w:rFonts w:cs="Arial"/>
                  <w:color w:val="auto"/>
                </w:rPr>
                <w:t>S1-183169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3C57AA" w:rsidRDefault="00833919" w:rsidP="00021551">
            <w:pPr>
              <w:snapToGrid w:val="0"/>
              <w:spacing w:after="0" w:line="240" w:lineRule="auto"/>
            </w:pPr>
            <w:r w:rsidRPr="003C57AA">
              <w:t>ESA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3C57AA" w:rsidRDefault="00833919" w:rsidP="00021551">
            <w:pPr>
              <w:snapToGrid w:val="0"/>
              <w:spacing w:after="0" w:line="240" w:lineRule="auto"/>
            </w:pPr>
            <w:r w:rsidRPr="003C57AA">
              <w:t xml:space="preserve">CR22.261v16.5.0: </w:t>
            </w:r>
            <w:r w:rsidRPr="003C57AA">
              <w:rPr>
                <w:noProof/>
              </w:rPr>
              <w:t>Functional requirements for 5G positioning services (clause 6)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3C57AA" w:rsidRDefault="003C57AA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57AA">
              <w:rPr>
                <w:rFonts w:eastAsia="Times New Roman" w:cs="Arial"/>
                <w:szCs w:val="18"/>
                <w:lang w:eastAsia="ar-SA"/>
              </w:rPr>
              <w:t>Revised to S1-183451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3C57AA" w:rsidRDefault="00833919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C57AA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3C57AA">
              <w:rPr>
                <w:noProof/>
              </w:rPr>
              <w:t>5G_HYPOS</w:t>
            </w:r>
            <w:r w:rsidRPr="003C57AA">
              <w:rPr>
                <w:rFonts w:eastAsia="Arial Unicode MS" w:cs="Arial"/>
                <w:szCs w:val="18"/>
                <w:lang w:eastAsia="ar-SA"/>
              </w:rPr>
              <w:t xml:space="preserve"> Rel-16 CR0331R- Cat B</w:t>
            </w:r>
          </w:p>
        </w:tc>
      </w:tr>
      <w:tr w:rsidR="003C57AA" w:rsidRPr="00A75C05" w:rsidTr="00A401B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57AA" w:rsidRPr="00A401B5" w:rsidRDefault="003C57AA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01B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57AA" w:rsidRPr="00A401B5" w:rsidRDefault="00A078EF" w:rsidP="0002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" w:history="1">
              <w:r w:rsidR="003C57AA" w:rsidRPr="00A401B5">
                <w:rPr>
                  <w:rStyle w:val="Hyperlink"/>
                  <w:rFonts w:cs="Arial"/>
                  <w:color w:val="auto"/>
                </w:rPr>
                <w:t>S1-183451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57AA" w:rsidRPr="00A401B5" w:rsidRDefault="003C57AA" w:rsidP="00021551">
            <w:pPr>
              <w:snapToGrid w:val="0"/>
              <w:spacing w:after="0" w:line="240" w:lineRule="auto"/>
            </w:pPr>
            <w:r w:rsidRPr="00A401B5">
              <w:t>ESA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57AA" w:rsidRPr="00A401B5" w:rsidRDefault="003C57AA" w:rsidP="00021551">
            <w:pPr>
              <w:snapToGrid w:val="0"/>
              <w:spacing w:after="0" w:line="240" w:lineRule="auto"/>
            </w:pPr>
            <w:r w:rsidRPr="00A401B5">
              <w:t>CR22.261v16.5.0: Functional requirements for 5G positioning services (clause 6)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57AA" w:rsidRPr="00A401B5" w:rsidRDefault="00A401B5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01B5">
              <w:rPr>
                <w:rFonts w:eastAsia="Times New Roman" w:cs="Arial"/>
                <w:szCs w:val="18"/>
                <w:lang w:eastAsia="ar-SA"/>
              </w:rPr>
              <w:t>Revised to S1-183471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57AA" w:rsidRPr="00A401B5" w:rsidRDefault="003C57AA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01B5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401B5">
              <w:rPr>
                <w:i/>
                <w:noProof/>
              </w:rPr>
              <w:t>5G_HYPOS</w:t>
            </w:r>
            <w:r w:rsidRPr="00A401B5">
              <w:rPr>
                <w:rFonts w:eastAsia="Arial Unicode MS" w:cs="Arial"/>
                <w:i/>
                <w:szCs w:val="18"/>
                <w:lang w:eastAsia="ar-SA"/>
              </w:rPr>
              <w:t xml:space="preserve"> Rel-16 CR0331R- Cat B</w:t>
            </w:r>
          </w:p>
          <w:p w:rsidR="003C57AA" w:rsidRPr="00A401B5" w:rsidRDefault="003C57AA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01B5">
              <w:rPr>
                <w:rFonts w:eastAsia="Arial Unicode MS" w:cs="Arial"/>
                <w:szCs w:val="18"/>
                <w:lang w:eastAsia="ar-SA"/>
              </w:rPr>
              <w:t>Revision of S1-183169.</w:t>
            </w:r>
          </w:p>
        </w:tc>
      </w:tr>
      <w:tr w:rsidR="00A401B5" w:rsidRPr="00A75C05" w:rsidTr="00A401B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1B5" w:rsidRPr="00A401B5" w:rsidRDefault="00A401B5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01B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1B5" w:rsidRPr="00A401B5" w:rsidRDefault="00A078EF" w:rsidP="0002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" w:history="1">
              <w:r w:rsidR="00A401B5" w:rsidRPr="00A401B5">
                <w:rPr>
                  <w:rStyle w:val="Hyperlink"/>
                  <w:rFonts w:cs="Arial"/>
                  <w:color w:val="auto"/>
                </w:rPr>
                <w:t>S1-183471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1B5" w:rsidRPr="00A401B5" w:rsidRDefault="00A401B5" w:rsidP="00021551">
            <w:pPr>
              <w:snapToGrid w:val="0"/>
              <w:spacing w:after="0" w:line="240" w:lineRule="auto"/>
            </w:pPr>
            <w:r w:rsidRPr="00A401B5">
              <w:t>ESA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1B5" w:rsidRPr="00A401B5" w:rsidRDefault="00A401B5" w:rsidP="00021551">
            <w:pPr>
              <w:snapToGrid w:val="0"/>
              <w:spacing w:after="0" w:line="240" w:lineRule="auto"/>
            </w:pPr>
            <w:r w:rsidRPr="00A401B5">
              <w:t>CR22.261v16.5.0: Functional requirements for 5G positioning services (clause 6)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1B5" w:rsidRPr="00A401B5" w:rsidRDefault="00A401B5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1B5" w:rsidRPr="00A401B5" w:rsidRDefault="00A401B5" w:rsidP="00A401B5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A401B5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401B5">
              <w:rPr>
                <w:i/>
                <w:noProof/>
              </w:rPr>
              <w:t>5G_HYPOS</w:t>
            </w:r>
            <w:r w:rsidRPr="00A401B5">
              <w:rPr>
                <w:rFonts w:eastAsia="Arial Unicode MS" w:cs="Arial"/>
                <w:i/>
                <w:szCs w:val="18"/>
                <w:lang w:eastAsia="ar-SA"/>
              </w:rPr>
              <w:t xml:space="preserve"> Rel-16 CR0331R- Cat B</w:t>
            </w:r>
          </w:p>
          <w:p w:rsidR="00A401B5" w:rsidRDefault="00A401B5" w:rsidP="00A401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01B5">
              <w:rPr>
                <w:rFonts w:eastAsia="Arial Unicode MS" w:cs="Arial"/>
                <w:i/>
                <w:szCs w:val="18"/>
                <w:lang w:eastAsia="ar-SA"/>
              </w:rPr>
              <w:t>Revision of S1-183169.</w:t>
            </w:r>
          </w:p>
          <w:p w:rsidR="00A401B5" w:rsidRPr="00A401B5" w:rsidRDefault="00A401B5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01B5">
              <w:rPr>
                <w:rFonts w:eastAsia="Arial Unicode MS" w:cs="Arial"/>
                <w:szCs w:val="18"/>
                <w:lang w:eastAsia="ar-SA"/>
              </w:rPr>
              <w:t>Revision of S1-183451.</w:t>
            </w:r>
          </w:p>
        </w:tc>
      </w:tr>
      <w:tr w:rsidR="00021551" w:rsidRPr="00A75C05" w:rsidTr="00595A3D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595A3D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5A3D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595A3D" w:rsidRDefault="00A078EF" w:rsidP="00021551">
            <w:pPr>
              <w:snapToGrid w:val="0"/>
              <w:spacing w:after="0" w:line="240" w:lineRule="auto"/>
            </w:pPr>
            <w:hyperlink r:id="rId13" w:history="1">
              <w:r w:rsidR="00021551" w:rsidRPr="00595A3D">
                <w:rPr>
                  <w:rStyle w:val="Hyperlink"/>
                  <w:rFonts w:cs="Arial"/>
                  <w:color w:val="auto"/>
                </w:rPr>
                <w:t>S1-183242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595A3D" w:rsidRDefault="00833919" w:rsidP="00021551">
            <w:pPr>
              <w:snapToGrid w:val="0"/>
              <w:spacing w:after="0" w:line="240" w:lineRule="auto"/>
              <w:rPr>
                <w:vertAlign w:val="subscript"/>
              </w:rPr>
            </w:pPr>
            <w:proofErr w:type="spellStart"/>
            <w:r w:rsidRPr="00595A3D">
              <w:t>Novamint</w:t>
            </w:r>
            <w:proofErr w:type="spellEnd"/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595A3D" w:rsidRDefault="00833919" w:rsidP="00021551">
            <w:pPr>
              <w:snapToGrid w:val="0"/>
              <w:spacing w:after="0" w:line="240" w:lineRule="auto"/>
            </w:pPr>
            <w:r w:rsidRPr="00595A3D">
              <w:t>CR22.872v16.1.0: Very accurate positioning in support of precision agriculture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595A3D" w:rsidRDefault="00595A3D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5A3D">
              <w:rPr>
                <w:rFonts w:eastAsia="Times New Roman" w:cs="Arial"/>
                <w:szCs w:val="18"/>
                <w:lang w:eastAsia="ar-SA"/>
              </w:rPr>
              <w:t>Revised to S1-183452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595A3D" w:rsidRDefault="00833919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5A3D">
              <w:rPr>
                <w:rFonts w:eastAsia="Arial Unicode MS" w:cs="Arial"/>
                <w:szCs w:val="18"/>
                <w:lang w:eastAsia="ar-SA"/>
              </w:rPr>
              <w:t>WI code FS_</w:t>
            </w:r>
            <w:r w:rsidRPr="00595A3D">
              <w:rPr>
                <w:noProof/>
              </w:rPr>
              <w:t>5G_HYPOS</w:t>
            </w:r>
            <w:r w:rsidRPr="00595A3D">
              <w:rPr>
                <w:rFonts w:eastAsia="Arial Unicode MS" w:cs="Arial"/>
                <w:szCs w:val="18"/>
                <w:lang w:eastAsia="ar-SA"/>
              </w:rPr>
              <w:t xml:space="preserve"> Rel-16 CR0009R- Cat B</w:t>
            </w:r>
          </w:p>
        </w:tc>
      </w:tr>
      <w:tr w:rsidR="00595A3D" w:rsidRPr="00A75C05" w:rsidTr="00595A3D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A3D" w:rsidRPr="00595A3D" w:rsidRDefault="00595A3D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5A3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A3D" w:rsidRPr="00595A3D" w:rsidRDefault="00A078EF" w:rsidP="0002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4" w:history="1">
              <w:r w:rsidR="00595A3D" w:rsidRPr="00595A3D">
                <w:rPr>
                  <w:rStyle w:val="Hyperlink"/>
                  <w:rFonts w:cs="Arial"/>
                  <w:color w:val="auto"/>
                </w:rPr>
                <w:t>S1-183452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A3D" w:rsidRPr="00595A3D" w:rsidRDefault="00595A3D" w:rsidP="00021551">
            <w:pPr>
              <w:snapToGrid w:val="0"/>
              <w:spacing w:after="0" w:line="240" w:lineRule="auto"/>
            </w:pPr>
            <w:proofErr w:type="spellStart"/>
            <w:r w:rsidRPr="00595A3D">
              <w:t>Novamint</w:t>
            </w:r>
            <w:proofErr w:type="spellEnd"/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A3D" w:rsidRPr="00595A3D" w:rsidRDefault="00595A3D" w:rsidP="00021551">
            <w:pPr>
              <w:snapToGrid w:val="0"/>
              <w:spacing w:after="0" w:line="240" w:lineRule="auto"/>
            </w:pPr>
            <w:r w:rsidRPr="00595A3D">
              <w:t>CR22.872v16.1.0: Very accurate positioning in support of precision agriculture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A3D" w:rsidRPr="00595A3D" w:rsidRDefault="00595A3D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A3D" w:rsidRDefault="00595A3D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5A3D">
              <w:rPr>
                <w:rFonts w:eastAsia="Arial Unicode MS" w:cs="Arial"/>
                <w:i/>
                <w:szCs w:val="18"/>
                <w:lang w:eastAsia="ar-SA"/>
              </w:rPr>
              <w:t>WI code FS_</w:t>
            </w:r>
            <w:r w:rsidRPr="00595A3D">
              <w:rPr>
                <w:i/>
                <w:noProof/>
              </w:rPr>
              <w:t>5G_HYPOS</w:t>
            </w:r>
            <w:r w:rsidRPr="00595A3D">
              <w:rPr>
                <w:rFonts w:eastAsia="Arial Unicode MS" w:cs="Arial"/>
                <w:i/>
                <w:szCs w:val="18"/>
                <w:lang w:eastAsia="ar-SA"/>
              </w:rPr>
              <w:t xml:space="preserve"> Rel-16 CR0009R- Cat B</w:t>
            </w:r>
          </w:p>
          <w:p w:rsidR="00595A3D" w:rsidRPr="00595A3D" w:rsidRDefault="00595A3D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5A3D">
              <w:rPr>
                <w:rFonts w:eastAsia="Arial Unicode MS" w:cs="Arial"/>
                <w:szCs w:val="18"/>
                <w:lang w:eastAsia="ar-SA"/>
              </w:rPr>
              <w:t>Revision of S1-183242.</w:t>
            </w:r>
          </w:p>
        </w:tc>
      </w:tr>
      <w:tr w:rsidR="00E10FD6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0FD6" w:rsidRPr="00E10FD6" w:rsidRDefault="00E10FD6" w:rsidP="003665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0FD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0FD6" w:rsidRPr="00E10FD6" w:rsidRDefault="00A078EF" w:rsidP="00366525">
            <w:pPr>
              <w:snapToGrid w:val="0"/>
              <w:spacing w:after="0" w:line="240" w:lineRule="auto"/>
            </w:pPr>
            <w:hyperlink r:id="rId15" w:history="1">
              <w:r w:rsidR="00E10FD6" w:rsidRPr="00E10FD6">
                <w:rPr>
                  <w:rStyle w:val="Hyperlink"/>
                  <w:rFonts w:cs="Arial"/>
                  <w:color w:val="auto"/>
                </w:rPr>
                <w:t>S1-183088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0FD6" w:rsidRPr="00E10FD6" w:rsidRDefault="00E10FD6" w:rsidP="00366525">
            <w:pPr>
              <w:snapToGrid w:val="0"/>
              <w:spacing w:after="0" w:line="240" w:lineRule="auto"/>
            </w:pPr>
            <w:r w:rsidRPr="00E10FD6">
              <w:rPr>
                <w:noProof/>
              </w:rPr>
              <w:t>LG Electronics Mobile Research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0FD6" w:rsidRPr="00E10FD6" w:rsidRDefault="00E10FD6" w:rsidP="00366525">
            <w:pPr>
              <w:snapToGrid w:val="0"/>
              <w:spacing w:after="0" w:line="240" w:lineRule="auto"/>
            </w:pPr>
            <w:r w:rsidRPr="00E10FD6">
              <w:t xml:space="preserve">CR22.261v16.5.0: </w:t>
            </w:r>
            <w:r w:rsidRPr="00E10FD6">
              <w:rPr>
                <w:noProof/>
              </w:rPr>
              <w:t>Editorial correction for positioning-related tables in 7.3.2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0FD6" w:rsidRPr="00E10FD6" w:rsidRDefault="0037767B" w:rsidP="003665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red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0FD6" w:rsidRPr="00E10FD6" w:rsidRDefault="00E10FD6" w:rsidP="0036652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10FD6">
              <w:rPr>
                <w:noProof/>
              </w:rPr>
              <w:t>5G_HYPOS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CR0304R- Cat </w:t>
            </w:r>
            <w:r>
              <w:rPr>
                <w:rFonts w:eastAsia="Arial Unicode MS" w:cs="Arial"/>
                <w:szCs w:val="18"/>
                <w:lang w:eastAsia="ar-SA"/>
              </w:rPr>
              <w:t>D</w:t>
            </w:r>
          </w:p>
        </w:tc>
      </w:tr>
      <w:tr w:rsidR="00E10FD6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10FD6" w:rsidRPr="00E10FD6" w:rsidRDefault="00E10FD6" w:rsidP="003665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0FD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10FD6" w:rsidRPr="00E10FD6" w:rsidRDefault="00A078EF" w:rsidP="00366525">
            <w:pPr>
              <w:snapToGrid w:val="0"/>
              <w:spacing w:after="0" w:line="240" w:lineRule="auto"/>
              <w:rPr>
                <w:rFonts w:cs="Arial"/>
              </w:rPr>
            </w:pPr>
            <w:hyperlink r:id="rId16" w:history="1">
              <w:r w:rsidR="00E10FD6" w:rsidRPr="00E10FD6">
                <w:rPr>
                  <w:rStyle w:val="Hyperlink"/>
                  <w:rFonts w:cs="Arial"/>
                  <w:color w:val="auto"/>
                </w:rPr>
                <w:t>S1-183095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10FD6" w:rsidRPr="00E10FD6" w:rsidRDefault="00E10FD6" w:rsidP="00366525">
            <w:pPr>
              <w:snapToGrid w:val="0"/>
              <w:spacing w:after="0" w:line="240" w:lineRule="auto"/>
              <w:rPr>
                <w:noProof/>
              </w:rPr>
            </w:pPr>
            <w:r w:rsidRPr="00E10FD6">
              <w:rPr>
                <w:noProof/>
              </w:rPr>
              <w:t>LG Electronics Mobile Research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10FD6" w:rsidRPr="00E10FD6" w:rsidRDefault="00E10FD6" w:rsidP="00366525">
            <w:pPr>
              <w:snapToGrid w:val="0"/>
              <w:spacing w:after="0" w:line="240" w:lineRule="auto"/>
            </w:pPr>
            <w:r w:rsidRPr="00E10FD6">
              <w:t>CR22.261v16.5.0: Editorial correction for positioning-related tables in 7.3.2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10FD6" w:rsidRPr="00E10FD6" w:rsidRDefault="00E10FD6" w:rsidP="003665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red"/>
                <w:lang w:eastAsia="ar-SA"/>
              </w:rPr>
            </w:pPr>
            <w:r w:rsidRPr="00E10FD6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10FD6" w:rsidRPr="00E10FD6" w:rsidRDefault="00E10FD6" w:rsidP="0036652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E10FD6">
              <w:rPr>
                <w:i/>
                <w:noProof/>
              </w:rPr>
              <w:t>5G_HYPOS</w:t>
            </w:r>
            <w:r w:rsidRPr="00E10FD6">
              <w:rPr>
                <w:rFonts w:eastAsia="Arial Unicode MS" w:cs="Arial"/>
                <w:i/>
                <w:szCs w:val="18"/>
                <w:lang w:eastAsia="ar-SA"/>
              </w:rPr>
              <w:t xml:space="preserve"> Rel-16 CR0304R- Cat B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2E0881" w:rsidRPr="00B81C05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2E0881" w:rsidRPr="00B81C05" w:rsidRDefault="002E0881" w:rsidP="00CB2B78">
            <w:pPr>
              <w:pStyle w:val="Heading3"/>
            </w:pPr>
            <w:r>
              <w:t>5G_HYPOS + 5GMSG + BRMNS + FS_BMNS drafting session information</w:t>
            </w:r>
          </w:p>
        </w:tc>
      </w:tr>
      <w:tr w:rsidR="002E0881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197B46" w:rsidRDefault="00A078EF" w:rsidP="00CB2B7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7" w:history="1">
              <w:r w:rsidR="002E0881" w:rsidRPr="002E0881">
                <w:rPr>
                  <w:rStyle w:val="Hyperlink"/>
                  <w:rFonts w:cs="Arial"/>
                </w:rPr>
                <w:t>S1-18</w:t>
              </w:r>
            </w:hyperlink>
            <w:r w:rsidR="002E0881" w:rsidRPr="002E0881">
              <w:rPr>
                <w:rStyle w:val="Hyperlink"/>
                <w:rFonts w:cs="Arial"/>
              </w:rPr>
              <w:t>3319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5G_HYPOS + 5GMSG + BRMNS + FS_BMNS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0881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197B46" w:rsidRDefault="00A078EF" w:rsidP="00CB2B7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8" w:history="1">
              <w:r w:rsidR="002E0881" w:rsidRPr="002E0881">
                <w:rPr>
                  <w:rStyle w:val="Hyperlink"/>
                  <w:rFonts w:cs="Arial"/>
                </w:rPr>
                <w:t>S1-18</w:t>
              </w:r>
            </w:hyperlink>
            <w:r w:rsidR="002E0881" w:rsidRPr="002E0881">
              <w:rPr>
                <w:rStyle w:val="Hyperlink"/>
                <w:rFonts w:cs="Arial"/>
              </w:rPr>
              <w:t>3320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5G_HYPOS + 5GMSG + BRMNS + FS_BMNS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B04844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21551" w:rsidRDefault="00021551" w:rsidP="00021551">
            <w:pPr>
              <w:pStyle w:val="Heading2"/>
            </w:pPr>
            <w:r>
              <w:t xml:space="preserve">MSGin5G: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essage s</w:t>
            </w:r>
            <w:r w:rsidRPr="00BF78E5">
              <w:rPr>
                <w:rFonts w:hint="eastAsia"/>
              </w:rPr>
              <w:t>ervice</w:t>
            </w:r>
            <w:r>
              <w:t xml:space="preserve"> with 5G system</w:t>
            </w:r>
            <w:r w:rsidRPr="00BF78E5">
              <w:rPr>
                <w:rFonts w:hint="eastAsia"/>
              </w:rPr>
              <w:t xml:space="preserve"> requirements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920</w:t>
            </w:r>
            <w:r>
              <w:t>]</w:t>
            </w:r>
          </w:p>
        </w:tc>
      </w:tr>
      <w:tr w:rsidR="00021551" w:rsidRPr="00B04844" w:rsidTr="000A1D0B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021551" w:rsidRPr="004067FF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021551" w:rsidRPr="00411066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TS22.262vx.x.x</w:t>
            </w:r>
          </w:p>
          <w:p w:rsidR="00021551" w:rsidRPr="00411066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SA#82 (12/2018)</w:t>
            </w:r>
          </w:p>
          <w:p w:rsidR="00021551" w:rsidRPr="004070E3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021551" w:rsidRPr="004070E3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021551" w:rsidRPr="00A75C05" w:rsidTr="003D5E66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21551" w:rsidRPr="000A1D0B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A1D0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21551" w:rsidRPr="000A1D0B" w:rsidRDefault="00A078EF" w:rsidP="00021551">
            <w:pPr>
              <w:snapToGrid w:val="0"/>
              <w:spacing w:after="0" w:line="240" w:lineRule="auto"/>
            </w:pPr>
            <w:hyperlink r:id="rId19" w:history="1">
              <w:r w:rsidR="00021551" w:rsidRPr="000A1D0B">
                <w:rPr>
                  <w:rStyle w:val="Hyperlink"/>
                  <w:rFonts w:cs="Arial"/>
                  <w:color w:val="auto"/>
                </w:rPr>
                <w:t>S1-183038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21551" w:rsidRPr="000A1D0B" w:rsidRDefault="006A2067" w:rsidP="00021551">
            <w:pPr>
              <w:snapToGrid w:val="0"/>
              <w:spacing w:after="0" w:line="240" w:lineRule="auto"/>
            </w:pPr>
            <w:r w:rsidRPr="000A1D0B">
              <w:rPr>
                <w:rFonts w:eastAsia="SimSun" w:hint="eastAsia"/>
                <w:lang w:eastAsia="zh-CN"/>
              </w:rPr>
              <w:t>China Mobile, China Unicom, 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21551" w:rsidRPr="000A1D0B" w:rsidRDefault="006A2067" w:rsidP="00021551">
            <w:pPr>
              <w:snapToGrid w:val="0"/>
              <w:spacing w:after="0" w:line="240" w:lineRule="auto"/>
            </w:pPr>
            <w:r w:rsidRPr="000A1D0B">
              <w:rPr>
                <w:rFonts w:eastAsia="SimSun"/>
                <w:lang w:eastAsia="en-GB"/>
              </w:rPr>
              <w:t>TS 22.262 skeleton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21551" w:rsidRPr="000A1D0B" w:rsidRDefault="000A1D0B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1D0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21551" w:rsidRPr="000A1D0B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A75C05" w:rsidTr="00FF2A6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3D5E66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5E6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3D5E66" w:rsidRDefault="00A078EF" w:rsidP="00021551">
            <w:pPr>
              <w:snapToGrid w:val="0"/>
              <w:spacing w:after="0" w:line="240" w:lineRule="auto"/>
            </w:pPr>
            <w:hyperlink r:id="rId20" w:history="1">
              <w:r w:rsidR="00021551" w:rsidRPr="003D5E66">
                <w:rPr>
                  <w:rStyle w:val="Hyperlink"/>
                  <w:rFonts w:cs="Arial"/>
                  <w:color w:val="auto"/>
                </w:rPr>
                <w:t>S1-183039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3D5E66" w:rsidRDefault="006A2067" w:rsidP="00021551">
            <w:pPr>
              <w:snapToGrid w:val="0"/>
              <w:spacing w:after="0" w:line="240" w:lineRule="auto"/>
            </w:pPr>
            <w:r w:rsidRPr="003D5E66">
              <w:rPr>
                <w:rFonts w:eastAsia="SimSun" w:hint="eastAsia"/>
                <w:lang w:eastAsia="zh-CN"/>
              </w:rPr>
              <w:t>China Mobile, China Unicom, 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3D5E66" w:rsidRDefault="006A2067" w:rsidP="00021551">
            <w:pPr>
              <w:snapToGrid w:val="0"/>
              <w:spacing w:after="0" w:line="240" w:lineRule="auto"/>
            </w:pPr>
            <w:r w:rsidRPr="003D5E66">
              <w:rPr>
                <w:rFonts w:eastAsia="SimSun"/>
                <w:lang w:eastAsia="en-GB"/>
              </w:rPr>
              <w:t xml:space="preserve">TS 22.262 </w:t>
            </w:r>
            <w:r w:rsidRPr="003D5E66">
              <w:rPr>
                <w:rFonts w:eastAsia="SimSun" w:hint="eastAsia"/>
                <w:lang w:eastAsia="zh-CN"/>
              </w:rPr>
              <w:t>overview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3D5E66" w:rsidRDefault="003D5E66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5E66">
              <w:rPr>
                <w:rFonts w:eastAsia="Times New Roman" w:cs="Arial"/>
                <w:szCs w:val="18"/>
                <w:lang w:eastAsia="ar-SA"/>
              </w:rPr>
              <w:t>Revised to S1-183453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3D5E66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5E66" w:rsidRPr="00A75C05" w:rsidTr="00FF2A6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D5E66" w:rsidRPr="00FF2A68" w:rsidRDefault="003D5E66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2A6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D5E66" w:rsidRPr="00FF2A68" w:rsidRDefault="00A078EF" w:rsidP="0002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3D5E66" w:rsidRPr="00FF2A68">
                <w:rPr>
                  <w:rStyle w:val="Hyperlink"/>
                  <w:rFonts w:cs="Arial"/>
                  <w:color w:val="auto"/>
                </w:rPr>
                <w:t>S1-183453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D5E66" w:rsidRPr="00FF2A68" w:rsidRDefault="003D5E66" w:rsidP="00021551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FF2A68">
              <w:rPr>
                <w:rFonts w:eastAsia="SimSun"/>
                <w:lang w:eastAsia="zh-CN"/>
              </w:rPr>
              <w:t>China Mobile, China Unicom, 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D5E66" w:rsidRPr="00FF2A68" w:rsidRDefault="003D5E66" w:rsidP="0002155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F2A68">
              <w:rPr>
                <w:rFonts w:eastAsia="SimSun"/>
                <w:lang w:eastAsia="en-GB"/>
              </w:rPr>
              <w:t>TS 22.262 overview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D5E66" w:rsidRPr="00FF2A68" w:rsidRDefault="00FF2A68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A68">
              <w:rPr>
                <w:rFonts w:eastAsia="Times New Roman" w:cs="Arial"/>
                <w:szCs w:val="18"/>
                <w:lang w:eastAsia="ar-SA"/>
              </w:rPr>
              <w:t>Revised to S1-183472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D5E66" w:rsidRPr="00FF2A68" w:rsidRDefault="003D5E66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2A68">
              <w:rPr>
                <w:rFonts w:eastAsia="Arial Unicode MS" w:cs="Arial"/>
                <w:szCs w:val="18"/>
                <w:lang w:eastAsia="ar-SA"/>
              </w:rPr>
              <w:t>Revision of S1-183039.</w:t>
            </w:r>
          </w:p>
        </w:tc>
      </w:tr>
      <w:tr w:rsidR="00FF2A68" w:rsidRPr="00A75C05" w:rsidTr="00FF2A6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A68" w:rsidRPr="00FF2A68" w:rsidRDefault="00FF2A68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2A6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A68" w:rsidRPr="00FF2A68" w:rsidRDefault="00A078EF" w:rsidP="0002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2" w:history="1">
              <w:r w:rsidR="00FF2A68" w:rsidRPr="00FF2A68">
                <w:rPr>
                  <w:rStyle w:val="Hyperlink"/>
                  <w:rFonts w:cs="Arial"/>
                  <w:color w:val="auto"/>
                </w:rPr>
                <w:t>S1-183472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A68" w:rsidRPr="00FF2A68" w:rsidRDefault="00FF2A68" w:rsidP="00021551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FF2A68">
              <w:rPr>
                <w:rFonts w:eastAsia="SimSun"/>
                <w:lang w:eastAsia="zh-CN"/>
              </w:rPr>
              <w:t>China Mobile, China Unicom, 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A68" w:rsidRPr="00FF2A68" w:rsidRDefault="00FF2A68" w:rsidP="0002155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F2A68">
              <w:rPr>
                <w:rFonts w:eastAsia="SimSun"/>
                <w:lang w:eastAsia="en-GB"/>
              </w:rPr>
              <w:t>TS 22.262 overview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A68" w:rsidRPr="00FF2A68" w:rsidRDefault="00FF2A68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A68" w:rsidRDefault="00FF2A68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2A68">
              <w:rPr>
                <w:rFonts w:eastAsia="Arial Unicode MS" w:cs="Arial"/>
                <w:i/>
                <w:szCs w:val="18"/>
                <w:lang w:eastAsia="ar-SA"/>
              </w:rPr>
              <w:t>Revision of S1-183039.</w:t>
            </w:r>
          </w:p>
          <w:p w:rsidR="00FF2A68" w:rsidRPr="00FF2A68" w:rsidRDefault="00FF2A68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2A68">
              <w:rPr>
                <w:rFonts w:eastAsia="Arial Unicode MS" w:cs="Arial"/>
                <w:szCs w:val="18"/>
                <w:lang w:eastAsia="ar-SA"/>
              </w:rPr>
              <w:t>Revision of S1-183453.</w:t>
            </w:r>
          </w:p>
        </w:tc>
      </w:tr>
      <w:tr w:rsidR="00021551" w:rsidRPr="00A75C05" w:rsidTr="005F6EA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9A0399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A039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9A0399" w:rsidRDefault="00A078EF" w:rsidP="00021551">
            <w:pPr>
              <w:snapToGrid w:val="0"/>
              <w:spacing w:after="0" w:line="240" w:lineRule="auto"/>
            </w:pPr>
            <w:hyperlink r:id="rId23" w:history="1">
              <w:r w:rsidR="00021551" w:rsidRPr="009A0399">
                <w:rPr>
                  <w:rStyle w:val="Hyperlink"/>
                  <w:rFonts w:cs="Arial"/>
                  <w:color w:val="auto"/>
                </w:rPr>
                <w:t>S1-183040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9A0399" w:rsidRDefault="006A2067" w:rsidP="00021551">
            <w:pPr>
              <w:snapToGrid w:val="0"/>
              <w:spacing w:after="0" w:line="240" w:lineRule="auto"/>
            </w:pPr>
            <w:r w:rsidRPr="009A0399">
              <w:rPr>
                <w:rFonts w:eastAsia="SimSun" w:hint="eastAsia"/>
                <w:lang w:eastAsia="zh-CN"/>
              </w:rPr>
              <w:t>China Mobile, China Unicom, 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9A0399" w:rsidRDefault="006A2067" w:rsidP="00021551">
            <w:pPr>
              <w:snapToGrid w:val="0"/>
              <w:spacing w:after="0" w:line="240" w:lineRule="auto"/>
            </w:pPr>
            <w:r w:rsidRPr="009A0399">
              <w:rPr>
                <w:rFonts w:eastAsia="SimSun"/>
                <w:lang w:eastAsia="en-GB"/>
              </w:rPr>
              <w:t>TS 22.262 service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9A0399" w:rsidRDefault="009A0399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0399">
              <w:rPr>
                <w:rFonts w:eastAsia="Times New Roman" w:cs="Arial"/>
                <w:szCs w:val="18"/>
                <w:lang w:eastAsia="ar-SA"/>
              </w:rPr>
              <w:t>Revised to S1-183457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9A0399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A0399" w:rsidRPr="00A75C05" w:rsidTr="005F6EA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0399" w:rsidRPr="005F6EAC" w:rsidRDefault="009A0399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6EA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0399" w:rsidRPr="005F6EAC" w:rsidRDefault="00A078EF" w:rsidP="0002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4" w:history="1">
              <w:r w:rsidR="009A0399" w:rsidRPr="005F6EAC">
                <w:rPr>
                  <w:rStyle w:val="Hyperlink"/>
                  <w:rFonts w:cs="Arial"/>
                  <w:color w:val="auto"/>
                </w:rPr>
                <w:t>S1-183457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0399" w:rsidRPr="005F6EAC" w:rsidRDefault="009A0399" w:rsidP="00021551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5F6EAC">
              <w:rPr>
                <w:rFonts w:eastAsia="SimSun"/>
                <w:lang w:eastAsia="zh-CN"/>
              </w:rPr>
              <w:t>China Mobile, China Unicom, 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0399" w:rsidRPr="005F6EAC" w:rsidRDefault="009A0399" w:rsidP="0002155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F6EAC">
              <w:rPr>
                <w:rFonts w:eastAsia="SimSun"/>
                <w:lang w:eastAsia="en-GB"/>
              </w:rPr>
              <w:t>TS 22.262 service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0399" w:rsidRPr="005F6EAC" w:rsidRDefault="005F6EAC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6EA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F6EAC" w:rsidRDefault="009A0399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6EAC">
              <w:rPr>
                <w:rFonts w:eastAsia="Arial Unicode MS" w:cs="Arial"/>
                <w:szCs w:val="18"/>
                <w:lang w:eastAsia="ar-SA"/>
              </w:rPr>
              <w:t>Revision of S1-183040.</w:t>
            </w:r>
          </w:p>
          <w:p w:rsidR="009A0399" w:rsidRPr="005F6EAC" w:rsidRDefault="009A0399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A75C05" w:rsidTr="005F6EA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4D673C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673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4D673C" w:rsidRDefault="00A078EF" w:rsidP="00021551">
            <w:pPr>
              <w:snapToGrid w:val="0"/>
              <w:spacing w:after="0" w:line="240" w:lineRule="auto"/>
            </w:pPr>
            <w:hyperlink r:id="rId25" w:history="1">
              <w:r w:rsidR="00021551" w:rsidRPr="004D673C">
                <w:rPr>
                  <w:rStyle w:val="Hyperlink"/>
                  <w:rFonts w:cs="Arial"/>
                  <w:color w:val="auto"/>
                </w:rPr>
                <w:t>S1-183041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4D673C" w:rsidRDefault="00735E58" w:rsidP="00021551">
            <w:pPr>
              <w:snapToGrid w:val="0"/>
              <w:spacing w:after="0" w:line="240" w:lineRule="auto"/>
            </w:pPr>
            <w:r w:rsidRPr="004D673C">
              <w:rPr>
                <w:rFonts w:eastAsia="SimSun" w:hint="eastAsia"/>
                <w:lang w:eastAsia="zh-CN"/>
              </w:rPr>
              <w:t>China Mobile, China Unicom, 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4D673C" w:rsidRDefault="00735E58" w:rsidP="00021551">
            <w:pPr>
              <w:snapToGrid w:val="0"/>
              <w:spacing w:after="0" w:line="240" w:lineRule="auto"/>
            </w:pPr>
            <w:r w:rsidRPr="004D673C">
              <w:rPr>
                <w:rFonts w:eastAsia="SimSun"/>
                <w:lang w:eastAsia="en-GB"/>
              </w:rPr>
              <w:t>TS 22.262 charging security and other requir</w:t>
            </w:r>
            <w:r w:rsidRPr="004D673C">
              <w:rPr>
                <w:rFonts w:eastAsia="SimSun" w:hint="eastAsia"/>
                <w:lang w:eastAsia="zh-CN"/>
              </w:rPr>
              <w:t>e</w:t>
            </w:r>
            <w:r w:rsidRPr="004D673C">
              <w:rPr>
                <w:rFonts w:eastAsia="SimSun"/>
                <w:lang w:eastAsia="en-GB"/>
              </w:rPr>
              <w:t>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4D673C" w:rsidRDefault="004D673C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73C">
              <w:rPr>
                <w:rFonts w:eastAsia="Times New Roman" w:cs="Arial"/>
                <w:szCs w:val="18"/>
                <w:lang w:eastAsia="ar-SA"/>
              </w:rPr>
              <w:t>Revised to S1-183454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1551" w:rsidRPr="004D673C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673C" w:rsidRPr="00A75C05" w:rsidTr="005F6EA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D673C" w:rsidRPr="005F6EAC" w:rsidRDefault="004D673C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6EA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D673C" w:rsidRPr="005F6EAC" w:rsidRDefault="00A078EF" w:rsidP="0002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6" w:history="1">
              <w:r w:rsidR="004D673C" w:rsidRPr="005F6EAC">
                <w:rPr>
                  <w:rStyle w:val="Hyperlink"/>
                  <w:rFonts w:cs="Arial"/>
                  <w:color w:val="auto"/>
                </w:rPr>
                <w:t>S1-183454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D673C" w:rsidRPr="005F6EAC" w:rsidRDefault="004D673C" w:rsidP="00021551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5F6EAC">
              <w:rPr>
                <w:rFonts w:eastAsia="SimSun"/>
                <w:lang w:eastAsia="zh-CN"/>
              </w:rPr>
              <w:t>China Mobile, China Unicom, 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D673C" w:rsidRPr="005F6EAC" w:rsidRDefault="004D673C" w:rsidP="0002155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F6EAC">
              <w:rPr>
                <w:rFonts w:eastAsia="SimSun"/>
                <w:lang w:eastAsia="en-GB"/>
              </w:rPr>
              <w:t>TS 22.262 charging security and other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D673C" w:rsidRPr="005F6EAC" w:rsidRDefault="005F6EAC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6EA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F6EAC" w:rsidRDefault="004D673C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6EAC">
              <w:rPr>
                <w:rFonts w:eastAsia="Arial Unicode MS" w:cs="Arial"/>
                <w:szCs w:val="18"/>
                <w:lang w:eastAsia="ar-SA"/>
              </w:rPr>
              <w:t>Revision of S1-183041.</w:t>
            </w:r>
          </w:p>
          <w:p w:rsidR="004D673C" w:rsidRPr="005F6EAC" w:rsidRDefault="004D673C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A75C05" w:rsidTr="00F22A3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A2FA1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2FA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A2FA1" w:rsidRDefault="00A078EF" w:rsidP="00370800">
            <w:pPr>
              <w:snapToGrid w:val="0"/>
              <w:spacing w:after="0" w:line="240" w:lineRule="auto"/>
            </w:pPr>
            <w:hyperlink r:id="rId27" w:history="1">
              <w:r w:rsidR="00370800" w:rsidRPr="001A2FA1">
                <w:rPr>
                  <w:rStyle w:val="Hyperlink"/>
                  <w:rFonts w:cs="Arial"/>
                  <w:color w:val="auto"/>
                </w:rPr>
                <w:t>S1-183087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A2FA1" w:rsidRDefault="00370800" w:rsidP="00370800">
            <w:pPr>
              <w:snapToGrid w:val="0"/>
              <w:spacing w:after="0" w:line="240" w:lineRule="auto"/>
            </w:pPr>
            <w:r w:rsidRPr="001A2FA1">
              <w:rPr>
                <w:rFonts w:hint="eastAsia"/>
                <w:noProof/>
                <w:lang w:eastAsia="zh-CN"/>
              </w:rPr>
              <w:t>China Mobile, 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A2FA1" w:rsidRDefault="00370800" w:rsidP="00370800">
            <w:pPr>
              <w:snapToGrid w:val="0"/>
              <w:spacing w:after="0" w:line="240" w:lineRule="auto"/>
              <w:rPr>
                <w:noProof/>
              </w:rPr>
            </w:pPr>
            <w:r w:rsidRPr="001A2FA1">
              <w:rPr>
                <w:noProof/>
              </w:rPr>
              <w:t>CR22.261v16.5.0:  MSGin5G requirements on the 5G system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A2FA1" w:rsidRDefault="001A2FA1" w:rsidP="00370800">
            <w:pPr>
              <w:pStyle w:val="CRCoverPage"/>
              <w:spacing w:after="0"/>
              <w:ind w:left="100"/>
              <w:rPr>
                <w:noProof/>
              </w:rPr>
            </w:pPr>
            <w:r w:rsidRPr="001A2FA1">
              <w:rPr>
                <w:noProof/>
              </w:rPr>
              <w:t>Revised to S1-183455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A2FA1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2FA1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1A2FA1">
              <w:rPr>
                <w:noProof/>
              </w:rPr>
              <w:t>MSGin5G</w:t>
            </w:r>
            <w:r w:rsidRPr="001A2FA1">
              <w:rPr>
                <w:rFonts w:eastAsia="Arial Unicode MS" w:cs="Arial"/>
                <w:szCs w:val="18"/>
                <w:lang w:eastAsia="ar-SA"/>
              </w:rPr>
              <w:t xml:space="preserve"> Rel-16 CR0303R- Cat B</w:t>
            </w:r>
          </w:p>
        </w:tc>
      </w:tr>
      <w:tr w:rsidR="001A2FA1" w:rsidRPr="00A75C05" w:rsidTr="00F22A3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A2FA1" w:rsidRPr="00F22A37" w:rsidRDefault="001A2FA1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2A3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A2FA1" w:rsidRPr="00F22A37" w:rsidRDefault="00A078EF" w:rsidP="0037080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8" w:history="1">
              <w:r w:rsidR="001A2FA1" w:rsidRPr="00F22A37">
                <w:rPr>
                  <w:rStyle w:val="Hyperlink"/>
                  <w:rFonts w:cs="Arial"/>
                  <w:color w:val="auto"/>
                </w:rPr>
                <w:t>S1-183455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A2FA1" w:rsidRPr="00F22A37" w:rsidRDefault="001A2FA1" w:rsidP="00370800">
            <w:pPr>
              <w:snapToGrid w:val="0"/>
              <w:spacing w:after="0" w:line="240" w:lineRule="auto"/>
              <w:rPr>
                <w:noProof/>
                <w:lang w:eastAsia="zh-CN"/>
              </w:rPr>
            </w:pPr>
            <w:r w:rsidRPr="00F22A37">
              <w:rPr>
                <w:noProof/>
                <w:lang w:eastAsia="zh-CN"/>
              </w:rPr>
              <w:t>China Mobile, 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A2FA1" w:rsidRPr="00F22A37" w:rsidRDefault="001A2FA1" w:rsidP="00370800">
            <w:pPr>
              <w:snapToGrid w:val="0"/>
              <w:spacing w:after="0" w:line="240" w:lineRule="auto"/>
              <w:rPr>
                <w:noProof/>
              </w:rPr>
            </w:pPr>
            <w:r w:rsidRPr="00F22A37">
              <w:rPr>
                <w:noProof/>
              </w:rPr>
              <w:t>CR22.261v16.5.0:  MSGin5G requirements on the 5G system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A2FA1" w:rsidRPr="00F22A37" w:rsidRDefault="00F22A37" w:rsidP="00370800">
            <w:pPr>
              <w:pStyle w:val="CRCoverPage"/>
              <w:spacing w:after="0"/>
              <w:ind w:left="100"/>
              <w:rPr>
                <w:noProof/>
              </w:rPr>
            </w:pPr>
            <w:r w:rsidRPr="00F22A37">
              <w:rPr>
                <w:noProof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A2FA1" w:rsidRPr="00F22A37" w:rsidRDefault="001A2FA1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2A37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22A37">
              <w:rPr>
                <w:i/>
                <w:noProof/>
              </w:rPr>
              <w:t>MSGin5G</w:t>
            </w:r>
            <w:r w:rsidRPr="00F22A37">
              <w:rPr>
                <w:rFonts w:eastAsia="Arial Unicode MS" w:cs="Arial"/>
                <w:i/>
                <w:szCs w:val="18"/>
                <w:lang w:eastAsia="ar-SA"/>
              </w:rPr>
              <w:t xml:space="preserve"> Rel-16 CR0303R- Cat B</w:t>
            </w:r>
          </w:p>
          <w:p w:rsidR="00F22A37" w:rsidRDefault="001A2FA1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2A37">
              <w:rPr>
                <w:rFonts w:eastAsia="Arial Unicode MS" w:cs="Arial"/>
                <w:szCs w:val="18"/>
                <w:lang w:eastAsia="ar-SA"/>
              </w:rPr>
              <w:lastRenderedPageBreak/>
              <w:t>Revision of S1-183087.</w:t>
            </w:r>
          </w:p>
          <w:p w:rsidR="001A2FA1" w:rsidRPr="00F22A37" w:rsidRDefault="001A2FA1" w:rsidP="00370800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370800" w:rsidRPr="00A75C05" w:rsidTr="0076090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055E86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55E86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055E86" w:rsidRDefault="00A078EF" w:rsidP="00370800">
            <w:pPr>
              <w:snapToGrid w:val="0"/>
              <w:spacing w:after="0" w:line="240" w:lineRule="auto"/>
            </w:pPr>
            <w:hyperlink r:id="rId29" w:history="1">
              <w:r w:rsidR="00370800" w:rsidRPr="00055E86">
                <w:rPr>
                  <w:rStyle w:val="Hyperlink"/>
                  <w:rFonts w:cs="Arial"/>
                  <w:color w:val="auto"/>
                </w:rPr>
                <w:t>S1-183096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055E86" w:rsidRDefault="00370800" w:rsidP="00370800">
            <w:pPr>
              <w:snapToGrid w:val="0"/>
              <w:spacing w:after="0" w:line="240" w:lineRule="auto"/>
            </w:pPr>
            <w:r w:rsidRPr="00055E86">
              <w:rPr>
                <w:rFonts w:eastAsia="SimSun" w:hint="eastAsia"/>
                <w:lang w:eastAsia="zh-CN"/>
              </w:rPr>
              <w:t>China Unicom</w:t>
            </w:r>
            <w:r w:rsidRPr="00055E86">
              <w:rPr>
                <w:rFonts w:eastAsia="SimSun"/>
                <w:lang w:eastAsia="zh-CN"/>
              </w:rPr>
              <w:t xml:space="preserve">, China </w:t>
            </w:r>
            <w:r w:rsidRPr="00055E86">
              <w:rPr>
                <w:rFonts w:eastAsia="SimSun" w:hint="eastAsia"/>
                <w:lang w:eastAsia="zh-CN"/>
              </w:rPr>
              <w:t xml:space="preserve">Mobile, </w:t>
            </w:r>
            <w:r w:rsidRPr="00055E86">
              <w:rPr>
                <w:rFonts w:eastAsia="SimSun"/>
                <w:lang w:eastAsia="zh-CN"/>
              </w:rPr>
              <w:t>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055E86" w:rsidRDefault="00370800" w:rsidP="00370800">
            <w:pPr>
              <w:snapToGrid w:val="0"/>
              <w:spacing w:after="0" w:line="240" w:lineRule="auto"/>
            </w:pPr>
            <w:r w:rsidRPr="00055E86">
              <w:rPr>
                <w:rFonts w:eastAsia="SimSun"/>
                <w:lang w:eastAsia="en-GB"/>
              </w:rPr>
              <w:t xml:space="preserve">5GMSG of </w:t>
            </w:r>
            <w:r w:rsidRPr="00055E86">
              <w:rPr>
                <w:rFonts w:eastAsia="SimSun"/>
                <w:lang w:eastAsia="zh-CN"/>
              </w:rPr>
              <w:t>TS 22.262 Abbreviations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055E86" w:rsidRDefault="00055E86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5E8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055E86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A75C05" w:rsidTr="00A127A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76090E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09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76090E" w:rsidRDefault="00A078EF" w:rsidP="00370800">
            <w:pPr>
              <w:snapToGrid w:val="0"/>
              <w:spacing w:after="0" w:line="240" w:lineRule="auto"/>
            </w:pPr>
            <w:hyperlink r:id="rId30" w:history="1">
              <w:r w:rsidR="00370800" w:rsidRPr="0076090E">
                <w:rPr>
                  <w:rStyle w:val="Hyperlink"/>
                  <w:rFonts w:cs="Arial"/>
                  <w:color w:val="auto"/>
                </w:rPr>
                <w:t>S1-183097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76090E" w:rsidRDefault="00370800" w:rsidP="00370800">
            <w:pPr>
              <w:snapToGrid w:val="0"/>
              <w:spacing w:after="0" w:line="240" w:lineRule="auto"/>
            </w:pPr>
            <w:r w:rsidRPr="0076090E">
              <w:rPr>
                <w:rFonts w:eastAsia="SimSun" w:hint="eastAsia"/>
                <w:lang w:eastAsia="zh-CN"/>
              </w:rPr>
              <w:t>China Unicom</w:t>
            </w:r>
            <w:r w:rsidRPr="0076090E">
              <w:rPr>
                <w:rFonts w:eastAsia="SimSun"/>
                <w:lang w:eastAsia="zh-CN"/>
              </w:rPr>
              <w:t xml:space="preserve">, China </w:t>
            </w:r>
            <w:r w:rsidRPr="0076090E">
              <w:rPr>
                <w:rFonts w:eastAsia="SimSun" w:hint="eastAsia"/>
                <w:lang w:eastAsia="zh-CN"/>
              </w:rPr>
              <w:t xml:space="preserve">Mobile, </w:t>
            </w:r>
            <w:r w:rsidRPr="0076090E">
              <w:rPr>
                <w:rFonts w:eastAsia="SimSun"/>
                <w:lang w:eastAsia="zh-CN"/>
              </w:rPr>
              <w:t>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76090E" w:rsidRDefault="00370800" w:rsidP="00370800">
            <w:pPr>
              <w:snapToGrid w:val="0"/>
              <w:spacing w:after="0" w:line="240" w:lineRule="auto"/>
            </w:pPr>
            <w:r w:rsidRPr="0076090E">
              <w:rPr>
                <w:rFonts w:eastAsia="SimSun"/>
                <w:lang w:eastAsia="en-GB"/>
              </w:rPr>
              <w:t xml:space="preserve">5GMSG of </w:t>
            </w:r>
            <w:r w:rsidRPr="0076090E">
              <w:rPr>
                <w:rFonts w:eastAsia="SimSun"/>
                <w:lang w:eastAsia="zh-CN"/>
              </w:rPr>
              <w:t>TS 22.262 Definitions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76090E" w:rsidRDefault="0076090E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090E">
              <w:rPr>
                <w:rFonts w:eastAsia="Times New Roman" w:cs="Arial"/>
                <w:szCs w:val="18"/>
                <w:lang w:eastAsia="ar-SA"/>
              </w:rPr>
              <w:t>Revised to S1-183456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76090E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090E" w:rsidRPr="00A75C05" w:rsidTr="00A127A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6090E" w:rsidRPr="00A127A5" w:rsidRDefault="0076090E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127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6090E" w:rsidRPr="00A127A5" w:rsidRDefault="00A078EF" w:rsidP="0037080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1" w:history="1">
              <w:r w:rsidR="0076090E" w:rsidRPr="00A127A5">
                <w:rPr>
                  <w:rStyle w:val="Hyperlink"/>
                  <w:rFonts w:cs="Arial"/>
                  <w:color w:val="auto"/>
                </w:rPr>
                <w:t>S1-183456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6090E" w:rsidRPr="00A127A5" w:rsidRDefault="0076090E" w:rsidP="00370800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A127A5">
              <w:rPr>
                <w:rFonts w:eastAsia="SimSun"/>
                <w:lang w:eastAsia="zh-CN"/>
              </w:rPr>
              <w:t>China Unicom, China Mobile, 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6090E" w:rsidRPr="00A127A5" w:rsidRDefault="0076090E" w:rsidP="00370800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A127A5">
              <w:rPr>
                <w:rFonts w:eastAsia="SimSun"/>
                <w:lang w:eastAsia="en-GB"/>
              </w:rPr>
              <w:t>5GMSG of TS 22.262 Definitions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6090E" w:rsidRPr="00A127A5" w:rsidRDefault="00A127A5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27A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127A5" w:rsidRDefault="0076090E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127A5">
              <w:rPr>
                <w:rFonts w:eastAsia="Arial Unicode MS" w:cs="Arial"/>
                <w:szCs w:val="18"/>
                <w:lang w:eastAsia="ar-SA"/>
              </w:rPr>
              <w:t>Revision of S1-183097.</w:t>
            </w:r>
          </w:p>
          <w:p w:rsidR="0076090E" w:rsidRPr="00A127A5" w:rsidRDefault="0076090E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A75C05" w:rsidTr="009A03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7E1177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117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7E1177" w:rsidRDefault="00A078EF" w:rsidP="00370800">
            <w:pPr>
              <w:snapToGrid w:val="0"/>
              <w:spacing w:after="0" w:line="240" w:lineRule="auto"/>
            </w:pPr>
            <w:hyperlink r:id="rId32" w:history="1">
              <w:r w:rsidR="00370800" w:rsidRPr="007E1177">
                <w:rPr>
                  <w:rStyle w:val="Hyperlink"/>
                  <w:rFonts w:cs="Arial"/>
                  <w:color w:val="auto"/>
                </w:rPr>
                <w:t>S1-183141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7E1177" w:rsidRDefault="00370800" w:rsidP="00370800">
            <w:pPr>
              <w:snapToGrid w:val="0"/>
              <w:spacing w:after="0" w:line="240" w:lineRule="auto"/>
            </w:pPr>
            <w:r w:rsidRPr="007E1177">
              <w:rPr>
                <w:noProof/>
              </w:rPr>
              <w:t>Intel, China Mobile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7E1177" w:rsidRDefault="00370800" w:rsidP="00370800">
            <w:pPr>
              <w:snapToGrid w:val="0"/>
              <w:spacing w:after="0" w:line="240" w:lineRule="auto"/>
            </w:pPr>
            <w:r w:rsidRPr="007E1177">
              <w:rPr>
                <w:noProof/>
              </w:rPr>
              <w:t>CR22.261v16.5.0: Service requirements in support of RDS in 5GMSG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7E1177" w:rsidRDefault="007E1177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117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7E1177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177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7E1177">
              <w:rPr>
                <w:noProof/>
              </w:rPr>
              <w:t>MSGin5G</w:t>
            </w:r>
            <w:r w:rsidRPr="007E1177">
              <w:rPr>
                <w:rFonts w:eastAsia="Arial Unicode MS" w:cs="Arial"/>
                <w:szCs w:val="18"/>
                <w:lang w:eastAsia="ar-SA"/>
              </w:rPr>
              <w:t xml:space="preserve"> Rel-16 CR0303R- Cat B</w:t>
            </w:r>
          </w:p>
        </w:tc>
      </w:tr>
      <w:tr w:rsidR="00370800" w:rsidRPr="00A75C05" w:rsidTr="00CF098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9A0399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A039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9A0399" w:rsidRDefault="00A078EF" w:rsidP="00370800">
            <w:pPr>
              <w:snapToGrid w:val="0"/>
              <w:spacing w:after="0" w:line="240" w:lineRule="auto"/>
            </w:pPr>
            <w:hyperlink r:id="rId33" w:history="1">
              <w:r w:rsidR="00370800" w:rsidRPr="009A0399">
                <w:rPr>
                  <w:rStyle w:val="Hyperlink"/>
                  <w:rFonts w:cs="Arial"/>
                  <w:color w:val="auto"/>
                </w:rPr>
                <w:t>S1-183152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9A0399" w:rsidRDefault="00370800" w:rsidP="00370800">
            <w:pPr>
              <w:snapToGrid w:val="0"/>
              <w:spacing w:after="0" w:line="240" w:lineRule="auto"/>
            </w:pPr>
            <w:r w:rsidRPr="009A0399">
              <w:t>Sony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9A0399" w:rsidRDefault="00370800" w:rsidP="00370800">
            <w:pPr>
              <w:snapToGrid w:val="0"/>
              <w:spacing w:after="0" w:line="240" w:lineRule="auto"/>
            </w:pPr>
            <w:r w:rsidRPr="009A0399">
              <w:rPr>
                <w:rFonts w:eastAsia="SimSun"/>
                <w:lang w:eastAsia="en-GB"/>
              </w:rPr>
              <w:t>MSGin5G performance requirement for application originated messaging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9A0399" w:rsidRDefault="009A0399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039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9A0399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A75C05" w:rsidTr="00686B12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CF098B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098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CF098B" w:rsidRDefault="00A078EF" w:rsidP="00370800">
            <w:pPr>
              <w:snapToGrid w:val="0"/>
              <w:spacing w:after="0" w:line="240" w:lineRule="auto"/>
            </w:pPr>
            <w:hyperlink r:id="rId34" w:history="1">
              <w:r w:rsidR="00370800" w:rsidRPr="00CF098B">
                <w:rPr>
                  <w:rStyle w:val="Hyperlink"/>
                  <w:rFonts w:cs="Arial"/>
                  <w:color w:val="auto"/>
                </w:rPr>
                <w:t>S1-183153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CF098B" w:rsidRDefault="00370800" w:rsidP="00370800">
            <w:pPr>
              <w:snapToGrid w:val="0"/>
              <w:spacing w:after="0" w:line="240" w:lineRule="auto"/>
            </w:pPr>
            <w:r w:rsidRPr="00CF098B">
              <w:rPr>
                <w:noProof/>
              </w:rPr>
              <w:t>Sony, China Mobile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CF098B" w:rsidRDefault="00370800" w:rsidP="00370800">
            <w:pPr>
              <w:snapToGrid w:val="0"/>
              <w:spacing w:after="0" w:line="240" w:lineRule="auto"/>
            </w:pPr>
            <w:r w:rsidRPr="00CF098B">
              <w:rPr>
                <w:noProof/>
              </w:rPr>
              <w:t>CR22.261v16.5.0: Application originated messageing for IOT sensors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CF098B" w:rsidRDefault="00CF098B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098B">
              <w:rPr>
                <w:rFonts w:eastAsia="Times New Roman" w:cs="Arial"/>
                <w:szCs w:val="18"/>
                <w:lang w:eastAsia="ar-SA"/>
              </w:rPr>
              <w:t>Revised to S1-183458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CF098B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F098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CF098B">
              <w:rPr>
                <w:noProof/>
              </w:rPr>
              <w:t>MSGin5G</w:t>
            </w:r>
            <w:r w:rsidRPr="00CF098B">
              <w:rPr>
                <w:rFonts w:eastAsia="Arial Unicode MS" w:cs="Arial"/>
                <w:szCs w:val="18"/>
                <w:lang w:eastAsia="ar-SA"/>
              </w:rPr>
              <w:t xml:space="preserve"> Rel-16 CR0303R- Cat B</w:t>
            </w:r>
          </w:p>
        </w:tc>
      </w:tr>
      <w:tr w:rsidR="00CF098B" w:rsidRPr="00A75C05" w:rsidTr="00686B12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F098B" w:rsidRPr="00686B12" w:rsidRDefault="00CF098B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6B1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F098B" w:rsidRPr="00686B12" w:rsidRDefault="00A078EF" w:rsidP="0037080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5" w:history="1">
              <w:r w:rsidR="00CF098B" w:rsidRPr="00686B12">
                <w:rPr>
                  <w:rStyle w:val="Hyperlink"/>
                  <w:rFonts w:cs="Arial"/>
                  <w:color w:val="auto"/>
                </w:rPr>
                <w:t>S1-183458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F098B" w:rsidRPr="00686B12" w:rsidRDefault="00CF098B" w:rsidP="00370800">
            <w:pPr>
              <w:snapToGrid w:val="0"/>
              <w:spacing w:after="0" w:line="240" w:lineRule="auto"/>
              <w:rPr>
                <w:noProof/>
              </w:rPr>
            </w:pPr>
            <w:r w:rsidRPr="00686B12">
              <w:rPr>
                <w:noProof/>
              </w:rPr>
              <w:t>Sony, China Mobile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F098B" w:rsidRPr="00686B12" w:rsidRDefault="00CF098B" w:rsidP="00370800">
            <w:pPr>
              <w:snapToGrid w:val="0"/>
              <w:spacing w:after="0" w:line="240" w:lineRule="auto"/>
              <w:rPr>
                <w:noProof/>
              </w:rPr>
            </w:pPr>
            <w:r w:rsidRPr="00686B12">
              <w:rPr>
                <w:noProof/>
              </w:rPr>
              <w:t>CR22.261v16.5.0: Application originated messageing for IOT sensors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F098B" w:rsidRPr="00686B12" w:rsidRDefault="00686B12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6B12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F098B" w:rsidRPr="00686B12" w:rsidRDefault="00CF098B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86B1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686B12">
              <w:rPr>
                <w:i/>
                <w:noProof/>
              </w:rPr>
              <w:t>MSGin5G</w:t>
            </w:r>
            <w:r w:rsidRPr="00686B12">
              <w:rPr>
                <w:rFonts w:eastAsia="Arial Unicode MS" w:cs="Arial"/>
                <w:i/>
                <w:szCs w:val="18"/>
                <w:lang w:eastAsia="ar-SA"/>
              </w:rPr>
              <w:t xml:space="preserve"> Rel-16 CR0303R- Cat B</w:t>
            </w:r>
          </w:p>
          <w:p w:rsidR="00CF098B" w:rsidRPr="00686B12" w:rsidRDefault="00CF098B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86B12">
              <w:rPr>
                <w:rFonts w:eastAsia="Arial Unicode MS" w:cs="Arial"/>
                <w:szCs w:val="18"/>
                <w:lang w:eastAsia="ar-SA"/>
              </w:rPr>
              <w:t>Revision of S1-183153.</w:t>
            </w:r>
          </w:p>
        </w:tc>
      </w:tr>
      <w:tr w:rsidR="00370800" w:rsidRPr="00B81C05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370800" w:rsidRPr="00B81C05" w:rsidRDefault="00370800" w:rsidP="00370800">
            <w:pPr>
              <w:pStyle w:val="Heading3"/>
            </w:pPr>
            <w:r>
              <w:t>MSGin5G output</w:t>
            </w:r>
          </w:p>
        </w:tc>
      </w:tr>
      <w:tr w:rsidR="00370800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21551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21551" w:rsidRDefault="00A078EF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highlight w:val="red"/>
                <w:lang w:eastAsia="ar-SA"/>
              </w:rPr>
            </w:pPr>
            <w:hyperlink r:id="rId36" w:history="1">
              <w:r w:rsidR="00370800" w:rsidRPr="00366525">
                <w:rPr>
                  <w:rStyle w:val="Hyperlink"/>
                  <w:rFonts w:cs="Arial"/>
                </w:rPr>
                <w:t>S1-183137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21551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Mobile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21551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TS22.262v0.1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21551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21551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A75C05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6424D0" w:rsidRDefault="00A078EF" w:rsidP="00370800">
            <w:pPr>
              <w:snapToGrid w:val="0"/>
              <w:spacing w:after="0" w:line="240" w:lineRule="auto"/>
            </w:pPr>
            <w:hyperlink r:id="rId37" w:history="1">
              <w:r w:rsidR="00370800" w:rsidRPr="00366525">
                <w:rPr>
                  <w:rStyle w:val="Hyperlink"/>
                  <w:rFonts w:cs="Arial"/>
                </w:rPr>
                <w:t>S1-183136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A75C05" w:rsidRDefault="00370800" w:rsidP="00370800">
            <w:pPr>
              <w:snapToGrid w:val="0"/>
              <w:spacing w:after="0" w:line="240" w:lineRule="auto"/>
            </w:pPr>
            <w:r w:rsidRPr="00D7688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Mobile</w:t>
            </w:r>
            <w:r w:rsidRPr="00D7688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A75C05" w:rsidRDefault="00370800" w:rsidP="00370800">
            <w:pPr>
              <w:snapToGrid w:val="0"/>
              <w:spacing w:after="0" w:line="240" w:lineRule="auto"/>
            </w:pPr>
            <w:r w:rsidRPr="00D76881">
              <w:rPr>
                <w:rFonts w:eastAsia="Times New Roman" w:cs="Arial"/>
                <w:szCs w:val="18"/>
                <w:lang w:eastAsia="ar-SA"/>
              </w:rPr>
              <w:t>Cover pag</w:t>
            </w:r>
            <w:r>
              <w:rPr>
                <w:rFonts w:eastAsia="Times New Roman" w:cs="Arial"/>
                <w:szCs w:val="18"/>
                <w:lang w:eastAsia="ar-SA"/>
              </w:rPr>
              <w:t>e for presentation of TS22.262v1</w:t>
            </w:r>
            <w:r w:rsidRPr="00D76881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A75C05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A75C05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B04844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70800" w:rsidRDefault="00370800" w:rsidP="00370800">
            <w:pPr>
              <w:pStyle w:val="Heading2"/>
            </w:pPr>
            <w:r>
              <w:t xml:space="preserve">BRMNS: </w:t>
            </w:r>
            <w:r w:rsidRPr="00B3496D">
              <w:rPr>
                <w:lang w:val="en-US"/>
              </w:rPr>
              <w:t>Business Role Models for Network Slicing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774</w:t>
            </w:r>
            <w:r>
              <w:t>]</w:t>
            </w:r>
          </w:p>
        </w:tc>
      </w:tr>
      <w:tr w:rsidR="00370800" w:rsidRPr="00B04844" w:rsidTr="00D0621D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70800" w:rsidRPr="004067FF" w:rsidRDefault="00370800" w:rsidP="0037080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370800" w:rsidRPr="00411066" w:rsidRDefault="00370800" w:rsidP="0037080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SA#82 (12/2018)</w:t>
            </w:r>
          </w:p>
          <w:p w:rsidR="00370800" w:rsidRPr="004070E3" w:rsidRDefault="00370800" w:rsidP="0037080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95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370800" w:rsidRPr="004070E3" w:rsidRDefault="00370800" w:rsidP="00370800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370800" w:rsidRPr="00A75C05" w:rsidTr="00D0621D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D062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621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D0621D" w:rsidRDefault="00A078EF" w:rsidP="00370800">
            <w:pPr>
              <w:snapToGrid w:val="0"/>
              <w:spacing w:after="0" w:line="240" w:lineRule="auto"/>
            </w:pPr>
            <w:hyperlink r:id="rId38" w:history="1">
              <w:r w:rsidR="00370800" w:rsidRPr="00D0621D">
                <w:rPr>
                  <w:rStyle w:val="Hyperlink"/>
                  <w:rFonts w:cs="Arial"/>
                  <w:color w:val="auto"/>
                </w:rPr>
                <w:t>S1-183017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D0621D" w:rsidRDefault="00370800" w:rsidP="00370800">
            <w:pPr>
              <w:snapToGrid w:val="0"/>
              <w:spacing w:after="0" w:line="240" w:lineRule="auto"/>
            </w:pPr>
            <w:r w:rsidRPr="00D0621D">
              <w:rPr>
                <w:rFonts w:hint="eastAsia"/>
                <w:noProof/>
                <w:lang w:eastAsia="ko-KR"/>
              </w:rPr>
              <w:t>LG Electronics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D0621D" w:rsidRDefault="00370800" w:rsidP="00370800">
            <w:pPr>
              <w:snapToGrid w:val="0"/>
              <w:spacing w:after="0" w:line="240" w:lineRule="auto"/>
            </w:pPr>
            <w:r w:rsidRPr="00D0621D">
              <w:rPr>
                <w:noProof/>
              </w:rPr>
              <w:t>CR22.261v16.5.0: Correction to BRMNS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D0621D" w:rsidRDefault="00D0621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621D">
              <w:rPr>
                <w:rFonts w:eastAsia="Times New Roman" w:cs="Arial"/>
                <w:szCs w:val="18"/>
                <w:lang w:eastAsia="ar-SA"/>
              </w:rPr>
              <w:t>Revised to S1-183459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D0621D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0621D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D0621D">
              <w:rPr>
                <w:noProof/>
              </w:rPr>
              <w:t>BRMNS</w:t>
            </w:r>
            <w:r w:rsidRPr="00D0621D">
              <w:rPr>
                <w:rFonts w:eastAsia="Arial Unicode MS" w:cs="Arial"/>
                <w:szCs w:val="18"/>
                <w:lang w:eastAsia="ar-SA"/>
              </w:rPr>
              <w:t xml:space="preserve"> Rel-16 CR0299R- Cat F</w:t>
            </w:r>
          </w:p>
        </w:tc>
      </w:tr>
      <w:tr w:rsidR="00D0621D" w:rsidRPr="00A75C05" w:rsidTr="00D0621D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21D" w:rsidRPr="00D0621D" w:rsidRDefault="00D0621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621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21D" w:rsidRPr="00D0621D" w:rsidRDefault="00A078EF" w:rsidP="0037080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9" w:history="1">
              <w:r w:rsidR="00D0621D" w:rsidRPr="00D0621D">
                <w:rPr>
                  <w:rStyle w:val="Hyperlink"/>
                  <w:rFonts w:cs="Arial"/>
                  <w:color w:val="auto"/>
                </w:rPr>
                <w:t>S1-183459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21D" w:rsidRPr="00D0621D" w:rsidRDefault="00D0621D" w:rsidP="00370800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D0621D">
              <w:rPr>
                <w:noProof/>
                <w:lang w:eastAsia="ko-KR"/>
              </w:rPr>
              <w:t>LG Electronics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21D" w:rsidRPr="00D0621D" w:rsidRDefault="00D0621D" w:rsidP="00370800">
            <w:pPr>
              <w:snapToGrid w:val="0"/>
              <w:spacing w:after="0" w:line="240" w:lineRule="auto"/>
              <w:rPr>
                <w:noProof/>
              </w:rPr>
            </w:pPr>
            <w:r w:rsidRPr="00D0621D">
              <w:rPr>
                <w:noProof/>
              </w:rPr>
              <w:t>CR22.261v16.5.0: Correction to BRMNS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21D" w:rsidRPr="00D0621D" w:rsidRDefault="00D0621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21D" w:rsidRDefault="00D0621D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0621D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D0621D">
              <w:rPr>
                <w:i/>
                <w:noProof/>
              </w:rPr>
              <w:t>BRMNS</w:t>
            </w:r>
            <w:r w:rsidRPr="00D0621D">
              <w:rPr>
                <w:rFonts w:eastAsia="Arial Unicode MS" w:cs="Arial"/>
                <w:i/>
                <w:szCs w:val="18"/>
                <w:lang w:eastAsia="ar-SA"/>
              </w:rPr>
              <w:t xml:space="preserve"> Rel-16 CR0299R- Cat F</w:t>
            </w:r>
          </w:p>
          <w:p w:rsidR="00D0621D" w:rsidRPr="00D0621D" w:rsidRDefault="00D0621D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0621D">
              <w:rPr>
                <w:rFonts w:eastAsia="Arial Unicode MS" w:cs="Arial"/>
                <w:szCs w:val="18"/>
                <w:lang w:eastAsia="ar-SA"/>
              </w:rPr>
              <w:t>Revision of S1-183017.</w:t>
            </w:r>
          </w:p>
        </w:tc>
      </w:tr>
      <w:tr w:rsidR="00370800" w:rsidRPr="00A75C05" w:rsidTr="00011D2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D062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0621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D0621D" w:rsidRDefault="00A078EF" w:rsidP="00370800">
            <w:pPr>
              <w:snapToGrid w:val="0"/>
              <w:spacing w:after="0" w:line="240" w:lineRule="auto"/>
            </w:pPr>
            <w:hyperlink r:id="rId40" w:history="1">
              <w:r w:rsidR="00370800" w:rsidRPr="00D0621D">
                <w:rPr>
                  <w:rStyle w:val="Hyperlink"/>
                  <w:rFonts w:cs="Arial"/>
                  <w:color w:val="auto"/>
                </w:rPr>
                <w:t>S1-183100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D0621D" w:rsidRDefault="00370800" w:rsidP="00370800">
            <w:pPr>
              <w:snapToGrid w:val="0"/>
              <w:spacing w:after="0" w:line="240" w:lineRule="auto"/>
            </w:pPr>
            <w:r w:rsidRPr="00D0621D">
              <w:rPr>
                <w:rFonts w:eastAsia="SimSun"/>
                <w:lang w:eastAsia="en-GB"/>
              </w:rPr>
              <w:t>Nokia, Nokia Shanghai Bell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D0621D" w:rsidRDefault="00370800" w:rsidP="00370800">
            <w:pPr>
              <w:snapToGrid w:val="0"/>
              <w:spacing w:after="0" w:line="240" w:lineRule="auto"/>
            </w:pPr>
            <w:r w:rsidRPr="00D0621D">
              <w:rPr>
                <w:rFonts w:eastAsia="SimSun"/>
                <w:lang w:eastAsia="en-GB"/>
              </w:rPr>
              <w:t>Discussion on completion of normative BRMNS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D0621D" w:rsidRDefault="00D0621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621D">
              <w:rPr>
                <w:rFonts w:eastAsia="Times New Roman" w:cs="Arial"/>
                <w:szCs w:val="18"/>
                <w:lang w:eastAsia="ar-SA"/>
              </w:rPr>
              <w:t>Revised to S1-183315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D0621D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0621D" w:rsidRPr="00A75C05" w:rsidTr="000E7D9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0621D" w:rsidRPr="00011D2B" w:rsidRDefault="00D0621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1D2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0621D" w:rsidRPr="00011D2B" w:rsidRDefault="00A078EF" w:rsidP="0037080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1" w:history="1">
              <w:r w:rsidR="00D0621D" w:rsidRPr="00011D2B">
                <w:rPr>
                  <w:rStyle w:val="Hyperlink"/>
                  <w:rFonts w:cs="Arial"/>
                  <w:color w:val="auto"/>
                </w:rPr>
                <w:t>S1-183315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0621D" w:rsidRPr="00011D2B" w:rsidRDefault="00D0621D" w:rsidP="00370800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11D2B">
              <w:rPr>
                <w:rFonts w:eastAsia="SimSun"/>
                <w:lang w:eastAsia="en-GB"/>
              </w:rPr>
              <w:t>Nokia, Nokia Shanghai Bell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0621D" w:rsidRPr="00011D2B" w:rsidRDefault="00D0621D" w:rsidP="00370800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11D2B">
              <w:rPr>
                <w:rFonts w:eastAsia="SimSun"/>
                <w:lang w:eastAsia="en-GB"/>
              </w:rPr>
              <w:t>Discussion on completion of normative BRMNS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0621D" w:rsidRPr="00011D2B" w:rsidRDefault="00011D2B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1D2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0621D" w:rsidRPr="00011D2B" w:rsidRDefault="00D0621D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11D2B">
              <w:rPr>
                <w:rFonts w:eastAsia="Arial Unicode MS" w:cs="Arial"/>
                <w:szCs w:val="18"/>
                <w:lang w:eastAsia="ar-SA"/>
              </w:rPr>
              <w:t>Revision of S1-183100.</w:t>
            </w:r>
          </w:p>
        </w:tc>
      </w:tr>
      <w:tr w:rsidR="00370800" w:rsidRPr="00A75C05" w:rsidTr="00CA23D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0E7D9F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7D9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0E7D9F" w:rsidRDefault="00A078EF" w:rsidP="00370800">
            <w:pPr>
              <w:snapToGrid w:val="0"/>
              <w:spacing w:after="0" w:line="240" w:lineRule="auto"/>
            </w:pPr>
            <w:hyperlink r:id="rId42" w:history="1">
              <w:r w:rsidR="00370800" w:rsidRPr="000E7D9F">
                <w:rPr>
                  <w:rStyle w:val="Hyperlink"/>
                  <w:rFonts w:cs="Arial"/>
                  <w:color w:val="auto"/>
                </w:rPr>
                <w:t>S1-183101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0E7D9F" w:rsidRDefault="00370800" w:rsidP="00370800">
            <w:pPr>
              <w:snapToGrid w:val="0"/>
              <w:spacing w:after="0" w:line="240" w:lineRule="auto"/>
            </w:pPr>
            <w:r w:rsidRPr="000E7D9F">
              <w:rPr>
                <w:noProof/>
              </w:rPr>
              <w:t>Nokia, Nokia Shanghai Bell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0E7D9F" w:rsidRDefault="00370800" w:rsidP="00370800">
            <w:pPr>
              <w:snapToGrid w:val="0"/>
              <w:spacing w:after="0" w:line="240" w:lineRule="auto"/>
            </w:pPr>
            <w:r w:rsidRPr="000E7D9F">
              <w:rPr>
                <w:noProof/>
              </w:rPr>
              <w:t>Enhanced network slice requirements based on business role models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0E7D9F" w:rsidRDefault="000E7D9F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7D9F">
              <w:rPr>
                <w:rFonts w:eastAsia="Times New Roman" w:cs="Arial"/>
                <w:szCs w:val="18"/>
                <w:lang w:eastAsia="ar-SA"/>
              </w:rPr>
              <w:t>Revised to S1-183460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0E7D9F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E7D9F" w:rsidRPr="00A75C05" w:rsidTr="00CA23D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E7D9F" w:rsidRPr="00CA23D3" w:rsidRDefault="000E7D9F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23D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E7D9F" w:rsidRPr="00CA23D3" w:rsidRDefault="00A078EF" w:rsidP="0037080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3" w:history="1">
              <w:r w:rsidR="000E7D9F" w:rsidRPr="00CA23D3">
                <w:rPr>
                  <w:rStyle w:val="Hyperlink"/>
                  <w:rFonts w:cs="Arial"/>
                  <w:color w:val="auto"/>
                </w:rPr>
                <w:t>S1-183460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E7D9F" w:rsidRPr="00CA23D3" w:rsidRDefault="000E7D9F" w:rsidP="00370800">
            <w:pPr>
              <w:snapToGrid w:val="0"/>
              <w:spacing w:after="0" w:line="240" w:lineRule="auto"/>
              <w:rPr>
                <w:noProof/>
              </w:rPr>
            </w:pPr>
            <w:r w:rsidRPr="00CA23D3">
              <w:rPr>
                <w:noProof/>
              </w:rPr>
              <w:t>Nokia, Nokia Shanghai Bell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E7D9F" w:rsidRPr="00CA23D3" w:rsidRDefault="000E7D9F" w:rsidP="00370800">
            <w:pPr>
              <w:snapToGrid w:val="0"/>
              <w:spacing w:after="0" w:line="240" w:lineRule="auto"/>
              <w:rPr>
                <w:noProof/>
              </w:rPr>
            </w:pPr>
            <w:r w:rsidRPr="00CA23D3">
              <w:rPr>
                <w:noProof/>
              </w:rPr>
              <w:t>Enhanced network slice requirements based on business role models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E7D9F" w:rsidRPr="00CA23D3" w:rsidRDefault="00CA23D3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23D3">
              <w:rPr>
                <w:rFonts w:eastAsia="Times New Roman" w:cs="Arial"/>
                <w:szCs w:val="18"/>
                <w:lang w:eastAsia="ar-SA"/>
              </w:rPr>
              <w:t>Revised to S1-183473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E7D9F" w:rsidRPr="00CA23D3" w:rsidRDefault="000E7D9F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23D3">
              <w:rPr>
                <w:rFonts w:eastAsia="Arial Unicode MS" w:cs="Arial"/>
                <w:szCs w:val="18"/>
                <w:lang w:eastAsia="ar-SA"/>
              </w:rPr>
              <w:t>Revision of S1-183101.</w:t>
            </w:r>
          </w:p>
        </w:tc>
      </w:tr>
      <w:tr w:rsidR="00CA23D3" w:rsidRPr="00A75C05" w:rsidTr="00CA23D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3D3" w:rsidRPr="00CA23D3" w:rsidRDefault="00CA23D3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23D3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3D3" w:rsidRPr="00CA23D3" w:rsidRDefault="00A078EF" w:rsidP="0037080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4" w:history="1">
              <w:r w:rsidR="00CA23D3" w:rsidRPr="00CA23D3">
                <w:rPr>
                  <w:rStyle w:val="Hyperlink"/>
                  <w:rFonts w:cs="Arial"/>
                  <w:color w:val="auto"/>
                </w:rPr>
                <w:t>S1-183473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3D3" w:rsidRPr="00CA23D3" w:rsidRDefault="00CA23D3" w:rsidP="00370800">
            <w:pPr>
              <w:snapToGrid w:val="0"/>
              <w:spacing w:after="0" w:line="240" w:lineRule="auto"/>
              <w:rPr>
                <w:noProof/>
              </w:rPr>
            </w:pPr>
            <w:r w:rsidRPr="00CA23D3">
              <w:rPr>
                <w:noProof/>
              </w:rPr>
              <w:t>Nokia, Nokia Shanghai Bell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3D3" w:rsidRPr="00CA23D3" w:rsidRDefault="00CA23D3" w:rsidP="00370800">
            <w:pPr>
              <w:snapToGrid w:val="0"/>
              <w:spacing w:after="0" w:line="240" w:lineRule="auto"/>
              <w:rPr>
                <w:noProof/>
              </w:rPr>
            </w:pPr>
            <w:r w:rsidRPr="00CA23D3">
              <w:rPr>
                <w:noProof/>
              </w:rPr>
              <w:t>Enhanced network slice requirements based on business role models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3D3" w:rsidRPr="00CA23D3" w:rsidRDefault="00CA23D3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3D3" w:rsidRDefault="00CA23D3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23D3">
              <w:rPr>
                <w:rFonts w:eastAsia="Arial Unicode MS" w:cs="Arial"/>
                <w:i/>
                <w:szCs w:val="18"/>
                <w:lang w:eastAsia="ar-SA"/>
              </w:rPr>
              <w:t>Revision of S1-183101.</w:t>
            </w:r>
          </w:p>
          <w:p w:rsidR="00CA23D3" w:rsidRPr="00CA23D3" w:rsidRDefault="00CA23D3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23D3">
              <w:rPr>
                <w:rFonts w:eastAsia="Arial Unicode MS" w:cs="Arial"/>
                <w:szCs w:val="18"/>
                <w:lang w:eastAsia="ar-SA"/>
              </w:rPr>
              <w:t>Revision of S1-183460.</w:t>
            </w:r>
          </w:p>
        </w:tc>
      </w:tr>
      <w:tr w:rsidR="00370800" w:rsidRPr="00A75C05" w:rsidTr="009D3AF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5D6098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D609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5D6098" w:rsidRDefault="00A078EF" w:rsidP="00370800">
            <w:pPr>
              <w:snapToGrid w:val="0"/>
              <w:spacing w:after="0" w:line="240" w:lineRule="auto"/>
            </w:pPr>
            <w:hyperlink r:id="rId45" w:history="1">
              <w:r w:rsidR="00370800" w:rsidRPr="005D6098">
                <w:rPr>
                  <w:rStyle w:val="Hyperlink"/>
                  <w:rFonts w:cs="Arial"/>
                  <w:color w:val="auto"/>
                </w:rPr>
                <w:t>S1-183146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5D6098" w:rsidRDefault="00370800" w:rsidP="00370800">
            <w:pPr>
              <w:snapToGrid w:val="0"/>
              <w:spacing w:after="0" w:line="240" w:lineRule="auto"/>
            </w:pPr>
            <w:r w:rsidRPr="005D6098">
              <w:t>Intel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5D6098" w:rsidRDefault="00370800" w:rsidP="00370800">
            <w:pPr>
              <w:snapToGrid w:val="0"/>
              <w:spacing w:after="0" w:line="240" w:lineRule="auto"/>
            </w:pPr>
            <w:r w:rsidRPr="005D6098">
              <w:rPr>
                <w:rFonts w:eastAsia="SimSun"/>
                <w:lang w:eastAsia="en-GB"/>
              </w:rPr>
              <w:t>Review and Proposal for Service Requirements of FS_BMNS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5D6098" w:rsidRDefault="005D6098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609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5D6098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A75C05" w:rsidTr="001366D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9D3AF7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AF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9D3AF7" w:rsidRDefault="00A078EF" w:rsidP="00370800">
            <w:pPr>
              <w:snapToGrid w:val="0"/>
              <w:spacing w:after="0" w:line="240" w:lineRule="auto"/>
            </w:pPr>
            <w:hyperlink r:id="rId46" w:history="1">
              <w:r w:rsidR="00370800" w:rsidRPr="009D3AF7">
                <w:rPr>
                  <w:rStyle w:val="Hyperlink"/>
                  <w:rFonts w:cs="Arial"/>
                  <w:color w:val="auto"/>
                </w:rPr>
                <w:t>S1-183147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9D3AF7" w:rsidRDefault="00370800" w:rsidP="00370800">
            <w:pPr>
              <w:snapToGrid w:val="0"/>
              <w:spacing w:after="0" w:line="240" w:lineRule="auto"/>
            </w:pPr>
            <w:r w:rsidRPr="009D3AF7">
              <w:t>Intel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9D3AF7" w:rsidRDefault="00370800" w:rsidP="00370800">
            <w:pPr>
              <w:snapToGrid w:val="0"/>
              <w:spacing w:after="0" w:line="240" w:lineRule="auto"/>
            </w:pPr>
            <w:r w:rsidRPr="009D3AF7">
              <w:rPr>
                <w:noProof/>
              </w:rPr>
              <w:t>CR22.261v16.5.0: Service requirements for Business Roles of Network Slice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9D3AF7" w:rsidRDefault="009D3AF7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AF7">
              <w:rPr>
                <w:rFonts w:eastAsia="Times New Roman" w:cs="Arial"/>
                <w:szCs w:val="18"/>
                <w:lang w:eastAsia="ar-SA"/>
              </w:rPr>
              <w:t>Revised to S1-183461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9D3AF7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D3AF7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9D3AF7">
              <w:rPr>
                <w:noProof/>
              </w:rPr>
              <w:t>BRMNS</w:t>
            </w:r>
            <w:r w:rsidRPr="009D3AF7">
              <w:rPr>
                <w:rFonts w:eastAsia="Arial Unicode MS" w:cs="Arial"/>
                <w:szCs w:val="18"/>
                <w:lang w:eastAsia="ar-SA"/>
              </w:rPr>
              <w:t xml:space="preserve"> Rel-16 CR0325R- Cat B</w:t>
            </w:r>
          </w:p>
        </w:tc>
      </w:tr>
      <w:tr w:rsidR="009D3AF7" w:rsidRPr="00A75C05" w:rsidTr="0018132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D3AF7" w:rsidRPr="001366DB" w:rsidRDefault="009D3AF7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66D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D3AF7" w:rsidRPr="001366DB" w:rsidRDefault="00A078EF" w:rsidP="0037080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7" w:history="1">
              <w:r w:rsidR="009D3AF7" w:rsidRPr="001366DB">
                <w:rPr>
                  <w:rStyle w:val="Hyperlink"/>
                  <w:rFonts w:cs="Arial"/>
                  <w:color w:val="auto"/>
                </w:rPr>
                <w:t>S1-183461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D3AF7" w:rsidRPr="001366DB" w:rsidRDefault="009D3AF7" w:rsidP="00370800">
            <w:pPr>
              <w:snapToGrid w:val="0"/>
              <w:spacing w:after="0" w:line="240" w:lineRule="auto"/>
            </w:pPr>
            <w:r w:rsidRPr="001366DB">
              <w:t>Intel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D3AF7" w:rsidRPr="001366DB" w:rsidRDefault="009D3AF7" w:rsidP="00370800">
            <w:pPr>
              <w:snapToGrid w:val="0"/>
              <w:spacing w:after="0" w:line="240" w:lineRule="auto"/>
              <w:rPr>
                <w:noProof/>
              </w:rPr>
            </w:pPr>
            <w:r w:rsidRPr="001366DB">
              <w:rPr>
                <w:noProof/>
              </w:rPr>
              <w:t>CR22.261v16.5.0: Service requirements for Business Roles of Network Slice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D3AF7" w:rsidRPr="001366DB" w:rsidRDefault="001366DB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66DB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D3AF7" w:rsidRPr="001366DB" w:rsidRDefault="009D3AF7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366D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1366DB">
              <w:rPr>
                <w:i/>
                <w:noProof/>
              </w:rPr>
              <w:t>BRMNS</w:t>
            </w:r>
            <w:r w:rsidRPr="001366DB">
              <w:rPr>
                <w:rFonts w:eastAsia="Arial Unicode MS" w:cs="Arial"/>
                <w:i/>
                <w:szCs w:val="18"/>
                <w:lang w:eastAsia="ar-SA"/>
              </w:rPr>
              <w:t xml:space="preserve"> Rel-16 CR0325R- Cat B</w:t>
            </w:r>
          </w:p>
          <w:p w:rsidR="009D3AF7" w:rsidRPr="001366DB" w:rsidRDefault="009D3AF7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366DB">
              <w:rPr>
                <w:rFonts w:eastAsia="Arial Unicode MS" w:cs="Arial"/>
                <w:szCs w:val="18"/>
                <w:lang w:eastAsia="ar-SA"/>
              </w:rPr>
              <w:t>Revision of S1-183147.</w:t>
            </w:r>
          </w:p>
        </w:tc>
      </w:tr>
      <w:tr w:rsidR="00370800" w:rsidRPr="00A75C05" w:rsidTr="0018132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0800" w:rsidRPr="00181328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1328">
              <w:rPr>
                <w:rFonts w:eastAsia="Times New Roman" w:cs="Arial"/>
                <w:szCs w:val="18"/>
                <w:lang w:eastAsia="ar-SA"/>
              </w:rPr>
              <w:t>OUT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0800" w:rsidRPr="00181328" w:rsidRDefault="00A078EF" w:rsidP="00370800">
            <w:pPr>
              <w:snapToGrid w:val="0"/>
              <w:spacing w:after="0" w:line="240" w:lineRule="auto"/>
            </w:pPr>
            <w:hyperlink r:id="rId48" w:history="1">
              <w:r w:rsidR="00370800" w:rsidRPr="00181328">
                <w:rPr>
                  <w:rStyle w:val="Hyperlink"/>
                  <w:rFonts w:cs="Arial"/>
                  <w:color w:val="auto"/>
                </w:rPr>
                <w:t>S1-183212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0800" w:rsidRPr="00181328" w:rsidRDefault="00370800" w:rsidP="00370800">
            <w:pPr>
              <w:snapToGrid w:val="0"/>
              <w:spacing w:after="0" w:line="240" w:lineRule="auto"/>
            </w:pPr>
            <w:r w:rsidRPr="00181328">
              <w:t>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0800" w:rsidRPr="00181328" w:rsidRDefault="00370800" w:rsidP="00370800">
            <w:pPr>
              <w:snapToGrid w:val="0"/>
              <w:spacing w:after="0" w:line="240" w:lineRule="auto"/>
            </w:pPr>
            <w:r w:rsidRPr="00181328">
              <w:t>[DRAFT] Reply LS on business roles for 5G networks and network slicing management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0800" w:rsidRPr="00181328" w:rsidRDefault="00181328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1328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plenary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0800" w:rsidRPr="00181328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A75C05" w:rsidTr="001E451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E451E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51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E451E" w:rsidRDefault="00A078EF" w:rsidP="00370800">
            <w:pPr>
              <w:snapToGrid w:val="0"/>
              <w:spacing w:after="0" w:line="240" w:lineRule="auto"/>
            </w:pPr>
            <w:hyperlink r:id="rId49" w:history="1">
              <w:r w:rsidR="00370800" w:rsidRPr="001E451E">
                <w:rPr>
                  <w:rStyle w:val="Hyperlink"/>
                  <w:rFonts w:cs="Arial"/>
                  <w:color w:val="auto"/>
                </w:rPr>
                <w:t>S1-183239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E451E" w:rsidRDefault="00370800" w:rsidP="00370800">
            <w:pPr>
              <w:snapToGrid w:val="0"/>
              <w:spacing w:after="0" w:line="240" w:lineRule="auto"/>
            </w:pPr>
            <w:r w:rsidRPr="001E451E">
              <w:t>ETRI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E451E" w:rsidRDefault="00370800" w:rsidP="00370800">
            <w:pPr>
              <w:snapToGrid w:val="0"/>
              <w:spacing w:after="0" w:line="240" w:lineRule="auto"/>
            </w:pPr>
            <w:r w:rsidRPr="001E451E">
              <w:rPr>
                <w:noProof/>
              </w:rPr>
              <w:t>CR22.261v16.5.0: Adding the description about a private slice for Network capability exposure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E451E" w:rsidRDefault="001E451E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51E">
              <w:rPr>
                <w:rFonts w:eastAsia="Times New Roman" w:cs="Arial"/>
                <w:szCs w:val="18"/>
                <w:lang w:eastAsia="ar-SA"/>
              </w:rPr>
              <w:t>Revised to S1-183468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E451E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451E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1E451E">
              <w:rPr>
                <w:noProof/>
              </w:rPr>
              <w:t>BRMNS</w:t>
            </w:r>
            <w:r w:rsidRPr="001E451E">
              <w:rPr>
                <w:rFonts w:eastAsia="Arial Unicode MS" w:cs="Arial"/>
                <w:szCs w:val="18"/>
                <w:lang w:eastAsia="ar-SA"/>
              </w:rPr>
              <w:t xml:space="preserve"> Rel-16 CR0344R- Cat B</w:t>
            </w:r>
          </w:p>
        </w:tc>
      </w:tr>
      <w:tr w:rsidR="001E451E" w:rsidRPr="00A75C05" w:rsidTr="003E5B90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51E" w:rsidRPr="001E451E" w:rsidRDefault="001E451E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51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51E" w:rsidRPr="001E451E" w:rsidRDefault="00A078EF" w:rsidP="0037080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0" w:history="1">
              <w:r w:rsidR="001E451E" w:rsidRPr="001E451E">
                <w:rPr>
                  <w:rStyle w:val="Hyperlink"/>
                  <w:rFonts w:cs="Arial"/>
                  <w:color w:val="auto"/>
                </w:rPr>
                <w:t>S1-183468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51E" w:rsidRPr="001E451E" w:rsidRDefault="001E451E" w:rsidP="00370800">
            <w:pPr>
              <w:snapToGrid w:val="0"/>
              <w:spacing w:after="0" w:line="240" w:lineRule="auto"/>
            </w:pPr>
            <w:r w:rsidRPr="001E451E">
              <w:t>ETRI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51E" w:rsidRPr="001E451E" w:rsidRDefault="001E451E" w:rsidP="00370800">
            <w:pPr>
              <w:snapToGrid w:val="0"/>
              <w:spacing w:after="0" w:line="240" w:lineRule="auto"/>
              <w:rPr>
                <w:noProof/>
              </w:rPr>
            </w:pPr>
            <w:r w:rsidRPr="001E451E">
              <w:rPr>
                <w:noProof/>
              </w:rPr>
              <w:t>CR22.261v16.5.0: Adding the description about a private slice for Network capability exposure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51E" w:rsidRPr="001E451E" w:rsidRDefault="001E451E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51E" w:rsidRDefault="001E451E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451E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1E451E">
              <w:rPr>
                <w:i/>
                <w:noProof/>
              </w:rPr>
              <w:t>BRMNS</w:t>
            </w:r>
            <w:r w:rsidRPr="001E451E">
              <w:rPr>
                <w:rFonts w:eastAsia="Arial Unicode MS" w:cs="Arial"/>
                <w:i/>
                <w:szCs w:val="18"/>
                <w:lang w:eastAsia="ar-SA"/>
              </w:rPr>
              <w:t xml:space="preserve"> Rel-16 CR0344R- Cat B</w:t>
            </w:r>
          </w:p>
          <w:p w:rsidR="001E451E" w:rsidRPr="001E451E" w:rsidRDefault="001E451E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451E">
              <w:rPr>
                <w:rFonts w:eastAsia="Arial Unicode MS" w:cs="Arial"/>
                <w:szCs w:val="18"/>
                <w:lang w:eastAsia="ar-SA"/>
              </w:rPr>
              <w:t>Revision of S1-183239.</w:t>
            </w:r>
          </w:p>
        </w:tc>
      </w:tr>
      <w:tr w:rsidR="00370800" w:rsidRPr="00A75C05" w:rsidTr="003E5B90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3E5B90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5B9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3E5B90" w:rsidRDefault="00A078EF" w:rsidP="00370800">
            <w:pPr>
              <w:snapToGrid w:val="0"/>
              <w:spacing w:after="0" w:line="240" w:lineRule="auto"/>
            </w:pPr>
            <w:hyperlink r:id="rId51" w:history="1">
              <w:r w:rsidR="00370800" w:rsidRPr="003E5B90">
                <w:rPr>
                  <w:rStyle w:val="Hyperlink"/>
                  <w:rFonts w:cs="Arial"/>
                  <w:color w:val="auto"/>
                </w:rPr>
                <w:t>S1-183240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3E5B90" w:rsidRDefault="00370800" w:rsidP="00370800">
            <w:pPr>
              <w:snapToGrid w:val="0"/>
              <w:spacing w:after="0" w:line="240" w:lineRule="auto"/>
            </w:pPr>
            <w:r w:rsidRPr="003E5B90">
              <w:t>ETRI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3E5B90" w:rsidRDefault="00370800" w:rsidP="00370800">
            <w:pPr>
              <w:snapToGrid w:val="0"/>
              <w:spacing w:after="0" w:line="240" w:lineRule="auto"/>
            </w:pPr>
            <w:r w:rsidRPr="003E5B90">
              <w:rPr>
                <w:noProof/>
              </w:rPr>
              <w:t>CR22.261v16.5.0: Update the requirements about a private slice for Network capability exposure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3E5B90" w:rsidRDefault="003E5B9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5B90">
              <w:rPr>
                <w:rFonts w:eastAsia="Times New Roman" w:cs="Arial"/>
                <w:szCs w:val="18"/>
                <w:lang w:eastAsia="ar-SA"/>
              </w:rPr>
              <w:t>Revised to S1-183469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3E5B90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E5B9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3E5B90">
              <w:rPr>
                <w:noProof/>
              </w:rPr>
              <w:t>BRMNS</w:t>
            </w:r>
            <w:r w:rsidRPr="003E5B90">
              <w:rPr>
                <w:rFonts w:eastAsia="Arial Unicode MS" w:cs="Arial"/>
                <w:szCs w:val="18"/>
                <w:lang w:eastAsia="ar-SA"/>
              </w:rPr>
              <w:t xml:space="preserve"> Rel-16 CR0345R- Cat B</w:t>
            </w:r>
          </w:p>
        </w:tc>
      </w:tr>
      <w:tr w:rsidR="003E5B90" w:rsidRPr="00A75C05" w:rsidTr="003E5B90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B90" w:rsidRPr="003E5B90" w:rsidRDefault="003E5B9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5B9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B90" w:rsidRPr="003E5B90" w:rsidRDefault="00A078EF" w:rsidP="0037080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2" w:history="1">
              <w:r w:rsidR="003E5B90" w:rsidRPr="003E5B90">
                <w:rPr>
                  <w:rStyle w:val="Hyperlink"/>
                  <w:rFonts w:cs="Arial"/>
                  <w:color w:val="auto"/>
                </w:rPr>
                <w:t>S1-183469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B90" w:rsidRPr="003E5B90" w:rsidRDefault="003E5B90" w:rsidP="00370800">
            <w:pPr>
              <w:snapToGrid w:val="0"/>
              <w:spacing w:after="0" w:line="240" w:lineRule="auto"/>
            </w:pPr>
            <w:r w:rsidRPr="003E5B90">
              <w:t>ETRI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B90" w:rsidRPr="003E5B90" w:rsidRDefault="003E5B90" w:rsidP="00370800">
            <w:pPr>
              <w:snapToGrid w:val="0"/>
              <w:spacing w:after="0" w:line="240" w:lineRule="auto"/>
              <w:rPr>
                <w:noProof/>
              </w:rPr>
            </w:pPr>
            <w:r w:rsidRPr="003E5B90">
              <w:rPr>
                <w:noProof/>
              </w:rPr>
              <w:t>CR22.261v16.5.0: Update the requirements about a private slice for Network capability exposure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B90" w:rsidRPr="003E5B90" w:rsidRDefault="003E5B9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B90" w:rsidRDefault="003E5B9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E5B90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3E5B90">
              <w:rPr>
                <w:i/>
                <w:noProof/>
              </w:rPr>
              <w:t>BRMNS</w:t>
            </w:r>
            <w:r w:rsidRPr="003E5B90">
              <w:rPr>
                <w:rFonts w:eastAsia="Arial Unicode MS" w:cs="Arial"/>
                <w:i/>
                <w:szCs w:val="18"/>
                <w:lang w:eastAsia="ar-SA"/>
              </w:rPr>
              <w:t xml:space="preserve"> Rel-16 CR0345R- Cat B</w:t>
            </w:r>
          </w:p>
          <w:p w:rsidR="003E5B90" w:rsidRPr="003E5B90" w:rsidRDefault="003E5B9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E5B90">
              <w:rPr>
                <w:rFonts w:eastAsia="Arial Unicode MS" w:cs="Arial"/>
                <w:szCs w:val="18"/>
                <w:lang w:eastAsia="ar-SA"/>
              </w:rPr>
              <w:t>Revision of S1-183240.</w:t>
            </w:r>
          </w:p>
        </w:tc>
      </w:tr>
      <w:tr w:rsidR="00370800" w:rsidRPr="00B04844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370800" w:rsidRPr="00F45489" w:rsidRDefault="00370800" w:rsidP="0037080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" w:name="_Toc41462549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3"/>
          </w:p>
        </w:tc>
      </w:tr>
      <w:tr w:rsidR="00370800" w:rsidRPr="00B04844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:rsidR="00370800" w:rsidRPr="009504CA" w:rsidRDefault="00370800" w:rsidP="00370800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BMNS: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Business Role Models for Network Slicing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SP-180169</w:t>
            </w:r>
            <w:r w:rsidRPr="009504CA">
              <w:rPr>
                <w:bCs/>
              </w:rPr>
              <w:t>]</w:t>
            </w:r>
          </w:p>
        </w:tc>
      </w:tr>
      <w:tr w:rsidR="00370800" w:rsidRPr="00B04844" w:rsidTr="00D93BCE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70800" w:rsidRPr="004067FF" w:rsidRDefault="00370800" w:rsidP="0037080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370800" w:rsidRPr="00411066" w:rsidRDefault="00370800" w:rsidP="0037080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TR22.830v16.0.0</w:t>
            </w:r>
          </w:p>
          <w:p w:rsidR="00370800" w:rsidRPr="00411066" w:rsidRDefault="00370800" w:rsidP="0037080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:rsidR="00370800" w:rsidRPr="004070E3" w:rsidRDefault="00370800" w:rsidP="0037080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95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370800" w:rsidRPr="004070E3" w:rsidRDefault="00370800" w:rsidP="0037080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NOTE :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proposed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updates of TR22.830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need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to use the CR format, as TR22.830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is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an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approved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</w:t>
            </w:r>
          </w:p>
          <w:p w:rsidR="00370800" w:rsidRPr="00801A50" w:rsidRDefault="00370800" w:rsidP="00370800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370800" w:rsidRPr="00A75C05" w:rsidTr="0019201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D93BCE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3BC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D93BCE" w:rsidRDefault="00A078EF" w:rsidP="00370800">
            <w:pPr>
              <w:snapToGrid w:val="0"/>
              <w:spacing w:after="0" w:line="240" w:lineRule="auto"/>
            </w:pPr>
            <w:hyperlink r:id="rId53" w:history="1">
              <w:r w:rsidR="00370800" w:rsidRPr="00D93BCE">
                <w:rPr>
                  <w:rStyle w:val="Hyperlink"/>
                  <w:rFonts w:cs="Arial"/>
                  <w:color w:val="auto"/>
                </w:rPr>
                <w:t>S1-183099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D93BCE" w:rsidRDefault="00370800" w:rsidP="00370800">
            <w:pPr>
              <w:snapToGrid w:val="0"/>
              <w:spacing w:after="0" w:line="240" w:lineRule="auto"/>
            </w:pPr>
            <w:r w:rsidRPr="00D93BCE">
              <w:rPr>
                <w:noProof/>
              </w:rPr>
              <w:t>Nokia, Nokia Shanghai Bell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D93BCE" w:rsidRDefault="00370800" w:rsidP="00370800">
            <w:pPr>
              <w:snapToGrid w:val="0"/>
              <w:spacing w:after="0" w:line="240" w:lineRule="auto"/>
            </w:pPr>
            <w:r w:rsidRPr="00D93BCE">
              <w:rPr>
                <w:noProof/>
              </w:rPr>
              <w:t>CR22.830v16.0.0: Completion of consolidation potential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D93BCE" w:rsidRDefault="00D93BCE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3BC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0800" w:rsidRPr="00D93BCE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93BCE">
              <w:rPr>
                <w:rFonts w:eastAsia="Arial Unicode MS" w:cs="Arial"/>
                <w:szCs w:val="18"/>
                <w:lang w:eastAsia="ar-SA"/>
              </w:rPr>
              <w:t xml:space="preserve">WI-code </w:t>
            </w:r>
            <w:r w:rsidRPr="00D93BCE">
              <w:rPr>
                <w:rFonts w:eastAsia="Arial Unicode MS" w:cs="Arial"/>
                <w:szCs w:val="18"/>
                <w:shd w:val="clear" w:color="auto" w:fill="FFFF00"/>
                <w:lang w:eastAsia="ar-SA"/>
              </w:rPr>
              <w:t>FS_BMNS</w:t>
            </w:r>
            <w:r w:rsidRPr="00D93BCE">
              <w:rPr>
                <w:rFonts w:eastAsia="Arial Unicode MS" w:cs="Arial"/>
                <w:szCs w:val="18"/>
                <w:lang w:eastAsia="ar-SA"/>
              </w:rPr>
              <w:t xml:space="preserve"> Rel-16 CR0001R- Cat F</w:t>
            </w:r>
          </w:p>
          <w:p w:rsidR="00370800" w:rsidRPr="00D93BCE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shd w:val="clear" w:color="auto" w:fill="FFFF00"/>
                <w:lang w:eastAsia="ar-SA"/>
              </w:rPr>
            </w:pPr>
            <w:r w:rsidRPr="00D93BCE">
              <w:rPr>
                <w:rFonts w:eastAsia="Arial Unicode MS" w:cs="Arial"/>
                <w:szCs w:val="18"/>
                <w:shd w:val="clear" w:color="auto" w:fill="FFFF00"/>
                <w:lang w:eastAsia="ar-SA"/>
              </w:rPr>
              <w:t>Correct WID code</w:t>
            </w:r>
          </w:p>
          <w:p w:rsidR="00370800" w:rsidRPr="00D93BCE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93BCE">
              <w:rPr>
                <w:rFonts w:eastAsia="Arial Unicode MS" w:cs="Arial"/>
                <w:szCs w:val="18"/>
                <w:lang w:eastAsia="ar-SA"/>
              </w:rPr>
              <w:t>Moved from 8.1</w:t>
            </w:r>
          </w:p>
        </w:tc>
      </w:tr>
      <w:tr w:rsidR="00370800" w:rsidRPr="00A75C05" w:rsidTr="0019201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92018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201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92018" w:rsidRDefault="00A078EF" w:rsidP="00370800">
            <w:pPr>
              <w:snapToGrid w:val="0"/>
              <w:spacing w:after="0" w:line="240" w:lineRule="auto"/>
            </w:pPr>
            <w:hyperlink r:id="rId54" w:history="1">
              <w:r w:rsidR="00370800" w:rsidRPr="00192018">
                <w:rPr>
                  <w:rStyle w:val="Hyperlink"/>
                  <w:rFonts w:cs="Arial"/>
                  <w:color w:val="auto"/>
                </w:rPr>
                <w:t>S1-183243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92018" w:rsidRDefault="00370800" w:rsidP="00370800">
            <w:pPr>
              <w:snapToGrid w:val="0"/>
              <w:spacing w:after="0" w:line="240" w:lineRule="auto"/>
            </w:pPr>
            <w:r w:rsidRPr="00192018">
              <w:t>ETRI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92018" w:rsidRDefault="00370800" w:rsidP="00370800">
            <w:pPr>
              <w:snapToGrid w:val="0"/>
              <w:spacing w:after="0" w:line="240" w:lineRule="auto"/>
            </w:pPr>
            <w:r w:rsidRPr="00192018">
              <w:rPr>
                <w:noProof/>
              </w:rPr>
              <w:t>CR22.830v16.0.0: Replacing tenant with 3rd party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92018" w:rsidRDefault="00192018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2018">
              <w:rPr>
                <w:rFonts w:eastAsia="Times New Roman" w:cs="Arial"/>
                <w:szCs w:val="18"/>
                <w:lang w:eastAsia="ar-SA"/>
              </w:rPr>
              <w:t>Revised to S1-183470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0800" w:rsidRPr="00192018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2018">
              <w:rPr>
                <w:rFonts w:eastAsia="Arial Unicode MS" w:cs="Arial"/>
                <w:szCs w:val="18"/>
                <w:lang w:eastAsia="ar-SA"/>
              </w:rPr>
              <w:t xml:space="preserve">WI-code </w:t>
            </w:r>
            <w:r w:rsidRPr="00192018">
              <w:rPr>
                <w:rFonts w:eastAsia="Arial Unicode MS" w:cs="Arial"/>
                <w:szCs w:val="18"/>
                <w:shd w:val="clear" w:color="auto" w:fill="FFFF00"/>
                <w:lang w:eastAsia="ar-SA"/>
              </w:rPr>
              <w:t>FS_BMNS</w:t>
            </w:r>
            <w:r w:rsidRPr="00192018">
              <w:rPr>
                <w:rFonts w:eastAsia="Arial Unicode MS" w:cs="Arial"/>
                <w:szCs w:val="18"/>
                <w:lang w:eastAsia="ar-SA"/>
              </w:rPr>
              <w:t xml:space="preserve"> Rel-16 CR0002R- Cat F</w:t>
            </w:r>
          </w:p>
          <w:p w:rsidR="00370800" w:rsidRPr="00192018" w:rsidRDefault="00370800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2018">
              <w:rPr>
                <w:rFonts w:eastAsia="Arial Unicode MS" w:cs="Arial"/>
                <w:szCs w:val="18"/>
                <w:shd w:val="clear" w:color="auto" w:fill="FFFF00"/>
                <w:lang w:eastAsia="ar-SA"/>
              </w:rPr>
              <w:t>Correct WID code</w:t>
            </w:r>
          </w:p>
        </w:tc>
      </w:tr>
      <w:tr w:rsidR="00192018" w:rsidRPr="00A75C05" w:rsidTr="0019201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018" w:rsidRPr="00192018" w:rsidRDefault="00192018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201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018" w:rsidRPr="00192018" w:rsidRDefault="00A078EF" w:rsidP="0037080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5" w:history="1">
              <w:r w:rsidR="00192018" w:rsidRPr="00192018">
                <w:rPr>
                  <w:rStyle w:val="Hyperlink"/>
                  <w:rFonts w:cs="Arial"/>
                  <w:color w:val="auto"/>
                </w:rPr>
                <w:t>S1-183470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018" w:rsidRPr="00192018" w:rsidRDefault="00192018" w:rsidP="00370800">
            <w:pPr>
              <w:snapToGrid w:val="0"/>
              <w:spacing w:after="0" w:line="240" w:lineRule="auto"/>
            </w:pPr>
            <w:r w:rsidRPr="00192018">
              <w:t>ETRI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018" w:rsidRPr="00192018" w:rsidRDefault="00192018" w:rsidP="00370800">
            <w:pPr>
              <w:snapToGrid w:val="0"/>
              <w:spacing w:after="0" w:line="240" w:lineRule="auto"/>
              <w:rPr>
                <w:noProof/>
              </w:rPr>
            </w:pPr>
            <w:r w:rsidRPr="00192018">
              <w:rPr>
                <w:noProof/>
              </w:rPr>
              <w:t>CR22.830v16.0.0: Replacing tenant with 3rd party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018" w:rsidRPr="00192018" w:rsidRDefault="00192018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018" w:rsidRPr="00192018" w:rsidRDefault="00192018" w:rsidP="0019201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92018">
              <w:rPr>
                <w:rFonts w:eastAsia="Arial Unicode MS" w:cs="Arial"/>
                <w:i/>
                <w:szCs w:val="18"/>
                <w:lang w:eastAsia="ar-SA"/>
              </w:rPr>
              <w:t xml:space="preserve">WI-code </w:t>
            </w:r>
            <w:r w:rsidRPr="00192018">
              <w:rPr>
                <w:rFonts w:eastAsia="Arial Unicode MS" w:cs="Arial"/>
                <w:i/>
                <w:szCs w:val="18"/>
                <w:shd w:val="clear" w:color="auto" w:fill="FFFF00"/>
                <w:lang w:eastAsia="ar-SA"/>
              </w:rPr>
              <w:t>FS_BMNS</w:t>
            </w:r>
            <w:r w:rsidRPr="00192018">
              <w:rPr>
                <w:rFonts w:eastAsia="Arial Unicode MS" w:cs="Arial"/>
                <w:i/>
                <w:szCs w:val="18"/>
                <w:lang w:eastAsia="ar-SA"/>
              </w:rPr>
              <w:t xml:space="preserve"> Rel-16 CR0002R- Cat F</w:t>
            </w:r>
          </w:p>
          <w:p w:rsidR="00192018" w:rsidRDefault="00192018" w:rsidP="0019201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2018">
              <w:rPr>
                <w:rFonts w:eastAsia="Arial Unicode MS" w:cs="Arial"/>
                <w:i/>
                <w:szCs w:val="18"/>
                <w:shd w:val="clear" w:color="auto" w:fill="FFFF00"/>
                <w:lang w:eastAsia="ar-SA"/>
              </w:rPr>
              <w:t>Correct WID code</w:t>
            </w:r>
          </w:p>
          <w:p w:rsidR="00192018" w:rsidRPr="00192018" w:rsidRDefault="00192018" w:rsidP="003708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2018">
              <w:rPr>
                <w:rFonts w:eastAsia="Arial Unicode MS" w:cs="Arial"/>
                <w:szCs w:val="18"/>
                <w:lang w:eastAsia="ar-SA"/>
              </w:rPr>
              <w:t>Revision of S1-183243.</w:t>
            </w:r>
          </w:p>
        </w:tc>
      </w:tr>
      <w:tr w:rsidR="00370800" w:rsidRPr="00F45489" w:rsidTr="007949B4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:rsidR="00370800" w:rsidRPr="00F45489" w:rsidRDefault="00370800" w:rsidP="00370800">
            <w:pPr>
              <w:pStyle w:val="Heading1"/>
              <w:numPr>
                <w:ilvl w:val="0"/>
                <w:numId w:val="48"/>
              </w:numPr>
            </w:pPr>
            <w:proofErr w:type="spellStart"/>
            <w:r w:rsidRPr="004E36F9">
              <w:lastRenderedPageBreak/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S1-183431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3234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3135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3236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326CE8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3237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3238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3208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3209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3210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3211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3214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S1-183441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3216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3217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3009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3035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3091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3032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3033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925F4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3028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3029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3168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S1-183451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3169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3242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3039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3041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3087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D0D" w:rsidRPr="002B0545" w:rsidRDefault="00010D0D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3097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D3469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3040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D3469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3153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D3469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3017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D3469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3101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S1-183461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D3469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3147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D3469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3034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D3469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3132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D3469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3148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D3469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3162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D3469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3433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D3469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3435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D3469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3239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D3469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3240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2B0545" w:rsidRDefault="00D3469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3243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S1-183471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D34690" w:rsidP="00370800">
            <w:pPr>
              <w:snapToGrid w:val="0"/>
              <w:spacing w:after="0" w:line="240" w:lineRule="auto"/>
            </w:pPr>
            <w:r>
              <w:t>3451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D34690" w:rsidP="00370800">
            <w:pPr>
              <w:snapToGrid w:val="0"/>
              <w:spacing w:after="0" w:line="240" w:lineRule="auto"/>
            </w:pPr>
            <w:r>
              <w:t>3453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D34690" w:rsidP="00370800">
            <w:pPr>
              <w:snapToGrid w:val="0"/>
              <w:spacing w:after="0" w:line="240" w:lineRule="auto"/>
            </w:pPr>
            <w:r>
              <w:t>3460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S1-183481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S1-183491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S1-183501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0800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034E3B" w:rsidRDefault="00370800" w:rsidP="0037080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S1-183510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ED16C8" w:rsidRDefault="00370800" w:rsidP="00370800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00" w:rsidRPr="005D041D" w:rsidRDefault="00370800" w:rsidP="0037080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78EF" w:rsidRPr="00F45489" w:rsidTr="00A078EF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:rsidR="00A078EF" w:rsidRPr="00F45489" w:rsidRDefault="00A078EF" w:rsidP="00A078EF">
            <w:pPr>
              <w:pStyle w:val="Heading1"/>
              <w:numPr>
                <w:ilvl w:val="0"/>
                <w:numId w:val="48"/>
              </w:numPr>
            </w:pPr>
            <w:r w:rsidRPr="004E36F9">
              <w:lastRenderedPageBreak/>
              <w:t>Summary of drafting session</w:t>
            </w:r>
          </w:p>
        </w:tc>
      </w:tr>
      <w:tr w:rsidR="00A078EF" w:rsidRPr="005D041D" w:rsidTr="00A078EF">
        <w:trPr>
          <w:trHeight w:val="141"/>
        </w:trPr>
        <w:tc>
          <w:tcPr>
            <w:tcW w:w="146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8EF" w:rsidRDefault="005770A8" w:rsidP="00A078E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31</w:t>
            </w:r>
            <w:r w:rsidR="00A078EF">
              <w:rPr>
                <w:rFonts w:eastAsia="Arial Unicode MS" w:cs="Arial"/>
                <w:szCs w:val="18"/>
              </w:rPr>
              <w:t xml:space="preserve"> Documents treated</w:t>
            </w:r>
          </w:p>
          <w:p w:rsidR="00A078EF" w:rsidRDefault="00181328" w:rsidP="00A078E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19</w:t>
            </w:r>
            <w:r w:rsidR="00A078EF">
              <w:rPr>
                <w:rFonts w:eastAsia="Arial Unicode MS" w:cs="Arial"/>
                <w:szCs w:val="18"/>
              </w:rPr>
              <w:t xml:space="preserve"> Revisions</w:t>
            </w:r>
          </w:p>
          <w:p w:rsidR="00A078EF" w:rsidRDefault="00181328" w:rsidP="00A078E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8</w:t>
            </w:r>
            <w:r w:rsidR="00A078EF">
              <w:rPr>
                <w:rFonts w:eastAsia="Arial Unicode MS" w:cs="Arial"/>
                <w:szCs w:val="18"/>
              </w:rPr>
              <w:t xml:space="preserve"> Agreed</w:t>
            </w:r>
          </w:p>
          <w:p w:rsidR="00A078EF" w:rsidRPr="004F5078" w:rsidRDefault="00A078EF" w:rsidP="004F5078">
            <w:pPr>
              <w:pStyle w:val="ListParagraph"/>
              <w:numPr>
                <w:ilvl w:val="0"/>
                <w:numId w:val="48"/>
              </w:numPr>
              <w:rPr>
                <w:rFonts w:eastAsia="Arial Unicode MS" w:cs="Arial"/>
                <w:szCs w:val="18"/>
              </w:rPr>
            </w:pPr>
            <w:bookmarkStart w:id="4" w:name="_GoBack"/>
            <w:bookmarkEnd w:id="4"/>
            <w:r w:rsidRPr="004F5078">
              <w:rPr>
                <w:rFonts w:eastAsia="Arial Unicode MS" w:cs="Arial"/>
                <w:szCs w:val="18"/>
              </w:rPr>
              <w:t>Noted</w:t>
            </w:r>
          </w:p>
          <w:p w:rsidR="004F5078" w:rsidRDefault="00181328" w:rsidP="004F5078">
            <w:pPr>
              <w:snapToGrid w:val="0"/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9</w:t>
            </w:r>
            <w:r w:rsidR="00A078EF">
              <w:rPr>
                <w:rFonts w:eastAsia="Arial Unicode MS" w:cs="Arial"/>
                <w:szCs w:val="18"/>
              </w:rPr>
              <w:t xml:space="preserve"> Carried over to Plenary</w:t>
            </w:r>
          </w:p>
          <w:p w:rsidR="009B61B4" w:rsidRPr="004F5078" w:rsidRDefault="004F5078" w:rsidP="004F5078">
            <w:pPr>
              <w:snapToGrid w:val="0"/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4 </w:t>
            </w:r>
            <w:r w:rsidR="00181328" w:rsidRPr="004F5078">
              <w:rPr>
                <w:rFonts w:eastAsia="Arial Unicode MS" w:cs="Arial"/>
                <w:szCs w:val="18"/>
              </w:rPr>
              <w:t>Withdrawn</w:t>
            </w:r>
          </w:p>
          <w:p w:rsidR="00181328" w:rsidRPr="009B61B4" w:rsidRDefault="00181328" w:rsidP="009B61B4">
            <w:pPr>
              <w:snapToGrid w:val="0"/>
              <w:rPr>
                <w:rFonts w:eastAsia="Arial Unicode MS" w:cs="Arial"/>
                <w:szCs w:val="18"/>
              </w:rPr>
            </w:pPr>
            <w:r w:rsidRPr="009B61B4">
              <w:rPr>
                <w:rFonts w:eastAsia="Arial Unicode MS" w:cs="Arial"/>
                <w:szCs w:val="18"/>
              </w:rPr>
              <w:t xml:space="preserve">1 Handled in plenary prior to </w:t>
            </w:r>
            <w:r w:rsidR="009B61B4">
              <w:rPr>
                <w:rFonts w:eastAsia="Arial Unicode MS" w:cs="Arial"/>
                <w:szCs w:val="18"/>
              </w:rPr>
              <w:t>drafting session</w:t>
            </w:r>
          </w:p>
        </w:tc>
      </w:tr>
    </w:tbl>
    <w:p w:rsidR="007949B4" w:rsidRDefault="007949B4" w:rsidP="007949B4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949B4" w:rsidRDefault="007949B4" w:rsidP="007949B4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57AD" w:rsidRDefault="00C157AD" w:rsidP="002E015E">
      <w:pPr>
        <w:spacing w:after="0" w:line="240" w:lineRule="auto"/>
      </w:pPr>
      <w:r>
        <w:separator/>
      </w:r>
    </w:p>
  </w:endnote>
  <w:endnote w:type="continuationSeparator" w:id="0">
    <w:p w:rsidR="00C157AD" w:rsidRDefault="00C157AD" w:rsidP="002E015E">
      <w:pPr>
        <w:spacing w:after="0" w:line="240" w:lineRule="auto"/>
      </w:pPr>
      <w:r>
        <w:continuationSeparator/>
      </w:r>
    </w:p>
  </w:endnote>
  <w:endnote w:type="continuationNotice" w:id="1">
    <w:p w:rsidR="00C157AD" w:rsidRDefault="00C157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57AD" w:rsidRDefault="00C157AD" w:rsidP="002E015E">
      <w:pPr>
        <w:spacing w:after="0" w:line="240" w:lineRule="auto"/>
      </w:pPr>
      <w:r>
        <w:separator/>
      </w:r>
    </w:p>
  </w:footnote>
  <w:footnote w:type="continuationSeparator" w:id="0">
    <w:p w:rsidR="00C157AD" w:rsidRDefault="00C157AD" w:rsidP="002E015E">
      <w:pPr>
        <w:spacing w:after="0" w:line="240" w:lineRule="auto"/>
      </w:pPr>
      <w:r>
        <w:continuationSeparator/>
      </w:r>
    </w:p>
  </w:footnote>
  <w:footnote w:type="continuationNotice" w:id="1">
    <w:p w:rsidR="00C157AD" w:rsidRDefault="00C157A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0D0D"/>
    <w:rsid w:val="00011475"/>
    <w:rsid w:val="00011D2B"/>
    <w:rsid w:val="00011E38"/>
    <w:rsid w:val="00012163"/>
    <w:rsid w:val="0001245A"/>
    <w:rsid w:val="000129D6"/>
    <w:rsid w:val="00012BB3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1551"/>
    <w:rsid w:val="000223C7"/>
    <w:rsid w:val="00022E51"/>
    <w:rsid w:val="0002358D"/>
    <w:rsid w:val="000237F4"/>
    <w:rsid w:val="00025429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3DC7"/>
    <w:rsid w:val="000440EA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47F3D"/>
    <w:rsid w:val="00050A1F"/>
    <w:rsid w:val="00050F83"/>
    <w:rsid w:val="00052064"/>
    <w:rsid w:val="000527C7"/>
    <w:rsid w:val="000532E0"/>
    <w:rsid w:val="00053327"/>
    <w:rsid w:val="00053527"/>
    <w:rsid w:val="000548B7"/>
    <w:rsid w:val="000556B2"/>
    <w:rsid w:val="00055887"/>
    <w:rsid w:val="00055E86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1D0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E7D9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25E5"/>
    <w:rsid w:val="00134744"/>
    <w:rsid w:val="00135CF0"/>
    <w:rsid w:val="001366DB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6E35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2A5"/>
    <w:rsid w:val="00181328"/>
    <w:rsid w:val="00181454"/>
    <w:rsid w:val="00181730"/>
    <w:rsid w:val="0018200E"/>
    <w:rsid w:val="001826E7"/>
    <w:rsid w:val="00182793"/>
    <w:rsid w:val="001833DB"/>
    <w:rsid w:val="00183C9B"/>
    <w:rsid w:val="00183CD2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18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5682"/>
    <w:rsid w:val="001956E8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2FA1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4C6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D6C"/>
    <w:rsid w:val="001E1EF1"/>
    <w:rsid w:val="001E2685"/>
    <w:rsid w:val="001E2904"/>
    <w:rsid w:val="001E39A5"/>
    <w:rsid w:val="001E3E0F"/>
    <w:rsid w:val="001E451E"/>
    <w:rsid w:val="001E4D41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408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4D7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9A6"/>
    <w:rsid w:val="00261A8C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77C2A"/>
    <w:rsid w:val="002803B2"/>
    <w:rsid w:val="0028085A"/>
    <w:rsid w:val="00281043"/>
    <w:rsid w:val="0028172E"/>
    <w:rsid w:val="0028210B"/>
    <w:rsid w:val="00282374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52C"/>
    <w:rsid w:val="0029469C"/>
    <w:rsid w:val="0029476F"/>
    <w:rsid w:val="002951E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0EAA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881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7F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3D12"/>
    <w:rsid w:val="003541C8"/>
    <w:rsid w:val="003541EE"/>
    <w:rsid w:val="003545ED"/>
    <w:rsid w:val="0035504A"/>
    <w:rsid w:val="003550D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525"/>
    <w:rsid w:val="00366B44"/>
    <w:rsid w:val="003671D5"/>
    <w:rsid w:val="003673F8"/>
    <w:rsid w:val="00367B9E"/>
    <w:rsid w:val="00367CC3"/>
    <w:rsid w:val="00367ED7"/>
    <w:rsid w:val="00370800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7767B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87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5D8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A28"/>
    <w:rsid w:val="003C3B06"/>
    <w:rsid w:val="003C3BB6"/>
    <w:rsid w:val="003C41C5"/>
    <w:rsid w:val="003C4E81"/>
    <w:rsid w:val="003C57AA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5E66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5B90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2CCF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7F5"/>
    <w:rsid w:val="0042180B"/>
    <w:rsid w:val="00421974"/>
    <w:rsid w:val="00421A25"/>
    <w:rsid w:val="00421D7C"/>
    <w:rsid w:val="00421EEA"/>
    <w:rsid w:val="00423907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4D5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3A5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5C"/>
    <w:rsid w:val="004930C1"/>
    <w:rsid w:val="0049356B"/>
    <w:rsid w:val="00493A68"/>
    <w:rsid w:val="00493AF4"/>
    <w:rsid w:val="00494416"/>
    <w:rsid w:val="00494C22"/>
    <w:rsid w:val="00495398"/>
    <w:rsid w:val="0049649C"/>
    <w:rsid w:val="004969E3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C9A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73C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078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3D9"/>
    <w:rsid w:val="00515B39"/>
    <w:rsid w:val="00515E44"/>
    <w:rsid w:val="0051615E"/>
    <w:rsid w:val="00516411"/>
    <w:rsid w:val="00516A30"/>
    <w:rsid w:val="00516CF2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BE0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0C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3C3"/>
    <w:rsid w:val="005668E1"/>
    <w:rsid w:val="00567DB4"/>
    <w:rsid w:val="00570128"/>
    <w:rsid w:val="0057053F"/>
    <w:rsid w:val="0057101D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0A8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9C1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A3D"/>
    <w:rsid w:val="00595BD7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098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2FA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AC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18E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56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4D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119"/>
    <w:rsid w:val="006563CD"/>
    <w:rsid w:val="00656745"/>
    <w:rsid w:val="00656E0B"/>
    <w:rsid w:val="00657BC9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12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067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B7F4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101"/>
    <w:rsid w:val="006D02CD"/>
    <w:rsid w:val="006D12FD"/>
    <w:rsid w:val="006D1381"/>
    <w:rsid w:val="006D13CE"/>
    <w:rsid w:val="006D13ED"/>
    <w:rsid w:val="006D1738"/>
    <w:rsid w:val="006D32E9"/>
    <w:rsid w:val="006D36F2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0D38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0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5E58"/>
    <w:rsid w:val="00737030"/>
    <w:rsid w:val="0073789A"/>
    <w:rsid w:val="00737F9A"/>
    <w:rsid w:val="00737FEF"/>
    <w:rsid w:val="00740A97"/>
    <w:rsid w:val="0074158F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90E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6EAF"/>
    <w:rsid w:val="007778D9"/>
    <w:rsid w:val="007808F2"/>
    <w:rsid w:val="00780E10"/>
    <w:rsid w:val="00780EA6"/>
    <w:rsid w:val="007810A9"/>
    <w:rsid w:val="00781D3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87A47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9B4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5B71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177"/>
    <w:rsid w:val="007E1258"/>
    <w:rsid w:val="007E178B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79B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2B0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6D0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4FBD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919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6A6D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1DC6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058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3A6"/>
    <w:rsid w:val="00886CDB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95E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5FD1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99C"/>
    <w:rsid w:val="008F2FE0"/>
    <w:rsid w:val="008F34B5"/>
    <w:rsid w:val="008F40B3"/>
    <w:rsid w:val="008F40ED"/>
    <w:rsid w:val="008F461A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1FC7"/>
    <w:rsid w:val="00902129"/>
    <w:rsid w:val="009022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E03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59E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27B6A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30F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352D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399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B18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1B4"/>
    <w:rsid w:val="009B659E"/>
    <w:rsid w:val="009B69A5"/>
    <w:rsid w:val="009B69BD"/>
    <w:rsid w:val="009B6E1D"/>
    <w:rsid w:val="009B71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AF7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8EF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27A5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01B5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8D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6F0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67D7"/>
    <w:rsid w:val="00AA76DD"/>
    <w:rsid w:val="00AB0047"/>
    <w:rsid w:val="00AB0EC0"/>
    <w:rsid w:val="00AB100F"/>
    <w:rsid w:val="00AB113F"/>
    <w:rsid w:val="00AB1527"/>
    <w:rsid w:val="00AB1547"/>
    <w:rsid w:val="00AB1587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A33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745"/>
    <w:rsid w:val="00AC7EAE"/>
    <w:rsid w:val="00AD038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E7DF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1BC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26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503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2B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3D4"/>
    <w:rsid w:val="00B74D41"/>
    <w:rsid w:val="00B75330"/>
    <w:rsid w:val="00B75A10"/>
    <w:rsid w:val="00B763D7"/>
    <w:rsid w:val="00B76570"/>
    <w:rsid w:val="00B766B5"/>
    <w:rsid w:val="00B76CDB"/>
    <w:rsid w:val="00B77008"/>
    <w:rsid w:val="00B8014D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103"/>
    <w:rsid w:val="00B96337"/>
    <w:rsid w:val="00B964D9"/>
    <w:rsid w:val="00B968C9"/>
    <w:rsid w:val="00B968DD"/>
    <w:rsid w:val="00B97715"/>
    <w:rsid w:val="00B97A59"/>
    <w:rsid w:val="00B97DCE"/>
    <w:rsid w:val="00BA059F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53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BBD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39DB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42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7AD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ACD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4F2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0E59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23D3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B78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8C0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98B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621D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690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3BCE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707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53C"/>
    <w:rsid w:val="00DB20CF"/>
    <w:rsid w:val="00DB21C5"/>
    <w:rsid w:val="00DB24CB"/>
    <w:rsid w:val="00DB33F4"/>
    <w:rsid w:val="00DB35F1"/>
    <w:rsid w:val="00DB3618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0FD6"/>
    <w:rsid w:val="00E11E12"/>
    <w:rsid w:val="00E12A5D"/>
    <w:rsid w:val="00E13799"/>
    <w:rsid w:val="00E13923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4C2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49D8"/>
    <w:rsid w:val="00E7588E"/>
    <w:rsid w:val="00E76C64"/>
    <w:rsid w:val="00E770DE"/>
    <w:rsid w:val="00E771C5"/>
    <w:rsid w:val="00E773C3"/>
    <w:rsid w:val="00E80784"/>
    <w:rsid w:val="00E80B07"/>
    <w:rsid w:val="00E8209B"/>
    <w:rsid w:val="00E820FF"/>
    <w:rsid w:val="00E827A2"/>
    <w:rsid w:val="00E82922"/>
    <w:rsid w:val="00E82A28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0F0F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29C8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39"/>
    <w:rsid w:val="00EE1D62"/>
    <w:rsid w:val="00EE2049"/>
    <w:rsid w:val="00EE2AC3"/>
    <w:rsid w:val="00EE381A"/>
    <w:rsid w:val="00EE3931"/>
    <w:rsid w:val="00EE4AA9"/>
    <w:rsid w:val="00EE4CD8"/>
    <w:rsid w:val="00EE4E02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1588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1535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A37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6EE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8A7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4EB"/>
    <w:rsid w:val="00FA39AA"/>
    <w:rsid w:val="00FA39BA"/>
    <w:rsid w:val="00FA3FD7"/>
    <w:rsid w:val="00FA4CAD"/>
    <w:rsid w:val="00FA5A56"/>
    <w:rsid w:val="00FA5C87"/>
    <w:rsid w:val="00FA6111"/>
    <w:rsid w:val="00FA62A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6C0"/>
    <w:rsid w:val="00FE58C9"/>
    <w:rsid w:val="00FE5EDB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68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935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617432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gdsch\AppData\Local\Microsoft\Windows\INetCache\Content.Outlook\EAA3R8WU\docs\S1-183242.zip" TargetMode="External"/><Relationship Id="rId18" Type="http://schemas.openxmlformats.org/officeDocument/2006/relationships/hyperlink" Target="file:///C:\Users\gdsch\AppData\Local\Microsoft\Windows\INetCache\Content.Outlook\EAA3R8WU\docs\S1-183320.zip" TargetMode="External"/><Relationship Id="rId26" Type="http://schemas.openxmlformats.org/officeDocument/2006/relationships/hyperlink" Target="file:///D:\Sprint-Nextel%20expansion\3GPP\SA\SA%201\TSGS1_84_Spokane\docs\S1-183454.zip" TargetMode="External"/><Relationship Id="rId39" Type="http://schemas.openxmlformats.org/officeDocument/2006/relationships/hyperlink" Target="file:///D:\Sprint-Nextel%20expansion\3GPP\SA\SA%201\TSGS1_84_Spokane\docs\S1-183459.zip" TargetMode="External"/><Relationship Id="rId21" Type="http://schemas.openxmlformats.org/officeDocument/2006/relationships/hyperlink" Target="file:///D:\Sprint-Nextel%20expansion\3GPP\SA\SA%201\TSGS1_84_Spokane\docs\S1-183453.zip" TargetMode="External"/><Relationship Id="rId34" Type="http://schemas.openxmlformats.org/officeDocument/2006/relationships/hyperlink" Target="file:///C:\Users\gdsch\AppData\Local\Microsoft\Windows\INetCache\Content.Outlook\EAA3R8WU\docs\S1-183153.zip" TargetMode="External"/><Relationship Id="rId42" Type="http://schemas.openxmlformats.org/officeDocument/2006/relationships/hyperlink" Target="file:///C:\Users\gdsch\AppData\Local\Microsoft\Windows\INetCache\Content.Outlook\EAA3R8WU\docs\S1-183101.zip" TargetMode="External"/><Relationship Id="rId47" Type="http://schemas.openxmlformats.org/officeDocument/2006/relationships/hyperlink" Target="file:///D:\Sprint-Nextel%20expansion\3GPP\SA\SA%201\TSGS1_84_Spokane\docs\S1-183461.zip" TargetMode="External"/><Relationship Id="rId50" Type="http://schemas.openxmlformats.org/officeDocument/2006/relationships/hyperlink" Target="file:///D:\Sprint-Nextel%20expansion\3GPP\SA\SA%201\TSGS1_84_Spokane\docs\S1-183468.zip" TargetMode="External"/><Relationship Id="rId55" Type="http://schemas.openxmlformats.org/officeDocument/2006/relationships/hyperlink" Target="file:///D:\Sprint-Nextel%20expansion\3GPP\SA\SA%201\TSGS1_84_Spokane\docs\S1-183470.zi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gdsch\AppData\Local\Microsoft\Windows\INetCache\Content.Outlook\EAA3R8WU\docs\S1-183095.zip" TargetMode="External"/><Relationship Id="rId29" Type="http://schemas.openxmlformats.org/officeDocument/2006/relationships/hyperlink" Target="file:///C:\Users\gdsch\AppData\Local\Microsoft\Windows\INetCache\Content.Outlook\EAA3R8WU\docs\S1-183096.zip" TargetMode="External"/><Relationship Id="rId11" Type="http://schemas.openxmlformats.org/officeDocument/2006/relationships/hyperlink" Target="file:///D:\Sprint-Nextel%20expansion\3GPP\SA\SA%201\TSGS1_84_Spokane\docs\S1-183451.zip" TargetMode="External"/><Relationship Id="rId24" Type="http://schemas.openxmlformats.org/officeDocument/2006/relationships/hyperlink" Target="file:///D:\Sprint-Nextel%20expansion\3GPP\SA\SA%201\TSGS1_84_Spokane\docs\S1-183457.zip" TargetMode="External"/><Relationship Id="rId32" Type="http://schemas.openxmlformats.org/officeDocument/2006/relationships/hyperlink" Target="file:///C:\Users\gdsch\AppData\Local\Microsoft\Windows\INetCache\Content.Outlook\EAA3R8WU\docs\S1-183141.zip" TargetMode="External"/><Relationship Id="rId37" Type="http://schemas.openxmlformats.org/officeDocument/2006/relationships/hyperlink" Target="file:///C:\Users\norpahj\Documents\Local%203GPP%20copy\SA1%20Spokane%202018\docs\S1-183136.zip" TargetMode="External"/><Relationship Id="rId40" Type="http://schemas.openxmlformats.org/officeDocument/2006/relationships/hyperlink" Target="file:///C:\Users\gdsch\AppData\Local\Microsoft\Windows\INetCache\Content.Outlook\EAA3R8WU\docs\S1-183100.zip" TargetMode="External"/><Relationship Id="rId45" Type="http://schemas.openxmlformats.org/officeDocument/2006/relationships/hyperlink" Target="file:///C:\Users\gdsch\AppData\Local\Microsoft\Windows\INetCache\Content.Outlook\EAA3R8WU\docs\S1-183146.zip" TargetMode="External"/><Relationship Id="rId53" Type="http://schemas.openxmlformats.org/officeDocument/2006/relationships/hyperlink" Target="file:///C:\Users\gdsch\AppData\Local\Microsoft\Windows\INetCache\Content.Outlook\EAA3R8WU\docs\S1-183099.zip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file:///C:\Users\gdsch\AppData\Local\Microsoft\Windows\INetCache\Content.Outlook\EAA3R8WU\docs\S1-183038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Sprint-Nextel%20expansion\3GPP\SA\SA%201\TSGS1_84_Spokane\docs\S1-183450.zip" TargetMode="External"/><Relationship Id="rId14" Type="http://schemas.openxmlformats.org/officeDocument/2006/relationships/hyperlink" Target="file:///D:\Sprint-Nextel%20expansion\3GPP\SA\SA%201\TSGS1_84_Spokane\docs\S1-183452.zip" TargetMode="External"/><Relationship Id="rId22" Type="http://schemas.openxmlformats.org/officeDocument/2006/relationships/hyperlink" Target="file:///D:\Sprint-Nextel%20expansion\3GPP\SA\SA%201\TSGS1_84_Spokane\docs\S1-183472.zip" TargetMode="External"/><Relationship Id="rId27" Type="http://schemas.openxmlformats.org/officeDocument/2006/relationships/hyperlink" Target="file:///C:\Users\gdsch\AppData\Local\Microsoft\Windows\INetCache\Content.Outlook\EAA3R8WU\docs\S1-183087.zip" TargetMode="External"/><Relationship Id="rId30" Type="http://schemas.openxmlformats.org/officeDocument/2006/relationships/hyperlink" Target="file:///C:\Users\gdsch\AppData\Local\Microsoft\Windows\INetCache\Content.Outlook\EAA3R8WU\docs\S1-183097.zip" TargetMode="External"/><Relationship Id="rId35" Type="http://schemas.openxmlformats.org/officeDocument/2006/relationships/hyperlink" Target="file:///D:\Sprint-Nextel%20expansion\3GPP\SA\SA%201\TSGS1_84_Spokane\docs\S1-183458.zip" TargetMode="External"/><Relationship Id="rId43" Type="http://schemas.openxmlformats.org/officeDocument/2006/relationships/hyperlink" Target="file:///D:\Sprint-Nextel%20expansion\3GPP\SA\SA%201\TSGS1_84_Spokane\docs\S1-183460.zip" TargetMode="External"/><Relationship Id="rId48" Type="http://schemas.openxmlformats.org/officeDocument/2006/relationships/hyperlink" Target="file:///C:\Users\gdsch\AppData\Local\Microsoft\Windows\INetCache\Content.Outlook\EAA3R8WU\docs\S1-183212.zip" TargetMode="External"/><Relationship Id="rId56" Type="http://schemas.openxmlformats.org/officeDocument/2006/relationships/fontTable" Target="fontTable.xml"/><Relationship Id="rId8" Type="http://schemas.openxmlformats.org/officeDocument/2006/relationships/hyperlink" Target="file:///C:\Users\gdsch\AppData\Local\Microsoft\Windows\INetCache\Content.Outlook\EAA3R8WU\docs\S1-183168.zip" TargetMode="External"/><Relationship Id="rId51" Type="http://schemas.openxmlformats.org/officeDocument/2006/relationships/hyperlink" Target="file:///C:\Users\gdsch\AppData\Local\Microsoft\Windows\INetCache\Content.Outlook\EAA3R8WU\docs\S1-183240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D:\Sprint-Nextel%20expansion\3GPP\SA\SA%201\TSGS1_84_Spokane\docs\S1-183471.zip" TargetMode="External"/><Relationship Id="rId17" Type="http://schemas.openxmlformats.org/officeDocument/2006/relationships/hyperlink" Target="file:///C:\Users\gdsch\AppData\Local\Microsoft\Windows\INetCache\Content.Outlook\EAA3R8WU\docs\S1-183319.zip" TargetMode="External"/><Relationship Id="rId25" Type="http://schemas.openxmlformats.org/officeDocument/2006/relationships/hyperlink" Target="file:///C:\Users\gdsch\AppData\Local\Microsoft\Windows\INetCache\Content.Outlook\EAA3R8WU\docs\S1-183041.zip" TargetMode="External"/><Relationship Id="rId33" Type="http://schemas.openxmlformats.org/officeDocument/2006/relationships/hyperlink" Target="file:///C:\Users\gdsch\AppData\Local\Microsoft\Windows\INetCache\Content.Outlook\EAA3R8WU\docs\S1-183152.zip" TargetMode="External"/><Relationship Id="rId38" Type="http://schemas.openxmlformats.org/officeDocument/2006/relationships/hyperlink" Target="file:///C:\Users\gdsch\AppData\Local\Microsoft\Windows\INetCache\Content.Outlook\EAA3R8WU\docs\S1-183017.zip" TargetMode="External"/><Relationship Id="rId46" Type="http://schemas.openxmlformats.org/officeDocument/2006/relationships/hyperlink" Target="file:///C:\Users\gdsch\AppData\Local\Microsoft\Windows\INetCache\Content.Outlook\EAA3R8WU\docs\S1-183147.zip" TargetMode="External"/><Relationship Id="rId20" Type="http://schemas.openxmlformats.org/officeDocument/2006/relationships/hyperlink" Target="file:///C:\Users\gdsch\AppData\Local\Microsoft\Windows\INetCache\Content.Outlook\EAA3R8WU\docs\S1-183039.zip" TargetMode="External"/><Relationship Id="rId41" Type="http://schemas.openxmlformats.org/officeDocument/2006/relationships/hyperlink" Target="file:///D:\Sprint-Nextel%20expansion\3GPP\SA\SA%201\TSGS1_84_Spokane\docs\S1-183315.zip" TargetMode="External"/><Relationship Id="rId54" Type="http://schemas.openxmlformats.org/officeDocument/2006/relationships/hyperlink" Target="file:///C:\Users\gdsch\AppData\Local\Microsoft\Windows\INetCache\Content.Outlook\EAA3R8WU\docs\S1-18324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gdsch\AppData\Local\Microsoft\Windows\INetCache\Content.Outlook\EAA3R8WU\docs\S1-183088.zip" TargetMode="External"/><Relationship Id="rId23" Type="http://schemas.openxmlformats.org/officeDocument/2006/relationships/hyperlink" Target="file:///C:\Users\gdsch\AppData\Local\Microsoft\Windows\INetCache\Content.Outlook\EAA3R8WU\docs\S1-183040.zip" TargetMode="External"/><Relationship Id="rId28" Type="http://schemas.openxmlformats.org/officeDocument/2006/relationships/hyperlink" Target="file:///D:\Sprint-Nextel%20expansion\3GPP\SA\SA%201\TSGS1_84_Spokane\docs\S1-183455.zip" TargetMode="External"/><Relationship Id="rId36" Type="http://schemas.openxmlformats.org/officeDocument/2006/relationships/hyperlink" Target="file:///C:\Users\norpahj\Documents\Local%203GPP%20copy\SA1%20Spokane%202018\docs\S1-183137.zip" TargetMode="External"/><Relationship Id="rId49" Type="http://schemas.openxmlformats.org/officeDocument/2006/relationships/hyperlink" Target="file:///C:\Users\gdsch\AppData\Local\Microsoft\Windows\INetCache\Content.Outlook\EAA3R8WU\docs\S1-183239.zip" TargetMode="External"/><Relationship Id="rId57" Type="http://schemas.openxmlformats.org/officeDocument/2006/relationships/theme" Target="theme/theme1.xml"/><Relationship Id="rId10" Type="http://schemas.openxmlformats.org/officeDocument/2006/relationships/hyperlink" Target="file:///C:\Users\gdsch\AppData\Local\Microsoft\Windows\INetCache\Content.Outlook\EAA3R8WU\docs\S1-183169.zip" TargetMode="External"/><Relationship Id="rId31" Type="http://schemas.openxmlformats.org/officeDocument/2006/relationships/hyperlink" Target="file:///D:\Sprint-Nextel%20expansion\3GPP\SA\SA%201\TSGS1_84_Spokane\docs\S1-183456.zip" TargetMode="External"/><Relationship Id="rId44" Type="http://schemas.openxmlformats.org/officeDocument/2006/relationships/hyperlink" Target="file:///D:\Sprint-Nextel%20expansion\3GPP\SA\SA%201\TSGS1_84_Spokane\docs\S1-183473.zip" TargetMode="External"/><Relationship Id="rId52" Type="http://schemas.openxmlformats.org/officeDocument/2006/relationships/hyperlink" Target="file:///D:\Sprint-Nextel%20expansion\3GPP\SA\SA%201\TSGS1_84_Spokane\docs\S1-18346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E1689-BCFE-4EE0-84D1-BB7437F75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19</TotalTime>
  <Pages>9</Pages>
  <Words>2541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16998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greg schumacher</cp:lastModifiedBy>
  <cp:revision>9</cp:revision>
  <dcterms:created xsi:type="dcterms:W3CDTF">2018-11-15T16:31:00Z</dcterms:created>
  <dcterms:modified xsi:type="dcterms:W3CDTF">2018-11-15T16:50:00Z</dcterms:modified>
</cp:coreProperties>
</file>