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>
        <w:rPr>
          <w:rFonts w:eastAsia="Times New Roman" w:cs="Arial"/>
          <w:sz w:val="24"/>
          <w:szCs w:val="20"/>
          <w:lang w:eastAsia="ar-SA"/>
        </w:rPr>
        <w:t>8</w:t>
      </w:r>
      <w:r w:rsidR="006B429E">
        <w:rPr>
          <w:rFonts w:eastAsia="Times New Roman" w:cs="Arial"/>
          <w:sz w:val="24"/>
          <w:szCs w:val="20"/>
          <w:lang w:eastAsia="ar-SA"/>
        </w:rPr>
        <w:t>4</w:t>
      </w:r>
      <w:r w:rsidR="009E5DB8"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 w:rsidR="00E51F76">
        <w:rPr>
          <w:rFonts w:cs="Arial"/>
          <w:sz w:val="24"/>
          <w:szCs w:val="24"/>
        </w:rPr>
        <w:t>8</w:t>
      </w:r>
      <w:r w:rsidR="006B429E">
        <w:rPr>
          <w:rFonts w:cs="Arial"/>
          <w:sz w:val="24"/>
          <w:szCs w:val="24"/>
        </w:rPr>
        <w:t>3</w:t>
      </w:r>
      <w:r w:rsidR="00EB29C8">
        <w:rPr>
          <w:rFonts w:cs="Arial"/>
          <w:sz w:val="24"/>
          <w:szCs w:val="24"/>
        </w:rPr>
        <w:t>319</w:t>
      </w:r>
    </w:p>
    <w:p w:rsidR="00411066" w:rsidRPr="00F45489" w:rsidRDefault="006B429E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Spokane</w:t>
      </w:r>
      <w:r w:rsidR="00DE2B83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USA, 12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411066">
        <w:rPr>
          <w:rFonts w:eastAsia="Times New Roman" w:cs="Arial"/>
          <w:sz w:val="24"/>
          <w:szCs w:val="20"/>
          <w:lang w:eastAsia="ar-SA"/>
        </w:rPr>
        <w:t>-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16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November</w:t>
      </w:r>
      <w:r w:rsidR="009E5DB8">
        <w:rPr>
          <w:rFonts w:eastAsia="Times New Roman" w:cs="Arial"/>
          <w:sz w:val="24"/>
          <w:szCs w:val="20"/>
          <w:lang w:eastAsia="ar-SA"/>
        </w:rPr>
        <w:t xml:space="preserve"> 201</w:t>
      </w:r>
      <w:r w:rsidR="00E51F76">
        <w:rPr>
          <w:rFonts w:eastAsia="Times New Roman" w:cs="Arial"/>
          <w:sz w:val="24"/>
          <w:szCs w:val="20"/>
          <w:lang w:eastAsia="ar-SA"/>
        </w:rPr>
        <w:t>8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Pr="00BC07EC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EB29C8">
        <w:rPr>
          <w:rFonts w:eastAsia="Times New Roman" w:cs="Arial"/>
          <w:sz w:val="22"/>
          <w:szCs w:val="20"/>
          <w:lang w:eastAsia="ar-SA"/>
        </w:rPr>
        <w:t>Agenda for drafting session B (</w:t>
      </w:r>
      <w:r w:rsidR="00EB29C8" w:rsidRPr="00CB2B78">
        <w:rPr>
          <w:rFonts w:eastAsia="Times New Roman"/>
          <w:sz w:val="20"/>
          <w:szCs w:val="20"/>
          <w:highlight w:val="yellow"/>
          <w:lang w:val="en-US"/>
        </w:rPr>
        <w:t>5G_HYPOS + 5GMSG + BRMNS + FS_BMNS</w:t>
      </w:r>
      <w:r w:rsidR="00EB29C8">
        <w:rPr>
          <w:rFonts w:eastAsia="Times New Roman"/>
          <w:sz w:val="20"/>
          <w:szCs w:val="20"/>
          <w:highlight w:val="yellow"/>
          <w:lang w:val="en-US"/>
        </w:rPr>
        <w:t>)</w:t>
      </w:r>
    </w:p>
    <w:p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1.1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  <w:t>SA1</w:t>
      </w:r>
      <w:r w:rsidR="00EB29C8">
        <w:rPr>
          <w:rFonts w:eastAsia="Times New Roman" w:cs="Arial"/>
          <w:sz w:val="22"/>
          <w:szCs w:val="20"/>
          <w:lang w:eastAsia="ar-SA"/>
        </w:rPr>
        <w:t xml:space="preserve"> Vice </w:t>
      </w:r>
      <w:r>
        <w:rPr>
          <w:rFonts w:eastAsia="Times New Roman" w:cs="Arial"/>
          <w:sz w:val="22"/>
          <w:szCs w:val="20"/>
          <w:lang w:eastAsia="ar-SA"/>
        </w:rPr>
        <w:t>Chairman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EB29C8">
        <w:rPr>
          <w:rFonts w:eastAsia="Times New Roman" w:cs="Arial"/>
          <w:sz w:val="22"/>
          <w:szCs w:val="20"/>
          <w:lang w:eastAsia="ar-SA"/>
        </w:rPr>
        <w:t>Greg Schumacher</w:t>
      </w:r>
    </w:p>
    <w:p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876058" w:rsidRPr="008754F9" w:rsidRDefault="00876058" w:rsidP="00876058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876058" w:rsidRPr="00F774D3" w:rsidRDefault="00876058" w:rsidP="00876058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  <w:r w:rsidR="00B8014D" w:rsidRPr="00B8014D">
        <w:rPr>
          <w:rFonts w:eastAsia="Arial Unicode MS"/>
          <w:sz w:val="24"/>
          <w:szCs w:val="24"/>
          <w:lang w:eastAsia="ar-SA"/>
        </w:rPr>
        <w:t xml:space="preserve">Convention </w:t>
      </w:r>
      <w:proofErr w:type="spellStart"/>
      <w:r w:rsidR="00B8014D" w:rsidRPr="00B8014D">
        <w:rPr>
          <w:rFonts w:eastAsia="Arial Unicode MS"/>
          <w:sz w:val="24"/>
          <w:szCs w:val="24"/>
          <w:lang w:eastAsia="ar-SA"/>
        </w:rPr>
        <w:t>Center</w:t>
      </w:r>
      <w:proofErr w:type="spellEnd"/>
      <w:r w:rsidR="00B8014D" w:rsidRPr="00B8014D">
        <w:rPr>
          <w:rFonts w:eastAsia="Arial Unicode MS"/>
          <w:sz w:val="24"/>
          <w:szCs w:val="24"/>
          <w:lang w:eastAsia="ar-SA"/>
        </w:rPr>
        <w:t xml:space="preserve"> Meeting Space</w:t>
      </w:r>
      <w:r w:rsidR="00B8014D">
        <w:rPr>
          <w:rFonts w:eastAsia="Arial Unicode MS"/>
          <w:sz w:val="24"/>
          <w:szCs w:val="24"/>
          <w:lang w:eastAsia="ar-SA"/>
        </w:rPr>
        <w:t xml:space="preserve"> 402AB</w:t>
      </w:r>
    </w:p>
    <w:p w:rsidR="00876058" w:rsidRPr="00772E0F" w:rsidRDefault="00876058" w:rsidP="00876058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="00B8014D" w:rsidRPr="00B8014D">
        <w:rPr>
          <w:rFonts w:eastAsia="Arial Unicode MS" w:cs="Arial"/>
          <w:color w:val="00B050"/>
          <w:sz w:val="24"/>
          <w:szCs w:val="24"/>
          <w:lang w:eastAsia="ar-SA"/>
        </w:rPr>
        <w:t xml:space="preserve">Convention </w:t>
      </w:r>
      <w:proofErr w:type="spellStart"/>
      <w:r w:rsidR="00B8014D" w:rsidRPr="00B8014D">
        <w:rPr>
          <w:rFonts w:eastAsia="Arial Unicode MS" w:cs="Arial"/>
          <w:color w:val="00B050"/>
          <w:sz w:val="24"/>
          <w:szCs w:val="24"/>
          <w:lang w:eastAsia="ar-SA"/>
        </w:rPr>
        <w:t>Center</w:t>
      </w:r>
      <w:proofErr w:type="spellEnd"/>
      <w:r w:rsidR="00B8014D" w:rsidRPr="00B8014D">
        <w:rPr>
          <w:rFonts w:eastAsia="Arial Unicode MS" w:cs="Arial"/>
          <w:color w:val="00B050"/>
          <w:sz w:val="24"/>
          <w:szCs w:val="24"/>
          <w:lang w:eastAsia="ar-SA"/>
        </w:rPr>
        <w:t xml:space="preserve"> Meeting Space</w:t>
      </w:r>
      <w:r w:rsidR="00B8014D">
        <w:rPr>
          <w:rFonts w:eastAsia="Arial Unicode MS" w:cs="Arial"/>
          <w:color w:val="00B050"/>
          <w:sz w:val="24"/>
          <w:szCs w:val="24"/>
          <w:lang w:eastAsia="ar-SA"/>
        </w:rPr>
        <w:t xml:space="preserve"> 301</w:t>
      </w:r>
    </w:p>
    <w:p w:rsidR="00876058" w:rsidRDefault="00B8014D" w:rsidP="00876058">
      <w:pPr>
        <w:suppressAutoHyphens/>
        <w:spacing w:after="0" w:line="240" w:lineRule="auto"/>
      </w:pPr>
      <w:r w:rsidRPr="00B8014D">
        <w:t xml:space="preserve">These meeting rooms </w:t>
      </w:r>
      <w:proofErr w:type="gramStart"/>
      <w:r w:rsidRPr="00B8014D">
        <w:t>are located in</w:t>
      </w:r>
      <w:proofErr w:type="gramEnd"/>
      <w:r w:rsidRPr="00B8014D">
        <w:t xml:space="preserve"> the convention </w:t>
      </w:r>
      <w:proofErr w:type="spellStart"/>
      <w:r w:rsidRPr="00B8014D">
        <w:t>center</w:t>
      </w:r>
      <w:proofErr w:type="spellEnd"/>
      <w:r w:rsidRPr="00B8014D">
        <w:t xml:space="preserve"> in the section closest to the DoubleTree Hotel</w:t>
      </w:r>
    </w:p>
    <w:p w:rsidR="00B8014D" w:rsidRPr="00015298" w:rsidRDefault="00B8014D" w:rsidP="00876058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7216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  <w:gridCol w:w="771"/>
      </w:tblGrid>
      <w:tr w:rsidR="00FE46C0" w:rsidRPr="00015298" w:rsidTr="00FE46C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E46C0" w:rsidRPr="00015298" w:rsidRDefault="00FE46C0" w:rsidP="00CB2B7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E46C0" w:rsidRPr="00015298" w:rsidRDefault="00FE46C0" w:rsidP="00CB2B7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FE46C0" w:rsidRPr="00015298" w:rsidRDefault="00FE46C0" w:rsidP="00CB2B7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FE46C0" w:rsidRPr="00015298" w:rsidRDefault="00FE46C0" w:rsidP="00CB2B7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</w:tcPr>
          <w:p w:rsidR="00FE46C0" w:rsidRPr="00015298" w:rsidRDefault="00FE46C0" w:rsidP="00CB2B7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FE46C0" w:rsidRPr="00AB0F3E" w:rsidTr="00FE46C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E46C0" w:rsidRPr="00AB0F3E" w:rsidRDefault="00FE46C0" w:rsidP="00CB2B7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E46C0" w:rsidRPr="00AB0F3E" w:rsidRDefault="00FE46C0" w:rsidP="00CB2B7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FE46C0" w:rsidRPr="00AB0F3E" w:rsidRDefault="00FE46C0" w:rsidP="00CB2B7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FE46C0" w:rsidRPr="00BD600A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FE46C0" w:rsidRPr="000125EA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FE46C0" w:rsidRPr="00AB0F3E" w:rsidRDefault="00FE46C0" w:rsidP="00CB2B7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FE46C0" w:rsidRPr="00AB0F3E" w:rsidRDefault="00FE46C0" w:rsidP="00CB2B7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FE46C0" w:rsidRPr="00AB0F3E" w:rsidTr="00FE46C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E46C0" w:rsidRPr="00AB0F3E" w:rsidRDefault="00FE46C0" w:rsidP="00CB2B7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E46C0" w:rsidRPr="008B2A7B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E46C0" w:rsidRPr="00AB0F3E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FE46C0" w:rsidRPr="00AB0F3E" w:rsidRDefault="00FE46C0" w:rsidP="00CB2B7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</w:tr>
      <w:tr w:rsidR="00FE46C0" w:rsidRPr="00AB0F3E" w:rsidTr="00FE46C0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E46C0" w:rsidRPr="00AB0F3E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E46C0" w:rsidRPr="00AB0F3E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E46C0" w:rsidRPr="00415AA2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E46C0" w:rsidRPr="00415AA2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FE46C0" w:rsidRPr="00AB0F3E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</w:tr>
      <w:tr w:rsidR="00FE46C0" w:rsidRPr="00AB0F3E" w:rsidTr="00FE46C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E46C0" w:rsidRPr="00CF100E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E46C0" w:rsidRPr="00AB0F3E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FE46C0" w:rsidRPr="00AB0F3E" w:rsidTr="00FE46C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E46C0" w:rsidRPr="00AB0F3E" w:rsidRDefault="00FE46C0" w:rsidP="00CB2B78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E46C0" w:rsidRPr="00AB0F3E" w:rsidRDefault="00FE46C0" w:rsidP="00CB2B7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E46C0" w:rsidRPr="00415AA2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E46C0" w:rsidRPr="00415AA2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FE46C0" w:rsidRPr="00AB0F3E" w:rsidRDefault="00FE46C0" w:rsidP="00CB2B7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</w:tr>
      <w:tr w:rsidR="00FE46C0" w:rsidRPr="00AB0F3E" w:rsidTr="00FE46C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E46C0" w:rsidRPr="00CB2B78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highlight w:val="yellow"/>
                <w:u w:val="single"/>
                <w:lang w:eastAsia="ja-JP"/>
              </w:rPr>
            </w:pPr>
            <w:r w:rsidRPr="00CB2B78">
              <w:rPr>
                <w:rFonts w:eastAsia="MS Mincho" w:cs="Arial"/>
                <w:b/>
                <w:bCs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 xml:space="preserve">Drafting 1 </w:t>
            </w:r>
            <w:r w:rsidRPr="00CB2B78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>(Rm A):</w:t>
            </w:r>
          </w:p>
          <w:p w:rsidR="00FE46C0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CB2B78">
              <w:rPr>
                <w:rFonts w:eastAsia="MS Mincho" w:cs="Arial"/>
                <w:color w:val="000000"/>
                <w:kern w:val="24"/>
                <w:sz w:val="24"/>
                <w:szCs w:val="24"/>
                <w:highlight w:val="yellow"/>
                <w:lang w:eastAsia="ja-JP"/>
              </w:rPr>
              <w:t>Session B</w:t>
            </w:r>
          </w:p>
          <w:p w:rsidR="00FE46C0" w:rsidRPr="00AB0F3E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E46C0" w:rsidRPr="00AB0F3E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FE46C0" w:rsidRPr="00AB0F3E" w:rsidTr="00FE46C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E46C0" w:rsidRPr="00AB0F3E" w:rsidRDefault="00FE46C0" w:rsidP="00CB2B78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E46C0" w:rsidRPr="00AB0F3E" w:rsidRDefault="00FE46C0" w:rsidP="00CB2B7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E46C0" w:rsidRPr="00415AA2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E46C0" w:rsidRPr="00415AA2" w:rsidRDefault="00FE46C0" w:rsidP="00CB2B78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FE46C0" w:rsidRPr="00AB0F3E" w:rsidRDefault="00FE46C0" w:rsidP="00CB2B7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</w:tr>
      <w:tr w:rsidR="00FE46C0" w:rsidRPr="00015298" w:rsidTr="00FE46C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E46C0" w:rsidRPr="00AB0F3E" w:rsidRDefault="00FE46C0" w:rsidP="00CB2B7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E46C0" w:rsidRPr="00CB2B78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highlight w:val="yellow"/>
                <w:u w:val="single"/>
                <w:lang w:eastAsia="ja-JP"/>
              </w:rPr>
            </w:pPr>
            <w:r w:rsidRPr="00CB2B78">
              <w:rPr>
                <w:rFonts w:eastAsia="MS Mincho" w:cs="Arial"/>
                <w:b/>
                <w:bCs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 xml:space="preserve">Drafting 1 </w:t>
            </w:r>
            <w:r w:rsidRPr="00CB2B78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>(Rm A):</w:t>
            </w:r>
          </w:p>
          <w:p w:rsidR="00FE46C0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CB2B78">
              <w:rPr>
                <w:rFonts w:eastAsia="MS Mincho" w:cs="Arial"/>
                <w:color w:val="000000"/>
                <w:kern w:val="24"/>
                <w:sz w:val="24"/>
                <w:szCs w:val="24"/>
                <w:highlight w:val="yellow"/>
                <w:lang w:eastAsia="ja-JP"/>
              </w:rPr>
              <w:t>Session B</w:t>
            </w:r>
          </w:p>
          <w:p w:rsidR="00FE46C0" w:rsidRPr="00AB0F3E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E46C0" w:rsidRPr="004C4A40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FE46C0" w:rsidRPr="00AB0F3E" w:rsidRDefault="00FE46C0" w:rsidP="00CB2B7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FE46C0" w:rsidRPr="00AB0F3E" w:rsidTr="00FE46C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E46C0" w:rsidRPr="00AB0F3E" w:rsidRDefault="00FE46C0" w:rsidP="00CB2B78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FE46C0" w:rsidRPr="00AB0F3E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E46C0" w:rsidRPr="00415AA2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E46C0" w:rsidRPr="00415AA2" w:rsidRDefault="00FE46C0" w:rsidP="00CB2B78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FE46C0" w:rsidRPr="00AB0F3E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FE46C0" w:rsidRPr="00015298" w:rsidTr="00FE46C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FE46C0" w:rsidRPr="00AB0F3E" w:rsidRDefault="00FE46C0" w:rsidP="00CB2B7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FE46C0" w:rsidRPr="00AB0F3E" w:rsidRDefault="00FE46C0" w:rsidP="00CB2B7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FE46C0" w:rsidRPr="00BD4335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FE46C0" w:rsidRPr="00FE46C0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highlight w:val="yellow"/>
                <w:u w:val="single"/>
                <w:lang w:eastAsia="ja-JP"/>
              </w:rPr>
            </w:pPr>
            <w:r w:rsidRPr="00FE46C0">
              <w:rPr>
                <w:rFonts w:eastAsia="MS Mincho" w:cs="Arial"/>
                <w:b/>
                <w:bCs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 xml:space="preserve">Drafting 1 </w:t>
            </w:r>
            <w:r w:rsidRPr="00FE46C0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>(Rm A):</w:t>
            </w:r>
          </w:p>
          <w:p w:rsidR="00FE46C0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FE46C0">
              <w:rPr>
                <w:rFonts w:eastAsia="MS Mincho" w:cs="Arial"/>
                <w:color w:val="000000"/>
                <w:kern w:val="24"/>
                <w:sz w:val="24"/>
                <w:szCs w:val="24"/>
                <w:highlight w:val="yellow"/>
                <w:lang w:eastAsia="ja-JP"/>
              </w:rPr>
              <w:t>Session B</w:t>
            </w:r>
          </w:p>
          <w:p w:rsidR="00FE46C0" w:rsidRPr="006620C9" w:rsidRDefault="00FE46C0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FE46C0" w:rsidRPr="00AB0F3E" w:rsidRDefault="00FE46C0" w:rsidP="00CB2B7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FE46C0" w:rsidRPr="00AB0F3E" w:rsidRDefault="00FE46C0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FE46C0" w:rsidRPr="00AB0F3E" w:rsidRDefault="00FE46C0" w:rsidP="00CB2B7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</w:tr>
    </w:tbl>
    <w:p w:rsidR="00876058" w:rsidRPr="00015298" w:rsidRDefault="00876058" w:rsidP="00876058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876058" w:rsidRPr="008754F9" w:rsidRDefault="00876058" w:rsidP="00876058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:rsidR="00876058" w:rsidRDefault="00876058" w:rsidP="00876058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:rsidR="00876058" w:rsidRDefault="00876058" w:rsidP="00876058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:rsidR="00876058" w:rsidRDefault="00876058" w:rsidP="00876058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876058" w:rsidRDefault="00876058" w:rsidP="00876058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876058" w:rsidRDefault="00876058" w:rsidP="00876058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sessions:</w:t>
      </w:r>
    </w:p>
    <w:p w:rsidR="00E90F0F" w:rsidRPr="002C5415" w:rsidRDefault="00E90F0F" w:rsidP="00E90F0F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:rsidR="00E90F0F" w:rsidRPr="002C5415" w:rsidRDefault="00E90F0F" w:rsidP="00E90F0F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CB2B78">
        <w:rPr>
          <w:rFonts w:eastAsia="Times New Roman"/>
          <w:sz w:val="20"/>
          <w:szCs w:val="20"/>
          <w:highlight w:val="yellow"/>
          <w:lang w:val="en-US"/>
        </w:rPr>
        <w:t>Session B:</w:t>
      </w:r>
      <w:r w:rsidR="004C7C9A" w:rsidRPr="00CB2B78">
        <w:rPr>
          <w:rFonts w:eastAsia="Times New Roman"/>
          <w:sz w:val="20"/>
          <w:szCs w:val="20"/>
          <w:highlight w:val="yellow"/>
          <w:lang w:val="en-US"/>
        </w:rPr>
        <w:t xml:space="preserve"> 5G_HYPOS + 5GMSG + BRMNS + FS_BMNS </w:t>
      </w:r>
      <w:r w:rsidRPr="00CB2B78">
        <w:rPr>
          <w:rFonts w:eastAsia="Times New Roman"/>
          <w:i/>
          <w:sz w:val="20"/>
          <w:szCs w:val="20"/>
          <w:highlight w:val="yellow"/>
          <w:lang w:val="en-US"/>
        </w:rPr>
        <w:t>– chaired by Greg Schumacher</w:t>
      </w:r>
      <w:r w:rsidR="004C7C9A" w:rsidRPr="00CB2B78">
        <w:rPr>
          <w:rFonts w:eastAsia="Times New Roman"/>
          <w:i/>
          <w:sz w:val="20"/>
          <w:szCs w:val="20"/>
          <w:highlight w:val="yellow"/>
          <w:lang w:val="en-US"/>
        </w:rPr>
        <w:t xml:space="preserve"> = 5+12+8+1 = 26</w:t>
      </w:r>
      <w:r w:rsidR="0055390C" w:rsidRPr="00CB2B78">
        <w:rPr>
          <w:rFonts w:eastAsia="Times New Roman"/>
          <w:i/>
          <w:sz w:val="20"/>
          <w:szCs w:val="20"/>
          <w:highlight w:val="yellow"/>
          <w:lang w:val="en-US"/>
        </w:rPr>
        <w:t xml:space="preserve"> in 5 hours</w:t>
      </w:r>
    </w:p>
    <w:p w:rsidR="00876058" w:rsidRDefault="00876058" w:rsidP="00876058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p w:rsidR="00345EA9" w:rsidRPr="00FC250B" w:rsidRDefault="00345EA9" w:rsidP="00345EA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FC250B">
        <w:rPr>
          <w:rFonts w:eastAsia="Times New Roman"/>
          <w:b/>
          <w:sz w:val="20"/>
          <w:szCs w:val="20"/>
          <w:lang w:val="en-US"/>
        </w:rPr>
        <w:lastRenderedPageBreak/>
        <w:t>LEGEND</w:t>
      </w:r>
    </w:p>
    <w:p w:rsidR="00345EA9" w:rsidRPr="001E1D1F" w:rsidRDefault="00345EA9" w:rsidP="00345EA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</w:t>
      </w:r>
      <w:proofErr w:type="gramStart"/>
      <w:r>
        <w:rPr>
          <w:rFonts w:eastAsia="Times New Roman"/>
          <w:sz w:val="20"/>
          <w:szCs w:val="20"/>
          <w:lang w:val="en-US"/>
        </w:rPr>
        <w:t>OUT(</w:t>
      </w:r>
      <w:proofErr w:type="gramEnd"/>
      <w:r>
        <w:rPr>
          <w:rFonts w:eastAsia="Times New Roman"/>
          <w:sz w:val="20"/>
          <w:szCs w:val="20"/>
          <w:lang w:val="en-US"/>
        </w:rPr>
        <w:t>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</w:t>
      </w:r>
      <w:r w:rsidR="002731F4">
        <w:rPr>
          <w:rFonts w:eastAsia="Times New Roman"/>
          <w:sz w:val="20"/>
          <w:szCs w:val="20"/>
          <w:lang w:val="en-US"/>
        </w:rPr>
        <w:t>, WP (Work Plan)</w:t>
      </w:r>
    </w:p>
    <w:p w:rsidR="00345EA9" w:rsidRPr="001E1D1F" w:rsidRDefault="00345EA9" w:rsidP="00345EA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 w:rsidR="00533947"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proofErr w:type="gramStart"/>
      <w:r>
        <w:rPr>
          <w:rFonts w:eastAsia="Times New Roman"/>
          <w:sz w:val="20"/>
          <w:szCs w:val="20"/>
          <w:lang w:val="en-US"/>
        </w:rPr>
        <w:t>Moved</w:t>
      </w:r>
      <w:proofErr w:type="gramEnd"/>
      <w:r>
        <w:rPr>
          <w:rFonts w:eastAsia="Times New Roman"/>
          <w:sz w:val="20"/>
          <w:szCs w:val="20"/>
          <w:lang w:val="en-US"/>
        </w:rPr>
        <w:t xml:space="preserve">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3714"/>
      </w:tblGrid>
      <w:tr w:rsidR="00345EA9" w:rsidRPr="001E1D1F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345EA9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345EA9" w:rsidRPr="001E1D1F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E30C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</w:t>
            </w:r>
            <w:r w:rsidR="00FA1229">
              <w:rPr>
                <w:rFonts w:eastAsia="Times New Roman" w:cs="Arial"/>
                <w:szCs w:val="18"/>
                <w:lang w:eastAsia="ar-SA"/>
              </w:rPr>
              <w:t>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465FFE">
        <w:trPr>
          <w:trHeight w:val="141"/>
        </w:trPr>
        <w:tc>
          <w:tcPr>
            <w:tcW w:w="675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6F221F" w:rsidRPr="001E1D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6F221F" w:rsidRPr="001E1D1F" w:rsidRDefault="006F221F" w:rsidP="002B3E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r w:rsidR="00AC6425">
              <w:rPr>
                <w:rFonts w:eastAsia="Times New Roman" w:cs="Arial"/>
                <w:szCs w:val="18"/>
                <w:lang w:eastAsia="ar-SA"/>
              </w:rPr>
              <w:t>S1-1</w:t>
            </w:r>
            <w:r w:rsidR="002B3E78">
              <w:rPr>
                <w:rFonts w:eastAsia="Times New Roman" w:cs="Arial"/>
                <w:szCs w:val="18"/>
                <w:lang w:eastAsia="ar-SA"/>
              </w:rPr>
              <w:t>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3714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465FFE">
        <w:trPr>
          <w:trHeight w:val="141"/>
        </w:trPr>
        <w:tc>
          <w:tcPr>
            <w:tcW w:w="675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6F221F" w:rsidRPr="001E1D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714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section xxx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Rejected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Postponed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Email Approval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465FFE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 Handled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465FFE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Unallocated / Drafting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345EA9" w:rsidRPr="00F45489" w:rsidRDefault="00345EA9" w:rsidP="00345E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291CC5" w:rsidRPr="00F45489" w:rsidRDefault="00291CC5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612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113"/>
        <w:gridCol w:w="489"/>
        <w:gridCol w:w="110"/>
        <w:gridCol w:w="999"/>
        <w:gridCol w:w="103"/>
        <w:gridCol w:w="2470"/>
        <w:gridCol w:w="365"/>
        <w:gridCol w:w="4065"/>
        <w:gridCol w:w="330"/>
        <w:gridCol w:w="1866"/>
        <w:gridCol w:w="171"/>
        <w:gridCol w:w="3531"/>
      </w:tblGrid>
      <w:tr w:rsidR="008056D0" w:rsidRPr="00B04844" w:rsidTr="00DA5707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shd w:val="clear" w:color="auto" w:fill="F2F2F2"/>
          </w:tcPr>
          <w:p w:rsidR="008056D0" w:rsidRPr="00F45489" w:rsidRDefault="008056D0" w:rsidP="008056D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Rel-16</w:t>
            </w:r>
            <w:r w:rsidRPr="00466912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 Work Item contributions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 </w:t>
            </w:r>
          </w:p>
        </w:tc>
      </w:tr>
      <w:tr w:rsidR="00021551" w:rsidRPr="00B04844" w:rsidTr="00DA5707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21551" w:rsidRDefault="00021551" w:rsidP="00021551">
            <w:pPr>
              <w:pStyle w:val="Heading2"/>
            </w:pPr>
            <w:r>
              <w:rPr>
                <w:lang w:val="en-US"/>
              </w:rPr>
              <w:t>5G_HYPOS</w:t>
            </w:r>
            <w:r>
              <w:t xml:space="preserve">: </w:t>
            </w:r>
            <w:r>
              <w:rPr>
                <w:lang w:val="en-US"/>
              </w:rPr>
              <w:t>5G Positioning Services</w:t>
            </w:r>
            <w:r>
              <w:t xml:space="preserve"> [</w:t>
            </w:r>
            <w:r w:rsidRPr="00012C8A">
              <w:rPr>
                <w:bCs/>
                <w:iCs/>
              </w:rPr>
              <w:t>SP-1</w:t>
            </w:r>
            <w:r>
              <w:rPr>
                <w:bCs/>
                <w:iCs/>
              </w:rPr>
              <w:t>8</w:t>
            </w:r>
            <w:r w:rsidRPr="00012C8A">
              <w:rPr>
                <w:bCs/>
                <w:iCs/>
              </w:rPr>
              <w:t>0</w:t>
            </w:r>
            <w:r>
              <w:rPr>
                <w:bCs/>
                <w:iCs/>
              </w:rPr>
              <w:t>329</w:t>
            </w:r>
            <w:r>
              <w:t>]</w:t>
            </w:r>
          </w:p>
        </w:tc>
      </w:tr>
      <w:tr w:rsidR="00021551" w:rsidRPr="00B04844" w:rsidTr="00DA5707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021551" w:rsidRPr="004067FF" w:rsidRDefault="00021551" w:rsidP="00021551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021551" w:rsidRPr="00411066" w:rsidRDefault="00021551" w:rsidP="000215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SA#82 (12/2018)</w:t>
            </w:r>
          </w:p>
          <w:p w:rsidR="00021551" w:rsidRPr="004070E3" w:rsidRDefault="00021551" w:rsidP="000215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50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021551" w:rsidRPr="00DE3E2E" w:rsidRDefault="00021551" w:rsidP="00021551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</w:p>
        </w:tc>
      </w:tr>
      <w:tr w:rsidR="00021551" w:rsidRPr="00A75C05" w:rsidTr="00DA5707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A75C05" w:rsidRDefault="00021551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6424D0" w:rsidRDefault="00CB2B78" w:rsidP="00021551">
            <w:pPr>
              <w:snapToGrid w:val="0"/>
              <w:spacing w:after="0" w:line="240" w:lineRule="auto"/>
            </w:pPr>
            <w:hyperlink r:id="rId8" w:history="1">
              <w:r w:rsidR="00021551" w:rsidRPr="00901FC7">
                <w:rPr>
                  <w:rStyle w:val="Hyperlink"/>
                  <w:rFonts w:cs="Arial"/>
                </w:rPr>
                <w:t>S1-183168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A75C05" w:rsidRDefault="00E10FD6" w:rsidP="00021551">
            <w:pPr>
              <w:snapToGrid w:val="0"/>
              <w:spacing w:after="0" w:line="240" w:lineRule="auto"/>
            </w:pPr>
            <w:r>
              <w:t>ESA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A75C05" w:rsidRDefault="00E10FD6" w:rsidP="00021551">
            <w:pPr>
              <w:snapToGrid w:val="0"/>
              <w:spacing w:after="0" w:line="240" w:lineRule="auto"/>
            </w:pPr>
            <w:r w:rsidRPr="00E10FD6">
              <w:t xml:space="preserve">CR22.261v16.5.0: </w:t>
            </w:r>
            <w:r>
              <w:rPr>
                <w:noProof/>
              </w:rPr>
              <w:t>Clarification of requirement on energy per fix in clause 7.3.2.3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A75C05" w:rsidRDefault="00021551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A75C05" w:rsidRDefault="00E10FD6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E10FD6">
              <w:rPr>
                <w:noProof/>
              </w:rPr>
              <w:t>5G_HYPOS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 Rel-16 CR03</w:t>
            </w:r>
            <w:r w:rsidR="00833919">
              <w:rPr>
                <w:rFonts w:eastAsia="Arial Unicode MS" w:cs="Arial"/>
                <w:szCs w:val="18"/>
                <w:lang w:eastAsia="ar-SA"/>
              </w:rPr>
              <w:t>30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R- Cat </w:t>
            </w:r>
            <w:r w:rsidR="00833919">
              <w:rPr>
                <w:rFonts w:eastAsia="Arial Unicode MS" w:cs="Arial"/>
                <w:szCs w:val="18"/>
                <w:lang w:eastAsia="ar-SA"/>
              </w:rPr>
              <w:t>C</w:t>
            </w:r>
          </w:p>
        </w:tc>
      </w:tr>
      <w:tr w:rsidR="00021551" w:rsidRPr="00A75C05" w:rsidTr="00DA5707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A75C05" w:rsidRDefault="00021551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6424D0" w:rsidRDefault="00CB2B78" w:rsidP="00021551">
            <w:pPr>
              <w:snapToGrid w:val="0"/>
              <w:spacing w:after="0" w:line="240" w:lineRule="auto"/>
            </w:pPr>
            <w:hyperlink r:id="rId9" w:history="1">
              <w:r w:rsidR="00021551" w:rsidRPr="00901FC7">
                <w:rPr>
                  <w:rStyle w:val="Hyperlink"/>
                  <w:rFonts w:cs="Arial"/>
                </w:rPr>
                <w:t>S1-183169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A75C05" w:rsidRDefault="00833919" w:rsidP="00021551">
            <w:pPr>
              <w:snapToGrid w:val="0"/>
              <w:spacing w:after="0" w:line="240" w:lineRule="auto"/>
            </w:pPr>
            <w:r>
              <w:t>ESA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A75C05" w:rsidRDefault="00833919" w:rsidP="00021551">
            <w:pPr>
              <w:snapToGrid w:val="0"/>
              <w:spacing w:after="0" w:line="240" w:lineRule="auto"/>
            </w:pPr>
            <w:r w:rsidRPr="00E10FD6">
              <w:t xml:space="preserve">CR22.261v16.5.0: </w:t>
            </w:r>
            <w:r w:rsidRPr="00874800">
              <w:rPr>
                <w:noProof/>
              </w:rPr>
              <w:t>Functional requirements for 5G positioning services (clause 6)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A75C05" w:rsidRDefault="00021551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A75C05" w:rsidRDefault="00833919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E10FD6">
              <w:rPr>
                <w:noProof/>
              </w:rPr>
              <w:t>5G_HYPOS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 Rel-16 CR03</w:t>
            </w:r>
            <w:r>
              <w:rPr>
                <w:rFonts w:eastAsia="Arial Unicode MS" w:cs="Arial"/>
                <w:szCs w:val="18"/>
                <w:lang w:eastAsia="ar-SA"/>
              </w:rPr>
              <w:t>31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R- Cat </w:t>
            </w:r>
            <w:r>
              <w:rPr>
                <w:rFonts w:eastAsia="Arial Unicode MS" w:cs="Arial"/>
                <w:szCs w:val="18"/>
                <w:lang w:eastAsia="ar-SA"/>
              </w:rPr>
              <w:t>B</w:t>
            </w:r>
          </w:p>
        </w:tc>
      </w:tr>
      <w:tr w:rsidR="00021551" w:rsidRPr="00A75C05" w:rsidTr="00DA5707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A75C05" w:rsidRDefault="00021551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6424D0" w:rsidRDefault="00CB2B78" w:rsidP="00021551">
            <w:pPr>
              <w:snapToGrid w:val="0"/>
              <w:spacing w:after="0" w:line="240" w:lineRule="auto"/>
            </w:pPr>
            <w:hyperlink r:id="rId10" w:history="1">
              <w:r w:rsidR="00021551" w:rsidRPr="00901FC7">
                <w:rPr>
                  <w:rStyle w:val="Hyperlink"/>
                  <w:rFonts w:cs="Arial"/>
                </w:rPr>
                <w:t>S1-183242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A75C05" w:rsidRDefault="00833919" w:rsidP="00021551">
            <w:pPr>
              <w:snapToGrid w:val="0"/>
              <w:spacing w:after="0" w:line="240" w:lineRule="auto"/>
            </w:pPr>
            <w:proofErr w:type="spellStart"/>
            <w:r>
              <w:t>Novamint</w:t>
            </w:r>
            <w:proofErr w:type="spellEnd"/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A75C05" w:rsidRDefault="00833919" w:rsidP="00021551">
            <w:pPr>
              <w:snapToGrid w:val="0"/>
              <w:spacing w:after="0" w:line="240" w:lineRule="auto"/>
            </w:pPr>
            <w:r w:rsidRPr="00E10FD6">
              <w:t>CR22.</w:t>
            </w:r>
            <w:r>
              <w:t>872v16.1</w:t>
            </w:r>
            <w:r w:rsidRPr="00E10FD6">
              <w:t>.0:</w:t>
            </w:r>
            <w:r>
              <w:t xml:space="preserve"> Very accurate positio</w:t>
            </w:r>
            <w:r w:rsidRPr="00F56F8F">
              <w:t>ning in support of precision agriculture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A75C05" w:rsidRDefault="00021551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A75C05" w:rsidRDefault="00833919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>
              <w:rPr>
                <w:rFonts w:eastAsia="Arial Unicode MS" w:cs="Arial"/>
                <w:szCs w:val="18"/>
                <w:lang w:eastAsia="ar-SA"/>
              </w:rPr>
              <w:t>FS_</w:t>
            </w:r>
            <w:r w:rsidRPr="00E10FD6">
              <w:rPr>
                <w:noProof/>
              </w:rPr>
              <w:t>5G_HYPOS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 Rel-16 CR0</w:t>
            </w:r>
            <w:r>
              <w:rPr>
                <w:rFonts w:eastAsia="Arial Unicode MS" w:cs="Arial"/>
                <w:szCs w:val="18"/>
                <w:lang w:eastAsia="ar-SA"/>
              </w:rPr>
              <w:t>009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R- Cat </w:t>
            </w:r>
            <w:r>
              <w:rPr>
                <w:rFonts w:eastAsia="Arial Unicode MS" w:cs="Arial"/>
                <w:szCs w:val="18"/>
                <w:lang w:eastAsia="ar-SA"/>
              </w:rPr>
              <w:t>B</w:t>
            </w:r>
          </w:p>
        </w:tc>
      </w:tr>
      <w:tr w:rsidR="00E10FD6" w:rsidRPr="00A75C05" w:rsidTr="00DA5707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10FD6" w:rsidRPr="00E10FD6" w:rsidRDefault="00E10FD6" w:rsidP="003665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10FD6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10FD6" w:rsidRPr="00E10FD6" w:rsidRDefault="00CB2B78" w:rsidP="00366525">
            <w:pPr>
              <w:snapToGrid w:val="0"/>
              <w:spacing w:after="0" w:line="240" w:lineRule="auto"/>
            </w:pPr>
            <w:hyperlink r:id="rId11" w:history="1">
              <w:r w:rsidR="00E10FD6" w:rsidRPr="00E10FD6">
                <w:rPr>
                  <w:rStyle w:val="Hyperlink"/>
                  <w:rFonts w:cs="Arial"/>
                  <w:color w:val="auto"/>
                </w:rPr>
                <w:t>S1-183088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10FD6" w:rsidRPr="00E10FD6" w:rsidRDefault="00E10FD6" w:rsidP="00366525">
            <w:pPr>
              <w:snapToGrid w:val="0"/>
              <w:spacing w:after="0" w:line="240" w:lineRule="auto"/>
            </w:pPr>
            <w:r w:rsidRPr="00E10FD6">
              <w:rPr>
                <w:noProof/>
              </w:rPr>
              <w:t>LG Electronics Mobile Research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10FD6" w:rsidRPr="00E10FD6" w:rsidRDefault="00E10FD6" w:rsidP="00366525">
            <w:pPr>
              <w:snapToGrid w:val="0"/>
              <w:spacing w:after="0" w:line="240" w:lineRule="auto"/>
            </w:pPr>
            <w:r w:rsidRPr="00E10FD6">
              <w:t xml:space="preserve">CR22.261v16.5.0: </w:t>
            </w:r>
            <w:r w:rsidRPr="00E10FD6">
              <w:rPr>
                <w:noProof/>
              </w:rPr>
              <w:t>Editorial correction for positioning-related tables in 7.3.2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10FD6" w:rsidRPr="00E10FD6" w:rsidRDefault="00E10FD6" w:rsidP="003665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red"/>
                <w:lang w:eastAsia="ar-SA"/>
              </w:rPr>
            </w:pPr>
            <w:r w:rsidRPr="00E10FD6">
              <w:rPr>
                <w:rFonts w:eastAsia="Times New Roman" w:cs="Arial"/>
                <w:szCs w:val="18"/>
                <w:lang w:eastAsia="ar-SA"/>
              </w:rPr>
              <w:t>Revised to S1-183095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10FD6" w:rsidRPr="00E10FD6" w:rsidRDefault="00E10FD6" w:rsidP="0036652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E10FD6">
              <w:rPr>
                <w:noProof/>
              </w:rPr>
              <w:t>5G_HYPOS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 Rel-16 CR0304R- Cat </w:t>
            </w:r>
            <w:r>
              <w:rPr>
                <w:rFonts w:eastAsia="Arial Unicode MS" w:cs="Arial"/>
                <w:szCs w:val="18"/>
                <w:lang w:eastAsia="ar-SA"/>
              </w:rPr>
              <w:t>D</w:t>
            </w:r>
          </w:p>
        </w:tc>
      </w:tr>
      <w:tr w:rsidR="00E10FD6" w:rsidRPr="00A75C05" w:rsidTr="00DA5707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E10FD6" w:rsidRPr="00E10FD6" w:rsidRDefault="00E10FD6" w:rsidP="003665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10FD6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E10FD6" w:rsidRPr="00E10FD6" w:rsidRDefault="00CB2B78" w:rsidP="00366525">
            <w:pPr>
              <w:snapToGrid w:val="0"/>
              <w:spacing w:after="0" w:line="240" w:lineRule="auto"/>
              <w:rPr>
                <w:rFonts w:cs="Arial"/>
              </w:rPr>
            </w:pPr>
            <w:hyperlink r:id="rId12" w:history="1">
              <w:r w:rsidR="00E10FD6" w:rsidRPr="00E10FD6">
                <w:rPr>
                  <w:rStyle w:val="Hyperlink"/>
                  <w:rFonts w:cs="Arial"/>
                  <w:color w:val="auto"/>
                </w:rPr>
                <w:t>S1-183095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E10FD6" w:rsidRPr="00E10FD6" w:rsidRDefault="00E10FD6" w:rsidP="00366525">
            <w:pPr>
              <w:snapToGrid w:val="0"/>
              <w:spacing w:after="0" w:line="240" w:lineRule="auto"/>
              <w:rPr>
                <w:noProof/>
              </w:rPr>
            </w:pPr>
            <w:r w:rsidRPr="00E10FD6">
              <w:rPr>
                <w:noProof/>
              </w:rPr>
              <w:t>LG Electronics Mobile Research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E10FD6" w:rsidRPr="00E10FD6" w:rsidRDefault="00E10FD6" w:rsidP="00366525">
            <w:pPr>
              <w:snapToGrid w:val="0"/>
              <w:spacing w:after="0" w:line="240" w:lineRule="auto"/>
            </w:pPr>
            <w:r w:rsidRPr="00E10FD6">
              <w:t>CR22.261v16.5.0: Editorial correction for positioning-related tables in 7.3.2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E10FD6" w:rsidRPr="00E10FD6" w:rsidRDefault="00E10FD6" w:rsidP="003665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red"/>
                <w:lang w:eastAsia="ar-SA"/>
              </w:rPr>
            </w:pPr>
            <w:r w:rsidRPr="00E10FD6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E10FD6" w:rsidRPr="00E10FD6" w:rsidRDefault="00E10FD6" w:rsidP="0036652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10FD6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E10FD6">
              <w:rPr>
                <w:i/>
                <w:noProof/>
              </w:rPr>
              <w:t>5G_HYPOS</w:t>
            </w:r>
            <w:r w:rsidRPr="00E10FD6">
              <w:rPr>
                <w:rFonts w:eastAsia="Arial Unicode MS" w:cs="Arial"/>
                <w:i/>
                <w:szCs w:val="18"/>
                <w:lang w:eastAsia="ar-SA"/>
              </w:rPr>
              <w:t xml:space="preserve"> Rel-16 CR0304R- Cat B</w:t>
            </w:r>
          </w:p>
          <w:p w:rsidR="00E10FD6" w:rsidRPr="00E10FD6" w:rsidRDefault="00E10FD6" w:rsidP="0036652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10FD6">
              <w:rPr>
                <w:rFonts w:eastAsia="Arial Unicode MS" w:cs="Arial"/>
                <w:szCs w:val="18"/>
                <w:lang w:eastAsia="ar-SA"/>
              </w:rPr>
              <w:t>Revision of S1-183088.</w:t>
            </w:r>
          </w:p>
        </w:tc>
      </w:tr>
      <w:tr w:rsidR="002E0881" w:rsidRPr="00B81C05" w:rsidTr="00DA5707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2E0881" w:rsidRPr="00B81C05" w:rsidRDefault="002E0881" w:rsidP="00CB2B78">
            <w:pPr>
              <w:pStyle w:val="Heading3"/>
            </w:pPr>
            <w:r>
              <w:lastRenderedPageBreak/>
              <w:t>5G_HYPOS + 5GMSG + BRMNS + FS_BMNS drafting session information</w:t>
            </w:r>
          </w:p>
        </w:tc>
      </w:tr>
      <w:tr w:rsidR="002E0881" w:rsidRPr="00A75C05" w:rsidTr="00DA5707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881" w:rsidRPr="00D66E9C" w:rsidRDefault="002E0881" w:rsidP="00CB2B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881" w:rsidRPr="00197B46" w:rsidRDefault="00CB2B78" w:rsidP="00CB2B7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3" w:history="1">
              <w:r w:rsidR="002E0881" w:rsidRPr="002E0881">
                <w:rPr>
                  <w:rStyle w:val="Hyperlink"/>
                  <w:rFonts w:cs="Arial"/>
                </w:rPr>
                <w:t>S1-18</w:t>
              </w:r>
            </w:hyperlink>
            <w:r w:rsidR="002E0881" w:rsidRPr="002E0881">
              <w:rPr>
                <w:rStyle w:val="Hyperlink"/>
                <w:rFonts w:cs="Arial"/>
              </w:rPr>
              <w:t>3319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881" w:rsidRPr="00D66E9C" w:rsidRDefault="002E0881" w:rsidP="00CB2B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881" w:rsidRPr="00D66E9C" w:rsidRDefault="002E0881" w:rsidP="00CB2B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 xml:space="preserve">5G_HYPOS + 5GMSG + BRMNS + FS_BMNS </w:t>
            </w:r>
            <w:r w:rsidRPr="00D66E9C">
              <w:rPr>
                <w:rFonts w:eastAsia="Times New Roman" w:cs="Arial"/>
                <w:szCs w:val="18"/>
                <w:lang w:eastAsia="ar-SA"/>
              </w:rPr>
              <w:t>drafting agenda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881" w:rsidRPr="00D66E9C" w:rsidRDefault="002E0881" w:rsidP="00CB2B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881" w:rsidRPr="00D66E9C" w:rsidRDefault="002E0881" w:rsidP="00CB2B7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0881" w:rsidRPr="00A75C05" w:rsidTr="00DA5707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881" w:rsidRPr="00D66E9C" w:rsidRDefault="002E0881" w:rsidP="00CB2B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881" w:rsidRPr="00197B46" w:rsidRDefault="00CB2B78" w:rsidP="00CB2B7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4" w:history="1">
              <w:r w:rsidR="002E0881" w:rsidRPr="002E0881">
                <w:rPr>
                  <w:rStyle w:val="Hyperlink"/>
                  <w:rFonts w:cs="Arial"/>
                </w:rPr>
                <w:t>S1-18</w:t>
              </w:r>
            </w:hyperlink>
            <w:r w:rsidR="002E0881" w:rsidRPr="002E0881">
              <w:rPr>
                <w:rStyle w:val="Hyperlink"/>
                <w:rFonts w:cs="Arial"/>
              </w:rPr>
              <w:t>3320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881" w:rsidRPr="00D66E9C" w:rsidRDefault="002E0881" w:rsidP="00CB2B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881" w:rsidRPr="00D66E9C" w:rsidRDefault="002E0881" w:rsidP="00CB2B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 xml:space="preserve">5G_HYPOS + 5GMSG + BRMNS + FS_BMNS </w:t>
            </w:r>
            <w:r w:rsidRPr="00D66E9C">
              <w:rPr>
                <w:rFonts w:eastAsia="Times New Roman" w:cs="Arial"/>
                <w:szCs w:val="18"/>
                <w:lang w:eastAsia="ar-SA"/>
              </w:rPr>
              <w:t>drafting report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881" w:rsidRPr="00D66E9C" w:rsidRDefault="002E0881" w:rsidP="00CB2B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881" w:rsidRPr="00D66E9C" w:rsidRDefault="002E0881" w:rsidP="00CB2B7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1551" w:rsidRPr="00B04844" w:rsidTr="00DA5707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21551" w:rsidRDefault="00021551" w:rsidP="00021551">
            <w:pPr>
              <w:pStyle w:val="Heading2"/>
            </w:pPr>
            <w:r>
              <w:t xml:space="preserve">MSGin5G: 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essage s</w:t>
            </w:r>
            <w:r w:rsidRPr="00BF78E5">
              <w:rPr>
                <w:rFonts w:hint="eastAsia"/>
              </w:rPr>
              <w:t>ervice</w:t>
            </w:r>
            <w:r>
              <w:t xml:space="preserve"> with 5G system</w:t>
            </w:r>
            <w:r w:rsidRPr="00BF78E5">
              <w:rPr>
                <w:rFonts w:hint="eastAsia"/>
              </w:rPr>
              <w:t xml:space="preserve"> requirements</w:t>
            </w:r>
            <w:r>
              <w:t xml:space="preserve"> [</w:t>
            </w:r>
            <w:r w:rsidRPr="00012C8A">
              <w:rPr>
                <w:bCs/>
                <w:iCs/>
              </w:rPr>
              <w:t>SP-1</w:t>
            </w:r>
            <w:r>
              <w:rPr>
                <w:bCs/>
                <w:iCs/>
              </w:rPr>
              <w:t>8</w:t>
            </w:r>
            <w:r w:rsidRPr="00012C8A">
              <w:rPr>
                <w:bCs/>
                <w:iCs/>
              </w:rPr>
              <w:t>0</w:t>
            </w:r>
            <w:r>
              <w:rPr>
                <w:bCs/>
                <w:iCs/>
              </w:rPr>
              <w:t>920</w:t>
            </w:r>
            <w:r>
              <w:t>]</w:t>
            </w:r>
          </w:p>
        </w:tc>
      </w:tr>
      <w:tr w:rsidR="00021551" w:rsidRPr="00B04844" w:rsidTr="00DA5707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021551" w:rsidRPr="004067FF" w:rsidRDefault="00021551" w:rsidP="00021551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021551" w:rsidRPr="00411066" w:rsidRDefault="00021551" w:rsidP="000215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TS22.262vx.x.x</w:t>
            </w:r>
          </w:p>
          <w:p w:rsidR="00021551" w:rsidRPr="00411066" w:rsidRDefault="00021551" w:rsidP="000215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SA#82 (12/2018)</w:t>
            </w:r>
          </w:p>
          <w:p w:rsidR="00021551" w:rsidRPr="004070E3" w:rsidRDefault="00021551" w:rsidP="000215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021551" w:rsidRPr="004070E3" w:rsidRDefault="00021551" w:rsidP="00021551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021551" w:rsidRPr="00A75C05" w:rsidTr="00DA5707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A75C05" w:rsidRDefault="00021551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6424D0" w:rsidRDefault="00CB2B78" w:rsidP="00021551">
            <w:pPr>
              <w:snapToGrid w:val="0"/>
              <w:spacing w:after="0" w:line="240" w:lineRule="auto"/>
            </w:pPr>
            <w:hyperlink r:id="rId15" w:history="1">
              <w:r w:rsidR="00021551" w:rsidRPr="00366525">
                <w:rPr>
                  <w:rStyle w:val="Hyperlink"/>
                  <w:rFonts w:cs="Arial"/>
                </w:rPr>
                <w:t>S1-183038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A75C05" w:rsidRDefault="006A2067" w:rsidP="00021551">
            <w:pPr>
              <w:snapToGrid w:val="0"/>
              <w:spacing w:after="0" w:line="240" w:lineRule="auto"/>
            </w:pPr>
            <w:r>
              <w:rPr>
                <w:rFonts w:eastAsia="SimSun" w:hint="eastAsia"/>
                <w:lang w:eastAsia="zh-CN"/>
              </w:rPr>
              <w:t>China Mobile, China Unicom, Orange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A75C05" w:rsidRDefault="006A2067" w:rsidP="00021551">
            <w:pPr>
              <w:snapToGrid w:val="0"/>
              <w:spacing w:after="0" w:line="240" w:lineRule="auto"/>
            </w:pPr>
            <w:r w:rsidRPr="00E0705E">
              <w:rPr>
                <w:rFonts w:eastAsia="SimSun"/>
                <w:lang w:eastAsia="en-GB"/>
              </w:rPr>
              <w:t>TS 22.262 skeleton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A75C05" w:rsidRDefault="00021551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A75C05" w:rsidRDefault="00021551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1551" w:rsidRPr="00A75C05" w:rsidTr="00DA5707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A75C05" w:rsidRDefault="00021551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6424D0" w:rsidRDefault="00CB2B78" w:rsidP="00021551">
            <w:pPr>
              <w:snapToGrid w:val="0"/>
              <w:spacing w:after="0" w:line="240" w:lineRule="auto"/>
            </w:pPr>
            <w:hyperlink r:id="rId16" w:history="1">
              <w:r w:rsidR="00021551" w:rsidRPr="00366525">
                <w:rPr>
                  <w:rStyle w:val="Hyperlink"/>
                  <w:rFonts w:cs="Arial"/>
                </w:rPr>
                <w:t>S1-183039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A75C05" w:rsidRDefault="006A2067" w:rsidP="00021551">
            <w:pPr>
              <w:snapToGrid w:val="0"/>
              <w:spacing w:after="0" w:line="240" w:lineRule="auto"/>
            </w:pPr>
            <w:r>
              <w:rPr>
                <w:rFonts w:eastAsia="SimSun" w:hint="eastAsia"/>
                <w:lang w:eastAsia="zh-CN"/>
              </w:rPr>
              <w:t>China Mobile, China Unicom, Orange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A75C05" w:rsidRDefault="006A2067" w:rsidP="00021551">
            <w:pPr>
              <w:snapToGrid w:val="0"/>
              <w:spacing w:after="0" w:line="240" w:lineRule="auto"/>
            </w:pPr>
            <w:r w:rsidRPr="00E0705E">
              <w:rPr>
                <w:rFonts w:eastAsia="SimSun"/>
                <w:lang w:eastAsia="en-GB"/>
              </w:rPr>
              <w:t xml:space="preserve">TS 22.262 </w:t>
            </w:r>
            <w:r>
              <w:rPr>
                <w:rFonts w:eastAsia="SimSun" w:hint="eastAsia"/>
                <w:lang w:eastAsia="zh-CN"/>
              </w:rPr>
              <w:t>overview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A75C05" w:rsidRDefault="00021551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A75C05" w:rsidRDefault="00021551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1551" w:rsidRPr="00A75C05" w:rsidTr="00DA5707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A75C05" w:rsidRDefault="00021551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6424D0" w:rsidRDefault="00CB2B78" w:rsidP="00021551">
            <w:pPr>
              <w:snapToGrid w:val="0"/>
              <w:spacing w:after="0" w:line="240" w:lineRule="auto"/>
            </w:pPr>
            <w:hyperlink r:id="rId17" w:history="1">
              <w:r w:rsidR="00021551" w:rsidRPr="00366525">
                <w:rPr>
                  <w:rStyle w:val="Hyperlink"/>
                  <w:rFonts w:cs="Arial"/>
                </w:rPr>
                <w:t>S1-183040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A75C05" w:rsidRDefault="006A2067" w:rsidP="00021551">
            <w:pPr>
              <w:snapToGrid w:val="0"/>
              <w:spacing w:after="0" w:line="240" w:lineRule="auto"/>
            </w:pPr>
            <w:r>
              <w:rPr>
                <w:rFonts w:eastAsia="SimSun" w:hint="eastAsia"/>
                <w:lang w:eastAsia="zh-CN"/>
              </w:rPr>
              <w:t>China Mobile, China Unicom, Orange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A75C05" w:rsidRDefault="006A2067" w:rsidP="00021551">
            <w:pPr>
              <w:snapToGrid w:val="0"/>
              <w:spacing w:after="0" w:line="240" w:lineRule="auto"/>
            </w:pPr>
            <w:r w:rsidRPr="00E0705E">
              <w:rPr>
                <w:rFonts w:eastAsia="SimSun"/>
                <w:lang w:eastAsia="en-GB"/>
              </w:rPr>
              <w:t xml:space="preserve">TS 22.262 </w:t>
            </w:r>
            <w:r w:rsidRPr="000408BD">
              <w:rPr>
                <w:rFonts w:eastAsia="SimSun"/>
                <w:lang w:eastAsia="en-GB"/>
              </w:rPr>
              <w:t>service requirements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A75C05" w:rsidRDefault="00021551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A75C05" w:rsidRDefault="00021551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1551" w:rsidRPr="00A75C05" w:rsidTr="00DA5707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A75C05" w:rsidRDefault="00021551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6424D0" w:rsidRDefault="00CB2B78" w:rsidP="00021551">
            <w:pPr>
              <w:snapToGrid w:val="0"/>
              <w:spacing w:after="0" w:line="240" w:lineRule="auto"/>
            </w:pPr>
            <w:hyperlink r:id="rId18" w:history="1">
              <w:r w:rsidR="00021551" w:rsidRPr="00366525">
                <w:rPr>
                  <w:rStyle w:val="Hyperlink"/>
                  <w:rFonts w:cs="Arial"/>
                </w:rPr>
                <w:t>S1-183041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A75C05" w:rsidRDefault="00735E58" w:rsidP="00021551">
            <w:pPr>
              <w:snapToGrid w:val="0"/>
              <w:spacing w:after="0" w:line="240" w:lineRule="auto"/>
            </w:pPr>
            <w:r>
              <w:rPr>
                <w:rFonts w:eastAsia="SimSun" w:hint="eastAsia"/>
                <w:lang w:eastAsia="zh-CN"/>
              </w:rPr>
              <w:t>China Mobile, China Unicom, Orange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A75C05" w:rsidRDefault="00735E58" w:rsidP="00021551">
            <w:pPr>
              <w:snapToGrid w:val="0"/>
              <w:spacing w:after="0" w:line="240" w:lineRule="auto"/>
            </w:pPr>
            <w:r w:rsidRPr="00E0705E">
              <w:rPr>
                <w:rFonts w:eastAsia="SimSun"/>
                <w:lang w:eastAsia="en-GB"/>
              </w:rPr>
              <w:t xml:space="preserve">TS 22.262 </w:t>
            </w:r>
            <w:r w:rsidRPr="006C4692">
              <w:rPr>
                <w:rFonts w:eastAsia="SimSun"/>
                <w:lang w:eastAsia="en-GB"/>
              </w:rPr>
              <w:t>charging security and other requir</w:t>
            </w:r>
            <w:r>
              <w:rPr>
                <w:rFonts w:eastAsia="SimSun" w:hint="eastAsia"/>
                <w:lang w:eastAsia="zh-CN"/>
              </w:rPr>
              <w:t>e</w:t>
            </w:r>
            <w:r w:rsidRPr="006C4692">
              <w:rPr>
                <w:rFonts w:eastAsia="SimSun"/>
                <w:lang w:eastAsia="en-GB"/>
              </w:rPr>
              <w:t>ments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A75C05" w:rsidRDefault="00021551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A75C05" w:rsidRDefault="00021551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35E58" w:rsidRPr="00A75C05" w:rsidTr="00DA5707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A75C05" w:rsidRDefault="00735E58" w:rsidP="00735E5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6424D0" w:rsidRDefault="00CB2B78" w:rsidP="00735E58">
            <w:pPr>
              <w:snapToGrid w:val="0"/>
              <w:spacing w:after="0" w:line="240" w:lineRule="auto"/>
            </w:pPr>
            <w:hyperlink r:id="rId19" w:history="1">
              <w:r w:rsidR="00735E58" w:rsidRPr="00366525">
                <w:rPr>
                  <w:rStyle w:val="Hyperlink"/>
                  <w:rFonts w:cs="Arial"/>
                </w:rPr>
                <w:t>S1-183087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A75C05" w:rsidRDefault="00735E58" w:rsidP="00735E58">
            <w:pPr>
              <w:snapToGrid w:val="0"/>
              <w:spacing w:after="0" w:line="240" w:lineRule="auto"/>
            </w:pPr>
            <w:r w:rsidRPr="00A80149">
              <w:rPr>
                <w:rFonts w:hint="eastAsia"/>
                <w:noProof/>
                <w:lang w:eastAsia="zh-CN"/>
              </w:rPr>
              <w:t>China Mobile</w:t>
            </w:r>
            <w:r>
              <w:rPr>
                <w:rFonts w:hint="eastAsia"/>
                <w:noProof/>
                <w:lang w:eastAsia="zh-CN"/>
              </w:rPr>
              <w:t>, China Unicom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A75C05" w:rsidRDefault="00735E58" w:rsidP="00735E58">
            <w:pPr>
              <w:snapToGrid w:val="0"/>
              <w:spacing w:after="0" w:line="240" w:lineRule="auto"/>
            </w:pPr>
            <w:r>
              <w:rPr>
                <w:noProof/>
              </w:rPr>
              <w:t>CR22.261v16.5</w:t>
            </w:r>
            <w:r w:rsidRPr="004F10F8">
              <w:rPr>
                <w:noProof/>
              </w:rPr>
              <w:t>.0:</w:t>
            </w:r>
            <w:r>
              <w:rPr>
                <w:noProof/>
              </w:rPr>
              <w:t xml:space="preserve"> Update of 5GLAN – Indirect Communication Mode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A75C05" w:rsidRDefault="00735E58" w:rsidP="00735E5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A75C05" w:rsidRDefault="00735E58" w:rsidP="00735E5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>
              <w:rPr>
                <w:noProof/>
              </w:rPr>
              <w:t>MSGin5G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 Rel-16 CR03</w:t>
            </w:r>
            <w:r>
              <w:rPr>
                <w:rFonts w:eastAsia="Arial Unicode MS" w:cs="Arial"/>
                <w:szCs w:val="18"/>
                <w:lang w:eastAsia="ar-SA"/>
              </w:rPr>
              <w:t>03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szCs w:val="18"/>
                <w:lang w:eastAsia="ar-SA"/>
              </w:rPr>
              <w:t>-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 Cat </w:t>
            </w:r>
            <w:r>
              <w:rPr>
                <w:rFonts w:eastAsia="Arial Unicode MS" w:cs="Arial"/>
                <w:szCs w:val="18"/>
                <w:lang w:eastAsia="ar-SA"/>
              </w:rPr>
              <w:t>B</w:t>
            </w:r>
          </w:p>
        </w:tc>
      </w:tr>
      <w:tr w:rsidR="00021551" w:rsidRPr="00A75C05" w:rsidTr="00DA5707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A75C05" w:rsidRDefault="00021551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6424D0" w:rsidRDefault="00CB2B78" w:rsidP="00021551">
            <w:pPr>
              <w:snapToGrid w:val="0"/>
              <w:spacing w:after="0" w:line="240" w:lineRule="auto"/>
            </w:pPr>
            <w:hyperlink r:id="rId20" w:history="1">
              <w:r w:rsidR="00021551" w:rsidRPr="00366525">
                <w:rPr>
                  <w:rStyle w:val="Hyperlink"/>
                  <w:rFonts w:cs="Arial"/>
                </w:rPr>
                <w:t>S1-183096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A75C05" w:rsidRDefault="00735E58" w:rsidP="00021551">
            <w:pPr>
              <w:snapToGrid w:val="0"/>
              <w:spacing w:after="0" w:line="240" w:lineRule="auto"/>
            </w:pPr>
            <w:r>
              <w:rPr>
                <w:rFonts w:eastAsia="SimSun" w:hint="eastAsia"/>
                <w:lang w:eastAsia="zh-CN"/>
              </w:rPr>
              <w:t>China Unicom</w:t>
            </w:r>
            <w:r>
              <w:rPr>
                <w:rFonts w:eastAsia="SimSun"/>
                <w:lang w:eastAsia="zh-CN"/>
              </w:rPr>
              <w:t xml:space="preserve">, China </w:t>
            </w:r>
            <w:r>
              <w:rPr>
                <w:rFonts w:eastAsia="SimSun" w:hint="eastAsia"/>
                <w:lang w:eastAsia="zh-CN"/>
              </w:rPr>
              <w:t xml:space="preserve">Mobile, </w:t>
            </w:r>
            <w:r>
              <w:rPr>
                <w:rFonts w:eastAsia="SimSun"/>
                <w:lang w:eastAsia="zh-CN"/>
              </w:rPr>
              <w:t>Orange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A75C05" w:rsidRDefault="00735E58" w:rsidP="00021551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5GMSG</w:t>
            </w:r>
            <w:r w:rsidRPr="00D37C0D">
              <w:rPr>
                <w:rFonts w:eastAsia="SimSun"/>
                <w:lang w:eastAsia="en-GB"/>
              </w:rPr>
              <w:t xml:space="preserve"> </w:t>
            </w:r>
            <w:r>
              <w:rPr>
                <w:rFonts w:eastAsia="SimSun"/>
                <w:lang w:eastAsia="en-GB"/>
              </w:rPr>
              <w:t xml:space="preserve">of </w:t>
            </w:r>
            <w:r>
              <w:rPr>
                <w:rFonts w:eastAsia="SimSun"/>
                <w:lang w:eastAsia="zh-CN"/>
              </w:rPr>
              <w:t xml:space="preserve">TS 22.262 </w:t>
            </w:r>
            <w:r w:rsidRPr="00D37C0D">
              <w:rPr>
                <w:rFonts w:eastAsia="SimSun"/>
                <w:lang w:eastAsia="zh-CN"/>
              </w:rPr>
              <w:t>Abbreviations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A75C05" w:rsidRDefault="00021551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A75C05" w:rsidRDefault="00021551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1551" w:rsidRPr="00A75C05" w:rsidTr="00DA5707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A75C05" w:rsidRDefault="00021551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6424D0" w:rsidRDefault="00CB2B78" w:rsidP="00021551">
            <w:pPr>
              <w:snapToGrid w:val="0"/>
              <w:spacing w:after="0" w:line="240" w:lineRule="auto"/>
            </w:pPr>
            <w:hyperlink r:id="rId21" w:history="1">
              <w:r w:rsidR="00021551" w:rsidRPr="00366525">
                <w:rPr>
                  <w:rStyle w:val="Hyperlink"/>
                  <w:rFonts w:cs="Arial"/>
                </w:rPr>
                <w:t>S1-183097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A75C05" w:rsidRDefault="00735E58" w:rsidP="00021551">
            <w:pPr>
              <w:snapToGrid w:val="0"/>
              <w:spacing w:after="0" w:line="240" w:lineRule="auto"/>
            </w:pPr>
            <w:r>
              <w:rPr>
                <w:rFonts w:eastAsia="SimSun" w:hint="eastAsia"/>
                <w:lang w:eastAsia="zh-CN"/>
              </w:rPr>
              <w:t>China Unicom</w:t>
            </w:r>
            <w:r>
              <w:rPr>
                <w:rFonts w:eastAsia="SimSun"/>
                <w:lang w:eastAsia="zh-CN"/>
              </w:rPr>
              <w:t xml:space="preserve">, China </w:t>
            </w:r>
            <w:r>
              <w:rPr>
                <w:rFonts w:eastAsia="SimSun" w:hint="eastAsia"/>
                <w:lang w:eastAsia="zh-CN"/>
              </w:rPr>
              <w:t xml:space="preserve">Mobile, </w:t>
            </w:r>
            <w:r>
              <w:rPr>
                <w:rFonts w:eastAsia="SimSun"/>
                <w:lang w:eastAsia="zh-CN"/>
              </w:rPr>
              <w:t>Orange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A75C05" w:rsidRDefault="00735E58" w:rsidP="00021551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5GMSG</w:t>
            </w:r>
            <w:r w:rsidRPr="00D37C0D">
              <w:rPr>
                <w:rFonts w:eastAsia="SimSun"/>
                <w:lang w:eastAsia="en-GB"/>
              </w:rPr>
              <w:t xml:space="preserve"> </w:t>
            </w:r>
            <w:r>
              <w:rPr>
                <w:rFonts w:eastAsia="SimSun"/>
                <w:lang w:eastAsia="en-GB"/>
              </w:rPr>
              <w:t xml:space="preserve">of </w:t>
            </w:r>
            <w:r>
              <w:rPr>
                <w:rFonts w:eastAsia="SimSun"/>
                <w:lang w:eastAsia="zh-CN"/>
              </w:rPr>
              <w:t xml:space="preserve">TS 22.262 </w:t>
            </w:r>
            <w:r w:rsidRPr="004A7D38">
              <w:rPr>
                <w:rFonts w:eastAsia="SimSun"/>
                <w:lang w:eastAsia="zh-CN"/>
              </w:rPr>
              <w:t>Definitions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A75C05" w:rsidRDefault="00021551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51" w:rsidRPr="00A75C05" w:rsidRDefault="00021551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35E58" w:rsidRPr="00A75C05" w:rsidTr="00DA5707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A75C05" w:rsidRDefault="00735E58" w:rsidP="00735E5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6424D0" w:rsidRDefault="00CB2B78" w:rsidP="00735E58">
            <w:pPr>
              <w:snapToGrid w:val="0"/>
              <w:spacing w:after="0" w:line="240" w:lineRule="auto"/>
            </w:pPr>
            <w:hyperlink r:id="rId22" w:history="1">
              <w:r w:rsidR="00735E58" w:rsidRPr="00366525">
                <w:rPr>
                  <w:rStyle w:val="Hyperlink"/>
                  <w:rFonts w:cs="Arial"/>
                </w:rPr>
                <w:t>S1-183141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A75C05" w:rsidRDefault="00735E58" w:rsidP="00735E58">
            <w:pPr>
              <w:snapToGrid w:val="0"/>
              <w:spacing w:after="0" w:line="240" w:lineRule="auto"/>
            </w:pPr>
            <w:r>
              <w:rPr>
                <w:noProof/>
              </w:rPr>
              <w:t>Intel, China Mobile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A75C05" w:rsidRDefault="00735E58" w:rsidP="00735E58">
            <w:pPr>
              <w:snapToGrid w:val="0"/>
              <w:spacing w:after="0" w:line="240" w:lineRule="auto"/>
            </w:pPr>
            <w:r>
              <w:rPr>
                <w:noProof/>
              </w:rPr>
              <w:t>CR22.261v16.5</w:t>
            </w:r>
            <w:r w:rsidRPr="004F10F8">
              <w:rPr>
                <w:noProof/>
              </w:rPr>
              <w:t>.0:</w:t>
            </w:r>
            <w:r>
              <w:rPr>
                <w:noProof/>
              </w:rPr>
              <w:t xml:space="preserve"> Service requirements in support of RDS in 5GMSG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A75C05" w:rsidRDefault="00735E58" w:rsidP="00735E5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A75C05" w:rsidRDefault="00735E58" w:rsidP="00735E5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>
              <w:rPr>
                <w:noProof/>
              </w:rPr>
              <w:t>MSGin5G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 Rel-16 CR03</w:t>
            </w:r>
            <w:r>
              <w:rPr>
                <w:rFonts w:eastAsia="Arial Unicode MS" w:cs="Arial"/>
                <w:szCs w:val="18"/>
                <w:lang w:eastAsia="ar-SA"/>
              </w:rPr>
              <w:t>03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szCs w:val="18"/>
                <w:lang w:eastAsia="ar-SA"/>
              </w:rPr>
              <w:t>-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 Cat </w:t>
            </w:r>
            <w:r>
              <w:rPr>
                <w:rFonts w:eastAsia="Arial Unicode MS" w:cs="Arial"/>
                <w:szCs w:val="18"/>
                <w:lang w:eastAsia="ar-SA"/>
              </w:rPr>
              <w:t>B</w:t>
            </w:r>
          </w:p>
        </w:tc>
      </w:tr>
      <w:tr w:rsidR="00735E58" w:rsidRPr="00A75C05" w:rsidTr="00DA5707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A75C05" w:rsidRDefault="00735E58" w:rsidP="00735E5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6424D0" w:rsidRDefault="00CB2B78" w:rsidP="00735E58">
            <w:pPr>
              <w:snapToGrid w:val="0"/>
              <w:spacing w:after="0" w:line="240" w:lineRule="auto"/>
            </w:pPr>
            <w:hyperlink r:id="rId23" w:history="1">
              <w:r w:rsidR="00735E58" w:rsidRPr="00366525">
                <w:rPr>
                  <w:rStyle w:val="Hyperlink"/>
                  <w:rFonts w:cs="Arial"/>
                </w:rPr>
                <w:t>S1-183152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A75C05" w:rsidRDefault="00735E58" w:rsidP="00735E58">
            <w:pPr>
              <w:snapToGrid w:val="0"/>
              <w:spacing w:after="0" w:line="240" w:lineRule="auto"/>
            </w:pPr>
            <w:r>
              <w:t>Sony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A75C05" w:rsidRDefault="00735E58" w:rsidP="00735E58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MSGin5G performance requirement for application originated messaging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A75C05" w:rsidRDefault="00735E58" w:rsidP="00735E5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A75C05" w:rsidRDefault="00735E58" w:rsidP="00735E5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35E58" w:rsidRPr="00A75C05" w:rsidTr="00DA5707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A75C05" w:rsidRDefault="00735E58" w:rsidP="00735E5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6424D0" w:rsidRDefault="00CB2B78" w:rsidP="00735E58">
            <w:pPr>
              <w:snapToGrid w:val="0"/>
              <w:spacing w:after="0" w:line="240" w:lineRule="auto"/>
            </w:pPr>
            <w:hyperlink r:id="rId24" w:history="1">
              <w:r w:rsidR="00735E58" w:rsidRPr="00366525">
                <w:rPr>
                  <w:rStyle w:val="Hyperlink"/>
                  <w:rFonts w:cs="Arial"/>
                </w:rPr>
                <w:t>S1-183153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A75C05" w:rsidRDefault="00B27503" w:rsidP="00735E58">
            <w:pPr>
              <w:snapToGrid w:val="0"/>
              <w:spacing w:after="0" w:line="240" w:lineRule="auto"/>
            </w:pPr>
            <w:r>
              <w:rPr>
                <w:noProof/>
              </w:rPr>
              <w:t>Sony, China Mobile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A75C05" w:rsidRDefault="00B27503" w:rsidP="00735E58">
            <w:pPr>
              <w:snapToGrid w:val="0"/>
              <w:spacing w:after="0" w:line="240" w:lineRule="auto"/>
            </w:pPr>
            <w:r>
              <w:rPr>
                <w:noProof/>
              </w:rPr>
              <w:t>CR22.261v16.5</w:t>
            </w:r>
            <w:r w:rsidRPr="004F10F8">
              <w:rPr>
                <w:noProof/>
              </w:rPr>
              <w:t>.0:</w:t>
            </w:r>
            <w:r>
              <w:rPr>
                <w:noProof/>
              </w:rPr>
              <w:t xml:space="preserve"> Application originated messageing for IOT sensors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A75C05" w:rsidRDefault="00735E58" w:rsidP="00735E5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A75C05" w:rsidRDefault="00B27503" w:rsidP="00735E5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>
              <w:rPr>
                <w:noProof/>
              </w:rPr>
              <w:t>MSGin5G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 Rel-16 CR03</w:t>
            </w:r>
            <w:r>
              <w:rPr>
                <w:rFonts w:eastAsia="Arial Unicode MS" w:cs="Arial"/>
                <w:szCs w:val="18"/>
                <w:lang w:eastAsia="ar-SA"/>
              </w:rPr>
              <w:t>03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szCs w:val="18"/>
                <w:lang w:eastAsia="ar-SA"/>
              </w:rPr>
              <w:t>-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 Cat </w:t>
            </w:r>
            <w:r>
              <w:rPr>
                <w:rFonts w:eastAsia="Arial Unicode MS" w:cs="Arial"/>
                <w:szCs w:val="18"/>
                <w:lang w:eastAsia="ar-SA"/>
              </w:rPr>
              <w:t>B</w:t>
            </w:r>
          </w:p>
        </w:tc>
      </w:tr>
      <w:tr w:rsidR="00735E58" w:rsidRPr="00B81C05" w:rsidTr="00DA5707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735E58" w:rsidRPr="00B81C05" w:rsidRDefault="00735E58" w:rsidP="00735E58">
            <w:pPr>
              <w:pStyle w:val="Heading3"/>
            </w:pPr>
            <w:r>
              <w:t>MSGin5G output</w:t>
            </w:r>
          </w:p>
        </w:tc>
      </w:tr>
      <w:tr w:rsidR="00735E58" w:rsidRPr="00A75C05" w:rsidTr="00DA5707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021551" w:rsidRDefault="00735E58" w:rsidP="00735E5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1551"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021551" w:rsidRDefault="00CB2B78" w:rsidP="00735E5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highlight w:val="red"/>
                <w:lang w:eastAsia="ar-SA"/>
              </w:rPr>
            </w:pPr>
            <w:hyperlink r:id="rId25" w:history="1">
              <w:r w:rsidR="00043DC7" w:rsidRPr="00366525">
                <w:rPr>
                  <w:rStyle w:val="Hyperlink"/>
                  <w:rFonts w:cs="Arial"/>
                </w:rPr>
                <w:t>S1-183137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021551" w:rsidRDefault="00735E58" w:rsidP="00735E5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1551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China Mobile</w:t>
            </w:r>
            <w:r w:rsidRPr="00021551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021551" w:rsidRDefault="00735E58" w:rsidP="00735E5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TS22.262v0.1</w:t>
            </w:r>
            <w:r w:rsidRPr="00021551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021551" w:rsidRDefault="00735E58" w:rsidP="00735E5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021551" w:rsidRDefault="00735E58" w:rsidP="00735E5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35E58" w:rsidRPr="00A75C05" w:rsidTr="00DA5707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A75C05" w:rsidRDefault="00735E58" w:rsidP="00735E5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6424D0" w:rsidRDefault="00CB2B78" w:rsidP="00735E58">
            <w:pPr>
              <w:snapToGrid w:val="0"/>
              <w:spacing w:after="0" w:line="240" w:lineRule="auto"/>
            </w:pPr>
            <w:hyperlink r:id="rId26" w:history="1">
              <w:r w:rsidR="00043DC7" w:rsidRPr="00366525">
                <w:rPr>
                  <w:rStyle w:val="Hyperlink"/>
                  <w:rFonts w:cs="Arial"/>
                </w:rPr>
                <w:t>S1-183136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A75C05" w:rsidRDefault="00735E58" w:rsidP="00735E58">
            <w:pPr>
              <w:snapToGrid w:val="0"/>
              <w:spacing w:after="0" w:line="240" w:lineRule="auto"/>
            </w:pPr>
            <w:r w:rsidRPr="00D76881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China Mobile</w:t>
            </w:r>
            <w:r w:rsidRPr="00D76881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A75C05" w:rsidRDefault="00735E58" w:rsidP="00735E58">
            <w:pPr>
              <w:snapToGrid w:val="0"/>
              <w:spacing w:after="0" w:line="240" w:lineRule="auto"/>
            </w:pPr>
            <w:r w:rsidRPr="00D76881">
              <w:rPr>
                <w:rFonts w:eastAsia="Times New Roman" w:cs="Arial"/>
                <w:szCs w:val="18"/>
                <w:lang w:eastAsia="ar-SA"/>
              </w:rPr>
              <w:t>Cover pag</w:t>
            </w:r>
            <w:r>
              <w:rPr>
                <w:rFonts w:eastAsia="Times New Roman" w:cs="Arial"/>
                <w:szCs w:val="18"/>
                <w:lang w:eastAsia="ar-SA"/>
              </w:rPr>
              <w:t>e for presentation of TS22.262v1</w:t>
            </w:r>
            <w:r w:rsidRPr="00D76881">
              <w:rPr>
                <w:rFonts w:eastAsia="Times New Roman" w:cs="Arial"/>
                <w:szCs w:val="18"/>
                <w:lang w:eastAsia="ar-SA"/>
              </w:rPr>
              <w:t xml:space="preserve">.0.0 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A75C05" w:rsidRDefault="00735E58" w:rsidP="00735E5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A75C05" w:rsidRDefault="00735E58" w:rsidP="00735E5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35E58" w:rsidRPr="00B04844" w:rsidTr="00DA5707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735E58" w:rsidRDefault="00735E58" w:rsidP="00735E58">
            <w:pPr>
              <w:pStyle w:val="Heading2"/>
            </w:pPr>
            <w:r>
              <w:t xml:space="preserve">BRMNS: </w:t>
            </w:r>
            <w:r w:rsidRPr="00B3496D">
              <w:rPr>
                <w:lang w:val="en-US"/>
              </w:rPr>
              <w:t>Business Role Models for Network Slicing</w:t>
            </w:r>
            <w:r>
              <w:t xml:space="preserve"> [</w:t>
            </w:r>
            <w:r w:rsidRPr="00012C8A">
              <w:rPr>
                <w:bCs/>
                <w:iCs/>
              </w:rPr>
              <w:t>SP-1</w:t>
            </w:r>
            <w:r>
              <w:rPr>
                <w:bCs/>
                <w:iCs/>
              </w:rPr>
              <w:t>8</w:t>
            </w:r>
            <w:r w:rsidRPr="00012C8A">
              <w:rPr>
                <w:bCs/>
                <w:iCs/>
              </w:rPr>
              <w:t>0</w:t>
            </w:r>
            <w:r>
              <w:rPr>
                <w:bCs/>
                <w:iCs/>
              </w:rPr>
              <w:t>774</w:t>
            </w:r>
            <w:r>
              <w:t>]</w:t>
            </w:r>
          </w:p>
        </w:tc>
      </w:tr>
      <w:tr w:rsidR="00735E58" w:rsidRPr="00B04844" w:rsidTr="00DA5707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735E58" w:rsidRPr="004067FF" w:rsidRDefault="00735E58" w:rsidP="00735E58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735E58" w:rsidRPr="00411066" w:rsidRDefault="00735E58" w:rsidP="00735E5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SA#82 (12/2018)</w:t>
            </w:r>
          </w:p>
          <w:p w:rsidR="00735E58" w:rsidRPr="004070E3" w:rsidRDefault="00735E58" w:rsidP="00735E5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lastRenderedPageBreak/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95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735E58" w:rsidRPr="004070E3" w:rsidRDefault="00735E58" w:rsidP="00735E58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735E58" w:rsidRPr="00A75C05" w:rsidTr="00DA5707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A75C05" w:rsidRDefault="00735E58" w:rsidP="00735E5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6424D0" w:rsidRDefault="00CB2B78" w:rsidP="00735E58">
            <w:pPr>
              <w:snapToGrid w:val="0"/>
              <w:spacing w:after="0" w:line="240" w:lineRule="auto"/>
            </w:pPr>
            <w:hyperlink r:id="rId27" w:history="1">
              <w:r w:rsidR="00735E58" w:rsidRPr="00366525">
                <w:rPr>
                  <w:rStyle w:val="Hyperlink"/>
                  <w:rFonts w:cs="Arial"/>
                </w:rPr>
                <w:t>S1-183017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A75C05" w:rsidRDefault="00043DC7" w:rsidP="00735E58">
            <w:pPr>
              <w:snapToGrid w:val="0"/>
              <w:spacing w:after="0" w:line="240" w:lineRule="auto"/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A75C05" w:rsidRDefault="00043DC7" w:rsidP="00735E58">
            <w:pPr>
              <w:snapToGrid w:val="0"/>
              <w:spacing w:after="0" w:line="240" w:lineRule="auto"/>
            </w:pPr>
            <w:r>
              <w:rPr>
                <w:noProof/>
              </w:rPr>
              <w:t>CR22.261v16.5</w:t>
            </w:r>
            <w:r w:rsidRPr="004F10F8">
              <w:rPr>
                <w:noProof/>
              </w:rPr>
              <w:t>.0:</w:t>
            </w:r>
            <w:r>
              <w:rPr>
                <w:noProof/>
              </w:rPr>
              <w:t xml:space="preserve"> Correction to BRMNS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A75C05" w:rsidRDefault="00735E58" w:rsidP="00735E5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A75C05" w:rsidRDefault="00043DC7" w:rsidP="00735E5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>
              <w:rPr>
                <w:noProof/>
              </w:rPr>
              <w:t>BRMNS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 Rel-16 CR0</w:t>
            </w:r>
            <w:r>
              <w:rPr>
                <w:rFonts w:eastAsia="Arial Unicode MS" w:cs="Arial"/>
                <w:szCs w:val="18"/>
                <w:lang w:eastAsia="ar-SA"/>
              </w:rPr>
              <w:t>299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szCs w:val="18"/>
                <w:lang w:eastAsia="ar-SA"/>
              </w:rPr>
              <w:t>-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 Cat </w:t>
            </w:r>
            <w:r>
              <w:rPr>
                <w:rFonts w:eastAsia="Arial Unicode MS" w:cs="Arial"/>
                <w:szCs w:val="18"/>
                <w:lang w:eastAsia="ar-SA"/>
              </w:rPr>
              <w:t>F</w:t>
            </w:r>
          </w:p>
        </w:tc>
      </w:tr>
      <w:tr w:rsidR="00735E58" w:rsidRPr="00A75C05" w:rsidTr="00DA5707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A75C05" w:rsidRDefault="00735E58" w:rsidP="00735E5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6424D0" w:rsidRDefault="00CB2B78" w:rsidP="00735E58">
            <w:pPr>
              <w:snapToGrid w:val="0"/>
              <w:spacing w:after="0" w:line="240" w:lineRule="auto"/>
            </w:pPr>
            <w:hyperlink r:id="rId28" w:history="1">
              <w:r w:rsidR="00735E58" w:rsidRPr="00366525">
                <w:rPr>
                  <w:rStyle w:val="Hyperlink"/>
                  <w:rFonts w:cs="Arial"/>
                </w:rPr>
                <w:t>S1-183100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A75C05" w:rsidRDefault="00043DC7" w:rsidP="00735E58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Nokia, Nokia Shanghai Bell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A75C05" w:rsidRDefault="00043DC7" w:rsidP="00735E58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Discussion on completion of normative BRMNS requirements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A75C05" w:rsidRDefault="00735E58" w:rsidP="00735E5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A75C05" w:rsidRDefault="00735E58" w:rsidP="00735E5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35E58" w:rsidRPr="00A75C05" w:rsidTr="00DA5707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A75C05" w:rsidRDefault="00735E58" w:rsidP="00735E5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6424D0" w:rsidRDefault="00CB2B78" w:rsidP="00735E58">
            <w:pPr>
              <w:snapToGrid w:val="0"/>
              <w:spacing w:after="0" w:line="240" w:lineRule="auto"/>
            </w:pPr>
            <w:hyperlink r:id="rId29" w:history="1">
              <w:r w:rsidR="00735E58" w:rsidRPr="00366525">
                <w:rPr>
                  <w:rStyle w:val="Hyperlink"/>
                  <w:rFonts w:cs="Arial"/>
                </w:rPr>
                <w:t>S1-183101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A75C05" w:rsidRDefault="00043DC7" w:rsidP="00735E58">
            <w:pPr>
              <w:snapToGrid w:val="0"/>
              <w:spacing w:after="0" w:line="240" w:lineRule="auto"/>
            </w:pPr>
            <w:r>
              <w:rPr>
                <w:noProof/>
              </w:rPr>
              <w:t>Nokia, Nokia Shanghai Bell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A75C05" w:rsidRDefault="00043DC7" w:rsidP="00735E58">
            <w:pPr>
              <w:snapToGrid w:val="0"/>
              <w:spacing w:after="0" w:line="240" w:lineRule="auto"/>
            </w:pPr>
            <w:r>
              <w:rPr>
                <w:noProof/>
              </w:rPr>
              <w:t>Enhanced network slice requirements based on business role models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A75C05" w:rsidRDefault="00735E58" w:rsidP="00735E5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A75C05" w:rsidRDefault="00735E58" w:rsidP="00735E5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35E58" w:rsidRPr="00A75C05" w:rsidTr="00DA5707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A75C05" w:rsidRDefault="00735E58" w:rsidP="00735E5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6424D0" w:rsidRDefault="00CB2B78" w:rsidP="00735E58">
            <w:pPr>
              <w:snapToGrid w:val="0"/>
              <w:spacing w:after="0" w:line="240" w:lineRule="auto"/>
            </w:pPr>
            <w:hyperlink r:id="rId30" w:history="1">
              <w:r w:rsidR="00735E58" w:rsidRPr="00366525">
                <w:rPr>
                  <w:rStyle w:val="Hyperlink"/>
                  <w:rFonts w:cs="Arial"/>
                </w:rPr>
                <w:t>S1-183146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A75C05" w:rsidRDefault="00043DC7" w:rsidP="00735E58">
            <w:pPr>
              <w:snapToGrid w:val="0"/>
              <w:spacing w:after="0" w:line="240" w:lineRule="auto"/>
            </w:pPr>
            <w:r>
              <w:t>Intel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A75C05" w:rsidRDefault="00043DC7" w:rsidP="00735E58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Review and Proposal for Service Requirements of FS_BMNS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A75C05" w:rsidRDefault="00735E58" w:rsidP="00735E5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E58" w:rsidRPr="00A75C05" w:rsidRDefault="00735E58" w:rsidP="00735E5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514C2" w:rsidRPr="00A75C05" w:rsidTr="00DA5707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4C2" w:rsidRPr="006424D0" w:rsidRDefault="00CB2B78" w:rsidP="00E514C2">
            <w:pPr>
              <w:snapToGrid w:val="0"/>
              <w:spacing w:after="0" w:line="240" w:lineRule="auto"/>
            </w:pPr>
            <w:hyperlink r:id="rId31" w:history="1">
              <w:r w:rsidR="00E514C2" w:rsidRPr="00366525">
                <w:rPr>
                  <w:rStyle w:val="Hyperlink"/>
                  <w:rFonts w:cs="Arial"/>
                </w:rPr>
                <w:t>S1-183147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4C2" w:rsidRPr="00A75C05" w:rsidRDefault="00E514C2" w:rsidP="00E514C2">
            <w:pPr>
              <w:snapToGrid w:val="0"/>
              <w:spacing w:after="0" w:line="240" w:lineRule="auto"/>
            </w:pPr>
            <w:r>
              <w:t>Intel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4C2" w:rsidRPr="00A75C05" w:rsidRDefault="00E514C2" w:rsidP="00E514C2">
            <w:pPr>
              <w:snapToGrid w:val="0"/>
              <w:spacing w:after="0" w:line="240" w:lineRule="auto"/>
            </w:pPr>
            <w:r>
              <w:rPr>
                <w:noProof/>
              </w:rPr>
              <w:t>CR22.261v16.5</w:t>
            </w:r>
            <w:r w:rsidRPr="004F10F8">
              <w:rPr>
                <w:noProof/>
              </w:rPr>
              <w:t>.0:</w:t>
            </w:r>
            <w:r>
              <w:rPr>
                <w:noProof/>
              </w:rPr>
              <w:t xml:space="preserve"> Service requirements for Business Roles of Network Slice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4C2" w:rsidRPr="00A75C05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>
              <w:rPr>
                <w:noProof/>
              </w:rPr>
              <w:t>BRMNS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 Rel-16 CR0</w:t>
            </w:r>
            <w:r>
              <w:rPr>
                <w:rFonts w:eastAsia="Arial Unicode MS" w:cs="Arial"/>
                <w:szCs w:val="18"/>
                <w:lang w:eastAsia="ar-SA"/>
              </w:rPr>
              <w:t>325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szCs w:val="18"/>
                <w:lang w:eastAsia="ar-SA"/>
              </w:rPr>
              <w:t>-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 Cat </w:t>
            </w:r>
            <w:r>
              <w:rPr>
                <w:rFonts w:eastAsia="Arial Unicode MS" w:cs="Arial"/>
                <w:szCs w:val="18"/>
                <w:lang w:eastAsia="ar-SA"/>
              </w:rPr>
              <w:t>B</w:t>
            </w:r>
          </w:p>
        </w:tc>
      </w:tr>
      <w:tr w:rsidR="00E514C2" w:rsidRPr="00A75C05" w:rsidTr="00DA5707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OUT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4C2" w:rsidRPr="006424D0" w:rsidRDefault="00CB2B78" w:rsidP="00E514C2">
            <w:pPr>
              <w:snapToGrid w:val="0"/>
              <w:spacing w:after="0" w:line="240" w:lineRule="auto"/>
            </w:pPr>
            <w:hyperlink r:id="rId32" w:history="1">
              <w:r w:rsidR="00E514C2" w:rsidRPr="00366525">
                <w:rPr>
                  <w:rStyle w:val="Hyperlink"/>
                  <w:rFonts w:cs="Arial"/>
                </w:rPr>
                <w:t>S1-183212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4C2" w:rsidRPr="00A75C05" w:rsidRDefault="00E514C2" w:rsidP="00E514C2">
            <w:pPr>
              <w:snapToGrid w:val="0"/>
              <w:spacing w:after="0" w:line="240" w:lineRule="auto"/>
            </w:pPr>
            <w:r>
              <w:t>Orange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4C2" w:rsidRPr="00A75C05" w:rsidRDefault="00E514C2" w:rsidP="00E514C2">
            <w:pPr>
              <w:snapToGrid w:val="0"/>
              <w:spacing w:after="0" w:line="240" w:lineRule="auto"/>
            </w:pPr>
            <w:r w:rsidRPr="00E514C2">
              <w:t>[DRAFT] Reply LS on business roles for 5G networks and network slicing management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4C2" w:rsidRPr="00A75C05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514C2" w:rsidRPr="00A75C05" w:rsidTr="00DA5707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4C2" w:rsidRPr="006424D0" w:rsidRDefault="00CB2B78" w:rsidP="00E514C2">
            <w:pPr>
              <w:snapToGrid w:val="0"/>
              <w:spacing w:after="0" w:line="240" w:lineRule="auto"/>
            </w:pPr>
            <w:hyperlink r:id="rId33" w:history="1">
              <w:r w:rsidR="00E514C2" w:rsidRPr="00366525">
                <w:rPr>
                  <w:rStyle w:val="Hyperlink"/>
                  <w:rFonts w:cs="Arial"/>
                </w:rPr>
                <w:t>S1-183239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4C2" w:rsidRPr="00A75C05" w:rsidRDefault="001B4C6D" w:rsidP="00E514C2">
            <w:pPr>
              <w:snapToGrid w:val="0"/>
              <w:spacing w:after="0" w:line="240" w:lineRule="auto"/>
            </w:pPr>
            <w:r>
              <w:t>ETRI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4C2" w:rsidRPr="00A75C05" w:rsidRDefault="001B4C6D" w:rsidP="00E514C2">
            <w:pPr>
              <w:snapToGrid w:val="0"/>
              <w:spacing w:after="0" w:line="240" w:lineRule="auto"/>
            </w:pPr>
            <w:r>
              <w:rPr>
                <w:noProof/>
              </w:rPr>
              <w:t>CR22.261v16.5</w:t>
            </w:r>
            <w:r w:rsidRPr="004F10F8">
              <w:rPr>
                <w:noProof/>
              </w:rPr>
              <w:t>.0:</w:t>
            </w:r>
            <w:r>
              <w:rPr>
                <w:noProof/>
              </w:rPr>
              <w:t xml:space="preserve"> Adding the</w:t>
            </w:r>
            <w:r w:rsidRPr="00925AFF">
              <w:rPr>
                <w:noProof/>
              </w:rPr>
              <w:t xml:space="preserve"> </w:t>
            </w:r>
            <w:r>
              <w:rPr>
                <w:noProof/>
              </w:rPr>
              <w:t>description about</w:t>
            </w:r>
            <w:r w:rsidRPr="00372199">
              <w:rPr>
                <w:noProof/>
              </w:rPr>
              <w:t xml:space="preserve"> </w:t>
            </w:r>
            <w:r>
              <w:rPr>
                <w:noProof/>
              </w:rPr>
              <w:t xml:space="preserve">a private slice for </w:t>
            </w:r>
            <w:r w:rsidRPr="00925AFF">
              <w:rPr>
                <w:noProof/>
              </w:rPr>
              <w:t>Network capability exposure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4C2" w:rsidRPr="00A75C05" w:rsidRDefault="001B4C6D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>
              <w:rPr>
                <w:noProof/>
              </w:rPr>
              <w:t>BRMNS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 Rel-16 CR0</w:t>
            </w:r>
            <w:r>
              <w:rPr>
                <w:rFonts w:eastAsia="Arial Unicode MS" w:cs="Arial"/>
                <w:szCs w:val="18"/>
                <w:lang w:eastAsia="ar-SA"/>
              </w:rPr>
              <w:t>344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szCs w:val="18"/>
                <w:lang w:eastAsia="ar-SA"/>
              </w:rPr>
              <w:t>-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 Cat </w:t>
            </w:r>
            <w:r>
              <w:rPr>
                <w:rFonts w:eastAsia="Arial Unicode MS" w:cs="Arial"/>
                <w:szCs w:val="18"/>
                <w:lang w:eastAsia="ar-SA"/>
              </w:rPr>
              <w:t>B</w:t>
            </w:r>
          </w:p>
        </w:tc>
      </w:tr>
      <w:tr w:rsidR="00E514C2" w:rsidRPr="00A75C05" w:rsidTr="00DA5707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4C2" w:rsidRPr="006424D0" w:rsidRDefault="00CB2B78" w:rsidP="00E514C2">
            <w:pPr>
              <w:snapToGrid w:val="0"/>
              <w:spacing w:after="0" w:line="240" w:lineRule="auto"/>
            </w:pPr>
            <w:hyperlink r:id="rId34" w:history="1">
              <w:r w:rsidR="00E514C2" w:rsidRPr="00366525">
                <w:rPr>
                  <w:rStyle w:val="Hyperlink"/>
                  <w:rFonts w:cs="Arial"/>
                </w:rPr>
                <w:t>S1-183240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4C2" w:rsidRPr="00A75C05" w:rsidRDefault="001B4C6D" w:rsidP="00E514C2">
            <w:pPr>
              <w:snapToGrid w:val="0"/>
              <w:spacing w:after="0" w:line="240" w:lineRule="auto"/>
            </w:pPr>
            <w:r>
              <w:t>ETRI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4C2" w:rsidRPr="00A75C05" w:rsidRDefault="001B4C6D" w:rsidP="00E514C2">
            <w:pPr>
              <w:snapToGrid w:val="0"/>
              <w:spacing w:after="0" w:line="240" w:lineRule="auto"/>
            </w:pPr>
            <w:r>
              <w:rPr>
                <w:noProof/>
              </w:rPr>
              <w:t>CR22.261v16.5</w:t>
            </w:r>
            <w:r w:rsidRPr="004F10F8">
              <w:rPr>
                <w:noProof/>
              </w:rPr>
              <w:t>.0:</w:t>
            </w:r>
            <w:r>
              <w:rPr>
                <w:noProof/>
              </w:rPr>
              <w:t xml:space="preserve"> Update the</w:t>
            </w:r>
            <w:r w:rsidRPr="00925AFF">
              <w:rPr>
                <w:noProof/>
              </w:rPr>
              <w:t xml:space="preserve"> </w:t>
            </w:r>
            <w:r>
              <w:rPr>
                <w:noProof/>
              </w:rPr>
              <w:t>requirements about</w:t>
            </w:r>
            <w:r w:rsidRPr="00372199">
              <w:rPr>
                <w:noProof/>
              </w:rPr>
              <w:t xml:space="preserve"> </w:t>
            </w:r>
            <w:r>
              <w:rPr>
                <w:noProof/>
              </w:rPr>
              <w:t xml:space="preserve">a private slice for </w:t>
            </w:r>
            <w:r w:rsidRPr="00925AFF">
              <w:rPr>
                <w:noProof/>
              </w:rPr>
              <w:t>Network capability exposure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4C2" w:rsidRPr="00A75C05" w:rsidRDefault="001B4C6D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>
              <w:rPr>
                <w:noProof/>
              </w:rPr>
              <w:t>BRMNS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 Rel-16 CR0</w:t>
            </w:r>
            <w:r>
              <w:rPr>
                <w:rFonts w:eastAsia="Arial Unicode MS" w:cs="Arial"/>
                <w:szCs w:val="18"/>
                <w:lang w:eastAsia="ar-SA"/>
              </w:rPr>
              <w:t>345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szCs w:val="18"/>
                <w:lang w:eastAsia="ar-SA"/>
              </w:rPr>
              <w:t>-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 Cat </w:t>
            </w:r>
            <w:r>
              <w:rPr>
                <w:rFonts w:eastAsia="Arial Unicode MS" w:cs="Arial"/>
                <w:szCs w:val="18"/>
                <w:lang w:eastAsia="ar-SA"/>
              </w:rPr>
              <w:t>B</w:t>
            </w:r>
          </w:p>
        </w:tc>
      </w:tr>
      <w:tr w:rsidR="00E514C2" w:rsidRPr="00B04844" w:rsidTr="00DA5707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shd w:val="clear" w:color="auto" w:fill="F2F2F2"/>
          </w:tcPr>
          <w:p w:rsidR="00E514C2" w:rsidRPr="00F45489" w:rsidRDefault="00E514C2" w:rsidP="00E514C2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3" w:name="_Toc414625495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Study Item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  <w:bookmarkEnd w:id="3"/>
          </w:p>
        </w:tc>
      </w:tr>
      <w:tr w:rsidR="00E514C2" w:rsidRPr="00B04844" w:rsidTr="00DA5707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nil"/>
            </w:tcBorders>
            <w:shd w:val="clear" w:color="auto" w:fill="F2F2F2"/>
          </w:tcPr>
          <w:p w:rsidR="00E514C2" w:rsidRPr="009504CA" w:rsidRDefault="00E514C2" w:rsidP="00E514C2">
            <w:pPr>
              <w:pStyle w:val="Heading2"/>
              <w:rPr>
                <w:lang w:val="en-US"/>
              </w:rPr>
            </w:pPr>
            <w:r w:rsidRPr="009504CA">
              <w:t>FS_</w:t>
            </w:r>
            <w:r>
              <w:t xml:space="preserve">BMNS: </w:t>
            </w:r>
            <w:r w:rsidRPr="009504CA">
              <w:rPr>
                <w:lang w:val="it-IT"/>
              </w:rPr>
              <w:t xml:space="preserve">Study on </w:t>
            </w:r>
            <w:r>
              <w:rPr>
                <w:lang w:val="it-IT"/>
              </w:rPr>
              <w:t>Business Role Models for Network Slicing</w:t>
            </w:r>
            <w:r w:rsidRPr="004070E3">
              <w:t xml:space="preserve"> </w:t>
            </w:r>
            <w:r>
              <w:t>[</w:t>
            </w:r>
            <w:r>
              <w:rPr>
                <w:bCs/>
              </w:rPr>
              <w:t>SP-180169</w:t>
            </w:r>
            <w:r w:rsidRPr="009504CA">
              <w:rPr>
                <w:bCs/>
              </w:rPr>
              <w:t>]</w:t>
            </w:r>
          </w:p>
        </w:tc>
      </w:tr>
      <w:tr w:rsidR="00E514C2" w:rsidRPr="00B04844" w:rsidTr="00DA5707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E514C2" w:rsidRPr="004067FF" w:rsidRDefault="00E514C2" w:rsidP="00E514C2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E514C2" w:rsidRPr="00411066" w:rsidRDefault="00E514C2" w:rsidP="00E514C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TR22.830v16.0.0</w:t>
            </w:r>
          </w:p>
          <w:p w:rsidR="00E514C2" w:rsidRPr="00411066" w:rsidRDefault="00E514C2" w:rsidP="00E514C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SA#81 (09/2018)</w:t>
            </w:r>
          </w:p>
          <w:p w:rsidR="00E514C2" w:rsidRPr="004070E3" w:rsidRDefault="00E514C2" w:rsidP="00E514C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95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E514C2" w:rsidRPr="004070E3" w:rsidRDefault="00E514C2" w:rsidP="00E514C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NOTE :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proposed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updates of TR22.830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need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to use the CR format, as TR22.830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is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an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approved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TR</w:t>
            </w:r>
          </w:p>
          <w:p w:rsidR="00E514C2" w:rsidRPr="00801A50" w:rsidRDefault="00E514C2" w:rsidP="00E514C2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</w:p>
        </w:tc>
      </w:tr>
      <w:tr w:rsidR="00E514C2" w:rsidRPr="00A75C05" w:rsidTr="00DA5707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4C2" w:rsidRPr="00F938A7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38A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4C2" w:rsidRPr="00F938A7" w:rsidRDefault="00CB2B78" w:rsidP="00E514C2">
            <w:pPr>
              <w:snapToGrid w:val="0"/>
              <w:spacing w:after="0" w:line="240" w:lineRule="auto"/>
            </w:pPr>
            <w:hyperlink r:id="rId35" w:history="1">
              <w:r w:rsidR="00E514C2" w:rsidRPr="00F938A7">
                <w:rPr>
                  <w:rStyle w:val="Hyperlink"/>
                  <w:rFonts w:cs="Arial"/>
                  <w:color w:val="auto"/>
                </w:rPr>
                <w:t>S1-183099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4C2" w:rsidRPr="00F938A7" w:rsidRDefault="00E514C2" w:rsidP="00E514C2">
            <w:pPr>
              <w:snapToGrid w:val="0"/>
              <w:spacing w:after="0" w:line="240" w:lineRule="auto"/>
            </w:pPr>
            <w:r w:rsidRPr="00F938A7">
              <w:rPr>
                <w:noProof/>
              </w:rPr>
              <w:t>Nokia, Nokia Shanghai Bell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4C2" w:rsidRPr="00F938A7" w:rsidRDefault="00E514C2" w:rsidP="00E514C2">
            <w:pPr>
              <w:snapToGrid w:val="0"/>
              <w:spacing w:after="0" w:line="240" w:lineRule="auto"/>
            </w:pPr>
            <w:r w:rsidRPr="00F938A7">
              <w:rPr>
                <w:noProof/>
              </w:rPr>
              <w:t>CR22.830v16.0.0: Completion of consolidation potential requirements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4C2" w:rsidRPr="00F938A7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4C2" w:rsidRPr="00F938A7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938A7">
              <w:rPr>
                <w:rFonts w:eastAsia="Arial Unicode MS" w:cs="Arial"/>
                <w:szCs w:val="18"/>
                <w:lang w:eastAsia="ar-SA"/>
              </w:rPr>
              <w:t xml:space="preserve">WI-code </w:t>
            </w:r>
            <w:r w:rsidRPr="00F938A7">
              <w:rPr>
                <w:rFonts w:eastAsia="Arial Unicode MS" w:cs="Arial"/>
                <w:szCs w:val="18"/>
                <w:shd w:val="clear" w:color="auto" w:fill="FFFF00"/>
                <w:lang w:eastAsia="ar-SA"/>
              </w:rPr>
              <w:t>FS_BMNS</w:t>
            </w:r>
            <w:r w:rsidRPr="00F938A7">
              <w:rPr>
                <w:rFonts w:eastAsia="Arial Unicode MS" w:cs="Arial"/>
                <w:szCs w:val="18"/>
                <w:lang w:eastAsia="ar-SA"/>
              </w:rPr>
              <w:t xml:space="preserve"> Rel-16 CR0001R- Cat F</w:t>
            </w:r>
          </w:p>
          <w:p w:rsidR="00E514C2" w:rsidRPr="00F938A7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shd w:val="clear" w:color="auto" w:fill="FFFF00"/>
                <w:lang w:eastAsia="ar-SA"/>
              </w:rPr>
            </w:pPr>
            <w:r w:rsidRPr="00F938A7">
              <w:rPr>
                <w:rFonts w:eastAsia="Arial Unicode MS" w:cs="Arial"/>
                <w:szCs w:val="18"/>
                <w:shd w:val="clear" w:color="auto" w:fill="FFFF00"/>
                <w:lang w:eastAsia="ar-SA"/>
              </w:rPr>
              <w:t>Correct WID code</w:t>
            </w:r>
          </w:p>
          <w:p w:rsidR="00E514C2" w:rsidRPr="00F938A7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938A7">
              <w:rPr>
                <w:rFonts w:eastAsia="Arial Unicode MS" w:cs="Arial"/>
                <w:szCs w:val="18"/>
                <w:lang w:eastAsia="ar-SA"/>
              </w:rPr>
              <w:t>Moved from 8.1</w:t>
            </w:r>
          </w:p>
        </w:tc>
      </w:tr>
      <w:tr w:rsidR="00E514C2" w:rsidRPr="00A75C05" w:rsidTr="00DA5707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4C2" w:rsidRPr="006424D0" w:rsidRDefault="00CB2B78" w:rsidP="00E514C2">
            <w:pPr>
              <w:snapToGrid w:val="0"/>
              <w:spacing w:after="0" w:line="240" w:lineRule="auto"/>
            </w:pPr>
            <w:hyperlink r:id="rId36" w:history="1">
              <w:r w:rsidR="00E514C2" w:rsidRPr="00833919">
                <w:rPr>
                  <w:rStyle w:val="Hyperlink"/>
                  <w:rFonts w:cs="Arial"/>
                </w:rPr>
                <w:t>S1-183243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4C2" w:rsidRPr="00A75C05" w:rsidRDefault="00E514C2" w:rsidP="00E514C2">
            <w:pPr>
              <w:snapToGrid w:val="0"/>
              <w:spacing w:after="0" w:line="240" w:lineRule="auto"/>
            </w:pPr>
            <w:r>
              <w:t>ETRI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4C2" w:rsidRPr="00A75C05" w:rsidRDefault="00E514C2" w:rsidP="00E514C2">
            <w:pPr>
              <w:snapToGrid w:val="0"/>
              <w:spacing w:after="0" w:line="240" w:lineRule="auto"/>
            </w:pPr>
            <w:r>
              <w:rPr>
                <w:noProof/>
              </w:rPr>
              <w:t>CR22.830v16.0.0: Replacing tenant with 3rd party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14C2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WI-code </w:t>
            </w:r>
            <w:r w:rsidRPr="00366525">
              <w:rPr>
                <w:rFonts w:eastAsia="Arial Unicode MS" w:cs="Arial"/>
                <w:szCs w:val="18"/>
                <w:shd w:val="clear" w:color="auto" w:fill="FFFF00"/>
                <w:lang w:eastAsia="ar-SA"/>
              </w:rPr>
              <w:t>FS_BMNS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Rel-16 CR0002R- Cat F</w:t>
            </w:r>
          </w:p>
          <w:p w:rsidR="00E514C2" w:rsidRPr="00A75C05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66525">
              <w:rPr>
                <w:rFonts w:eastAsia="Arial Unicode MS" w:cs="Arial"/>
                <w:szCs w:val="18"/>
                <w:shd w:val="clear" w:color="auto" w:fill="FFFF00"/>
                <w:lang w:eastAsia="ar-SA"/>
              </w:rPr>
              <w:t>Correct WID code</w:t>
            </w:r>
          </w:p>
        </w:tc>
      </w:tr>
      <w:tr w:rsidR="007949B4" w:rsidRPr="00F45489" w:rsidTr="007949B4">
        <w:trPr>
          <w:trHeight w:val="141"/>
        </w:trPr>
        <w:tc>
          <w:tcPr>
            <w:tcW w:w="14612" w:type="dxa"/>
            <w:gridSpan w:val="12"/>
            <w:shd w:val="clear" w:color="auto" w:fill="F2F2F2"/>
          </w:tcPr>
          <w:p w:rsidR="007949B4" w:rsidRPr="00F45489" w:rsidRDefault="007949B4" w:rsidP="002C6CD6">
            <w:pPr>
              <w:pStyle w:val="Heading1"/>
              <w:numPr>
                <w:ilvl w:val="0"/>
                <w:numId w:val="48"/>
              </w:numPr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7949B4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5D041D" w:rsidRDefault="007949B4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034E3B" w:rsidRDefault="00BA059F" w:rsidP="002C6CD6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>
              <w:t>S1-183431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2B0545" w:rsidRDefault="007949B4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5D041D" w:rsidRDefault="007949B4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5D041D" w:rsidRDefault="007949B4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5D041D" w:rsidRDefault="007949B4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949B4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5D041D" w:rsidRDefault="007949B4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034E3B" w:rsidRDefault="00BA059F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S1-18343</w:t>
            </w:r>
            <w:r>
              <w:t>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2B0545" w:rsidRDefault="007949B4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5D041D" w:rsidRDefault="007949B4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5D041D" w:rsidRDefault="007949B4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5D041D" w:rsidRDefault="007949B4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949B4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5D041D" w:rsidRDefault="007949B4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034E3B" w:rsidRDefault="00BA059F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S1-18343</w:t>
            </w:r>
            <w:r>
              <w:t>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2B0545" w:rsidRDefault="007949B4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5D041D" w:rsidRDefault="007949B4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5D041D" w:rsidRDefault="007949B4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5D041D" w:rsidRDefault="007949B4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949B4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5D041D" w:rsidRDefault="007949B4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034E3B" w:rsidRDefault="00BA059F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S1-18343</w:t>
            </w:r>
            <w:r>
              <w:t>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326CE8" w:rsidRDefault="007949B4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5D041D" w:rsidRDefault="007949B4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5D041D" w:rsidRDefault="007949B4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5D041D" w:rsidRDefault="007949B4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949B4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5D041D" w:rsidRDefault="007949B4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034E3B" w:rsidRDefault="00BA059F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S1-18343</w:t>
            </w:r>
            <w:r>
              <w:t>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2B0545" w:rsidRDefault="007949B4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5D041D" w:rsidRDefault="007949B4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5D041D" w:rsidRDefault="007949B4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5D041D" w:rsidRDefault="007949B4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949B4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5D041D" w:rsidRDefault="007949B4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034E3B" w:rsidRDefault="00BA059F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S1-18343</w:t>
            </w:r>
            <w:r>
              <w:t>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2B0545" w:rsidRDefault="007949B4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5D041D" w:rsidRDefault="007949B4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5D041D" w:rsidRDefault="007949B4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5D041D" w:rsidRDefault="007949B4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949B4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5D041D" w:rsidRDefault="007949B4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034E3B" w:rsidRDefault="00BA059F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S1-18343</w:t>
            </w:r>
            <w:r>
              <w:t>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2B0545" w:rsidRDefault="007949B4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5D041D" w:rsidRDefault="007949B4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5D041D" w:rsidRDefault="007949B4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5D041D" w:rsidRDefault="007949B4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949B4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5D041D" w:rsidRDefault="007949B4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034E3B" w:rsidRDefault="00BA059F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S1-18343</w:t>
            </w:r>
            <w:r>
              <w:t>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2B0545" w:rsidRDefault="007949B4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5D041D" w:rsidRDefault="007949B4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5D041D" w:rsidRDefault="007949B4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5D041D" w:rsidRDefault="007949B4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949B4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5D041D" w:rsidRDefault="007949B4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034E3B" w:rsidRDefault="00BA059F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S1-18343</w:t>
            </w:r>
            <w:r>
              <w:t>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2B0545" w:rsidRDefault="007949B4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5D041D" w:rsidRDefault="007949B4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5D041D" w:rsidRDefault="007949B4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9B4" w:rsidRPr="005D041D" w:rsidRDefault="007949B4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40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2B0545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>
              <w:t>S1-1834</w:t>
            </w:r>
            <w:r>
              <w:t>4</w:t>
            </w:r>
            <w:r>
              <w:t>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2B0545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4</w:t>
            </w:r>
            <w:r>
              <w:t>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2B0545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4</w:t>
            </w:r>
            <w:r>
              <w:t>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2B0545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4</w:t>
            </w:r>
            <w:r>
              <w:t>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2B0545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4</w:t>
            </w:r>
            <w:r>
              <w:t>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2B0545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4</w:t>
            </w:r>
            <w:r>
              <w:t>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2B0545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4</w:t>
            </w:r>
            <w:r>
              <w:t>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2B0545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4</w:t>
            </w:r>
            <w:r>
              <w:t>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925F4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4</w:t>
            </w:r>
            <w:r>
              <w:t>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2B0545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5</w:t>
            </w:r>
            <w:r>
              <w:t>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2B0545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>
              <w:t>S1-1834</w:t>
            </w:r>
            <w:r>
              <w:t>5</w:t>
            </w:r>
            <w:r>
              <w:t>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2B0545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5</w:t>
            </w:r>
            <w:r>
              <w:t>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2B0545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5</w:t>
            </w:r>
            <w:r>
              <w:t>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2B0545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5</w:t>
            </w:r>
            <w:r>
              <w:t>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2B0545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5</w:t>
            </w:r>
            <w:r>
              <w:t>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2B0545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5</w:t>
            </w:r>
            <w:r>
              <w:t>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2B0545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5</w:t>
            </w:r>
            <w:r>
              <w:t>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2B0545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5</w:t>
            </w:r>
            <w:r>
              <w:t>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2B0545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5</w:t>
            </w:r>
            <w:r>
              <w:t>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2B0545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6</w:t>
            </w:r>
            <w:r>
              <w:t>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2B0545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>
              <w:t>S1-1834</w:t>
            </w:r>
            <w:r>
              <w:t>61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2B0545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6</w:t>
            </w:r>
            <w:r>
              <w:t>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2B0545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6</w:t>
            </w:r>
            <w:r>
              <w:t>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2B0545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6</w:t>
            </w:r>
            <w:r>
              <w:t>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2B0545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6</w:t>
            </w:r>
            <w:r>
              <w:t>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2B0545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66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2B0545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6</w:t>
            </w:r>
            <w:r>
              <w:t>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2B0545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6</w:t>
            </w:r>
            <w:r>
              <w:t>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2B0545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6</w:t>
            </w:r>
            <w:r>
              <w:t>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2B0545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7</w:t>
            </w:r>
            <w:r>
              <w:t>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2B0545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>
              <w:t>S1-1834</w:t>
            </w:r>
            <w:r>
              <w:t>7</w:t>
            </w:r>
            <w:r>
              <w:t>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ED16C8" w:rsidRDefault="00DA5707" w:rsidP="00DA5707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7</w:t>
            </w:r>
            <w:r>
              <w:t>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ED16C8" w:rsidRDefault="00DA5707" w:rsidP="00DA5707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7</w:t>
            </w:r>
            <w:r>
              <w:t>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ED16C8" w:rsidRDefault="00DA5707" w:rsidP="00DA5707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7</w:t>
            </w:r>
            <w:r>
              <w:t>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ED16C8" w:rsidRDefault="00DA5707" w:rsidP="00DA5707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7</w:t>
            </w:r>
            <w:r>
              <w:t>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ED16C8" w:rsidRDefault="00DA5707" w:rsidP="00DA5707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7</w:t>
            </w:r>
            <w:r>
              <w:t>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ED16C8" w:rsidRDefault="00DA5707" w:rsidP="00DA5707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7</w:t>
            </w:r>
            <w:r>
              <w:t>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ED16C8" w:rsidRDefault="00DA5707" w:rsidP="00DA5707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7</w:t>
            </w:r>
            <w:r>
              <w:t>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ED16C8" w:rsidRDefault="00DA5707" w:rsidP="00DA5707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7</w:t>
            </w:r>
            <w:r>
              <w:t>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ED16C8" w:rsidRDefault="00DA5707" w:rsidP="00DA5707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8</w:t>
            </w:r>
            <w:r>
              <w:t>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ED16C8" w:rsidRDefault="00DA5707" w:rsidP="00DA5707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>
              <w:t>S1-1834</w:t>
            </w:r>
            <w:r>
              <w:t>8</w:t>
            </w:r>
            <w:r>
              <w:t>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ED16C8" w:rsidRDefault="00DA5707" w:rsidP="00DA5707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8</w:t>
            </w:r>
            <w:r>
              <w:t>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ED16C8" w:rsidRDefault="00DA5707" w:rsidP="00DA5707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8</w:t>
            </w:r>
            <w:r>
              <w:t>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ED16C8" w:rsidRDefault="00DA5707" w:rsidP="00DA5707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8</w:t>
            </w:r>
            <w:r>
              <w:t>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ED16C8" w:rsidRDefault="00DA5707" w:rsidP="00DA5707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8</w:t>
            </w:r>
            <w:r>
              <w:t>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ED16C8" w:rsidRDefault="00DA5707" w:rsidP="00DA5707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8</w:t>
            </w:r>
            <w:r>
              <w:t>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ED16C8" w:rsidRDefault="00DA5707" w:rsidP="00DA5707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8</w:t>
            </w:r>
            <w:r>
              <w:t>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ED16C8" w:rsidRDefault="00DA5707" w:rsidP="00DA5707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8</w:t>
            </w:r>
            <w:r>
              <w:t>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ED16C8" w:rsidRDefault="00DA5707" w:rsidP="00DA5707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8</w:t>
            </w:r>
            <w:r>
              <w:t>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ED16C8" w:rsidRDefault="00DA5707" w:rsidP="00DA5707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9</w:t>
            </w:r>
            <w:r>
              <w:t>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ED16C8" w:rsidRDefault="00DA5707" w:rsidP="00DA5707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>
              <w:t>S1-1834</w:t>
            </w:r>
            <w:r>
              <w:t>91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ED16C8" w:rsidRDefault="00DA5707" w:rsidP="00DA5707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9</w:t>
            </w:r>
            <w:r>
              <w:t>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ED16C8" w:rsidRDefault="00DA5707" w:rsidP="00DA5707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9</w:t>
            </w:r>
            <w:r>
              <w:t>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ED16C8" w:rsidRDefault="00DA5707" w:rsidP="00DA5707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9</w:t>
            </w:r>
            <w:r>
              <w:t>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ED16C8" w:rsidRDefault="00DA5707" w:rsidP="00DA5707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9</w:t>
            </w:r>
            <w:r>
              <w:t>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ED16C8" w:rsidRDefault="00DA5707" w:rsidP="00DA5707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9</w:t>
            </w:r>
            <w:r>
              <w:t>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ED16C8" w:rsidRDefault="00DA5707" w:rsidP="00DA5707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9</w:t>
            </w:r>
            <w:r>
              <w:t>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ED16C8" w:rsidRDefault="00DA5707" w:rsidP="00DA5707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9</w:t>
            </w:r>
            <w:r>
              <w:t>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ED16C8" w:rsidRDefault="00DA5707" w:rsidP="00DA5707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</w:t>
            </w:r>
            <w:r>
              <w:t>9</w:t>
            </w:r>
            <w:r>
              <w:t>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ED16C8" w:rsidRDefault="00DA5707" w:rsidP="00DA5707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</w:t>
            </w:r>
            <w:r>
              <w:t>500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ED16C8" w:rsidRDefault="00DA5707" w:rsidP="00DA5707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>
              <w:t>S1-183</w:t>
            </w:r>
            <w:r>
              <w:t>50</w:t>
            </w:r>
            <w:r>
              <w:t>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ED16C8" w:rsidRDefault="00DA5707" w:rsidP="00DA5707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</w:t>
            </w:r>
            <w:r>
              <w:t>50</w:t>
            </w:r>
            <w:r>
              <w:t>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ED16C8" w:rsidRDefault="00DA5707" w:rsidP="00DA5707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</w:t>
            </w:r>
            <w:r>
              <w:t>50</w:t>
            </w:r>
            <w:r>
              <w:t>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ED16C8" w:rsidRDefault="00DA5707" w:rsidP="00DA5707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</w:t>
            </w:r>
            <w:r>
              <w:t>50</w:t>
            </w:r>
            <w:r>
              <w:t>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ED16C8" w:rsidRDefault="00DA5707" w:rsidP="00DA5707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</w:t>
            </w:r>
            <w:r>
              <w:t>50</w:t>
            </w:r>
            <w:r>
              <w:t>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ED16C8" w:rsidRDefault="00DA5707" w:rsidP="00DA5707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</w:t>
            </w:r>
            <w:r>
              <w:t>50</w:t>
            </w:r>
            <w:r>
              <w:t>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ED16C8" w:rsidRDefault="00DA5707" w:rsidP="00DA5707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</w:t>
            </w:r>
            <w:r>
              <w:t>50</w:t>
            </w:r>
            <w:r>
              <w:t>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ED16C8" w:rsidRDefault="00DA5707" w:rsidP="00DA5707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</w:t>
            </w:r>
            <w:r>
              <w:t>50</w:t>
            </w:r>
            <w:r>
              <w:t>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ED16C8" w:rsidRDefault="00DA5707" w:rsidP="00DA5707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</w:t>
            </w:r>
            <w:r>
              <w:t>50</w:t>
            </w:r>
            <w:r>
              <w:t>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ED16C8" w:rsidRDefault="00DA5707" w:rsidP="00DA5707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5707" w:rsidRPr="005D041D" w:rsidTr="007949B4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034E3B" w:rsidRDefault="00DA5707" w:rsidP="00DA570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</w:t>
            </w:r>
            <w:r>
              <w:t>51</w:t>
            </w:r>
            <w:bookmarkStart w:id="4" w:name="_GoBack"/>
            <w:bookmarkEnd w:id="4"/>
            <w:r>
              <w:t>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ED16C8" w:rsidRDefault="00DA5707" w:rsidP="00DA5707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5707" w:rsidRPr="005D041D" w:rsidRDefault="00DA5707" w:rsidP="00DA570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7949B4" w:rsidRDefault="007949B4" w:rsidP="007949B4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7949B4" w:rsidRDefault="007949B4" w:rsidP="007949B4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038E" w:rsidRDefault="00AD038E" w:rsidP="002E015E">
      <w:pPr>
        <w:spacing w:after="0" w:line="240" w:lineRule="auto"/>
      </w:pPr>
      <w:r>
        <w:separator/>
      </w:r>
    </w:p>
  </w:endnote>
  <w:endnote w:type="continuationSeparator" w:id="0">
    <w:p w:rsidR="00AD038E" w:rsidRDefault="00AD038E" w:rsidP="002E015E">
      <w:pPr>
        <w:spacing w:after="0" w:line="240" w:lineRule="auto"/>
      </w:pPr>
      <w:r>
        <w:continuationSeparator/>
      </w:r>
    </w:p>
  </w:endnote>
  <w:endnote w:type="continuationNotice" w:id="1">
    <w:p w:rsidR="00AD038E" w:rsidRDefault="00AD03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038E" w:rsidRDefault="00AD038E" w:rsidP="002E015E">
      <w:pPr>
        <w:spacing w:after="0" w:line="240" w:lineRule="auto"/>
      </w:pPr>
      <w:r>
        <w:separator/>
      </w:r>
    </w:p>
  </w:footnote>
  <w:footnote w:type="continuationSeparator" w:id="0">
    <w:p w:rsidR="00AD038E" w:rsidRDefault="00AD038E" w:rsidP="002E015E">
      <w:pPr>
        <w:spacing w:after="0" w:line="240" w:lineRule="auto"/>
      </w:pPr>
      <w:r>
        <w:continuationSeparator/>
      </w:r>
    </w:p>
  </w:footnote>
  <w:footnote w:type="continuationNotice" w:id="1">
    <w:p w:rsidR="00AD038E" w:rsidRDefault="00AD038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2C61F5"/>
    <w:multiLevelType w:val="multilevel"/>
    <w:tmpl w:val="89365F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30"/>
  </w:num>
  <w:num w:numId="11">
    <w:abstractNumId w:val="19"/>
  </w:num>
  <w:num w:numId="1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9"/>
  </w:num>
  <w:num w:numId="19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4"/>
  </w:num>
  <w:num w:numId="27">
    <w:abstractNumId w:val="26"/>
  </w:num>
  <w:num w:numId="28">
    <w:abstractNumId w:val="10"/>
  </w:num>
  <w:num w:numId="29">
    <w:abstractNumId w:val="12"/>
  </w:num>
  <w:num w:numId="30">
    <w:abstractNumId w:val="32"/>
  </w:num>
  <w:num w:numId="31">
    <w:abstractNumId w:val="22"/>
  </w:num>
  <w:num w:numId="3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27"/>
  </w:num>
  <w:num w:numId="37">
    <w:abstractNumId w:val="9"/>
  </w:num>
  <w:num w:numId="38">
    <w:abstractNumId w:val="20"/>
  </w:num>
  <w:num w:numId="39">
    <w:abstractNumId w:val="25"/>
  </w:num>
  <w:num w:numId="40">
    <w:abstractNumId w:val="18"/>
  </w:num>
  <w:num w:numId="41">
    <w:abstractNumId w:val="23"/>
  </w:num>
  <w:num w:numId="42">
    <w:abstractNumId w:val="28"/>
  </w:num>
  <w:num w:numId="43">
    <w:abstractNumId w:val="24"/>
  </w:num>
  <w:num w:numId="44">
    <w:abstractNumId w:val="11"/>
  </w:num>
  <w:num w:numId="45">
    <w:abstractNumId w:val="33"/>
  </w:num>
  <w:num w:numId="46">
    <w:abstractNumId w:val="31"/>
  </w:num>
  <w:num w:numId="47">
    <w:abstractNumId w:val="14"/>
  </w:num>
  <w:num w:numId="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BB3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1551"/>
    <w:rsid w:val="000223C7"/>
    <w:rsid w:val="00022E51"/>
    <w:rsid w:val="0002358D"/>
    <w:rsid w:val="000237F4"/>
    <w:rsid w:val="00025429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3DC7"/>
    <w:rsid w:val="000440EA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47F3D"/>
    <w:rsid w:val="00050A1F"/>
    <w:rsid w:val="00050F83"/>
    <w:rsid w:val="00052064"/>
    <w:rsid w:val="000527C7"/>
    <w:rsid w:val="000532E0"/>
    <w:rsid w:val="0005332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25E5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8C4"/>
    <w:rsid w:val="00145C29"/>
    <w:rsid w:val="00146BF2"/>
    <w:rsid w:val="00146E35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11A0"/>
    <w:rsid w:val="001812A2"/>
    <w:rsid w:val="001812A5"/>
    <w:rsid w:val="00181454"/>
    <w:rsid w:val="00181730"/>
    <w:rsid w:val="0018200E"/>
    <w:rsid w:val="001826E7"/>
    <w:rsid w:val="00182793"/>
    <w:rsid w:val="001833DB"/>
    <w:rsid w:val="00183C9B"/>
    <w:rsid w:val="00183CD2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6A6"/>
    <w:rsid w:val="00192805"/>
    <w:rsid w:val="001930B0"/>
    <w:rsid w:val="0019321C"/>
    <w:rsid w:val="001939AF"/>
    <w:rsid w:val="00194820"/>
    <w:rsid w:val="00194B7D"/>
    <w:rsid w:val="00194E1C"/>
    <w:rsid w:val="001955EC"/>
    <w:rsid w:val="00195682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5ACC"/>
    <w:rsid w:val="001A5FF0"/>
    <w:rsid w:val="001A6B1E"/>
    <w:rsid w:val="001A6C8C"/>
    <w:rsid w:val="001A7842"/>
    <w:rsid w:val="001A7A33"/>
    <w:rsid w:val="001A7BE0"/>
    <w:rsid w:val="001A7F20"/>
    <w:rsid w:val="001B104F"/>
    <w:rsid w:val="001B1B94"/>
    <w:rsid w:val="001B21A1"/>
    <w:rsid w:val="001B2540"/>
    <w:rsid w:val="001B3870"/>
    <w:rsid w:val="001B43BD"/>
    <w:rsid w:val="001B4C6D"/>
    <w:rsid w:val="001B5347"/>
    <w:rsid w:val="001B55DE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D6C"/>
    <w:rsid w:val="001E1EF1"/>
    <w:rsid w:val="001E2685"/>
    <w:rsid w:val="001E2904"/>
    <w:rsid w:val="001E39A5"/>
    <w:rsid w:val="001E3E0F"/>
    <w:rsid w:val="001E4D41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408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24D7"/>
    <w:rsid w:val="002230A2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37CEB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3551"/>
    <w:rsid w:val="0025366A"/>
    <w:rsid w:val="002536D1"/>
    <w:rsid w:val="00253FDF"/>
    <w:rsid w:val="002540E2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9A6"/>
    <w:rsid w:val="00261A8C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77C2A"/>
    <w:rsid w:val="002803B2"/>
    <w:rsid w:val="0028085A"/>
    <w:rsid w:val="00281043"/>
    <w:rsid w:val="0028172E"/>
    <w:rsid w:val="0028210B"/>
    <w:rsid w:val="00282374"/>
    <w:rsid w:val="002832D0"/>
    <w:rsid w:val="00283362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52C"/>
    <w:rsid w:val="0029469C"/>
    <w:rsid w:val="0029476F"/>
    <w:rsid w:val="002951EF"/>
    <w:rsid w:val="002957FD"/>
    <w:rsid w:val="00295E09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A26"/>
    <w:rsid w:val="002B5B9E"/>
    <w:rsid w:val="002B697A"/>
    <w:rsid w:val="002B6BB6"/>
    <w:rsid w:val="002B7217"/>
    <w:rsid w:val="002B740A"/>
    <w:rsid w:val="002B7D17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15E"/>
    <w:rsid w:val="002E06A4"/>
    <w:rsid w:val="002E0881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7F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1F4"/>
    <w:rsid w:val="003065E8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A3"/>
    <w:rsid w:val="00353D12"/>
    <w:rsid w:val="003541C8"/>
    <w:rsid w:val="003541EE"/>
    <w:rsid w:val="003545ED"/>
    <w:rsid w:val="0035504A"/>
    <w:rsid w:val="003550DB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525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887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5D8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7C90"/>
    <w:rsid w:val="003C18D7"/>
    <w:rsid w:val="003C1B79"/>
    <w:rsid w:val="003C1EB5"/>
    <w:rsid w:val="003C1EFF"/>
    <w:rsid w:val="003C3860"/>
    <w:rsid w:val="003C3A28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6F76"/>
    <w:rsid w:val="003D7025"/>
    <w:rsid w:val="003D7181"/>
    <w:rsid w:val="003D757E"/>
    <w:rsid w:val="003D7A31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1CEE"/>
    <w:rsid w:val="00412359"/>
    <w:rsid w:val="00412AB5"/>
    <w:rsid w:val="00412CCF"/>
    <w:rsid w:val="004139E8"/>
    <w:rsid w:val="004145CC"/>
    <w:rsid w:val="00414BBC"/>
    <w:rsid w:val="00414F4A"/>
    <w:rsid w:val="00415846"/>
    <w:rsid w:val="00415AA2"/>
    <w:rsid w:val="00415AA9"/>
    <w:rsid w:val="00415D65"/>
    <w:rsid w:val="00415E39"/>
    <w:rsid w:val="00416594"/>
    <w:rsid w:val="00417B17"/>
    <w:rsid w:val="00420C51"/>
    <w:rsid w:val="00420E68"/>
    <w:rsid w:val="004217F5"/>
    <w:rsid w:val="0042180B"/>
    <w:rsid w:val="00421974"/>
    <w:rsid w:val="00421A25"/>
    <w:rsid w:val="00421D7C"/>
    <w:rsid w:val="00421EEA"/>
    <w:rsid w:val="00423907"/>
    <w:rsid w:val="00424916"/>
    <w:rsid w:val="00425C20"/>
    <w:rsid w:val="00425D84"/>
    <w:rsid w:val="00426237"/>
    <w:rsid w:val="004279A1"/>
    <w:rsid w:val="004304A7"/>
    <w:rsid w:val="00431983"/>
    <w:rsid w:val="00431AE9"/>
    <w:rsid w:val="0043229E"/>
    <w:rsid w:val="0043246C"/>
    <w:rsid w:val="00432A0B"/>
    <w:rsid w:val="00432C86"/>
    <w:rsid w:val="0043373F"/>
    <w:rsid w:val="004339D4"/>
    <w:rsid w:val="00433BEA"/>
    <w:rsid w:val="00433F3E"/>
    <w:rsid w:val="0043483F"/>
    <w:rsid w:val="00434D5F"/>
    <w:rsid w:val="00435061"/>
    <w:rsid w:val="0043687E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3A5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3AF4"/>
    <w:rsid w:val="00494416"/>
    <w:rsid w:val="00494C22"/>
    <w:rsid w:val="00495398"/>
    <w:rsid w:val="004969E3"/>
    <w:rsid w:val="00497A94"/>
    <w:rsid w:val="00497BD3"/>
    <w:rsid w:val="00497D16"/>
    <w:rsid w:val="00497F23"/>
    <w:rsid w:val="004A06DC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C9A"/>
    <w:rsid w:val="004C7D96"/>
    <w:rsid w:val="004D05EE"/>
    <w:rsid w:val="004D107A"/>
    <w:rsid w:val="004D118D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C5"/>
    <w:rsid w:val="00514715"/>
    <w:rsid w:val="00514B7E"/>
    <w:rsid w:val="00515079"/>
    <w:rsid w:val="005153D9"/>
    <w:rsid w:val="00515B39"/>
    <w:rsid w:val="00515E44"/>
    <w:rsid w:val="0051615E"/>
    <w:rsid w:val="00516411"/>
    <w:rsid w:val="00516A30"/>
    <w:rsid w:val="00516CF2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BE0"/>
    <w:rsid w:val="00542DF2"/>
    <w:rsid w:val="00542E21"/>
    <w:rsid w:val="00542E91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90C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61F"/>
    <w:rsid w:val="00561945"/>
    <w:rsid w:val="00562C4E"/>
    <w:rsid w:val="005635C8"/>
    <w:rsid w:val="00564095"/>
    <w:rsid w:val="00565CBE"/>
    <w:rsid w:val="005663C3"/>
    <w:rsid w:val="005668E1"/>
    <w:rsid w:val="00567DB4"/>
    <w:rsid w:val="00570128"/>
    <w:rsid w:val="0057053F"/>
    <w:rsid w:val="0057101D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9C1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2FA3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18E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56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4D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119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70A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067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B7F4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12FD"/>
    <w:rsid w:val="006D1381"/>
    <w:rsid w:val="006D13CE"/>
    <w:rsid w:val="006D13ED"/>
    <w:rsid w:val="006D1738"/>
    <w:rsid w:val="006D32E9"/>
    <w:rsid w:val="006D36F2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0D38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5E0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5E58"/>
    <w:rsid w:val="00737030"/>
    <w:rsid w:val="0073789A"/>
    <w:rsid w:val="00737F9A"/>
    <w:rsid w:val="00737FEF"/>
    <w:rsid w:val="00740A97"/>
    <w:rsid w:val="0074158F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85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6EAF"/>
    <w:rsid w:val="007778D9"/>
    <w:rsid w:val="007808F2"/>
    <w:rsid w:val="00780E10"/>
    <w:rsid w:val="00780EA6"/>
    <w:rsid w:val="007810A9"/>
    <w:rsid w:val="00781D3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87A47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9B4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CF5"/>
    <w:rsid w:val="007C1E9C"/>
    <w:rsid w:val="007C21AF"/>
    <w:rsid w:val="007C2280"/>
    <w:rsid w:val="007C360C"/>
    <w:rsid w:val="007C3730"/>
    <w:rsid w:val="007C4A9D"/>
    <w:rsid w:val="007C4E1D"/>
    <w:rsid w:val="007C5AD4"/>
    <w:rsid w:val="007C5B71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78B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79B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2B00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6D0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4FBD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919"/>
    <w:rsid w:val="00833C15"/>
    <w:rsid w:val="00833DCD"/>
    <w:rsid w:val="00834228"/>
    <w:rsid w:val="0083433F"/>
    <w:rsid w:val="00834EE6"/>
    <w:rsid w:val="0083507C"/>
    <w:rsid w:val="00835BA0"/>
    <w:rsid w:val="00835D08"/>
    <w:rsid w:val="00836ABB"/>
    <w:rsid w:val="00836D4A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58C"/>
    <w:rsid w:val="0087181B"/>
    <w:rsid w:val="00871C3A"/>
    <w:rsid w:val="00871DC6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058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63A6"/>
    <w:rsid w:val="00886CDB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95E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0FE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1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5FD1"/>
    <w:rsid w:val="008D66B8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99C"/>
    <w:rsid w:val="008F2FE0"/>
    <w:rsid w:val="008F34B5"/>
    <w:rsid w:val="008F40B3"/>
    <w:rsid w:val="008F40ED"/>
    <w:rsid w:val="008F461A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1FC7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1068"/>
    <w:rsid w:val="00921C60"/>
    <w:rsid w:val="0092259E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27B6A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30F"/>
    <w:rsid w:val="009334A9"/>
    <w:rsid w:val="0093359A"/>
    <w:rsid w:val="00934038"/>
    <w:rsid w:val="009341A6"/>
    <w:rsid w:val="00934746"/>
    <w:rsid w:val="00934EBC"/>
    <w:rsid w:val="00935400"/>
    <w:rsid w:val="00935C64"/>
    <w:rsid w:val="00936C0F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352D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B18"/>
    <w:rsid w:val="009A3ECB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1672"/>
    <w:rsid w:val="009C25D9"/>
    <w:rsid w:val="009C2BDC"/>
    <w:rsid w:val="009C32FE"/>
    <w:rsid w:val="009C39A8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8D"/>
    <w:rsid w:val="00A442AD"/>
    <w:rsid w:val="00A4486A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DF7"/>
    <w:rsid w:val="00A57F93"/>
    <w:rsid w:val="00A60811"/>
    <w:rsid w:val="00A6166C"/>
    <w:rsid w:val="00A616F0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135F"/>
    <w:rsid w:val="00A818CE"/>
    <w:rsid w:val="00A81E3F"/>
    <w:rsid w:val="00A81F12"/>
    <w:rsid w:val="00A81F16"/>
    <w:rsid w:val="00A82271"/>
    <w:rsid w:val="00A828FD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67D7"/>
    <w:rsid w:val="00AA76DD"/>
    <w:rsid w:val="00AB0047"/>
    <w:rsid w:val="00AB0EC0"/>
    <w:rsid w:val="00AB100F"/>
    <w:rsid w:val="00AB113F"/>
    <w:rsid w:val="00AB1527"/>
    <w:rsid w:val="00AB1547"/>
    <w:rsid w:val="00AB1587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A33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745"/>
    <w:rsid w:val="00AC7EAE"/>
    <w:rsid w:val="00AD038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E7DF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1BC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26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503"/>
    <w:rsid w:val="00B27F00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496D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6DDA"/>
    <w:rsid w:val="00B470CB"/>
    <w:rsid w:val="00B502B7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3D4"/>
    <w:rsid w:val="00B74D41"/>
    <w:rsid w:val="00B75330"/>
    <w:rsid w:val="00B75A10"/>
    <w:rsid w:val="00B763D7"/>
    <w:rsid w:val="00B76570"/>
    <w:rsid w:val="00B766B5"/>
    <w:rsid w:val="00B76CDB"/>
    <w:rsid w:val="00B77008"/>
    <w:rsid w:val="00B8014D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103"/>
    <w:rsid w:val="00B96337"/>
    <w:rsid w:val="00B964D9"/>
    <w:rsid w:val="00B968C9"/>
    <w:rsid w:val="00B968DD"/>
    <w:rsid w:val="00B97715"/>
    <w:rsid w:val="00B97A59"/>
    <w:rsid w:val="00B97DCE"/>
    <w:rsid w:val="00BA059F"/>
    <w:rsid w:val="00BA0AC5"/>
    <w:rsid w:val="00BA0ADE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53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BBD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9C7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E1"/>
    <w:rsid w:val="00C02D4C"/>
    <w:rsid w:val="00C039DB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42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274E5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ACD"/>
    <w:rsid w:val="00C33E8F"/>
    <w:rsid w:val="00C35F58"/>
    <w:rsid w:val="00C368FC"/>
    <w:rsid w:val="00C3695A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4F2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B49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0E59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9765C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B00A6"/>
    <w:rsid w:val="00CB0C6B"/>
    <w:rsid w:val="00CB1037"/>
    <w:rsid w:val="00CB2365"/>
    <w:rsid w:val="00CB2B78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8C0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3BBB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707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153C"/>
    <w:rsid w:val="00DB20CF"/>
    <w:rsid w:val="00DB21C5"/>
    <w:rsid w:val="00DB24CB"/>
    <w:rsid w:val="00DB33F4"/>
    <w:rsid w:val="00DB35F1"/>
    <w:rsid w:val="00DB3618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0FD6"/>
    <w:rsid w:val="00E11E12"/>
    <w:rsid w:val="00E12A5D"/>
    <w:rsid w:val="00E13799"/>
    <w:rsid w:val="00E13923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8FD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4C2"/>
    <w:rsid w:val="00E517E3"/>
    <w:rsid w:val="00E51F76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49D8"/>
    <w:rsid w:val="00E7588E"/>
    <w:rsid w:val="00E76C64"/>
    <w:rsid w:val="00E770DE"/>
    <w:rsid w:val="00E771C5"/>
    <w:rsid w:val="00E773C3"/>
    <w:rsid w:val="00E80784"/>
    <w:rsid w:val="00E80B07"/>
    <w:rsid w:val="00E8209B"/>
    <w:rsid w:val="00E820FF"/>
    <w:rsid w:val="00E827A2"/>
    <w:rsid w:val="00E82922"/>
    <w:rsid w:val="00E82A28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0F0F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29C8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39"/>
    <w:rsid w:val="00EE1D62"/>
    <w:rsid w:val="00EE2049"/>
    <w:rsid w:val="00EE2AC3"/>
    <w:rsid w:val="00EE381A"/>
    <w:rsid w:val="00EE3931"/>
    <w:rsid w:val="00EE4AA9"/>
    <w:rsid w:val="00EE4CD8"/>
    <w:rsid w:val="00EE4E02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1588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F0006E"/>
    <w:rsid w:val="00F00A02"/>
    <w:rsid w:val="00F01535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40A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6EE8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8A7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4EB"/>
    <w:rsid w:val="00FA39AA"/>
    <w:rsid w:val="00FA39BA"/>
    <w:rsid w:val="00FA3FD7"/>
    <w:rsid w:val="00FA4CAD"/>
    <w:rsid w:val="00FA5A56"/>
    <w:rsid w:val="00FA5C87"/>
    <w:rsid w:val="00FA6111"/>
    <w:rsid w:val="00FA62A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71D"/>
    <w:rsid w:val="00FC2A79"/>
    <w:rsid w:val="00FC3021"/>
    <w:rsid w:val="00FC46EF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46C0"/>
    <w:rsid w:val="00FE58C9"/>
    <w:rsid w:val="00FE5EDB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935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F29635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gdsch\AppData\Local\Microsoft\Windows\INetCache\Content.Outlook\EAA3R8WU\docs\S1-183319.zip" TargetMode="External"/><Relationship Id="rId18" Type="http://schemas.openxmlformats.org/officeDocument/2006/relationships/hyperlink" Target="file:///C:\Users\gdsch\AppData\Local\Microsoft\Windows\INetCache\Content.Outlook\EAA3R8WU\docs\S1-183041.zip" TargetMode="External"/><Relationship Id="rId26" Type="http://schemas.openxmlformats.org/officeDocument/2006/relationships/hyperlink" Target="file:///C:\Users\norpahj\Documents\Local%203GPP%20copy\SA1%20Spokane%202018\docs\S1-183136.zip" TargetMode="External"/><Relationship Id="rId21" Type="http://schemas.openxmlformats.org/officeDocument/2006/relationships/hyperlink" Target="file:///C:\Users\gdsch\AppData\Local\Microsoft\Windows\INetCache\Content.Outlook\EAA3R8WU\docs\S1-183097.zip" TargetMode="External"/><Relationship Id="rId34" Type="http://schemas.openxmlformats.org/officeDocument/2006/relationships/hyperlink" Target="file:///C:\Users\gdsch\AppData\Local\Microsoft\Windows\INetCache\Content.Outlook\EAA3R8WU\docs\S1-183240.zip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gdsch\AppData\Local\Microsoft\Windows\INetCache\Content.Outlook\EAA3R8WU\docs\S1-183095.zip" TargetMode="External"/><Relationship Id="rId17" Type="http://schemas.openxmlformats.org/officeDocument/2006/relationships/hyperlink" Target="file:///C:\Users\gdsch\AppData\Local\Microsoft\Windows\INetCache\Content.Outlook\EAA3R8WU\docs\S1-183040.zip" TargetMode="External"/><Relationship Id="rId25" Type="http://schemas.openxmlformats.org/officeDocument/2006/relationships/hyperlink" Target="file:///C:\Users\norpahj\Documents\Local%203GPP%20copy\SA1%20Spokane%202018\docs\S1-183137.zip" TargetMode="External"/><Relationship Id="rId33" Type="http://schemas.openxmlformats.org/officeDocument/2006/relationships/hyperlink" Target="file:///C:\Users\gdsch\AppData\Local\Microsoft\Windows\INetCache\Content.Outlook\EAA3R8WU\docs\S1-183239.zip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C:\Users\gdsch\AppData\Local\Microsoft\Windows\INetCache\Content.Outlook\EAA3R8WU\docs\S1-183039.zip" TargetMode="External"/><Relationship Id="rId20" Type="http://schemas.openxmlformats.org/officeDocument/2006/relationships/hyperlink" Target="file:///C:\Users\gdsch\AppData\Local\Microsoft\Windows\INetCache\Content.Outlook\EAA3R8WU\docs\S1-183096.zip" TargetMode="External"/><Relationship Id="rId29" Type="http://schemas.openxmlformats.org/officeDocument/2006/relationships/hyperlink" Target="file:///C:\Users\gdsch\AppData\Local\Microsoft\Windows\INetCache\Content.Outlook\EAA3R8WU\docs\S1-183101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gdsch\AppData\Local\Microsoft\Windows\INetCache\Content.Outlook\EAA3R8WU\docs\S1-183088.zip" TargetMode="External"/><Relationship Id="rId24" Type="http://schemas.openxmlformats.org/officeDocument/2006/relationships/hyperlink" Target="file:///C:\Users\gdsch\AppData\Local\Microsoft\Windows\INetCache\Content.Outlook\EAA3R8WU\docs\S1-183153.zip" TargetMode="External"/><Relationship Id="rId32" Type="http://schemas.openxmlformats.org/officeDocument/2006/relationships/hyperlink" Target="file:///C:\Users\gdsch\AppData\Local\Microsoft\Windows\INetCache\Content.Outlook\EAA3R8WU\docs\S1-183212.zip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C:\Users\gdsch\AppData\Local\Microsoft\Windows\INetCache\Content.Outlook\EAA3R8WU\docs\S1-183038.zip" TargetMode="External"/><Relationship Id="rId23" Type="http://schemas.openxmlformats.org/officeDocument/2006/relationships/hyperlink" Target="file:///C:\Users\gdsch\AppData\Local\Microsoft\Windows\INetCache\Content.Outlook\EAA3R8WU\docs\S1-183152.zip" TargetMode="External"/><Relationship Id="rId28" Type="http://schemas.openxmlformats.org/officeDocument/2006/relationships/hyperlink" Target="file:///C:\Users\gdsch\AppData\Local\Microsoft\Windows\INetCache\Content.Outlook\EAA3R8WU\docs\S1-183100.zip" TargetMode="External"/><Relationship Id="rId36" Type="http://schemas.openxmlformats.org/officeDocument/2006/relationships/hyperlink" Target="file:///C:\Users\gdsch\AppData\Local\Microsoft\Windows\INetCache\Content.Outlook\EAA3R8WU\docs\S1-183243.zip" TargetMode="External"/><Relationship Id="rId10" Type="http://schemas.openxmlformats.org/officeDocument/2006/relationships/hyperlink" Target="file:///C:\Users\gdsch\AppData\Local\Microsoft\Windows\INetCache\Content.Outlook\EAA3R8WU\docs\S1-183242.zip" TargetMode="External"/><Relationship Id="rId19" Type="http://schemas.openxmlformats.org/officeDocument/2006/relationships/hyperlink" Target="file:///C:\Users\gdsch\AppData\Local\Microsoft\Windows\INetCache\Content.Outlook\EAA3R8WU\docs\S1-183087.zip" TargetMode="External"/><Relationship Id="rId31" Type="http://schemas.openxmlformats.org/officeDocument/2006/relationships/hyperlink" Target="file:///C:\Users\gdsch\AppData\Local\Microsoft\Windows\INetCache\Content.Outlook\EAA3R8WU\docs\S1-183147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gdsch\AppData\Local\Microsoft\Windows\INetCache\Content.Outlook\EAA3R8WU\docs\S1-183169.zip" TargetMode="External"/><Relationship Id="rId14" Type="http://schemas.openxmlformats.org/officeDocument/2006/relationships/hyperlink" Target="file:///C:\Users\gdsch\AppData\Local\Microsoft\Windows\INetCache\Content.Outlook\EAA3R8WU\docs\S1-183320.zip" TargetMode="External"/><Relationship Id="rId22" Type="http://schemas.openxmlformats.org/officeDocument/2006/relationships/hyperlink" Target="file:///C:\Users\gdsch\AppData\Local\Microsoft\Windows\INetCache\Content.Outlook\EAA3R8WU\docs\S1-183141.zip" TargetMode="External"/><Relationship Id="rId27" Type="http://schemas.openxmlformats.org/officeDocument/2006/relationships/hyperlink" Target="file:///C:\Users\gdsch\AppData\Local\Microsoft\Windows\INetCache\Content.Outlook\EAA3R8WU\docs\S1-183017.zip" TargetMode="External"/><Relationship Id="rId30" Type="http://schemas.openxmlformats.org/officeDocument/2006/relationships/hyperlink" Target="file:///C:\Users\gdsch\AppData\Local\Microsoft\Windows\INetCache\Content.Outlook\EAA3R8WU\docs\S1-183146.zip" TargetMode="External"/><Relationship Id="rId35" Type="http://schemas.openxmlformats.org/officeDocument/2006/relationships/hyperlink" Target="file:///C:\Users\gdsch\AppData\Local\Microsoft\Windows\INetCache\Content.Outlook\EAA3R8WU\docs\S1-183099.zip" TargetMode="External"/><Relationship Id="rId8" Type="http://schemas.openxmlformats.org/officeDocument/2006/relationships/hyperlink" Target="file:///C:\Users\gdsch\AppData\Local\Microsoft\Windows\INetCache\Content.Outlook\EAA3R8WU\docs\S1-183168.zip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974C9-1AA3-4F37-B08D-317B87EF7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214</TotalTime>
  <Pages>7</Pages>
  <Words>1705</Words>
  <Characters>9719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11402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greg schumacher</cp:lastModifiedBy>
  <cp:revision>8</cp:revision>
  <dcterms:created xsi:type="dcterms:W3CDTF">2018-11-12T18:20:00Z</dcterms:created>
  <dcterms:modified xsi:type="dcterms:W3CDTF">2018-11-13T14:55:00Z</dcterms:modified>
</cp:coreProperties>
</file>