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422AD89F"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6B429E">
        <w:rPr>
          <w:rFonts w:eastAsia="Times New Roman" w:cs="Arial"/>
          <w:sz w:val="24"/>
          <w:szCs w:val="20"/>
          <w:lang w:eastAsia="ar-SA"/>
        </w:rPr>
        <w:t>4</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6B429E">
        <w:rPr>
          <w:rFonts w:cs="Arial"/>
          <w:sz w:val="24"/>
          <w:szCs w:val="24"/>
        </w:rPr>
        <w:t>3</w:t>
      </w:r>
      <w:r>
        <w:rPr>
          <w:rFonts w:cs="Arial"/>
          <w:sz w:val="24"/>
          <w:szCs w:val="24"/>
        </w:rPr>
        <w:t>00</w:t>
      </w:r>
      <w:r w:rsidR="007E10DA">
        <w:rPr>
          <w:rFonts w:cs="Arial"/>
          <w:sz w:val="24"/>
          <w:szCs w:val="24"/>
        </w:rPr>
        <w:t>2</w:t>
      </w:r>
    </w:p>
    <w:p w14:paraId="595FCBAB" w14:textId="42D93CC5" w:rsidR="00411066" w:rsidRPr="00F45489" w:rsidRDefault="006B429E"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Spokane</w:t>
      </w:r>
      <w:r w:rsidR="00DE2B83">
        <w:rPr>
          <w:rFonts w:eastAsia="Times New Roman" w:cs="Arial"/>
          <w:sz w:val="24"/>
          <w:szCs w:val="20"/>
          <w:lang w:eastAsia="ar-SA"/>
        </w:rPr>
        <w:t xml:space="preserve">, </w:t>
      </w:r>
      <w:r>
        <w:rPr>
          <w:rFonts w:eastAsia="Times New Roman" w:cs="Arial"/>
          <w:sz w:val="24"/>
          <w:szCs w:val="20"/>
          <w:lang w:eastAsia="ar-SA"/>
        </w:rPr>
        <w:t>USA, 12</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16</w:t>
      </w:r>
      <w:r w:rsidR="00411066">
        <w:rPr>
          <w:rFonts w:eastAsia="Times New Roman" w:cs="Arial"/>
          <w:sz w:val="24"/>
          <w:szCs w:val="20"/>
          <w:lang w:eastAsia="ar-SA"/>
        </w:rPr>
        <w:t xml:space="preserve"> </w:t>
      </w:r>
      <w:r>
        <w:rPr>
          <w:rFonts w:eastAsia="Times New Roman" w:cs="Arial"/>
          <w:sz w:val="24"/>
          <w:szCs w:val="20"/>
          <w:lang w:eastAsia="ar-SA"/>
        </w:rPr>
        <w:t>November</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655FF043"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E10DA">
        <w:rPr>
          <w:rFonts w:eastAsia="Times New Roman" w:cs="Arial"/>
          <w:sz w:val="22"/>
          <w:szCs w:val="20"/>
          <w:lang w:eastAsia="ar-SA"/>
        </w:rPr>
        <w:t>Final</w:t>
      </w:r>
      <w:r>
        <w:rPr>
          <w:rFonts w:eastAsia="Times New Roman" w:cs="Arial"/>
          <w:sz w:val="22"/>
          <w:szCs w:val="20"/>
          <w:lang w:eastAsia="ar-SA"/>
        </w:rPr>
        <w:t xml:space="preserve"> Agenda</w:t>
      </w:r>
      <w:r w:rsidR="00DE2B83">
        <w:rPr>
          <w:rFonts w:eastAsia="Times New Roman" w:cs="Arial"/>
          <w:sz w:val="22"/>
          <w:szCs w:val="20"/>
          <w:lang w:eastAsia="ar-SA"/>
        </w:rPr>
        <w:t xml:space="preserve"> for SA1#8</w:t>
      </w:r>
      <w:r w:rsidR="006B429E">
        <w:rPr>
          <w:rFonts w:eastAsia="Times New Roman" w:cs="Arial"/>
          <w:sz w:val="22"/>
          <w:szCs w:val="20"/>
          <w:lang w:eastAsia="ar-SA"/>
        </w:rPr>
        <w:t>4</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376ACF21"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6B429E">
        <w:rPr>
          <w:rFonts w:eastAsia="Calibri"/>
          <w:bCs/>
          <w:lang w:eastAsia="en-US"/>
        </w:rPr>
        <w:t>2</w:t>
      </w:r>
      <w:r>
        <w:rPr>
          <w:rFonts w:eastAsia="Calibri"/>
          <w:bCs/>
          <w:lang w:eastAsia="en-US"/>
        </w:rPr>
        <w:t xml:space="preserve"> </w:t>
      </w:r>
      <w:r w:rsidR="006B429E">
        <w:rPr>
          <w:rFonts w:eastAsia="Calibri"/>
          <w:bCs/>
          <w:lang w:eastAsia="en-US"/>
        </w:rPr>
        <w:t>November</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14:paraId="595FCBB6" w14:textId="00BAAA24"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6B429E">
        <w:rPr>
          <w:bCs/>
          <w:lang w:eastAsia="en-US"/>
        </w:rPr>
        <w:t>2</w:t>
      </w:r>
      <w:r w:rsidR="00D13366">
        <w:rPr>
          <w:bCs/>
          <w:lang w:eastAsia="en-US"/>
        </w:rPr>
        <w:t xml:space="preserve"> </w:t>
      </w:r>
      <w:r w:rsidR="006B429E">
        <w:rPr>
          <w:bCs/>
          <w:lang w:eastAsia="en-US"/>
        </w:rPr>
        <w:t>November</w:t>
      </w:r>
      <w:r w:rsidR="009E5DB8">
        <w:rPr>
          <w:bCs/>
          <w:lang w:eastAsia="en-US"/>
        </w:rPr>
        <w:t xml:space="preserve"> 201</w:t>
      </w:r>
      <w:r w:rsidR="001B55DE">
        <w:rPr>
          <w:bCs/>
          <w:lang w:eastAsia="en-US"/>
        </w:rPr>
        <w:t>8</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5400D5CB"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6B429E">
        <w:rPr>
          <w:rFonts w:eastAsia="Times New Roman" w:cs="Arial"/>
          <w:sz w:val="20"/>
          <w:szCs w:val="20"/>
          <w:lang w:eastAsia="it-IT"/>
        </w:rPr>
        <w:t>4</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77A88109"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6B429E">
          <w:rPr>
            <w:rStyle w:val="Hyperlink"/>
            <w:rFonts w:eastAsia="Times New Roman" w:cs="Arial"/>
            <w:sz w:val="20"/>
            <w:szCs w:val="20"/>
            <w:lang w:eastAsia="it-IT"/>
          </w:rPr>
          <w:t>4</w:t>
        </w:r>
        <w:r w:rsidR="001B55DE">
          <w:rPr>
            <w:rStyle w:val="Hyperlink"/>
            <w:rFonts w:eastAsia="Times New Roman" w:cs="Arial"/>
            <w:sz w:val="20"/>
            <w:szCs w:val="20"/>
            <w:lang w:eastAsia="it-IT"/>
          </w:rPr>
          <w:t>_</w:t>
        </w:r>
        <w:r w:rsidR="006B429E">
          <w:rPr>
            <w:rStyle w:val="Hyperlink"/>
            <w:rFonts w:eastAsia="Times New Roman" w:cs="Arial"/>
            <w:sz w:val="20"/>
            <w:szCs w:val="20"/>
            <w:lang w:eastAsia="it-IT"/>
          </w:rPr>
          <w:t>Spokane</w:t>
        </w:r>
        <w:r w:rsidR="001B55DE">
          <w:rPr>
            <w:rStyle w:val="Hyperlink"/>
            <w:rFonts w:eastAsia="Times New Roman" w:cs="Arial"/>
            <w:sz w:val="20"/>
            <w:szCs w:val="20"/>
            <w:lang w:eastAsia="it-IT"/>
          </w:rPr>
          <w:t>/templates/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5452DB33" w14:textId="77777777" w:rsidR="00876058" w:rsidRPr="008754F9" w:rsidRDefault="00876058" w:rsidP="00876058">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09B0141D" w14:textId="445BE63F" w:rsidR="00876058" w:rsidRPr="00F774D3" w:rsidRDefault="00876058" w:rsidP="00876058">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B8014D" w:rsidRPr="00B8014D">
        <w:rPr>
          <w:rFonts w:eastAsia="Arial Unicode MS"/>
          <w:sz w:val="24"/>
          <w:szCs w:val="24"/>
          <w:lang w:eastAsia="ar-SA"/>
        </w:rPr>
        <w:t>Convention Center Meeting Space</w:t>
      </w:r>
      <w:r w:rsidR="00B8014D">
        <w:rPr>
          <w:rFonts w:eastAsia="Arial Unicode MS"/>
          <w:sz w:val="24"/>
          <w:szCs w:val="24"/>
          <w:lang w:eastAsia="ar-SA"/>
        </w:rPr>
        <w:t xml:space="preserve"> 402AB</w:t>
      </w:r>
    </w:p>
    <w:p w14:paraId="4300552E" w14:textId="319AC810" w:rsidR="00876058" w:rsidRPr="00772E0F" w:rsidRDefault="00876058" w:rsidP="00876058">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B8014D" w:rsidRPr="00B8014D">
        <w:rPr>
          <w:rFonts w:eastAsia="Arial Unicode MS" w:cs="Arial"/>
          <w:color w:val="00B050"/>
          <w:sz w:val="24"/>
          <w:szCs w:val="24"/>
          <w:lang w:eastAsia="ar-SA"/>
        </w:rPr>
        <w:t>Convention Center Meeting Space</w:t>
      </w:r>
      <w:r w:rsidR="00B8014D">
        <w:rPr>
          <w:rFonts w:eastAsia="Arial Unicode MS" w:cs="Arial"/>
          <w:color w:val="00B050"/>
          <w:sz w:val="24"/>
          <w:szCs w:val="24"/>
          <w:lang w:eastAsia="ar-SA"/>
        </w:rPr>
        <w:t xml:space="preserve"> 301</w:t>
      </w:r>
    </w:p>
    <w:p w14:paraId="7ED0ABD6" w14:textId="6EC46B47" w:rsidR="00876058" w:rsidRDefault="00B8014D" w:rsidP="00876058">
      <w:pPr>
        <w:suppressAutoHyphens/>
        <w:spacing w:after="0" w:line="240" w:lineRule="auto"/>
      </w:pPr>
      <w:r w:rsidRPr="00B8014D">
        <w:t>These meeting rooms are located in the convention center in the section closest to the DoubleTree Hotel</w:t>
      </w:r>
    </w:p>
    <w:p w14:paraId="005482A0" w14:textId="77777777" w:rsidR="00B8014D" w:rsidRPr="00015298" w:rsidRDefault="00B8014D" w:rsidP="00876058">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876058" w:rsidRPr="00015298" w14:paraId="71754C56"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265D20B0" w14:textId="77777777" w:rsidR="00876058" w:rsidRPr="00015298" w:rsidRDefault="00876058" w:rsidP="007E10DA">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DBBC1CC" w14:textId="77777777" w:rsidR="00876058" w:rsidRPr="00015298" w:rsidRDefault="00876058" w:rsidP="007E10DA">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706A25A" w14:textId="77777777" w:rsidR="00876058" w:rsidRPr="00015298" w:rsidRDefault="00876058" w:rsidP="007E10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48F181C" w14:textId="77777777" w:rsidR="00876058" w:rsidRPr="00015298" w:rsidRDefault="00876058" w:rsidP="007E10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09CB39B" w14:textId="77777777" w:rsidR="00876058" w:rsidRPr="00015298" w:rsidRDefault="00876058" w:rsidP="007E10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36A2F516" w14:textId="77777777" w:rsidR="00876058" w:rsidRPr="00015298" w:rsidRDefault="00876058" w:rsidP="007E10DA">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24A1142D" w14:textId="77777777" w:rsidR="00876058" w:rsidRPr="00015298" w:rsidRDefault="00876058" w:rsidP="007E10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528FCB41" w14:textId="77777777" w:rsidR="00876058" w:rsidRPr="00015298" w:rsidRDefault="00876058" w:rsidP="007E10D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876058" w:rsidRPr="00AB0F3E" w14:paraId="511FBF0C"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FE6346"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333ACA"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D63205D"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4EDD667A"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B1363B" w14:textId="77777777" w:rsidR="00876058" w:rsidRPr="00AB0F3E" w:rsidRDefault="00876058" w:rsidP="007E10DA">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0F7A3C18" w14:textId="77777777" w:rsidR="00876058" w:rsidRPr="00BD600A" w:rsidRDefault="00876058" w:rsidP="007E10DA">
            <w:pPr>
              <w:spacing w:after="0" w:line="240" w:lineRule="auto"/>
              <w:jc w:val="center"/>
              <w:textAlignment w:val="baseline"/>
              <w:rPr>
                <w:rFonts w:eastAsia="MS Mincho" w:cs="Arial"/>
                <w:b/>
                <w:bCs/>
                <w:color w:val="000000"/>
                <w:kern w:val="24"/>
                <w:sz w:val="24"/>
                <w:szCs w:val="24"/>
                <w:u w:val="single"/>
                <w:lang w:eastAsia="ja-JP"/>
              </w:rPr>
            </w:pPr>
            <w:r>
              <w:rPr>
                <w:rFonts w:eastAsia="MS Mincho" w:cs="Arial"/>
                <w:b/>
                <w:bCs/>
                <w:color w:val="000000"/>
                <w:kern w:val="24"/>
                <w:sz w:val="24"/>
                <w:szCs w:val="24"/>
                <w:u w:val="single"/>
                <w:lang w:eastAsia="ja-JP"/>
              </w:rPr>
              <w:t>Drafting 1 (Rm A)</w:t>
            </w:r>
            <w:r w:rsidRPr="00BD600A">
              <w:rPr>
                <w:rFonts w:eastAsia="MS Mincho" w:cs="Arial"/>
                <w:b/>
                <w:bCs/>
                <w:color w:val="000000"/>
                <w:kern w:val="24"/>
                <w:sz w:val="24"/>
                <w:szCs w:val="24"/>
                <w:u w:val="single"/>
                <w:lang w:eastAsia="ja-JP"/>
              </w:rPr>
              <w:t>:</w:t>
            </w:r>
          </w:p>
          <w:p w14:paraId="5F602335"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14:paraId="063394D4"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3E14410"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3FCD261" w14:textId="77777777" w:rsidR="00876058" w:rsidRPr="00BD600A"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451FD8C3"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1CB7EB0"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14:paraId="26C81B94"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5D6B722"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93C804B" w14:textId="77777777" w:rsidR="00876058" w:rsidRPr="000125EA" w:rsidRDefault="00876058" w:rsidP="007E10DA">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2112C17F"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795EF8A"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7E136921"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49B51BB0" w14:textId="77777777" w:rsidR="00876058" w:rsidRPr="008B2A7B" w:rsidRDefault="00876058" w:rsidP="007E10DA">
            <w:pPr>
              <w:spacing w:after="0" w:line="240" w:lineRule="auto"/>
              <w:jc w:val="center"/>
              <w:textAlignment w:val="baseline"/>
              <w:rPr>
                <w:rFonts w:eastAsia="MS Mincho" w:cs="Arial"/>
                <w:b/>
                <w:color w:val="000000"/>
                <w:kern w:val="24"/>
                <w:sz w:val="24"/>
                <w:szCs w:val="24"/>
                <w:lang w:eastAsia="ja-JP"/>
              </w:rPr>
            </w:pPr>
            <w:r w:rsidRPr="008B2A7B">
              <w:rPr>
                <w:rFonts w:eastAsia="MS Mincho" w:cs="Arial"/>
                <w:b/>
                <w:color w:val="000000"/>
                <w:kern w:val="24"/>
                <w:sz w:val="24"/>
                <w:szCs w:val="24"/>
                <w:lang w:eastAsia="ja-JP"/>
              </w:rPr>
              <w:t>Plenary:</w:t>
            </w:r>
          </w:p>
          <w:p w14:paraId="43F3FCCA" w14:textId="1BE564C0"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35A0A9" w14:textId="77777777" w:rsidR="00876058" w:rsidRPr="00795FEE" w:rsidRDefault="00876058" w:rsidP="007E10DA">
            <w:pPr>
              <w:spacing w:after="0" w:line="240" w:lineRule="auto"/>
              <w:jc w:val="center"/>
              <w:textAlignment w:val="baseline"/>
              <w:rPr>
                <w:rFonts w:eastAsia="MS Mincho" w:cs="Arial"/>
                <w:b/>
                <w:color w:val="000000"/>
                <w:kern w:val="24"/>
                <w:sz w:val="24"/>
                <w:szCs w:val="24"/>
                <w:lang w:eastAsia="ja-JP"/>
              </w:rPr>
            </w:pPr>
            <w:r w:rsidRPr="00795FEE">
              <w:rPr>
                <w:rFonts w:eastAsia="MS Mincho" w:cs="Arial"/>
                <w:b/>
                <w:color w:val="000000"/>
                <w:kern w:val="24"/>
                <w:sz w:val="24"/>
                <w:szCs w:val="24"/>
                <w:lang w:eastAsia="ja-JP"/>
              </w:rPr>
              <w:t>Plenary:</w:t>
            </w:r>
          </w:p>
          <w:p w14:paraId="5E612D9D" w14:textId="77777777" w:rsidR="00876058" w:rsidRPr="00A8380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876058" w:rsidRPr="00AB0F3E" w14:paraId="4FAE535F"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9F10620"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84E081"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AA57767"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08E26949"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DD834" w14:textId="77777777" w:rsidR="00876058" w:rsidRPr="00D2565B" w:rsidRDefault="00876058" w:rsidP="007E10D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6F8C360E" w14:textId="77777777" w:rsidR="00876058" w:rsidRPr="00D2565B" w:rsidRDefault="00876058" w:rsidP="007E10D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710297F7"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0B8CD9B1"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358811A0"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018F50D"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187DC9F8"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14:paraId="2CB9E532"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29A682F"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89BB5AE" w14:textId="77777777" w:rsidR="00876058" w:rsidRPr="008B2A7B" w:rsidRDefault="00876058" w:rsidP="007E10DA">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Session F</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895AF8C"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17C77CF"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14:paraId="3F0D140B"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3C6CDA6"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CCC4979"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Session E</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342B7DA6"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3802938"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66B9E9A3"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544F712"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1C733BF"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1907CC"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54CD5AE" w14:textId="77777777" w:rsidR="00876058" w:rsidRPr="00C17035" w:rsidRDefault="00876058" w:rsidP="007E10DA">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876058" w:rsidRPr="00AB0F3E" w14:paraId="5D188D84" w14:textId="77777777" w:rsidTr="007E10DA">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C13136" w14:textId="77777777" w:rsidR="00876058" w:rsidRPr="00AB0F3E" w:rsidRDefault="00876058" w:rsidP="007E10D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789CC52" w14:textId="77777777" w:rsidR="00876058" w:rsidRPr="00AB0F3E" w:rsidRDefault="00876058" w:rsidP="007E10D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702840"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C4FD83"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3E518D"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ECB423A" w14:textId="77777777" w:rsidR="00876058" w:rsidRPr="00AB0F3E" w:rsidRDefault="00876058" w:rsidP="007E10D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6B860CA"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662EA7"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r>
      <w:tr w:rsidR="00876058" w:rsidRPr="00AB0F3E" w14:paraId="4DD2DD07"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F9DA6C"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3D1011"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69E23CE"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2BD0888D"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1366A8"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5562847" w14:textId="77777777" w:rsidR="00876058"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0D33345F"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6553FF56" w14:textId="006CD710" w:rsidR="007C5B71" w:rsidRPr="0094015A" w:rsidRDefault="007C5B71"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 Quality improvement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777463"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14:paraId="1BB8D442"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14:paraId="1CB396BC"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AA6AF6"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4D62FD8" w14:textId="77777777" w:rsidR="00876058" w:rsidRPr="00CF100E" w:rsidRDefault="00876058" w:rsidP="007E10DA">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F62817"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96CE428" w14:textId="77777777" w:rsidR="00876058" w:rsidRDefault="00876058" w:rsidP="007E10D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14:paraId="2179984B"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0D42CD8"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6C92BC3"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EA0DB1E"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C02CA5E"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321A4207"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63E421"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7339ACE" w14:textId="77777777" w:rsidR="00876058" w:rsidRPr="00185E3F"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C6C25B"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11AD7BB" w14:textId="77777777" w:rsidR="00876058" w:rsidRPr="00AB0F3E" w:rsidRDefault="00876058" w:rsidP="007E10DA">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876058" w:rsidRPr="00AB0F3E" w14:paraId="482E3E9E"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7622F2" w14:textId="77777777" w:rsidR="00876058" w:rsidRPr="00AB0F3E" w:rsidRDefault="00876058" w:rsidP="007E10D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82769BE"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B1070F9"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CAB6DC"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BD5C474"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2DE6843"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52AF2E"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172D36"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r>
      <w:tr w:rsidR="00876058" w:rsidRPr="00AB0F3E" w14:paraId="10E553DB"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25109C"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FB0902"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A9597D9"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17EF3F12"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5343D8"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45B52E6" w14:textId="77777777" w:rsidR="007C5B71" w:rsidRDefault="007C5B71" w:rsidP="007C5B7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876058">
              <w:rPr>
                <w:rFonts w:eastAsia="MS Mincho" w:cs="Arial"/>
                <w:color w:val="000000"/>
                <w:kern w:val="24"/>
                <w:sz w:val="24"/>
                <w:szCs w:val="24"/>
                <w:lang w:eastAsia="ja-JP"/>
              </w:rPr>
              <w:t xml:space="preserve">. </w:t>
            </w:r>
            <w:r>
              <w:rPr>
                <w:rFonts w:eastAsia="MS Mincho" w:cs="Arial"/>
                <w:color w:val="000000"/>
                <w:kern w:val="24"/>
                <w:sz w:val="24"/>
                <w:szCs w:val="24"/>
                <w:lang w:eastAsia="ja-JP"/>
              </w:rPr>
              <w:t>Quality improvement</w:t>
            </w:r>
          </w:p>
          <w:p w14:paraId="255E990D" w14:textId="5E87F567" w:rsidR="00876058" w:rsidRPr="0094015A" w:rsidRDefault="007C5B71" w:rsidP="007C5B7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Rel-15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224A8F"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3932AAF"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14:paraId="6FD97A80"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53D7551"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1CA5ECC"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A37EB1"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A402A2F"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Session C</w:t>
            </w:r>
          </w:p>
          <w:p w14:paraId="0A9F3DD8"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A14492F"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7484F04"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Session F</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C0C161B" w14:textId="77777777" w:rsidR="00876058" w:rsidRPr="00AB0F3E" w:rsidRDefault="00876058" w:rsidP="007E10D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6B8F8DB"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012FA462" w14:textId="77777777" w:rsidR="00876058" w:rsidRPr="00AB0F3E" w:rsidRDefault="00876058" w:rsidP="007E10D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C1E745"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8D20739"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C1426"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94DD065" w14:textId="77777777" w:rsidR="00876058"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49407D52" w14:textId="77777777" w:rsidR="00876058"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4A148955" w14:textId="77777777" w:rsidR="00876058" w:rsidRPr="00AB0F3E"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876058" w:rsidRPr="00AB0F3E" w14:paraId="1A555F7A"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CEA118" w14:textId="77777777" w:rsidR="00876058" w:rsidRPr="00AB0F3E" w:rsidRDefault="00876058" w:rsidP="007E10D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A06F9D3"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AAE0E7"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82E22D"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2B8D2C" w14:textId="77777777" w:rsidR="00876058" w:rsidRPr="00415AA2" w:rsidRDefault="00876058" w:rsidP="007E10DA">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7D3ACFE"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A08E94" w14:textId="77777777" w:rsidR="00876058" w:rsidRPr="00415AA2" w:rsidRDefault="00876058" w:rsidP="007E10DA">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8A7272"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r>
      <w:tr w:rsidR="00876058" w:rsidRPr="00015298" w14:paraId="1E0E01C8"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3C798D"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0FF2D6"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5E3C2B3"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7DB12763"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41036B"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72C036CC" w14:textId="77777777" w:rsidR="007C5B71" w:rsidRDefault="007C5B71"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6. Rel-15 and earlier </w:t>
            </w:r>
          </w:p>
          <w:p w14:paraId="4C78E226" w14:textId="77777777" w:rsidR="007C5B71" w:rsidRDefault="007C5B71"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7.1 TEI16</w:t>
            </w:r>
          </w:p>
          <w:p w14:paraId="0FF11A4A" w14:textId="77777777" w:rsidR="002E6A7F" w:rsidRDefault="002E6A7F"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7.3 SMARTER_Ph2</w:t>
            </w:r>
          </w:p>
          <w:p w14:paraId="292CDC7D" w14:textId="109473DB" w:rsidR="002E6A7F" w:rsidRPr="00AB0F3E" w:rsidRDefault="002E6A7F" w:rsidP="007E10DA">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137F3A"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3C04A96A"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14:paraId="19E41D14"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14:paraId="5F3C4C60"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74ADCFD" w14:textId="77777777" w:rsidR="00876058" w:rsidRPr="00AB0F3E"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0C8EC7" w14:textId="77777777" w:rsidR="00876058" w:rsidRDefault="00876058" w:rsidP="007E10D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14:paraId="42CE6353" w14:textId="77777777" w:rsidR="00876058" w:rsidRPr="00A83808" w:rsidRDefault="00876058" w:rsidP="007E10DA">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Session A</w:t>
            </w:r>
          </w:p>
          <w:p w14:paraId="02C54AE3"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14:paraId="65D690DF"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380B3DF" w14:textId="77777777" w:rsidR="00876058" w:rsidRPr="004C4A40"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816255"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DA61526"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0786041C" w14:textId="77777777" w:rsidR="00876058" w:rsidRPr="00AB0F3E" w:rsidRDefault="00876058" w:rsidP="007E10D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586D94"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14:paraId="4A70A493" w14:textId="77777777" w:rsidR="00876058" w:rsidRPr="00AB0F3E"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E668520" w14:textId="77777777" w:rsidR="00876058" w:rsidRPr="00294C8D" w:rsidRDefault="00876058" w:rsidP="007E10DA">
            <w:pPr>
              <w:spacing w:after="0" w:line="240" w:lineRule="auto"/>
              <w:jc w:val="center"/>
              <w:textAlignment w:val="baseline"/>
              <w:rPr>
                <w:rFonts w:eastAsia="MS Mincho" w:cs="Arial"/>
                <w:bCs/>
                <w:color w:val="000000"/>
                <w:kern w:val="24"/>
                <w:sz w:val="24"/>
                <w:szCs w:val="24"/>
                <w:lang w:eastAsia="ja-JP"/>
              </w:rPr>
            </w:pPr>
          </w:p>
        </w:tc>
      </w:tr>
      <w:tr w:rsidR="00876058" w:rsidRPr="00AB0F3E" w14:paraId="0A500AD9"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671160" w14:textId="77777777" w:rsidR="00876058" w:rsidRPr="00AB0F3E" w:rsidRDefault="00876058" w:rsidP="007E10D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F1260CB" w14:textId="77777777" w:rsidR="00876058" w:rsidRPr="00AB0F3E"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18528A"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236FA4"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7EDBFD" w14:textId="77777777" w:rsidR="00876058" w:rsidRPr="00415AA2" w:rsidRDefault="00876058" w:rsidP="007E10DA">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ACA6AF3" w14:textId="77777777" w:rsidR="00876058" w:rsidRPr="00AB0F3E" w:rsidRDefault="00876058" w:rsidP="007E10D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75D7A7" w14:textId="77777777" w:rsidR="00876058" w:rsidRPr="00415AA2" w:rsidRDefault="00876058" w:rsidP="007E10DA">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DDEE04F" w14:textId="77777777" w:rsidR="00876058" w:rsidRPr="00415AA2" w:rsidRDefault="00876058" w:rsidP="007E10DA">
            <w:pPr>
              <w:spacing w:after="0" w:line="240" w:lineRule="auto"/>
              <w:jc w:val="center"/>
              <w:textAlignment w:val="baseline"/>
              <w:rPr>
                <w:rFonts w:eastAsia="Times New Roman" w:cs="Arial"/>
                <w:b/>
                <w:sz w:val="20"/>
                <w:szCs w:val="20"/>
                <w:lang w:eastAsia="ar-SA"/>
              </w:rPr>
            </w:pPr>
          </w:p>
        </w:tc>
      </w:tr>
      <w:tr w:rsidR="00876058" w:rsidRPr="00015298" w14:paraId="68412049" w14:textId="77777777" w:rsidTr="007E10D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BCD9A2" w14:textId="77777777" w:rsidR="00876058" w:rsidRPr="00AB0F3E" w:rsidRDefault="00876058" w:rsidP="007E10D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F5FB89"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5BF8EE3"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10D96552"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F10BFDF"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09DB9FC" w14:textId="27380207" w:rsidR="007C5B71" w:rsidRDefault="002E6A7F" w:rsidP="007C5B7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7.4 enIMS 7.5 QoS_MON</w:t>
            </w:r>
          </w:p>
          <w:p w14:paraId="4EC9CCA0" w14:textId="023F3E27" w:rsidR="002E6A7F" w:rsidRDefault="002E6A7F" w:rsidP="007C5B7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7.6 MARCOM</w:t>
            </w:r>
          </w:p>
          <w:p w14:paraId="7DF4C8A4" w14:textId="7B6C58A4" w:rsidR="00876058" w:rsidRPr="00594DBE" w:rsidRDefault="002E6A7F" w:rsidP="002E6A7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7.8 5GSAT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1DF74E6" w14:textId="7D413AC1" w:rsidR="00876058" w:rsidRPr="00BD4335" w:rsidRDefault="0055390C"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b/>
                <w:bCs/>
                <w:color w:val="000000"/>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4944FB5" w14:textId="77777777" w:rsidR="00876058" w:rsidRPr="00AB0F3E" w:rsidRDefault="00876058" w:rsidP="007E10D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8C2966B" w14:textId="77777777" w:rsidR="00876058"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14:paraId="7C113B2B" w14:textId="77777777" w:rsidR="00876058" w:rsidRPr="00AB0F3E" w:rsidRDefault="00876058" w:rsidP="007E10D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C17D895" w14:textId="77777777" w:rsidR="00876058" w:rsidRPr="00AB0F3E" w:rsidRDefault="00876058" w:rsidP="007E10D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9DC9E9F" w14:textId="77777777" w:rsidR="00876058" w:rsidRPr="006620C9" w:rsidRDefault="00876058" w:rsidP="007E10DA">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FBE3971" w14:textId="77777777" w:rsidR="00876058" w:rsidRPr="00AB0F3E" w:rsidRDefault="00876058" w:rsidP="007E10D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FAE6B4E" w14:textId="77777777" w:rsidR="00876058" w:rsidRPr="00AB0F3E" w:rsidRDefault="00876058" w:rsidP="007E10DA">
            <w:pPr>
              <w:suppressAutoHyphens/>
              <w:spacing w:after="0" w:line="240" w:lineRule="auto"/>
              <w:jc w:val="center"/>
              <w:rPr>
                <w:rFonts w:eastAsia="Times New Roman" w:cs="Arial"/>
                <w:b/>
                <w:sz w:val="20"/>
                <w:szCs w:val="20"/>
                <w:lang w:eastAsia="ar-SA"/>
              </w:rPr>
            </w:pPr>
          </w:p>
          <w:p w14:paraId="41578593" w14:textId="77777777" w:rsidR="00876058" w:rsidRPr="00AB0F3E" w:rsidRDefault="00876058" w:rsidP="007E10D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AC2401" w14:textId="77777777" w:rsidR="00876058" w:rsidRPr="00AB0F3E" w:rsidRDefault="00876058" w:rsidP="007E10D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7EE1EC4" w14:textId="77777777" w:rsidR="00876058" w:rsidRPr="00A34A89" w:rsidRDefault="00876058" w:rsidP="007E10D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51F2E55" w14:textId="77777777" w:rsidR="00876058" w:rsidRPr="00015298" w:rsidRDefault="00876058" w:rsidP="007E10DA">
            <w:pPr>
              <w:spacing w:after="0" w:line="240" w:lineRule="auto"/>
              <w:jc w:val="center"/>
              <w:textAlignment w:val="baseline"/>
              <w:rPr>
                <w:rFonts w:eastAsia="MS Mincho" w:cs="Arial"/>
                <w:b/>
                <w:bCs/>
                <w:color w:val="000000"/>
                <w:kern w:val="24"/>
                <w:sz w:val="24"/>
                <w:szCs w:val="24"/>
                <w:lang w:eastAsia="ja-JP"/>
              </w:rPr>
            </w:pPr>
          </w:p>
        </w:tc>
      </w:tr>
    </w:tbl>
    <w:p w14:paraId="25806D35" w14:textId="77777777" w:rsidR="00876058" w:rsidRPr="00015298" w:rsidRDefault="00876058" w:rsidP="00876058">
      <w:pPr>
        <w:suppressAutoHyphens/>
        <w:spacing w:after="0" w:line="240" w:lineRule="auto"/>
        <w:rPr>
          <w:rFonts w:eastAsia="Arial Unicode MS" w:cs="Arial"/>
          <w:sz w:val="20"/>
          <w:szCs w:val="20"/>
          <w:lang w:eastAsia="ar-SA"/>
        </w:rPr>
      </w:pPr>
    </w:p>
    <w:p w14:paraId="4AEA582E" w14:textId="77777777" w:rsidR="00876058" w:rsidRPr="008754F9" w:rsidRDefault="00876058" w:rsidP="00876058">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1B45B2F5" w14:textId="77777777" w:rsidR="00876058" w:rsidRDefault="00876058" w:rsidP="00876058">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5BEF171A" w14:textId="77777777" w:rsidR="00876058" w:rsidRDefault="00876058" w:rsidP="00876058">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7E561FD3" w14:textId="77777777" w:rsidR="00876058" w:rsidRDefault="00876058" w:rsidP="00876058">
      <w:pPr>
        <w:suppressAutoHyphens/>
        <w:spacing w:after="0" w:line="240" w:lineRule="auto"/>
        <w:rPr>
          <w:rFonts w:eastAsia="Arial Unicode MS" w:cs="Arial"/>
          <w:b/>
          <w:sz w:val="20"/>
          <w:szCs w:val="20"/>
          <w:lang w:eastAsia="ar-SA"/>
        </w:rPr>
      </w:pPr>
    </w:p>
    <w:p w14:paraId="490FEA9F" w14:textId="77777777" w:rsidR="00876058" w:rsidRDefault="00876058" w:rsidP="00876058">
      <w:pPr>
        <w:spacing w:after="0" w:line="240" w:lineRule="auto"/>
        <w:rPr>
          <w:rFonts w:eastAsia="Times New Roman"/>
          <w:b/>
          <w:sz w:val="20"/>
          <w:szCs w:val="20"/>
          <w:lang w:val="en-US"/>
        </w:rPr>
      </w:pPr>
    </w:p>
    <w:p w14:paraId="02A8B11A" w14:textId="77777777" w:rsidR="00876058" w:rsidRDefault="00876058" w:rsidP="00876058">
      <w:pPr>
        <w:spacing w:after="0" w:line="240" w:lineRule="auto"/>
        <w:rPr>
          <w:rFonts w:eastAsia="Times New Roman"/>
          <w:b/>
          <w:sz w:val="20"/>
          <w:szCs w:val="20"/>
          <w:lang w:val="en-US"/>
        </w:rPr>
      </w:pPr>
      <w:r>
        <w:rPr>
          <w:rFonts w:eastAsia="Times New Roman"/>
          <w:b/>
          <w:sz w:val="20"/>
          <w:szCs w:val="20"/>
          <w:lang w:val="en-US"/>
        </w:rPr>
        <w:t>Drafting sessions:</w:t>
      </w:r>
    </w:p>
    <w:p w14:paraId="2BD1631B" w14:textId="0AFE3D29"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Session A: cyberCAV</w:t>
      </w:r>
      <w:r w:rsidRPr="002C5415">
        <w:rPr>
          <w:rFonts w:eastAsia="Times New Roman"/>
          <w:i/>
          <w:sz w:val="20"/>
          <w:szCs w:val="20"/>
          <w:lang w:val="en-US"/>
        </w:rPr>
        <w:t xml:space="preserve"> </w:t>
      </w:r>
      <w:r w:rsidR="00EE1D39">
        <w:rPr>
          <w:rFonts w:eastAsia="Times New Roman"/>
          <w:i/>
          <w:sz w:val="20"/>
          <w:szCs w:val="20"/>
          <w:lang w:val="en-US"/>
        </w:rPr>
        <w:t xml:space="preserve">+ </w:t>
      </w:r>
      <w:r w:rsidR="00EE1D39" w:rsidRPr="00EE1D39">
        <w:rPr>
          <w:rFonts w:eastAsia="Times New Roman"/>
          <w:sz w:val="20"/>
          <w:szCs w:val="20"/>
          <w:lang w:val="en-US"/>
        </w:rPr>
        <w:t>FS_CAV (8.1)</w:t>
      </w:r>
      <w:r w:rsidR="00EE1D39">
        <w:rPr>
          <w:rFonts w:eastAsia="Times New Roman"/>
          <w:i/>
          <w:sz w:val="20"/>
          <w:szCs w:val="20"/>
          <w:lang w:val="en-US"/>
        </w:rPr>
        <w:t xml:space="preserve"> </w:t>
      </w:r>
      <w:r w:rsidRPr="002C5415">
        <w:rPr>
          <w:rFonts w:eastAsia="Times New Roman"/>
          <w:i/>
          <w:sz w:val="20"/>
          <w:szCs w:val="20"/>
          <w:lang w:val="en-US"/>
        </w:rPr>
        <w:t>– chaired by Ki-Dong Lee</w:t>
      </w:r>
    </w:p>
    <w:p w14:paraId="1AD3C965" w14:textId="79959561"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Sess</w:t>
      </w:r>
      <w:r>
        <w:rPr>
          <w:rFonts w:eastAsia="Times New Roman"/>
          <w:sz w:val="20"/>
          <w:szCs w:val="20"/>
          <w:lang w:val="en-US"/>
        </w:rPr>
        <w:t>i</w:t>
      </w:r>
      <w:r w:rsidRPr="002C5415">
        <w:rPr>
          <w:rFonts w:eastAsia="Times New Roman"/>
          <w:sz w:val="20"/>
          <w:szCs w:val="20"/>
          <w:lang w:val="en-US"/>
        </w:rPr>
        <w:t>on B:</w:t>
      </w:r>
      <w:r w:rsidR="004C7C9A" w:rsidRPr="004C7C9A">
        <w:rPr>
          <w:rFonts w:eastAsia="Times New Roman"/>
          <w:sz w:val="20"/>
          <w:szCs w:val="20"/>
          <w:lang w:val="en-US"/>
        </w:rPr>
        <w:t xml:space="preserve"> </w:t>
      </w:r>
      <w:r w:rsidR="004C7C9A" w:rsidRPr="002C5415">
        <w:rPr>
          <w:rFonts w:eastAsia="Times New Roman"/>
          <w:sz w:val="20"/>
          <w:szCs w:val="20"/>
          <w:lang w:val="en-US"/>
        </w:rPr>
        <w:t xml:space="preserve">5G_HYPOS </w:t>
      </w:r>
      <w:r w:rsidR="004C7C9A">
        <w:rPr>
          <w:rFonts w:eastAsia="Times New Roman"/>
          <w:sz w:val="20"/>
          <w:szCs w:val="20"/>
          <w:lang w:val="en-US"/>
        </w:rPr>
        <w:t xml:space="preserve">+ </w:t>
      </w:r>
      <w:r w:rsidR="004C7C9A" w:rsidRPr="002C5415">
        <w:rPr>
          <w:rFonts w:eastAsia="Times New Roman"/>
          <w:sz w:val="20"/>
          <w:szCs w:val="20"/>
          <w:lang w:val="en-US"/>
        </w:rPr>
        <w:t xml:space="preserve">5GMSG + </w:t>
      </w:r>
      <w:r w:rsidR="004C7C9A">
        <w:rPr>
          <w:rFonts w:eastAsia="Times New Roman"/>
          <w:sz w:val="20"/>
          <w:szCs w:val="20"/>
          <w:lang w:val="en-US"/>
        </w:rPr>
        <w:t xml:space="preserve">BRMNS + </w:t>
      </w:r>
      <w:r w:rsidR="004C7C9A" w:rsidRPr="002C5415">
        <w:rPr>
          <w:rFonts w:eastAsia="Times New Roman"/>
          <w:sz w:val="20"/>
          <w:szCs w:val="20"/>
          <w:lang w:val="en-US"/>
        </w:rPr>
        <w:t xml:space="preserve">FS_BMNS </w:t>
      </w:r>
      <w:r w:rsidRPr="002C5415">
        <w:rPr>
          <w:rFonts w:eastAsia="Times New Roman"/>
          <w:i/>
          <w:sz w:val="20"/>
          <w:szCs w:val="20"/>
          <w:lang w:val="en-US"/>
        </w:rPr>
        <w:t>– chaired by Greg Schumacher</w:t>
      </w:r>
    </w:p>
    <w:p w14:paraId="49E1DF37" w14:textId="7274FACE"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 xml:space="preserve">Session C: 5GLAN + </w:t>
      </w:r>
      <w:r w:rsidR="004C7C9A">
        <w:rPr>
          <w:rFonts w:eastAsia="Times New Roman"/>
          <w:sz w:val="20"/>
          <w:szCs w:val="20"/>
          <w:lang w:val="en-US"/>
        </w:rPr>
        <w:t>FS_REFER + FS_ATRAC +</w:t>
      </w:r>
      <w:r w:rsidRPr="002C5415">
        <w:rPr>
          <w:rFonts w:eastAsia="Times New Roman"/>
          <w:i/>
          <w:sz w:val="20"/>
          <w:szCs w:val="20"/>
          <w:lang w:val="en-US"/>
        </w:rPr>
        <w:t>– chaired by Ki-Dong Lee</w:t>
      </w:r>
    </w:p>
    <w:p w14:paraId="793D0B4E" w14:textId="13FD8DD9"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Session D: MONASTERY2 + FRMCS2</w:t>
      </w:r>
      <w:r>
        <w:rPr>
          <w:rFonts w:eastAsia="Times New Roman"/>
          <w:sz w:val="20"/>
          <w:szCs w:val="20"/>
          <w:lang w:val="en-US"/>
        </w:rPr>
        <w:t xml:space="preserve"> </w:t>
      </w:r>
      <w:r w:rsidRPr="002C5415">
        <w:rPr>
          <w:rFonts w:eastAsia="Times New Roman"/>
          <w:i/>
          <w:sz w:val="20"/>
          <w:szCs w:val="20"/>
          <w:lang w:val="en-US"/>
        </w:rPr>
        <w:t>– chaired by Toon Norp</w:t>
      </w:r>
    </w:p>
    <w:p w14:paraId="35E7B6BB" w14:textId="3FCCB5AB"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 xml:space="preserve">Session E: </w:t>
      </w:r>
      <w:r w:rsidR="004C7C9A" w:rsidRPr="002C5415">
        <w:rPr>
          <w:rFonts w:eastAsia="Times New Roman"/>
          <w:sz w:val="20"/>
          <w:szCs w:val="20"/>
          <w:lang w:val="en-US"/>
        </w:rPr>
        <w:t xml:space="preserve">FS_AVPROD + FS_NCIS </w:t>
      </w:r>
      <w:r w:rsidR="004C7C9A">
        <w:rPr>
          <w:rFonts w:eastAsia="Times New Roman"/>
          <w:sz w:val="20"/>
          <w:szCs w:val="20"/>
          <w:lang w:val="en-US"/>
        </w:rPr>
        <w:t>+ FS_CMED</w:t>
      </w:r>
      <w:r w:rsidR="0055390C">
        <w:rPr>
          <w:rFonts w:eastAsia="Times New Roman"/>
          <w:sz w:val="20"/>
          <w:szCs w:val="20"/>
          <w:lang w:val="en-US"/>
        </w:rPr>
        <w:t xml:space="preserve"> </w:t>
      </w:r>
      <w:r w:rsidRPr="002C5415">
        <w:rPr>
          <w:rFonts w:eastAsia="Times New Roman"/>
          <w:i/>
          <w:sz w:val="20"/>
          <w:szCs w:val="20"/>
          <w:lang w:val="en-US"/>
        </w:rPr>
        <w:t>– chaired by Toon Norp</w:t>
      </w:r>
    </w:p>
    <w:p w14:paraId="155A0678" w14:textId="7F7CFB51" w:rsidR="00E90F0F" w:rsidRPr="002C5415" w:rsidRDefault="00E90F0F" w:rsidP="00E90F0F">
      <w:pPr>
        <w:spacing w:after="0" w:line="240" w:lineRule="auto"/>
        <w:rPr>
          <w:rFonts w:eastAsia="Times New Roman"/>
          <w:sz w:val="20"/>
          <w:szCs w:val="20"/>
          <w:lang w:val="en-US"/>
        </w:rPr>
      </w:pPr>
      <w:r w:rsidRPr="002C5415">
        <w:rPr>
          <w:rFonts w:eastAsia="Times New Roman"/>
          <w:sz w:val="20"/>
          <w:szCs w:val="20"/>
          <w:lang w:val="en-US"/>
        </w:rPr>
        <w:t xml:space="preserve">Session F: ID_UAS </w:t>
      </w:r>
      <w:r w:rsidR="004C7C9A">
        <w:rPr>
          <w:rFonts w:eastAsia="Times New Roman"/>
          <w:sz w:val="20"/>
          <w:szCs w:val="20"/>
          <w:lang w:val="en-US"/>
        </w:rPr>
        <w:t xml:space="preserve">+ </w:t>
      </w:r>
      <w:r w:rsidR="004C7C9A" w:rsidRPr="002C5415">
        <w:rPr>
          <w:rFonts w:eastAsia="Times New Roman"/>
          <w:sz w:val="20"/>
          <w:szCs w:val="20"/>
          <w:lang w:val="en-US"/>
        </w:rPr>
        <w:t xml:space="preserve">FS_MPS2 + </w:t>
      </w:r>
      <w:r w:rsidR="004C7C9A">
        <w:rPr>
          <w:rFonts w:eastAsia="Times New Roman"/>
          <w:sz w:val="20"/>
          <w:szCs w:val="20"/>
          <w:lang w:val="en-US"/>
        </w:rPr>
        <w:t xml:space="preserve">FS_EAV </w:t>
      </w:r>
      <w:r w:rsidRPr="002C5415">
        <w:rPr>
          <w:rFonts w:eastAsia="Times New Roman"/>
          <w:sz w:val="20"/>
          <w:szCs w:val="20"/>
          <w:lang w:val="en-US"/>
        </w:rPr>
        <w:t xml:space="preserve">+ FS_V2XIMP </w:t>
      </w:r>
      <w:r w:rsidRPr="002C5415">
        <w:rPr>
          <w:rFonts w:eastAsia="Times New Roman"/>
          <w:i/>
          <w:sz w:val="20"/>
          <w:szCs w:val="20"/>
          <w:lang w:val="en-US"/>
        </w:rPr>
        <w:t>– chaired by Greg Schumacher</w:t>
      </w:r>
    </w:p>
    <w:p w14:paraId="6712E3C8" w14:textId="77777777" w:rsidR="00876058" w:rsidRDefault="00876058" w:rsidP="00876058">
      <w:pPr>
        <w:spacing w:after="0" w:line="240" w:lineRule="auto"/>
        <w:rPr>
          <w:rFonts w:eastAsia="Times New Roman"/>
          <w:b/>
          <w:sz w:val="20"/>
          <w:szCs w:val="20"/>
          <w:lang w:val="en-US"/>
        </w:rPr>
      </w:pPr>
      <w:r>
        <w:rPr>
          <w:rFonts w:eastAsia="Times New Roman"/>
          <w:b/>
          <w:sz w:val="20"/>
          <w:szCs w:val="20"/>
          <w:lang w:val="en-US"/>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595FCC94" w14:textId="77777777" w:rsidTr="00465FFE">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465FFE">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465FFE">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465FFE">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465FFE">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465FFE">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465FFE">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465FFE">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465FFE">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9"/>
        <w:gridCol w:w="1102"/>
        <w:gridCol w:w="1852"/>
        <w:gridCol w:w="983"/>
        <w:gridCol w:w="4395"/>
        <w:gridCol w:w="2037"/>
        <w:gridCol w:w="3131"/>
        <w:gridCol w:w="395"/>
      </w:tblGrid>
      <w:tr w:rsidR="009C07FC" w:rsidRPr="00B04844" w14:paraId="595FCCDE" w14:textId="77777777" w:rsidTr="00B46DDA">
        <w:trPr>
          <w:trHeight w:val="141"/>
        </w:trPr>
        <w:tc>
          <w:tcPr>
            <w:tcW w:w="14494" w:type="dxa"/>
            <w:gridSpan w:val="8"/>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595FCCE2" w14:textId="77777777" w:rsidTr="00B46DDA">
        <w:trPr>
          <w:trHeight w:val="141"/>
        </w:trPr>
        <w:tc>
          <w:tcPr>
            <w:tcW w:w="14494" w:type="dxa"/>
            <w:gridSpan w:val="8"/>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177F95ED"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6B429E">
              <w:rPr>
                <w:rFonts w:eastAsia="Arial Unicode MS" w:cs="Arial"/>
                <w:szCs w:val="18"/>
                <w:lang w:eastAsia="ar-SA"/>
              </w:rPr>
              <w:t>12</w:t>
            </w:r>
            <w:r>
              <w:rPr>
                <w:rFonts w:eastAsia="Arial Unicode MS" w:cs="Arial"/>
                <w:szCs w:val="18"/>
                <w:lang w:eastAsia="ar-SA"/>
              </w:rPr>
              <w:t xml:space="preserve"> </w:t>
            </w:r>
            <w:r w:rsidR="006B429E">
              <w:rPr>
                <w:rFonts w:eastAsia="Arial Unicode MS" w:cs="Arial"/>
                <w:szCs w:val="18"/>
                <w:lang w:eastAsia="ar-SA"/>
              </w:rPr>
              <w:t>November</w:t>
            </w:r>
            <w:r w:rsidR="001B55DE">
              <w:rPr>
                <w:rFonts w:eastAsia="Arial Unicode MS" w:cs="Arial"/>
                <w:szCs w:val="18"/>
                <w:lang w:eastAsia="ar-SA"/>
              </w:rPr>
              <w:t xml:space="preserve"> </w:t>
            </w:r>
            <w:r w:rsidR="009E5DB8">
              <w:rPr>
                <w:rFonts w:eastAsia="Arial Unicode MS" w:cs="Arial"/>
                <w:szCs w:val="18"/>
                <w:lang w:eastAsia="ar-SA"/>
              </w:rPr>
              <w:t>201</w:t>
            </w:r>
            <w:r w:rsidR="001B55DE">
              <w:rPr>
                <w:rFonts w:eastAsia="Arial Unicode MS" w:cs="Arial"/>
                <w:szCs w:val="18"/>
                <w:lang w:eastAsia="ar-SA"/>
              </w:rPr>
              <w:t>8</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DB3618">
        <w:trPr>
          <w:trHeight w:val="141"/>
        </w:trPr>
        <w:tc>
          <w:tcPr>
            <w:tcW w:w="14494" w:type="dxa"/>
            <w:gridSpan w:val="8"/>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14:paraId="595FCCEB"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595FCCE5" w14:textId="77777777" w:rsidR="00FA1229" w:rsidRPr="00DB3618" w:rsidRDefault="00FA1229" w:rsidP="00E01737">
            <w:pPr>
              <w:snapToGrid w:val="0"/>
              <w:spacing w:after="0" w:line="240" w:lineRule="auto"/>
              <w:rPr>
                <w:rFonts w:eastAsia="Times New Roman" w:cs="Arial"/>
                <w:szCs w:val="18"/>
                <w:lang w:eastAsia="ar-SA"/>
              </w:rPr>
            </w:pPr>
            <w:r w:rsidRPr="00DB3618">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595FCCE6" w14:textId="7CA37F09" w:rsidR="00FA1229" w:rsidRPr="00DB3618" w:rsidRDefault="008F461A" w:rsidP="00E01737">
            <w:pPr>
              <w:snapToGrid w:val="0"/>
              <w:spacing w:after="0" w:line="240" w:lineRule="auto"/>
            </w:pPr>
            <w:hyperlink r:id="rId12" w:history="1">
              <w:r w:rsidR="00DE2B83" w:rsidRPr="00DB3618">
                <w:rPr>
                  <w:rStyle w:val="Hyperlink"/>
                  <w:rFonts w:cs="Arial"/>
                  <w:color w:val="auto"/>
                </w:rPr>
                <w:t>S1-1</w:t>
              </w:r>
              <w:r w:rsidR="001B55DE" w:rsidRPr="00DB3618">
                <w:rPr>
                  <w:rStyle w:val="Hyperlink"/>
                  <w:rFonts w:cs="Arial"/>
                  <w:color w:val="auto"/>
                </w:rPr>
                <w:t>8</w:t>
              </w:r>
              <w:r w:rsidR="006B429E" w:rsidRPr="00DB3618">
                <w:rPr>
                  <w:rStyle w:val="Hyperlink"/>
                  <w:rFonts w:cs="Arial"/>
                  <w:color w:val="auto"/>
                </w:rPr>
                <w:t>3</w:t>
              </w:r>
              <w:r w:rsidR="00E01737" w:rsidRPr="00DB3618">
                <w:rPr>
                  <w:rStyle w:val="Hyperlink"/>
                  <w:rFonts w:cs="Arial"/>
                  <w:color w:val="auto"/>
                </w:rPr>
                <w:t>000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595FCCE7" w14:textId="77777777" w:rsidR="00FA1229" w:rsidRPr="00DB3618" w:rsidRDefault="00FA1229" w:rsidP="00E01737">
            <w:pPr>
              <w:snapToGrid w:val="0"/>
              <w:spacing w:after="0" w:line="240" w:lineRule="auto"/>
            </w:pPr>
            <w:r w:rsidRPr="00DB3618">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95FCCE8" w14:textId="000F3F68" w:rsidR="00FA1229" w:rsidRPr="00DB3618" w:rsidRDefault="00DE2B83" w:rsidP="00E01737">
            <w:pPr>
              <w:snapToGrid w:val="0"/>
              <w:spacing w:after="0" w:line="240" w:lineRule="auto"/>
            </w:pPr>
            <w:r w:rsidRPr="00DB3618">
              <w:t>Draft agenda for SA1#8</w:t>
            </w:r>
            <w:r w:rsidR="006B429E" w:rsidRPr="00DB3618">
              <w:t>4</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95FCCE9" w14:textId="55603D6E" w:rsidR="00FA1229" w:rsidRPr="00DB3618" w:rsidRDefault="00DB3618" w:rsidP="00E01737">
            <w:pPr>
              <w:snapToGrid w:val="0"/>
              <w:spacing w:after="0" w:line="240" w:lineRule="auto"/>
              <w:rPr>
                <w:rFonts w:eastAsia="Times New Roman" w:cs="Arial"/>
                <w:szCs w:val="18"/>
                <w:lang w:eastAsia="ar-SA"/>
              </w:rPr>
            </w:pPr>
            <w:r w:rsidRPr="00DB3618">
              <w:rPr>
                <w:rFonts w:eastAsia="Times New Roman" w:cs="Arial"/>
                <w:szCs w:val="18"/>
                <w:lang w:eastAsia="ar-SA"/>
              </w:rPr>
              <w:t>Revised to S1-183001</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595FCCEA" w14:textId="77777777" w:rsidR="00FA1229" w:rsidRPr="00DB3618" w:rsidRDefault="00FA1229" w:rsidP="00E01737">
            <w:pPr>
              <w:spacing w:after="0" w:line="240" w:lineRule="auto"/>
              <w:rPr>
                <w:rFonts w:eastAsia="Arial Unicode MS" w:cs="Arial"/>
                <w:szCs w:val="18"/>
                <w:lang w:eastAsia="ar-SA"/>
              </w:rPr>
            </w:pPr>
          </w:p>
        </w:tc>
      </w:tr>
      <w:tr w:rsidR="00DB3618" w:rsidRPr="00A75C05" w14:paraId="384C221C"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2A06ED33" w14:textId="08CD046F" w:rsidR="00DB3618" w:rsidRPr="007E10DA" w:rsidRDefault="00DB3618" w:rsidP="00E01737">
            <w:pPr>
              <w:snapToGrid w:val="0"/>
              <w:spacing w:after="0" w:line="240" w:lineRule="auto"/>
              <w:rPr>
                <w:rFonts w:eastAsia="Times New Roman" w:cs="Arial"/>
                <w:szCs w:val="18"/>
                <w:lang w:eastAsia="ar-SA"/>
              </w:rPr>
            </w:pPr>
            <w:r w:rsidRPr="007E10DA">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66C6927E" w14:textId="1D7D6C3D" w:rsidR="00DB3618" w:rsidRPr="007E10DA" w:rsidRDefault="008F461A" w:rsidP="00E01737">
            <w:pPr>
              <w:snapToGrid w:val="0"/>
              <w:spacing w:after="0" w:line="240" w:lineRule="auto"/>
            </w:pPr>
            <w:hyperlink r:id="rId13" w:history="1">
              <w:r w:rsidR="00DB3618" w:rsidRPr="007E10DA">
                <w:rPr>
                  <w:rStyle w:val="Hyperlink"/>
                  <w:rFonts w:cs="Arial"/>
                  <w:color w:val="auto"/>
                </w:rPr>
                <w:t>S1-183001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6AEEEB39" w14:textId="3EF5B21E" w:rsidR="00DB3618" w:rsidRPr="007E10DA" w:rsidRDefault="00DB3618" w:rsidP="00E01737">
            <w:pPr>
              <w:snapToGrid w:val="0"/>
              <w:spacing w:after="0" w:line="240" w:lineRule="auto"/>
            </w:pPr>
            <w:r w:rsidRPr="007E10DA">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6AC2E8C8" w14:textId="10D539D3" w:rsidR="00DB3618" w:rsidRPr="007E10DA" w:rsidRDefault="00DB3618" w:rsidP="00E01737">
            <w:pPr>
              <w:snapToGrid w:val="0"/>
              <w:spacing w:after="0" w:line="240" w:lineRule="auto"/>
            </w:pPr>
            <w:r w:rsidRPr="007E10DA">
              <w:t>2</w:t>
            </w:r>
            <w:r w:rsidRPr="007E10DA">
              <w:rPr>
                <w:vertAlign w:val="superscript"/>
              </w:rPr>
              <w:t>nd</w:t>
            </w:r>
            <w:r w:rsidRPr="007E10DA">
              <w:t xml:space="preserve"> Draft agenda for SA1#84</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2694341" w14:textId="00C53291" w:rsidR="00DB3618" w:rsidRPr="007E10DA" w:rsidRDefault="007E10DA" w:rsidP="00E01737">
            <w:pPr>
              <w:snapToGrid w:val="0"/>
              <w:spacing w:after="0" w:line="240" w:lineRule="auto"/>
              <w:rPr>
                <w:rFonts w:eastAsia="Times New Roman" w:cs="Arial"/>
                <w:szCs w:val="18"/>
                <w:lang w:eastAsia="ar-SA"/>
              </w:rPr>
            </w:pPr>
            <w:r w:rsidRPr="007E10DA">
              <w:rPr>
                <w:rFonts w:eastAsia="Times New Roman" w:cs="Arial"/>
                <w:szCs w:val="18"/>
                <w:lang w:eastAsia="ar-SA"/>
              </w:rPr>
              <w:t>Revised to S1-183002</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2B460575" w14:textId="5BC56662" w:rsidR="00DB3618" w:rsidRPr="007E10DA" w:rsidRDefault="00DB3618" w:rsidP="00E01737">
            <w:pPr>
              <w:spacing w:after="0" w:line="240" w:lineRule="auto"/>
              <w:rPr>
                <w:rFonts w:eastAsia="Arial Unicode MS" w:cs="Arial"/>
                <w:szCs w:val="18"/>
                <w:lang w:eastAsia="ar-SA"/>
              </w:rPr>
            </w:pPr>
            <w:r w:rsidRPr="007E10DA">
              <w:rPr>
                <w:rFonts w:eastAsia="Arial Unicode MS" w:cs="Arial"/>
                <w:szCs w:val="18"/>
                <w:lang w:eastAsia="ar-SA"/>
              </w:rPr>
              <w:t>Revision of S1-183000.</w:t>
            </w:r>
          </w:p>
        </w:tc>
      </w:tr>
      <w:tr w:rsidR="007E10DA" w:rsidRPr="00A75C05" w14:paraId="520E4E51"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9CA096" w14:textId="1FE56A07" w:rsidR="007E10DA" w:rsidRPr="007E10DA" w:rsidRDefault="007E10DA" w:rsidP="00E01737">
            <w:pPr>
              <w:snapToGrid w:val="0"/>
              <w:spacing w:after="0" w:line="240" w:lineRule="auto"/>
              <w:rPr>
                <w:rFonts w:eastAsia="Times New Roman" w:cs="Arial"/>
                <w:szCs w:val="18"/>
                <w:lang w:eastAsia="ar-SA"/>
              </w:rPr>
            </w:pPr>
            <w:r w:rsidRPr="007E10DA">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AC97BC5" w14:textId="06E525BD" w:rsidR="007E10DA" w:rsidRPr="007E10DA" w:rsidRDefault="007E10DA" w:rsidP="00E01737">
            <w:pPr>
              <w:snapToGrid w:val="0"/>
              <w:spacing w:after="0" w:line="240" w:lineRule="auto"/>
            </w:pPr>
            <w:hyperlink r:id="rId14" w:history="1">
              <w:r w:rsidRPr="007E10DA">
                <w:rPr>
                  <w:rStyle w:val="Hyperlink"/>
                  <w:rFonts w:cs="Arial"/>
                  <w:color w:val="auto"/>
                </w:rPr>
                <w:t>S1-183002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E9DFDB2" w14:textId="59EB8DF5" w:rsidR="007E10DA" w:rsidRPr="007E10DA" w:rsidRDefault="007E10DA" w:rsidP="00E01737">
            <w:pPr>
              <w:snapToGrid w:val="0"/>
              <w:spacing w:after="0" w:line="240" w:lineRule="auto"/>
            </w:pPr>
            <w:r w:rsidRPr="007E10DA">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1A7A4B" w14:textId="63F9CACF" w:rsidR="007E10DA" w:rsidRPr="007E10DA" w:rsidRDefault="007E10DA" w:rsidP="00E01737">
            <w:pPr>
              <w:snapToGrid w:val="0"/>
              <w:spacing w:after="0" w:line="240" w:lineRule="auto"/>
            </w:pPr>
            <w:r>
              <w:t>Final</w:t>
            </w:r>
            <w:r w:rsidRPr="007E10DA">
              <w:t xml:space="preserve"> agenda for SA1#84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8D266E9" w14:textId="77777777" w:rsidR="007E10DA" w:rsidRPr="007E10DA" w:rsidRDefault="007E10DA" w:rsidP="00E01737">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9EE8B7C" w14:textId="33866DC6" w:rsidR="007E10DA" w:rsidRDefault="007E10DA" w:rsidP="00E01737">
            <w:pPr>
              <w:spacing w:after="0" w:line="240" w:lineRule="auto"/>
              <w:rPr>
                <w:rFonts w:eastAsia="Arial Unicode MS" w:cs="Arial"/>
                <w:szCs w:val="18"/>
                <w:lang w:eastAsia="ar-SA"/>
              </w:rPr>
            </w:pPr>
            <w:r w:rsidRPr="007E10DA">
              <w:rPr>
                <w:rFonts w:eastAsia="Arial Unicode MS" w:cs="Arial"/>
                <w:i/>
                <w:szCs w:val="18"/>
                <w:lang w:eastAsia="ar-SA"/>
              </w:rPr>
              <w:t>Revision of S1-183000.</w:t>
            </w:r>
          </w:p>
          <w:p w14:paraId="6AC2E66A" w14:textId="3F214205" w:rsidR="007E10DA" w:rsidRPr="007E10DA" w:rsidRDefault="007E10DA" w:rsidP="00E01737">
            <w:pPr>
              <w:spacing w:after="0" w:line="240" w:lineRule="auto"/>
              <w:rPr>
                <w:rFonts w:eastAsia="Arial Unicode MS" w:cs="Arial"/>
                <w:szCs w:val="18"/>
                <w:lang w:eastAsia="ar-SA"/>
              </w:rPr>
            </w:pPr>
            <w:r w:rsidRPr="007E10DA">
              <w:rPr>
                <w:rFonts w:eastAsia="Arial Unicode MS" w:cs="Arial"/>
                <w:szCs w:val="18"/>
                <w:lang w:eastAsia="ar-SA"/>
              </w:rPr>
              <w:t>Revision of S1-183001.</w:t>
            </w:r>
          </w:p>
        </w:tc>
      </w:tr>
      <w:tr w:rsidR="007D7FE3" w:rsidRPr="00B04844" w14:paraId="595FCCF4" w14:textId="77777777" w:rsidTr="00B46DDA">
        <w:trPr>
          <w:trHeight w:val="141"/>
        </w:trPr>
        <w:tc>
          <w:tcPr>
            <w:tcW w:w="14494" w:type="dxa"/>
            <w:gridSpan w:val="8"/>
            <w:shd w:val="clear" w:color="auto" w:fill="F2F2F2"/>
          </w:tcPr>
          <w:p w14:paraId="595FCCF3" w14:textId="2A9967B5"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595FCCFD" w14:textId="77777777" w:rsidTr="00F01535">
        <w:trPr>
          <w:trHeight w:val="141"/>
        </w:trPr>
        <w:tc>
          <w:tcPr>
            <w:tcW w:w="3553" w:type="dxa"/>
            <w:gridSpan w:val="3"/>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546" w:type="dxa"/>
            <w:gridSpan w:val="4"/>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395"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F01535">
        <w:trPr>
          <w:trHeight w:val="141"/>
        </w:trPr>
        <w:tc>
          <w:tcPr>
            <w:tcW w:w="3553" w:type="dxa"/>
            <w:gridSpan w:val="3"/>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546" w:type="dxa"/>
            <w:gridSpan w:val="4"/>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6F0A32A"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w:t>
            </w:r>
            <w:r w:rsidR="006B429E">
              <w:rPr>
                <w:rFonts w:eastAsia="Arial Unicode MS" w:cs="Arial"/>
                <w:szCs w:val="18"/>
                <w:lang w:eastAsia="ar-SA"/>
              </w:rPr>
              <w:t>ed</w:t>
            </w:r>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395"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6B7F4F" w:rsidRPr="00B04844" w14:paraId="3F6946AA" w14:textId="77777777" w:rsidTr="006424D0">
        <w:trPr>
          <w:trHeight w:val="141"/>
        </w:trPr>
        <w:tc>
          <w:tcPr>
            <w:tcW w:w="14494" w:type="dxa"/>
            <w:gridSpan w:val="8"/>
            <w:tcBorders>
              <w:bottom w:val="single" w:sz="4" w:space="0" w:color="auto"/>
            </w:tcBorders>
            <w:shd w:val="clear" w:color="auto" w:fill="F2F2F2"/>
          </w:tcPr>
          <w:p w14:paraId="2320E120" w14:textId="77777777" w:rsidR="006B7F4F" w:rsidRPr="00F45489" w:rsidRDefault="006B7F4F" w:rsidP="006424D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p>
        </w:tc>
      </w:tr>
      <w:tr w:rsidR="006B7F4F" w:rsidRPr="00B04844" w14:paraId="634374F3" w14:textId="77777777" w:rsidTr="006424D0">
        <w:trPr>
          <w:trHeight w:val="141"/>
        </w:trPr>
        <w:tc>
          <w:tcPr>
            <w:tcW w:w="14494" w:type="dxa"/>
            <w:gridSpan w:val="8"/>
            <w:tcBorders>
              <w:bottom w:val="single" w:sz="4" w:space="0" w:color="auto"/>
            </w:tcBorders>
            <w:shd w:val="clear" w:color="auto" w:fill="auto"/>
          </w:tcPr>
          <w:p w14:paraId="44C8D0E2" w14:textId="77777777" w:rsidR="006B7F4F" w:rsidRPr="00F45489" w:rsidRDefault="006B7F4F" w:rsidP="006424D0">
            <w:pPr>
              <w:suppressAutoHyphens/>
              <w:spacing w:after="0" w:line="240" w:lineRule="auto"/>
              <w:rPr>
                <w:rFonts w:eastAsia="Arial Unicode MS" w:cs="Arial"/>
                <w:szCs w:val="18"/>
                <w:lang w:eastAsia="ar-SA"/>
              </w:rPr>
            </w:pPr>
          </w:p>
          <w:p w14:paraId="670241DF" w14:textId="77777777" w:rsidR="006B7F4F" w:rsidRPr="00F45489" w:rsidRDefault="006B7F4F" w:rsidP="006424D0">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CA5E4B2" w14:textId="77777777" w:rsidR="006B7F4F" w:rsidRPr="00F45489" w:rsidRDefault="006B7F4F" w:rsidP="006424D0">
            <w:pPr>
              <w:suppressAutoHyphens/>
              <w:spacing w:after="0" w:line="240" w:lineRule="auto"/>
              <w:rPr>
                <w:rFonts w:eastAsia="Arial Unicode MS" w:cs="Arial"/>
                <w:szCs w:val="18"/>
                <w:lang w:eastAsia="ar-SA"/>
              </w:rPr>
            </w:pPr>
          </w:p>
        </w:tc>
      </w:tr>
      <w:tr w:rsidR="006B7F4F" w:rsidRPr="00A75C05" w14:paraId="3181DAD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DEA8AE2" w14:textId="77777777" w:rsidR="006B7F4F" w:rsidRPr="00A75C05" w:rsidRDefault="006B7F4F" w:rsidP="006424D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9DEDC91" w14:textId="33BF0870" w:rsidR="006B7F4F" w:rsidRPr="00A75C05" w:rsidRDefault="008F461A" w:rsidP="006424D0">
            <w:pPr>
              <w:snapToGrid w:val="0"/>
              <w:spacing w:after="0" w:line="240" w:lineRule="auto"/>
            </w:pPr>
            <w:hyperlink r:id="rId16" w:history="1">
              <w:r w:rsidR="006B7F4F" w:rsidRPr="00DB3618">
                <w:rPr>
                  <w:rStyle w:val="Hyperlink"/>
                  <w:rFonts w:cs="Arial"/>
                </w:rPr>
                <w:t>S1-183004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5C05FB3" w14:textId="77777777" w:rsidR="006B7F4F" w:rsidRPr="00A75C05" w:rsidRDefault="006B7F4F" w:rsidP="006424D0">
            <w:pPr>
              <w:snapToGrid w:val="0"/>
              <w:spacing w:after="0" w:line="240" w:lineRule="auto"/>
            </w:pPr>
            <w:r>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241246" w14:textId="77777777" w:rsidR="006B7F4F" w:rsidRPr="00A75C05" w:rsidRDefault="006B7F4F" w:rsidP="006424D0">
            <w:pPr>
              <w:snapToGrid w:val="0"/>
              <w:spacing w:after="0" w:line="240" w:lineRule="auto"/>
            </w:pPr>
            <w:r>
              <w:t>Draft minutes of SA1#83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2DDBC67" w14:textId="77777777" w:rsidR="006B7F4F" w:rsidRPr="00A75C05" w:rsidRDefault="006B7F4F"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F91A55E" w14:textId="77777777" w:rsidR="006B7F4F" w:rsidRPr="00A75C05" w:rsidRDefault="006B7F4F" w:rsidP="006424D0">
            <w:pPr>
              <w:spacing w:after="0" w:line="240" w:lineRule="auto"/>
              <w:rPr>
                <w:rFonts w:eastAsia="Arial Unicode MS" w:cs="Arial"/>
                <w:szCs w:val="18"/>
                <w:lang w:eastAsia="ar-SA"/>
              </w:rPr>
            </w:pPr>
          </w:p>
        </w:tc>
      </w:tr>
      <w:tr w:rsidR="007D7FE3" w:rsidRPr="00B04844" w14:paraId="595FCD09" w14:textId="77777777" w:rsidTr="00B46DDA">
        <w:trPr>
          <w:trHeight w:val="141"/>
        </w:trPr>
        <w:tc>
          <w:tcPr>
            <w:tcW w:w="14494" w:type="dxa"/>
            <w:gridSpan w:val="8"/>
            <w:tcBorders>
              <w:bottom w:val="single" w:sz="4" w:space="0" w:color="auto"/>
            </w:tcBorders>
            <w:shd w:val="clear" w:color="auto" w:fill="F2F2F2"/>
          </w:tcPr>
          <w:p w14:paraId="595FCD08" w14:textId="1B9AB8C3" w:rsidR="007D7FE3" w:rsidRPr="00F45489" w:rsidRDefault="006B7F4F"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Extract of the 3GPP Work Plan</w:t>
            </w:r>
          </w:p>
        </w:tc>
      </w:tr>
      <w:tr w:rsidR="007D7FE3" w:rsidRPr="00B04844" w14:paraId="595FCD0D" w14:textId="77777777" w:rsidTr="00B46DDA">
        <w:trPr>
          <w:trHeight w:val="141"/>
        </w:trPr>
        <w:tc>
          <w:tcPr>
            <w:tcW w:w="14494" w:type="dxa"/>
            <w:gridSpan w:val="8"/>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6D84802A" w:rsidR="007D7FE3" w:rsidRPr="00F45489" w:rsidRDefault="006B7F4F" w:rsidP="0082570C">
            <w:pPr>
              <w:suppressAutoHyphens/>
              <w:spacing w:after="0" w:line="240" w:lineRule="auto"/>
              <w:rPr>
                <w:rFonts w:eastAsia="Arial Unicode MS" w:cs="Arial"/>
                <w:szCs w:val="18"/>
                <w:lang w:eastAsia="ar-SA"/>
              </w:rPr>
            </w:pPr>
            <w:r>
              <w:rPr>
                <w:rFonts w:eastAsia="Arial Unicode MS" w:cs="Arial"/>
                <w:szCs w:val="18"/>
                <w:lang w:eastAsia="ar-SA"/>
              </w:rPr>
              <w:t>Extract of the work plan at the start of the meeting</w:t>
            </w:r>
            <w:r w:rsidR="007D7FE3">
              <w:rPr>
                <w:rFonts w:eastAsia="Arial Unicode MS" w:cs="Arial"/>
                <w:szCs w:val="18"/>
                <w:lang w:eastAsia="ar-SA"/>
              </w:rPr>
              <w:t>.</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6B7F4F" w:rsidRPr="00A75C05" w14:paraId="711866D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2439EF" w14:textId="77777777" w:rsidR="006B7F4F" w:rsidRPr="00B46DDA" w:rsidRDefault="006B7F4F" w:rsidP="006424D0">
            <w:pPr>
              <w:snapToGrid w:val="0"/>
              <w:spacing w:after="0" w:line="240" w:lineRule="auto"/>
            </w:pPr>
            <w:r w:rsidRPr="00B46DDA">
              <w:t>WP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FCF4A76" w14:textId="586B0437" w:rsidR="006B7F4F" w:rsidRPr="00B46DDA" w:rsidRDefault="008F461A" w:rsidP="006424D0">
            <w:pPr>
              <w:snapToGrid w:val="0"/>
              <w:spacing w:after="0" w:line="240" w:lineRule="auto"/>
            </w:pPr>
            <w:hyperlink r:id="rId17" w:history="1">
              <w:r w:rsidR="006B7F4F" w:rsidRPr="00DB3618">
                <w:rPr>
                  <w:rStyle w:val="Hyperlink"/>
                  <w:rFonts w:cs="Arial"/>
                </w:rPr>
                <w:t>S1-183006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685308" w14:textId="77777777" w:rsidR="006B7F4F" w:rsidRPr="00B46DDA" w:rsidRDefault="006B7F4F" w:rsidP="006424D0">
            <w:pPr>
              <w:snapToGrid w:val="0"/>
              <w:spacing w:after="0" w:line="240" w:lineRule="auto"/>
            </w:pPr>
            <w:r w:rsidRPr="00B46DDA">
              <w:t>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461C4B" w14:textId="77777777" w:rsidR="006B7F4F" w:rsidRPr="00B46DDA" w:rsidRDefault="006B7F4F" w:rsidP="006424D0">
            <w:pPr>
              <w:snapToGrid w:val="0"/>
              <w:spacing w:after="0" w:line="240" w:lineRule="auto"/>
            </w:pPr>
            <w:r w:rsidRPr="006B7F4F">
              <w:t>Extract of the 3GPP Work Plan for SA1#84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B84089" w14:textId="77777777" w:rsidR="006B7F4F" w:rsidRPr="00B46DDA" w:rsidRDefault="006B7F4F"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E90B90F" w14:textId="77777777" w:rsidR="006B7F4F" w:rsidRPr="00B46DDA" w:rsidRDefault="006B7F4F" w:rsidP="006424D0">
            <w:pPr>
              <w:snapToGrid w:val="0"/>
              <w:spacing w:after="0" w:line="240" w:lineRule="auto"/>
            </w:pPr>
          </w:p>
        </w:tc>
      </w:tr>
      <w:tr w:rsidR="00204FA9" w:rsidRPr="00B04844" w14:paraId="595FCD16" w14:textId="77777777" w:rsidTr="00B46DDA">
        <w:trPr>
          <w:trHeight w:val="141"/>
        </w:trPr>
        <w:tc>
          <w:tcPr>
            <w:tcW w:w="14494" w:type="dxa"/>
            <w:gridSpan w:val="8"/>
            <w:tcBorders>
              <w:bottom w:val="single" w:sz="4" w:space="0" w:color="auto"/>
            </w:tcBorders>
            <w:shd w:val="clear" w:color="auto" w:fill="F2F2F2"/>
          </w:tcPr>
          <w:p w14:paraId="595FCD15" w14:textId="611DBD13"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78052435"/>
            <w:bookmarkStart w:id="31" w:name="_Toc387990737"/>
            <w:bookmarkStart w:id="32" w:name="_Toc395595469"/>
            <w:bookmarkStart w:id="33" w:name="_Toc414625481"/>
            <w:r>
              <w:rPr>
                <w:rFonts w:eastAsia="Arial Unicode MS" w:cs="Arial"/>
                <w:b/>
                <w:color w:val="1F497D"/>
                <w:sz w:val="20"/>
                <w:szCs w:val="20"/>
                <w:lang w:eastAsia="ar-SA"/>
              </w:rPr>
              <w:t>Information for delegates</w:t>
            </w:r>
            <w:bookmarkEnd w:id="30"/>
            <w:bookmarkEnd w:id="31"/>
            <w:bookmarkEnd w:id="32"/>
            <w:bookmarkEnd w:id="33"/>
          </w:p>
        </w:tc>
      </w:tr>
      <w:tr w:rsidR="00204FA9" w:rsidRPr="00B04844" w14:paraId="595FCD1D" w14:textId="77777777" w:rsidTr="00B46DDA">
        <w:trPr>
          <w:trHeight w:val="141"/>
        </w:trPr>
        <w:tc>
          <w:tcPr>
            <w:tcW w:w="14494" w:type="dxa"/>
            <w:gridSpan w:val="8"/>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B46DDA">
        <w:trPr>
          <w:trHeight w:val="141"/>
        </w:trPr>
        <w:tc>
          <w:tcPr>
            <w:tcW w:w="14494" w:type="dxa"/>
            <w:gridSpan w:val="8"/>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4" w:name="_Toc395595470"/>
            <w:bookmarkStart w:id="35" w:name="_Toc414625482"/>
            <w:r>
              <w:rPr>
                <w:rFonts w:eastAsia="Arial Unicode MS" w:cs="Arial"/>
                <w:b/>
                <w:color w:val="1F497D"/>
                <w:sz w:val="20"/>
                <w:szCs w:val="20"/>
                <w:lang w:eastAsia="ar-SA"/>
              </w:rPr>
              <w:t>Information for rapporteurs</w:t>
            </w:r>
            <w:bookmarkEnd w:id="34"/>
            <w:bookmarkEnd w:id="35"/>
          </w:p>
        </w:tc>
      </w:tr>
      <w:tr w:rsidR="00204FA9" w:rsidRPr="00B04844" w14:paraId="595FCD29" w14:textId="77777777" w:rsidTr="00B46DDA">
        <w:trPr>
          <w:trHeight w:val="141"/>
        </w:trPr>
        <w:tc>
          <w:tcPr>
            <w:tcW w:w="14494" w:type="dxa"/>
            <w:gridSpan w:val="8"/>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517D840B"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B46DDA">
        <w:trPr>
          <w:trHeight w:val="141"/>
        </w:trPr>
        <w:tc>
          <w:tcPr>
            <w:tcW w:w="14494" w:type="dxa"/>
            <w:gridSpan w:val="8"/>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16030590"/>
            <w:bookmarkStart w:id="37" w:name="_Toc324137316"/>
            <w:bookmarkStart w:id="38" w:name="_Toc331152487"/>
            <w:bookmarkStart w:id="39" w:name="_Toc378052436"/>
            <w:bookmarkStart w:id="40" w:name="_Toc387990738"/>
            <w:bookmarkStart w:id="41" w:name="_Toc395595471"/>
            <w:bookmarkStart w:id="42"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6"/>
            <w:bookmarkEnd w:id="37"/>
            <w:bookmarkEnd w:id="38"/>
            <w:bookmarkEnd w:id="39"/>
            <w:bookmarkEnd w:id="40"/>
            <w:bookmarkEnd w:id="41"/>
            <w:bookmarkEnd w:id="42"/>
          </w:p>
        </w:tc>
      </w:tr>
      <w:tr w:rsidR="00204FA9" w:rsidRPr="00B04844" w14:paraId="595FCD2F" w14:textId="77777777" w:rsidTr="00B46DDA">
        <w:trPr>
          <w:trHeight w:val="141"/>
        </w:trPr>
        <w:tc>
          <w:tcPr>
            <w:tcW w:w="14494" w:type="dxa"/>
            <w:gridSpan w:val="8"/>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595FCD37" w14:textId="77777777" w:rsidTr="00486F44">
        <w:trPr>
          <w:trHeight w:val="141"/>
        </w:trPr>
        <w:tc>
          <w:tcPr>
            <w:tcW w:w="14494" w:type="dxa"/>
            <w:gridSpan w:val="8"/>
            <w:tcBorders>
              <w:bottom w:val="single" w:sz="4" w:space="0" w:color="auto"/>
            </w:tcBorders>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3"/>
            <w:bookmarkStart w:id="44" w:name="_Toc324137318"/>
            <w:bookmarkStart w:id="45" w:name="_Ref328464089"/>
            <w:bookmarkStart w:id="46" w:name="_Toc331152489"/>
            <w:bookmarkStart w:id="47" w:name="_Ref377238886"/>
            <w:bookmarkStart w:id="48" w:name="_Toc378052438"/>
            <w:bookmarkStart w:id="49" w:name="_Ref387044324"/>
            <w:bookmarkStart w:id="50" w:name="_Toc387990740"/>
            <w:bookmarkStart w:id="51" w:name="_Toc395595473"/>
            <w:bookmarkStart w:id="52"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3"/>
            <w:bookmarkEnd w:id="44"/>
            <w:bookmarkEnd w:id="45"/>
            <w:bookmarkEnd w:id="46"/>
            <w:bookmarkEnd w:id="47"/>
            <w:bookmarkEnd w:id="48"/>
            <w:bookmarkEnd w:id="49"/>
            <w:bookmarkEnd w:id="50"/>
            <w:bookmarkEnd w:id="51"/>
            <w:bookmarkEnd w:id="52"/>
          </w:p>
        </w:tc>
      </w:tr>
      <w:tr w:rsidR="006424D0" w:rsidRPr="00A75C05" w14:paraId="3A2C0F43" w14:textId="77777777" w:rsidTr="00486F44">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73F11415" w14:textId="77777777" w:rsidR="006424D0" w:rsidRPr="00486F44" w:rsidRDefault="006424D0" w:rsidP="006424D0">
            <w:pPr>
              <w:snapToGrid w:val="0"/>
              <w:spacing w:after="0" w:line="240" w:lineRule="auto"/>
              <w:rPr>
                <w:rFonts w:eastAsia="Times New Roman" w:cs="Arial"/>
                <w:szCs w:val="18"/>
                <w:lang w:eastAsia="ar-SA"/>
              </w:rPr>
            </w:pPr>
            <w:r w:rsidRPr="00486F44">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029C5FB8" w14:textId="3C21BAF7" w:rsidR="006424D0" w:rsidRPr="00486F44" w:rsidRDefault="008F461A" w:rsidP="006424D0">
            <w:pPr>
              <w:snapToGrid w:val="0"/>
              <w:spacing w:after="0" w:line="240" w:lineRule="auto"/>
            </w:pPr>
            <w:hyperlink r:id="rId21" w:history="1">
              <w:r w:rsidR="006424D0" w:rsidRPr="00486F44">
                <w:rPr>
                  <w:rStyle w:val="Hyperlink"/>
                  <w:rFonts w:cs="Arial"/>
                  <w:color w:val="auto"/>
                </w:rPr>
                <w:t>S1-183003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4410D383" w14:textId="77777777" w:rsidR="006424D0" w:rsidRPr="00486F44" w:rsidRDefault="006424D0" w:rsidP="006424D0">
            <w:pPr>
              <w:snapToGrid w:val="0"/>
              <w:spacing w:after="0" w:line="240" w:lineRule="auto"/>
            </w:pPr>
            <w:r w:rsidRPr="00486F44">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48F0EE0" w14:textId="77777777" w:rsidR="006424D0" w:rsidRPr="00486F44" w:rsidRDefault="006424D0" w:rsidP="006424D0">
            <w:pPr>
              <w:snapToGrid w:val="0"/>
              <w:spacing w:after="0" w:line="240" w:lineRule="auto"/>
            </w:pPr>
            <w:r w:rsidRPr="00486F44">
              <w:t>SA1-related topics at SA#81</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0F3A8065" w14:textId="64250EEC" w:rsidR="006424D0" w:rsidRPr="00486F44" w:rsidRDefault="00486F44" w:rsidP="006424D0">
            <w:pPr>
              <w:snapToGrid w:val="0"/>
              <w:spacing w:after="0" w:line="240" w:lineRule="auto"/>
              <w:rPr>
                <w:rFonts w:eastAsia="Times New Roman" w:cs="Arial"/>
                <w:szCs w:val="18"/>
                <w:lang w:eastAsia="ar-SA"/>
              </w:rPr>
            </w:pPr>
            <w:r w:rsidRPr="00486F44">
              <w:rPr>
                <w:rFonts w:eastAsia="Times New Roman" w:cs="Arial"/>
                <w:szCs w:val="18"/>
                <w:lang w:eastAsia="ar-SA"/>
              </w:rPr>
              <w:t>Revised to S1-183335</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525C4E13" w14:textId="77777777" w:rsidR="006424D0" w:rsidRPr="00486F44" w:rsidRDefault="006424D0" w:rsidP="006424D0">
            <w:pPr>
              <w:spacing w:after="0" w:line="240" w:lineRule="auto"/>
              <w:rPr>
                <w:rFonts w:eastAsia="Arial Unicode MS" w:cs="Arial"/>
                <w:szCs w:val="18"/>
                <w:lang w:eastAsia="ar-SA"/>
              </w:rPr>
            </w:pPr>
          </w:p>
        </w:tc>
      </w:tr>
      <w:tr w:rsidR="00486F44" w:rsidRPr="00A75C05" w14:paraId="1D4F5DBF" w14:textId="77777777" w:rsidTr="00486F44">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476C10C" w14:textId="37C0468C" w:rsidR="00486F44" w:rsidRPr="00486F44" w:rsidRDefault="00486F44" w:rsidP="006424D0">
            <w:pPr>
              <w:snapToGrid w:val="0"/>
              <w:spacing w:after="0" w:line="240" w:lineRule="auto"/>
              <w:rPr>
                <w:rFonts w:eastAsia="Times New Roman" w:cs="Arial"/>
                <w:szCs w:val="18"/>
                <w:lang w:eastAsia="ar-SA"/>
              </w:rPr>
            </w:pPr>
            <w:r w:rsidRPr="00486F44">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AD89EDB" w14:textId="4EDE0DB2" w:rsidR="00486F44" w:rsidRPr="00486F44" w:rsidRDefault="00486F44" w:rsidP="006424D0">
            <w:pPr>
              <w:snapToGrid w:val="0"/>
              <w:spacing w:after="0" w:line="240" w:lineRule="auto"/>
            </w:pPr>
            <w:hyperlink r:id="rId22" w:history="1">
              <w:r w:rsidRPr="00486F44">
                <w:rPr>
                  <w:rStyle w:val="Hyperlink"/>
                  <w:rFonts w:cs="Arial"/>
                  <w:color w:val="auto"/>
                </w:rPr>
                <w:t>S1-183335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3532BEC" w14:textId="1E4F25AB" w:rsidR="00486F44" w:rsidRPr="00486F44" w:rsidRDefault="00486F44" w:rsidP="006424D0">
            <w:pPr>
              <w:snapToGrid w:val="0"/>
              <w:spacing w:after="0" w:line="240" w:lineRule="auto"/>
            </w:pPr>
            <w:r w:rsidRPr="00486F44">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C8D9F1" w14:textId="5D64D3F5" w:rsidR="00486F44" w:rsidRPr="00486F44" w:rsidRDefault="00486F44" w:rsidP="006424D0">
            <w:pPr>
              <w:snapToGrid w:val="0"/>
              <w:spacing w:after="0" w:line="240" w:lineRule="auto"/>
            </w:pPr>
            <w:r w:rsidRPr="00486F44">
              <w:t>SA1-related topics at SA#81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C5DF140" w14:textId="77777777" w:rsidR="00486F44" w:rsidRPr="00486F44" w:rsidRDefault="00486F44"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AFD2A5F" w14:textId="08CC3D0F" w:rsidR="00486F44" w:rsidRPr="00486F44" w:rsidRDefault="00486F44" w:rsidP="006424D0">
            <w:pPr>
              <w:spacing w:after="0" w:line="240" w:lineRule="auto"/>
              <w:rPr>
                <w:rFonts w:eastAsia="Arial Unicode MS" w:cs="Arial"/>
                <w:szCs w:val="18"/>
                <w:lang w:eastAsia="ar-SA"/>
              </w:rPr>
            </w:pPr>
            <w:r w:rsidRPr="00486F44">
              <w:rPr>
                <w:rFonts w:eastAsia="Arial Unicode MS" w:cs="Arial"/>
                <w:szCs w:val="18"/>
                <w:lang w:eastAsia="ar-SA"/>
              </w:rPr>
              <w:t>Revision of S1-183003.</w:t>
            </w:r>
            <w:bookmarkStart w:id="53" w:name="_GoBack"/>
            <w:bookmarkEnd w:id="53"/>
          </w:p>
        </w:tc>
      </w:tr>
      <w:tr w:rsidR="00113CF5" w:rsidRPr="00A75C05" w14:paraId="595FCD3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95FCD38" w14:textId="1B6718F4" w:rsidR="0078661F" w:rsidRPr="00A75C05" w:rsidRDefault="006424D0" w:rsidP="00CA66B2">
            <w:pPr>
              <w:snapToGrid w:val="0"/>
              <w:spacing w:after="0" w:line="240" w:lineRule="auto"/>
              <w:rPr>
                <w:rFonts w:eastAsia="Times New Roman" w:cs="Arial"/>
                <w:szCs w:val="18"/>
                <w:lang w:eastAsia="ar-SA"/>
              </w:rPr>
            </w:pPr>
            <w:r>
              <w:rPr>
                <w:rFonts w:eastAsia="Times New Roman" w:cs="Arial"/>
                <w:szCs w:val="18"/>
                <w:lang w:eastAsia="ar-SA"/>
              </w:rPr>
              <w:t>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95FCD39" w14:textId="33604055" w:rsidR="0078661F" w:rsidRPr="00A75C05" w:rsidRDefault="008F461A" w:rsidP="00CA66B2">
            <w:pPr>
              <w:snapToGrid w:val="0"/>
              <w:spacing w:after="0" w:line="240" w:lineRule="auto"/>
            </w:pPr>
            <w:hyperlink r:id="rId23" w:history="1">
              <w:r w:rsidR="0078661F" w:rsidRPr="00DB3618">
                <w:rPr>
                  <w:rStyle w:val="Hyperlink"/>
                  <w:rFonts w:cs="Arial"/>
                </w:rPr>
                <w:t>S1-</w:t>
              </w:r>
              <w:r w:rsidR="00DE2B83" w:rsidRPr="00DB3618">
                <w:rPr>
                  <w:rStyle w:val="Hyperlink"/>
                  <w:rFonts w:cs="Arial"/>
                </w:rPr>
                <w:t>1</w:t>
              </w:r>
              <w:r w:rsidR="001B55DE" w:rsidRPr="00DB3618">
                <w:rPr>
                  <w:rStyle w:val="Hyperlink"/>
                  <w:rFonts w:cs="Arial"/>
                </w:rPr>
                <w:t>8</w:t>
              </w:r>
              <w:r w:rsidR="008506F0" w:rsidRPr="00DB3618">
                <w:rPr>
                  <w:rStyle w:val="Hyperlink"/>
                  <w:rFonts w:cs="Arial"/>
                </w:rPr>
                <w:t>3</w:t>
              </w:r>
              <w:r w:rsidR="0078661F" w:rsidRPr="00DB3618">
                <w:rPr>
                  <w:rStyle w:val="Hyperlink"/>
                  <w:rFonts w:cs="Arial"/>
                </w:rPr>
                <w:t>00</w:t>
              </w:r>
              <w:r w:rsidR="006424D0" w:rsidRPr="00DB3618">
                <w:rPr>
                  <w:rStyle w:val="Hyperlink"/>
                  <w:rFonts w:cs="Arial"/>
                </w:rPr>
                <w:t>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95FCD3A" w14:textId="0B2FE558" w:rsidR="0078661F" w:rsidRPr="00A75C05" w:rsidRDefault="006424D0" w:rsidP="00CA66B2">
            <w:pPr>
              <w:snapToGrid w:val="0"/>
              <w:spacing w:after="0" w:line="240" w:lineRule="auto"/>
            </w:pPr>
            <w:r>
              <w:t>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5FCD3B" w14:textId="23730907" w:rsidR="0078661F" w:rsidRPr="00A75C05" w:rsidRDefault="006424D0" w:rsidP="00CA66B2">
            <w:pPr>
              <w:snapToGrid w:val="0"/>
              <w:spacing w:after="0" w:line="240" w:lineRule="auto"/>
            </w:pPr>
            <w:r w:rsidRPr="006424D0">
              <w:t>Rel-15 Summary Description TR 21.915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61718E">
        <w:trPr>
          <w:trHeight w:val="141"/>
        </w:trPr>
        <w:tc>
          <w:tcPr>
            <w:tcW w:w="14494" w:type="dxa"/>
            <w:gridSpan w:val="8"/>
            <w:tcBorders>
              <w:bottom w:val="single" w:sz="4" w:space="0" w:color="auto"/>
            </w:tcBorders>
            <w:shd w:val="clear" w:color="auto" w:fill="F2F2F2"/>
          </w:tcPr>
          <w:p w14:paraId="595FCD3F" w14:textId="61691FB1"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4" w:name="_Toc316030604"/>
            <w:bookmarkStart w:id="55" w:name="_Ref323299749"/>
            <w:bookmarkStart w:id="56" w:name="_Ref323299887"/>
            <w:bookmarkStart w:id="57" w:name="_Ref323300545"/>
            <w:bookmarkStart w:id="58" w:name="_Ref323575303"/>
            <w:bookmarkStart w:id="59" w:name="_Ref323803964"/>
            <w:bookmarkStart w:id="60" w:name="_Toc324137331"/>
            <w:bookmarkStart w:id="61" w:name="_Ref328464123"/>
            <w:bookmarkStart w:id="62" w:name="_Ref328464831"/>
            <w:bookmarkStart w:id="63" w:name="_Ref330746989"/>
            <w:bookmarkStart w:id="64" w:name="_Ref330753196"/>
            <w:bookmarkStart w:id="65" w:name="_Ref330753201"/>
            <w:bookmarkStart w:id="66" w:name="_Ref330756767"/>
            <w:bookmarkStart w:id="67" w:name="_Ref330816083"/>
            <w:bookmarkStart w:id="68" w:name="_Ref331146603"/>
            <w:bookmarkStart w:id="69" w:name="_Toc331152496"/>
            <w:bookmarkStart w:id="70" w:name="_Ref377226970"/>
            <w:bookmarkStart w:id="71" w:name="_Ref377238892"/>
            <w:bookmarkStart w:id="72" w:name="_Ref377293700"/>
            <w:bookmarkStart w:id="73" w:name="_Toc378052440"/>
            <w:bookmarkStart w:id="74" w:name="_Ref386923322"/>
            <w:bookmarkStart w:id="75" w:name="_Ref387044332"/>
            <w:bookmarkStart w:id="76" w:name="_Ref387421994"/>
            <w:bookmarkStart w:id="77" w:name="_Toc387990742"/>
            <w:bookmarkStart w:id="78" w:name="_Ref395259760"/>
            <w:bookmarkStart w:id="79" w:name="_Ref395433792"/>
            <w:bookmarkStart w:id="80" w:name="_Ref395436794"/>
            <w:bookmarkStart w:id="81" w:name="_Ref395445874"/>
            <w:bookmarkStart w:id="82" w:name="_Toc395595475"/>
            <w:bookmarkStart w:id="83" w:name="_Toc414625487"/>
            <w:r w:rsidRPr="00F45489">
              <w:rPr>
                <w:rFonts w:eastAsia="Arial Unicode MS" w:cs="Arial"/>
                <w:b/>
                <w:color w:val="1F497D"/>
                <w:sz w:val="24"/>
                <w:szCs w:val="18"/>
                <w:lang w:eastAsia="ar-SA"/>
              </w:rPr>
              <w:t>Liaison Statements (including related contributions)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c>
      </w:tr>
      <w:tr w:rsidR="00E514C2" w:rsidRPr="00B04844" w14:paraId="4A79E8DE" w14:textId="77777777" w:rsidTr="00353D12">
        <w:trPr>
          <w:trHeight w:val="293"/>
        </w:trPr>
        <w:tc>
          <w:tcPr>
            <w:tcW w:w="14494" w:type="dxa"/>
            <w:gridSpan w:val="8"/>
            <w:tcBorders>
              <w:bottom w:val="single" w:sz="4" w:space="0" w:color="auto"/>
            </w:tcBorders>
            <w:shd w:val="clear" w:color="auto" w:fill="F2F2F2"/>
          </w:tcPr>
          <w:p w14:paraId="1CCEF42B" w14:textId="1A655B9E"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Access control</w:t>
            </w:r>
          </w:p>
        </w:tc>
      </w:tr>
      <w:tr w:rsidR="0061718E" w:rsidRPr="00660A0B" w14:paraId="1581718A" w14:textId="77777777" w:rsidTr="0061718E">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5700F6" w14:textId="77777777" w:rsidR="0061718E" w:rsidRPr="0061718E" w:rsidRDefault="0061718E" w:rsidP="0061718E">
            <w:pPr>
              <w:snapToGrid w:val="0"/>
              <w:spacing w:after="0" w:line="240" w:lineRule="auto"/>
              <w:rPr>
                <w:rFonts w:eastAsia="Times New Roman" w:cs="Arial"/>
                <w:szCs w:val="18"/>
                <w:lang w:eastAsia="ar-SA"/>
              </w:rPr>
            </w:pPr>
            <w:r w:rsidRPr="0061718E">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CCD52E" w14:textId="7FD1B1AA" w:rsidR="0061718E" w:rsidRPr="0061718E" w:rsidRDefault="008F461A" w:rsidP="0061718E">
            <w:pPr>
              <w:snapToGrid w:val="0"/>
              <w:spacing w:after="0" w:line="240" w:lineRule="auto"/>
              <w:rPr>
                <w:rFonts w:eastAsia="Times New Roman" w:cs="Arial"/>
                <w:szCs w:val="18"/>
                <w:lang w:eastAsia="ar-SA"/>
              </w:rPr>
            </w:pPr>
            <w:hyperlink r:id="rId24" w:history="1">
              <w:r w:rsidR="0061718E" w:rsidRPr="008F461A">
                <w:rPr>
                  <w:rStyle w:val="Hyperlink"/>
                  <w:rFonts w:eastAsia="Times New Roman" w:cs="Arial"/>
                  <w:szCs w:val="18"/>
                  <w:lang w:eastAsia="ar-SA"/>
                </w:rPr>
                <w:t>S1-18</w:t>
              </w:r>
              <w:r w:rsidRPr="008F461A">
                <w:rPr>
                  <w:rStyle w:val="Hyperlink"/>
                  <w:rFonts w:eastAsia="Times New Roman" w:cs="Arial"/>
                  <w:szCs w:val="18"/>
                  <w:lang w:eastAsia="ar-SA"/>
                </w:rPr>
                <w:t>3273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81B0A31" w14:textId="77777777" w:rsidR="0061718E" w:rsidRPr="0061718E" w:rsidRDefault="0061718E" w:rsidP="0061718E">
            <w:pPr>
              <w:snapToGrid w:val="0"/>
              <w:spacing w:after="0" w:line="240" w:lineRule="auto"/>
              <w:rPr>
                <w:rFonts w:eastAsia="Times New Roman" w:cs="Arial"/>
                <w:szCs w:val="18"/>
                <w:lang w:eastAsia="ar-SA"/>
              </w:rPr>
            </w:pPr>
            <w:r w:rsidRPr="0061718E">
              <w:rPr>
                <w:rFonts w:eastAsia="Times New Roman" w:cs="Arial"/>
                <w:szCs w:val="18"/>
                <w:lang w:eastAsia="ar-SA"/>
              </w:rPr>
              <w:t>R2-1808898 (SierraWireless)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62FAC1" w14:textId="77777777" w:rsidR="0061718E" w:rsidRPr="0061718E" w:rsidRDefault="0061718E" w:rsidP="0061718E">
            <w:pPr>
              <w:snapToGrid w:val="0"/>
              <w:spacing w:after="0" w:line="240" w:lineRule="auto"/>
              <w:rPr>
                <w:rFonts w:eastAsia="Times New Roman" w:cs="Arial"/>
                <w:szCs w:val="18"/>
                <w:lang w:eastAsia="ar-SA"/>
              </w:rPr>
            </w:pPr>
            <w:r w:rsidRPr="0061718E">
              <w:rPr>
                <w:rFonts w:eastAsia="Times New Roman" w:cs="Arial"/>
                <w:szCs w:val="18"/>
                <w:lang w:eastAsia="ar-SA"/>
              </w:rPr>
              <w:t>LS on Addition of access/load control for CE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3A88D1" w14:textId="128A8CD7" w:rsidR="0061718E" w:rsidRPr="0061718E" w:rsidRDefault="0061718E" w:rsidP="0061718E">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09F9770" w14:textId="5AEA3B0D" w:rsidR="0061718E" w:rsidRPr="0061718E" w:rsidRDefault="0061718E" w:rsidP="0061718E">
            <w:pPr>
              <w:snapToGrid w:val="0"/>
              <w:spacing w:after="0" w:line="240" w:lineRule="auto"/>
              <w:rPr>
                <w:rFonts w:eastAsia="Times New Roman" w:cs="Arial"/>
                <w:szCs w:val="18"/>
                <w:lang w:eastAsia="ar-SA"/>
              </w:rPr>
            </w:pPr>
            <w:r>
              <w:rPr>
                <w:rFonts w:eastAsia="Times New Roman" w:cs="Arial"/>
                <w:szCs w:val="18"/>
                <w:lang w:eastAsia="ar-SA"/>
              </w:rPr>
              <w:t>Postponed from SA1#83</w:t>
            </w:r>
          </w:p>
        </w:tc>
      </w:tr>
      <w:tr w:rsidR="00E514C2" w:rsidRPr="00A75C05" w14:paraId="42E4FF88"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735DE37"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89AC95B" w14:textId="6A26C513" w:rsidR="00E514C2" w:rsidRPr="006424D0" w:rsidRDefault="008F461A" w:rsidP="00353D12">
            <w:pPr>
              <w:snapToGrid w:val="0"/>
              <w:spacing w:after="0" w:line="240" w:lineRule="auto"/>
              <w:rPr>
                <w:rFonts w:cs="Arial"/>
              </w:rPr>
            </w:pPr>
            <w:hyperlink r:id="rId25" w:history="1">
              <w:r w:rsidR="00E514C2" w:rsidRPr="00DB3618">
                <w:rPr>
                  <w:rStyle w:val="Hyperlink"/>
                  <w:rFonts w:cs="Arial"/>
                </w:rPr>
                <w:t>S1-183255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52B9F1F" w14:textId="77777777" w:rsidR="00E514C2" w:rsidRPr="00A75C05" w:rsidRDefault="00E514C2" w:rsidP="00353D12">
            <w:pPr>
              <w:snapToGrid w:val="0"/>
              <w:spacing w:after="0" w:line="240" w:lineRule="auto"/>
            </w:pPr>
            <w:r w:rsidRPr="005D672B">
              <w:t>R2-</w:t>
            </w:r>
            <w:r>
              <w:t>181</w:t>
            </w:r>
            <w:r>
              <w:rPr>
                <w:rFonts w:eastAsia="Malgun Gothic"/>
                <w:lang w:eastAsia="ko-KR"/>
              </w:rPr>
              <w:t>6068 (Vencore Labs)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8433CA" w14:textId="77777777" w:rsidR="00E514C2" w:rsidRPr="00A75C05" w:rsidRDefault="00E514C2" w:rsidP="00353D12">
            <w:pPr>
              <w:snapToGrid w:val="0"/>
              <w:spacing w:after="0" w:line="240" w:lineRule="auto"/>
            </w:pPr>
            <w:r>
              <w:rPr>
                <w:rFonts w:cs="Arial"/>
                <w:bCs/>
              </w:rPr>
              <w:t>LS to SA</w:t>
            </w:r>
            <w:r>
              <w:rPr>
                <w:rFonts w:cs="Arial" w:hint="eastAsia"/>
                <w:bCs/>
                <w:lang w:eastAsia="ko-KR"/>
              </w:rPr>
              <w:t>1</w:t>
            </w:r>
            <w:r w:rsidRPr="00D5601D">
              <w:rPr>
                <w:rFonts w:cs="Arial"/>
                <w:bCs/>
              </w:rPr>
              <w:t xml:space="preserve"> on </w:t>
            </w:r>
            <w:r>
              <w:rPr>
                <w:rFonts w:cs="Arial"/>
                <w:bCs/>
              </w:rPr>
              <w:t xml:space="preserve">RRCReject </w:t>
            </w:r>
            <w:r>
              <w:rPr>
                <w:rFonts w:cs="Arial"/>
                <w:bCs/>
                <w:lang w:eastAsia="ko-KR"/>
              </w:rPr>
              <w:t>T302 Timer Exemption for MPS and MCS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C3A9D1" w14:textId="77777777" w:rsidR="00E514C2" w:rsidRPr="00A75C05" w:rsidRDefault="00E514C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56A42C" w14:textId="77777777" w:rsidR="00E514C2" w:rsidRPr="00A75C05" w:rsidRDefault="00E514C2" w:rsidP="00353D12">
            <w:pPr>
              <w:spacing w:after="0" w:line="240" w:lineRule="auto"/>
              <w:rPr>
                <w:rFonts w:eastAsia="Arial Unicode MS" w:cs="Arial"/>
                <w:szCs w:val="18"/>
                <w:lang w:eastAsia="ar-SA"/>
              </w:rPr>
            </w:pPr>
          </w:p>
        </w:tc>
      </w:tr>
      <w:tr w:rsidR="00E514C2" w:rsidRPr="00A75C05" w14:paraId="16E1072D"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62BCC30"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94527BA" w14:textId="01379008" w:rsidR="00E514C2" w:rsidRPr="006424D0" w:rsidRDefault="008F461A" w:rsidP="00353D12">
            <w:pPr>
              <w:snapToGrid w:val="0"/>
              <w:spacing w:after="0" w:line="240" w:lineRule="auto"/>
              <w:rPr>
                <w:rFonts w:cs="Arial"/>
              </w:rPr>
            </w:pPr>
            <w:hyperlink r:id="rId26" w:history="1">
              <w:r w:rsidR="00E514C2" w:rsidRPr="00DB3618">
                <w:rPr>
                  <w:rStyle w:val="Hyperlink"/>
                  <w:rFonts w:cs="Arial"/>
                </w:rPr>
                <w:t>S1-183218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D11DFB1" w14:textId="77777777" w:rsidR="00E514C2" w:rsidRPr="00A75C05" w:rsidRDefault="00E514C2" w:rsidP="00353D12">
            <w:pPr>
              <w:snapToGrid w:val="0"/>
              <w:spacing w:after="0" w:line="240" w:lineRule="auto"/>
            </w:pPr>
            <w:r>
              <w:t>Vencore Labs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BF49F7" w14:textId="77777777" w:rsidR="00E514C2" w:rsidRPr="00A75C05" w:rsidRDefault="00E514C2" w:rsidP="00353D12">
            <w:pPr>
              <w:snapToGrid w:val="0"/>
              <w:spacing w:after="0" w:line="240" w:lineRule="auto"/>
            </w:pPr>
            <w:r w:rsidRPr="00F01535">
              <w:t>Reply LS on RRCReject T302 Timer Exemption for MPS and MCS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2855934" w14:textId="77777777" w:rsidR="00E514C2" w:rsidRPr="00F01535" w:rsidRDefault="00E514C2" w:rsidP="00353D12">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0BBFCE1" w14:textId="77777777" w:rsidR="00E514C2" w:rsidRPr="00F01535" w:rsidRDefault="00E514C2" w:rsidP="00353D12">
            <w:pPr>
              <w:spacing w:after="0" w:line="240" w:lineRule="auto"/>
            </w:pPr>
            <w:r w:rsidRPr="00F01535">
              <w:t>Response to R2-1816068</w:t>
            </w:r>
          </w:p>
        </w:tc>
      </w:tr>
      <w:tr w:rsidR="00E514C2" w:rsidRPr="00A75C05" w14:paraId="72D8CED8"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9EAAFBB"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B64922B" w14:textId="6CA34428" w:rsidR="00E514C2" w:rsidRPr="006424D0" w:rsidRDefault="008F461A" w:rsidP="00353D12">
            <w:pPr>
              <w:snapToGrid w:val="0"/>
              <w:spacing w:after="0" w:line="240" w:lineRule="auto"/>
              <w:rPr>
                <w:rFonts w:cs="Arial"/>
              </w:rPr>
            </w:pPr>
            <w:hyperlink r:id="rId27" w:history="1">
              <w:r w:rsidR="00E514C2" w:rsidRPr="00DB3618">
                <w:rPr>
                  <w:rStyle w:val="Hyperlink"/>
                  <w:rFonts w:cs="Arial"/>
                </w:rPr>
                <w:t>S1-183248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C485191" w14:textId="77777777" w:rsidR="00E514C2" w:rsidRPr="00A75C05" w:rsidRDefault="00E514C2" w:rsidP="00353D12">
            <w:pPr>
              <w:snapToGrid w:val="0"/>
              <w:spacing w:after="0" w:line="240" w:lineRule="auto"/>
            </w:pPr>
            <w:r w:rsidRPr="00F01535">
              <w:t>C1-185602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6DE844" w14:textId="77777777" w:rsidR="00E514C2" w:rsidRPr="00A75C05" w:rsidRDefault="00E514C2" w:rsidP="00353D12">
            <w:pPr>
              <w:snapToGrid w:val="0"/>
              <w:spacing w:after="0" w:line="240" w:lineRule="auto"/>
            </w:pPr>
            <w:r w:rsidRPr="00F01535">
              <w:t>LS on unified access control in RRC_Inactive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C744236" w14:textId="77777777" w:rsidR="00E514C2" w:rsidRPr="00F01535" w:rsidRDefault="00E514C2" w:rsidP="00353D12">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1CCC5D" w14:textId="77777777" w:rsidR="00E514C2" w:rsidRPr="00F01535" w:rsidRDefault="00E514C2" w:rsidP="00353D12">
            <w:pPr>
              <w:spacing w:after="0" w:line="240" w:lineRule="auto"/>
            </w:pPr>
          </w:p>
        </w:tc>
      </w:tr>
      <w:tr w:rsidR="00E514C2" w:rsidRPr="00A75C05" w14:paraId="074ABEF9"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284241E"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26A38E4" w14:textId="10375C69" w:rsidR="00E514C2" w:rsidRPr="006424D0" w:rsidRDefault="008F461A" w:rsidP="00353D12">
            <w:pPr>
              <w:snapToGrid w:val="0"/>
              <w:spacing w:after="0" w:line="240" w:lineRule="auto"/>
              <w:rPr>
                <w:rFonts w:cs="Arial"/>
              </w:rPr>
            </w:pPr>
            <w:hyperlink r:id="rId28" w:history="1">
              <w:r w:rsidR="00E514C2" w:rsidRPr="00DB3618">
                <w:rPr>
                  <w:rStyle w:val="Hyperlink"/>
                  <w:rFonts w:cs="Arial"/>
                </w:rPr>
                <w:t>S1-183229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01539D4" w14:textId="77777777" w:rsidR="00E514C2" w:rsidRPr="00A75C05" w:rsidRDefault="00E514C2" w:rsidP="00353D12">
            <w:pPr>
              <w:snapToGrid w:val="0"/>
              <w:spacing w:after="0" w:line="240" w:lineRule="auto"/>
            </w:pPr>
            <w:r w:rsidRPr="00F01535">
              <w:t>Qualcomm Incorporated,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5850EF" w14:textId="77777777" w:rsidR="00E514C2" w:rsidRPr="00A75C05" w:rsidRDefault="00E514C2" w:rsidP="00353D12">
            <w:pPr>
              <w:snapToGrid w:val="0"/>
              <w:spacing w:after="0" w:line="240" w:lineRule="auto"/>
            </w:pPr>
            <w:r w:rsidRPr="00F01535">
              <w:t>Unified Access Control in RRC_Inactive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C25AF46" w14:textId="77777777" w:rsidR="00E514C2" w:rsidRPr="00F01535" w:rsidRDefault="00E514C2" w:rsidP="00353D12">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C1F117" w14:textId="77777777" w:rsidR="00E514C2" w:rsidRPr="00F01535" w:rsidRDefault="00E514C2" w:rsidP="00353D12">
            <w:pPr>
              <w:spacing w:after="0" w:line="240" w:lineRule="auto"/>
            </w:pPr>
          </w:p>
        </w:tc>
      </w:tr>
      <w:tr w:rsidR="00E514C2" w:rsidRPr="00A75C05" w14:paraId="07AC0180"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98D1219"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3FC3967" w14:textId="0925390B" w:rsidR="00E514C2" w:rsidRPr="006424D0" w:rsidRDefault="008F461A" w:rsidP="00353D12">
            <w:pPr>
              <w:snapToGrid w:val="0"/>
              <w:spacing w:after="0" w:line="240" w:lineRule="auto"/>
              <w:rPr>
                <w:rFonts w:cs="Arial"/>
              </w:rPr>
            </w:pPr>
            <w:hyperlink r:id="rId29" w:history="1">
              <w:r w:rsidR="00E514C2" w:rsidRPr="00DB3618">
                <w:rPr>
                  <w:rStyle w:val="Hyperlink"/>
                  <w:rFonts w:cs="Arial"/>
                </w:rPr>
                <w:t>S1-183230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E32E29C" w14:textId="77777777" w:rsidR="00E514C2" w:rsidRPr="00A75C05" w:rsidRDefault="00E514C2" w:rsidP="00353D12">
            <w:pPr>
              <w:snapToGrid w:val="0"/>
              <w:spacing w:after="0" w:line="240" w:lineRule="auto"/>
            </w:pPr>
            <w: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2C4B5F" w14:textId="77777777" w:rsidR="00E514C2" w:rsidRPr="00A75C05" w:rsidRDefault="00E514C2" w:rsidP="00353D12">
            <w:pPr>
              <w:snapToGrid w:val="0"/>
              <w:spacing w:after="0" w:line="240" w:lineRule="auto"/>
            </w:pPr>
            <w:r w:rsidRPr="00F01535">
              <w:t>Reply LS on unified access control in RRC_Inactive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54470A" w14:textId="77777777" w:rsidR="00E514C2" w:rsidRPr="00F01535" w:rsidRDefault="00E514C2" w:rsidP="00353D12">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B362812" w14:textId="77777777" w:rsidR="00E514C2" w:rsidRPr="00F01535" w:rsidRDefault="00E514C2" w:rsidP="00353D12">
            <w:pPr>
              <w:spacing w:after="0" w:line="240" w:lineRule="auto"/>
            </w:pPr>
            <w:r w:rsidRPr="00F01535">
              <w:t>Response to C1-185602</w:t>
            </w:r>
          </w:p>
        </w:tc>
      </w:tr>
      <w:tr w:rsidR="00E514C2" w:rsidRPr="00B04844" w14:paraId="4F767131" w14:textId="77777777" w:rsidTr="00353D12">
        <w:trPr>
          <w:trHeight w:val="293"/>
        </w:trPr>
        <w:tc>
          <w:tcPr>
            <w:tcW w:w="14494" w:type="dxa"/>
            <w:gridSpan w:val="8"/>
            <w:tcBorders>
              <w:bottom w:val="single" w:sz="4" w:space="0" w:color="auto"/>
            </w:tcBorders>
            <w:shd w:val="clear" w:color="auto" w:fill="F2F2F2"/>
          </w:tcPr>
          <w:p w14:paraId="235D5AF0" w14:textId="6302DCC8"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Localization</w:t>
            </w:r>
          </w:p>
        </w:tc>
      </w:tr>
      <w:tr w:rsidR="0061718E" w:rsidRPr="00A75C05" w14:paraId="29EC8680" w14:textId="77777777" w:rsidTr="0061718E">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10E976" w14:textId="77777777" w:rsidR="0061718E" w:rsidRPr="0061718E" w:rsidRDefault="0061718E" w:rsidP="0061718E">
            <w:pPr>
              <w:snapToGrid w:val="0"/>
              <w:spacing w:after="0" w:line="240" w:lineRule="auto"/>
            </w:pPr>
            <w:r w:rsidRPr="0061718E">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1D91DC0" w14:textId="591B1639" w:rsidR="0061718E" w:rsidRPr="0061718E" w:rsidRDefault="008F461A" w:rsidP="0061718E">
            <w:pPr>
              <w:snapToGrid w:val="0"/>
              <w:spacing w:after="0" w:line="240" w:lineRule="auto"/>
            </w:pPr>
            <w:hyperlink r:id="rId30" w:history="1">
              <w:r w:rsidR="0061718E" w:rsidRPr="008F461A">
                <w:rPr>
                  <w:rStyle w:val="Hyperlink"/>
                  <w:rFonts w:cs="Arial"/>
                </w:rPr>
                <w:t>S1-18</w:t>
              </w:r>
              <w:r w:rsidRPr="008F461A">
                <w:rPr>
                  <w:rStyle w:val="Hyperlink"/>
                  <w:rFonts w:cs="Arial"/>
                </w:rPr>
                <w:t>3274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15705F9" w14:textId="77777777" w:rsidR="0061718E" w:rsidRPr="0061718E" w:rsidRDefault="0061718E" w:rsidP="0061718E">
            <w:pPr>
              <w:snapToGrid w:val="0"/>
              <w:spacing w:after="0" w:line="240" w:lineRule="auto"/>
            </w:pPr>
            <w:r w:rsidRPr="0061718E">
              <w:t>S2-185792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8CF647" w14:textId="77777777" w:rsidR="0061718E" w:rsidRPr="0061718E" w:rsidRDefault="0061718E" w:rsidP="0061718E">
            <w:pPr>
              <w:snapToGrid w:val="0"/>
              <w:spacing w:after="0" w:line="240" w:lineRule="auto"/>
            </w:pPr>
            <w:r w:rsidRPr="0061718E">
              <w:t>LS OUT on Location Service exposure to NG-RAN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4D0CCF2" w14:textId="726D8E8D" w:rsidR="0061718E" w:rsidRPr="0061718E" w:rsidRDefault="0061718E" w:rsidP="0061718E">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95340E0" w14:textId="4E4E5E31" w:rsidR="0061718E" w:rsidRPr="0061718E" w:rsidRDefault="0061718E" w:rsidP="0061718E">
            <w:pPr>
              <w:snapToGrid w:val="0"/>
              <w:spacing w:after="0" w:line="240" w:lineRule="auto"/>
            </w:pPr>
            <w:r w:rsidRPr="0061718E">
              <w:rPr>
                <w:rFonts w:eastAsia="Times New Roman" w:cs="Arial"/>
                <w:szCs w:val="18"/>
                <w:lang w:eastAsia="ar-SA"/>
              </w:rPr>
              <w:t>Postponed from SA1#83</w:t>
            </w:r>
          </w:p>
        </w:tc>
      </w:tr>
      <w:tr w:rsidR="00877735" w:rsidRPr="00A75C05" w14:paraId="3E7B6B7D" w14:textId="77777777" w:rsidTr="0074106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65562C3" w14:textId="77777777" w:rsidR="00877735" w:rsidRPr="00A75C05" w:rsidRDefault="00877735" w:rsidP="00741061">
            <w:pPr>
              <w:snapToGrid w:val="0"/>
              <w:spacing w:after="0" w:line="240" w:lineRule="auto"/>
              <w:rPr>
                <w:rFonts w:eastAsia="Times New Roman" w:cs="Arial"/>
                <w:szCs w:val="18"/>
                <w:lang w:eastAsia="ar-SA"/>
              </w:rPr>
            </w:pPr>
            <w:r w:rsidRPr="00A46E5A">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4BAAAA9" w14:textId="77777777" w:rsidR="00877735" w:rsidRPr="006424D0" w:rsidRDefault="00877735" w:rsidP="00741061">
            <w:pPr>
              <w:snapToGrid w:val="0"/>
              <w:spacing w:after="0" w:line="240" w:lineRule="auto"/>
              <w:rPr>
                <w:rFonts w:cs="Arial"/>
              </w:rPr>
            </w:pPr>
            <w:hyperlink r:id="rId31" w:history="1">
              <w:r w:rsidRPr="00DB3618">
                <w:rPr>
                  <w:rStyle w:val="Hyperlink"/>
                  <w:rFonts w:cs="Arial"/>
                </w:rPr>
                <w:t>S1-1832</w:t>
              </w:r>
              <w:r w:rsidRPr="00DB3618">
                <w:rPr>
                  <w:rStyle w:val="Hyperlink"/>
                  <w:rFonts w:cs="Arial"/>
                </w:rPr>
                <w:t>5</w:t>
              </w:r>
              <w:r w:rsidRPr="00DB3618">
                <w:rPr>
                  <w:rStyle w:val="Hyperlink"/>
                  <w:rFonts w:cs="Arial"/>
                </w:rPr>
                <w:t>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831C461" w14:textId="77777777" w:rsidR="00877735" w:rsidRPr="00A75C05" w:rsidRDefault="00877735" w:rsidP="00741061">
            <w:pPr>
              <w:snapToGrid w:val="0"/>
              <w:spacing w:after="0" w:line="240" w:lineRule="auto"/>
            </w:pPr>
            <w:r w:rsidRPr="00F01535">
              <w:t>R2-1813425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476C71" w14:textId="77777777" w:rsidR="00877735" w:rsidRPr="00A75C05" w:rsidRDefault="00877735" w:rsidP="00741061">
            <w:pPr>
              <w:snapToGrid w:val="0"/>
              <w:spacing w:after="0" w:line="240" w:lineRule="auto"/>
            </w:pPr>
            <w:r w:rsidRPr="00F01535">
              <w:t>Reply LS on Location Service exposure to NG-RAN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7181586" w14:textId="77777777" w:rsidR="00877735" w:rsidRPr="00A75C05" w:rsidRDefault="00877735" w:rsidP="0074106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1FE93DE" w14:textId="77777777" w:rsidR="00877735" w:rsidRPr="00A75C05" w:rsidRDefault="00877735" w:rsidP="00741061">
            <w:pPr>
              <w:spacing w:after="0" w:line="240" w:lineRule="auto"/>
              <w:rPr>
                <w:rFonts w:eastAsia="Arial Unicode MS" w:cs="Arial"/>
                <w:szCs w:val="18"/>
                <w:lang w:eastAsia="ar-SA"/>
              </w:rPr>
            </w:pPr>
          </w:p>
        </w:tc>
      </w:tr>
      <w:tr w:rsidR="00E514C2" w:rsidRPr="00B04844" w14:paraId="0E34FB17" w14:textId="77777777" w:rsidTr="00353D12">
        <w:trPr>
          <w:trHeight w:val="293"/>
        </w:trPr>
        <w:tc>
          <w:tcPr>
            <w:tcW w:w="14494" w:type="dxa"/>
            <w:gridSpan w:val="8"/>
            <w:tcBorders>
              <w:bottom w:val="single" w:sz="4" w:space="0" w:color="auto"/>
            </w:tcBorders>
            <w:shd w:val="clear" w:color="auto" w:fill="F2F2F2"/>
          </w:tcPr>
          <w:p w14:paraId="12E8F613" w14:textId="6BDA83A5"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Emergency calls</w:t>
            </w:r>
          </w:p>
        </w:tc>
      </w:tr>
      <w:tr w:rsidR="00F01535" w:rsidRPr="00A75C05" w14:paraId="01F025E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BEB71F" w14:textId="77777777" w:rsidR="00F01535" w:rsidRPr="00A75C05" w:rsidRDefault="00F01535"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D83F23C" w14:textId="3866DD99" w:rsidR="00F01535" w:rsidRPr="006424D0" w:rsidRDefault="008F461A" w:rsidP="00047F3D">
            <w:pPr>
              <w:snapToGrid w:val="0"/>
              <w:spacing w:after="0" w:line="240" w:lineRule="auto"/>
              <w:rPr>
                <w:rFonts w:cs="Arial"/>
              </w:rPr>
            </w:pPr>
            <w:hyperlink r:id="rId32" w:history="1">
              <w:r w:rsidR="00F01535" w:rsidRPr="00DB3618">
                <w:rPr>
                  <w:rStyle w:val="Hyperlink"/>
                  <w:rFonts w:cs="Arial"/>
                </w:rPr>
                <w:t>S1-183253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9F0B6B2" w14:textId="77777777" w:rsidR="00F01535" w:rsidRPr="00A75C05" w:rsidRDefault="00F01535" w:rsidP="00047F3D">
            <w:pPr>
              <w:snapToGrid w:val="0"/>
              <w:spacing w:after="0" w:line="240" w:lineRule="auto"/>
            </w:pPr>
            <w:r w:rsidRPr="00F01535">
              <w:t>R2-1816007 (Intel)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9DAEC4" w14:textId="77777777" w:rsidR="00F01535" w:rsidRPr="00A75C05" w:rsidRDefault="00F01535" w:rsidP="00047F3D">
            <w:pPr>
              <w:snapToGrid w:val="0"/>
              <w:spacing w:after="0" w:line="240" w:lineRule="auto"/>
            </w:pPr>
            <w:r w:rsidRPr="00F01535">
              <w:t>LS on the need of paging reception for the call-back when a UE is in limited service state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4688D2" w14:textId="77777777" w:rsidR="00F01535" w:rsidRPr="00A75C05" w:rsidRDefault="00F01535"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AFB9E2E" w14:textId="77777777" w:rsidR="00F01535" w:rsidRPr="00A75C05" w:rsidRDefault="00F01535" w:rsidP="00047F3D">
            <w:pPr>
              <w:spacing w:after="0" w:line="240" w:lineRule="auto"/>
              <w:rPr>
                <w:rFonts w:eastAsia="Arial Unicode MS" w:cs="Arial"/>
                <w:szCs w:val="18"/>
                <w:lang w:eastAsia="ar-SA"/>
              </w:rPr>
            </w:pPr>
          </w:p>
        </w:tc>
      </w:tr>
      <w:tr w:rsidR="00B96103" w:rsidRPr="00A75C05" w14:paraId="6D852D3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0081701" w14:textId="77777777" w:rsidR="00B96103" w:rsidRPr="00A75C05" w:rsidRDefault="00B96103"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16735BE" w14:textId="12A1FD99" w:rsidR="00B96103" w:rsidRPr="006424D0" w:rsidRDefault="008F461A" w:rsidP="00047F3D">
            <w:pPr>
              <w:snapToGrid w:val="0"/>
              <w:spacing w:after="0" w:line="240" w:lineRule="auto"/>
              <w:rPr>
                <w:rFonts w:cs="Arial"/>
              </w:rPr>
            </w:pPr>
            <w:hyperlink r:id="rId33" w:history="1">
              <w:r w:rsidR="00B96103" w:rsidRPr="00DB3618">
                <w:rPr>
                  <w:rStyle w:val="Hyperlink"/>
                  <w:rFonts w:cs="Arial"/>
                </w:rPr>
                <w:t>S1-183259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F85833B" w14:textId="77777777" w:rsidR="00B96103" w:rsidRPr="00A75C05" w:rsidRDefault="00B96103" w:rsidP="00047F3D">
            <w:pPr>
              <w:snapToGrid w:val="0"/>
              <w:spacing w:after="0" w:line="240" w:lineRule="auto"/>
            </w:pPr>
            <w:r w:rsidRPr="00B96103">
              <w:t>S2-1811544 (Intel)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0833AC" w14:textId="77777777" w:rsidR="00B96103" w:rsidRPr="00A75C05" w:rsidRDefault="00B96103" w:rsidP="00047F3D">
            <w:pPr>
              <w:snapToGrid w:val="0"/>
              <w:spacing w:after="0" w:line="240" w:lineRule="auto"/>
            </w:pPr>
            <w:r w:rsidRPr="00B96103">
              <w:t>Reply LS on the need of paging reception for the call-back when a UE is in limited service state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5B2FAAB" w14:textId="77777777" w:rsidR="00B96103" w:rsidRPr="00A75C05" w:rsidRDefault="00B96103"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E4739E7" w14:textId="77777777" w:rsidR="00B96103" w:rsidRPr="00A75C05" w:rsidRDefault="00B96103" w:rsidP="00047F3D">
            <w:pPr>
              <w:spacing w:after="0" w:line="240" w:lineRule="auto"/>
              <w:rPr>
                <w:rFonts w:eastAsia="Arial Unicode MS" w:cs="Arial"/>
                <w:szCs w:val="18"/>
                <w:lang w:eastAsia="ar-SA"/>
              </w:rPr>
            </w:pPr>
          </w:p>
        </w:tc>
      </w:tr>
      <w:tr w:rsidR="006424D0" w:rsidRPr="00A75C05" w14:paraId="57CCAD2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0F0BF2A" w14:textId="5155E659"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EE28A7F" w14:textId="5DCCE9C6" w:rsidR="006424D0" w:rsidRPr="006424D0" w:rsidRDefault="008F461A" w:rsidP="006424D0">
            <w:pPr>
              <w:snapToGrid w:val="0"/>
              <w:spacing w:after="0" w:line="240" w:lineRule="auto"/>
              <w:rPr>
                <w:rFonts w:cs="Arial"/>
              </w:rPr>
            </w:pPr>
            <w:hyperlink r:id="rId34" w:history="1">
              <w:r w:rsidR="006424D0" w:rsidRPr="00DB3618">
                <w:rPr>
                  <w:rStyle w:val="Hyperlink"/>
                  <w:rFonts w:cs="Arial"/>
                </w:rPr>
                <w:t>S1-183138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3E7F49E" w14:textId="307DADFC" w:rsidR="006424D0" w:rsidRPr="00A75C05" w:rsidRDefault="00DB3618" w:rsidP="006424D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A01A01" w14:textId="62CF9545" w:rsidR="006424D0" w:rsidRPr="00A75C05" w:rsidRDefault="00DB3618" w:rsidP="006424D0">
            <w:pPr>
              <w:snapToGrid w:val="0"/>
              <w:spacing w:after="0" w:line="240" w:lineRule="auto"/>
            </w:pPr>
            <w:r w:rsidRPr="00DB3618">
              <w:t>Draft Reply LS on the need of paging reception for the call-back when a UE is in limited service state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D127294"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7C265EA" w14:textId="5B60391A" w:rsidR="006424D0" w:rsidRPr="00F01535" w:rsidRDefault="00DB3618" w:rsidP="006424D0">
            <w:pPr>
              <w:spacing w:after="0" w:line="240" w:lineRule="auto"/>
            </w:pPr>
            <w:r w:rsidRPr="00F01535">
              <w:t>Re</w:t>
            </w:r>
            <w:r w:rsidR="00B502B7" w:rsidRPr="00F01535">
              <w:t>sponse</w:t>
            </w:r>
            <w:r w:rsidRPr="00F01535">
              <w:t xml:space="preserve"> to R2-1816007</w:t>
            </w:r>
          </w:p>
        </w:tc>
      </w:tr>
      <w:tr w:rsidR="006424D0" w:rsidRPr="00A75C05" w14:paraId="1C2DC2A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21BA7A1" w14:textId="60941018"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9FAABFF" w14:textId="7B65A3D8" w:rsidR="006424D0" w:rsidRPr="006424D0" w:rsidRDefault="008F461A" w:rsidP="006424D0">
            <w:pPr>
              <w:snapToGrid w:val="0"/>
              <w:spacing w:after="0" w:line="240" w:lineRule="auto"/>
              <w:rPr>
                <w:rFonts w:cs="Arial"/>
              </w:rPr>
            </w:pPr>
            <w:hyperlink r:id="rId35" w:history="1">
              <w:r w:rsidR="006424D0" w:rsidRPr="00DB3618">
                <w:rPr>
                  <w:rStyle w:val="Hyperlink"/>
                  <w:rFonts w:cs="Arial"/>
                </w:rPr>
                <w:t>S1-183139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0A52DAF" w14:textId="28C1BB0F" w:rsidR="006424D0" w:rsidRPr="00A75C05" w:rsidRDefault="00DB3618" w:rsidP="006424D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D63018" w14:textId="00E801AE" w:rsidR="006424D0" w:rsidRPr="00A75C05" w:rsidRDefault="00DB3618" w:rsidP="006424D0">
            <w:pPr>
              <w:snapToGrid w:val="0"/>
              <w:spacing w:after="0" w:line="240" w:lineRule="auto"/>
            </w:pPr>
            <w:r>
              <w:t>CR22.101v15.6.0 Clarification of emergency call-back for a UE in limited state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2FFF84A"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452D427" w14:textId="77777777" w:rsidR="006424D0" w:rsidRPr="00F01535" w:rsidRDefault="00DB3618" w:rsidP="006424D0">
            <w:pPr>
              <w:spacing w:after="0" w:line="240" w:lineRule="auto"/>
            </w:pPr>
            <w:r w:rsidRPr="00F01535">
              <w:t>WI code TEI15 Rel-16 CR0555R- Cat F</w:t>
            </w:r>
          </w:p>
          <w:p w14:paraId="70E4FF94" w14:textId="4BD3D674" w:rsidR="00DB3618" w:rsidRPr="00F01535" w:rsidRDefault="00DB3618" w:rsidP="006424D0">
            <w:pPr>
              <w:spacing w:after="0" w:line="240" w:lineRule="auto"/>
            </w:pPr>
            <w:r w:rsidRPr="005E2FA3">
              <w:rPr>
                <w:highlight w:val="yellow"/>
              </w:rPr>
              <w:t>TEI15 implies Rel-15</w:t>
            </w:r>
          </w:p>
        </w:tc>
      </w:tr>
      <w:tr w:rsidR="00E514C2" w:rsidRPr="00B04844" w14:paraId="7FA87531" w14:textId="77777777" w:rsidTr="00353D12">
        <w:trPr>
          <w:trHeight w:val="293"/>
        </w:trPr>
        <w:tc>
          <w:tcPr>
            <w:tcW w:w="14494" w:type="dxa"/>
            <w:gridSpan w:val="8"/>
            <w:tcBorders>
              <w:bottom w:val="single" w:sz="4" w:space="0" w:color="auto"/>
            </w:tcBorders>
            <w:shd w:val="clear" w:color="auto" w:fill="F2F2F2"/>
          </w:tcPr>
          <w:p w14:paraId="1E88C2DE" w14:textId="1C6BF4F7"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Maritime</w:t>
            </w:r>
          </w:p>
        </w:tc>
      </w:tr>
      <w:tr w:rsidR="006424D0" w:rsidRPr="00A75C05" w14:paraId="007FB55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2918478" w14:textId="77777777" w:rsidR="006424D0" w:rsidRPr="00A75C05" w:rsidRDefault="006424D0" w:rsidP="006424D0">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393B67A" w14:textId="636A3B5C" w:rsidR="006424D0" w:rsidRPr="006424D0" w:rsidRDefault="008F461A" w:rsidP="006424D0">
            <w:pPr>
              <w:snapToGrid w:val="0"/>
              <w:spacing w:after="0" w:line="240" w:lineRule="auto"/>
              <w:rPr>
                <w:rFonts w:cs="Arial"/>
              </w:rPr>
            </w:pPr>
            <w:hyperlink r:id="rId36" w:history="1">
              <w:r w:rsidR="006424D0" w:rsidRPr="00DB3618">
                <w:rPr>
                  <w:rStyle w:val="Hyperlink"/>
                  <w:rFonts w:cs="Arial"/>
                </w:rPr>
                <w:t>S1-183187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4CC39B8" w14:textId="76828FB8" w:rsidR="006424D0" w:rsidRPr="00A75C05" w:rsidRDefault="00B502B7" w:rsidP="006424D0">
            <w:pPr>
              <w:snapToGrid w:val="0"/>
              <w:spacing w:after="0" w:line="240" w:lineRule="auto"/>
            </w:pPr>
            <w:r w:rsidRPr="00B502B7">
              <w:t>IALA ENAV22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81DB61" w14:textId="77777777" w:rsidR="00B502B7" w:rsidRDefault="00B502B7" w:rsidP="00B502B7">
            <w:pPr>
              <w:snapToGrid w:val="0"/>
              <w:spacing w:after="0" w:line="240" w:lineRule="auto"/>
            </w:pPr>
            <w:r>
              <w:t>Reply to LS on the information of the 3GPP standardization applicable to</w:t>
            </w:r>
          </w:p>
          <w:p w14:paraId="35C9F6CC" w14:textId="77777777" w:rsidR="00B502B7" w:rsidRDefault="00B502B7" w:rsidP="00B502B7">
            <w:pPr>
              <w:snapToGrid w:val="0"/>
              <w:spacing w:after="0" w:line="240" w:lineRule="auto"/>
            </w:pPr>
            <w:r>
              <w:t>maritime usage and the request of the additional maritime related</w:t>
            </w:r>
          </w:p>
          <w:p w14:paraId="79CF01AF" w14:textId="200DD2CB" w:rsidR="006424D0" w:rsidRPr="00A75C05" w:rsidRDefault="00B502B7" w:rsidP="00B502B7">
            <w:pPr>
              <w:snapToGrid w:val="0"/>
              <w:spacing w:after="0" w:line="240" w:lineRule="auto"/>
            </w:pPr>
            <w:r>
              <w:t>information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5809F79"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272930B" w14:textId="77777777" w:rsidR="006424D0" w:rsidRPr="00F01535" w:rsidRDefault="006424D0" w:rsidP="006424D0">
            <w:pPr>
              <w:spacing w:after="0" w:line="240" w:lineRule="auto"/>
            </w:pPr>
          </w:p>
        </w:tc>
      </w:tr>
      <w:tr w:rsidR="00E514C2" w:rsidRPr="00B04844" w14:paraId="6E52D7D8" w14:textId="77777777" w:rsidTr="00353D12">
        <w:trPr>
          <w:trHeight w:val="293"/>
        </w:trPr>
        <w:tc>
          <w:tcPr>
            <w:tcW w:w="14494" w:type="dxa"/>
            <w:gridSpan w:val="8"/>
            <w:tcBorders>
              <w:bottom w:val="single" w:sz="4" w:space="0" w:color="auto"/>
            </w:tcBorders>
            <w:shd w:val="clear" w:color="auto" w:fill="F2F2F2"/>
          </w:tcPr>
          <w:p w14:paraId="0549767A" w14:textId="18E5B89A"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Time-sensitive networking</w:t>
            </w:r>
          </w:p>
        </w:tc>
      </w:tr>
      <w:tr w:rsidR="00F01535" w:rsidRPr="00A75C05" w14:paraId="68F7D4C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70E116B" w14:textId="77777777" w:rsidR="00F01535" w:rsidRPr="00A75C05" w:rsidRDefault="00F01535"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1BF30D3" w14:textId="377921A6" w:rsidR="00F01535" w:rsidRPr="006424D0" w:rsidRDefault="008F461A" w:rsidP="00047F3D">
            <w:pPr>
              <w:snapToGrid w:val="0"/>
              <w:spacing w:after="0" w:line="240" w:lineRule="auto"/>
              <w:rPr>
                <w:rFonts w:cs="Arial"/>
              </w:rPr>
            </w:pPr>
            <w:hyperlink r:id="rId37" w:history="1">
              <w:r w:rsidR="00F01535" w:rsidRPr="00DB3618">
                <w:rPr>
                  <w:rStyle w:val="Hyperlink"/>
                  <w:rFonts w:cs="Arial"/>
                </w:rPr>
                <w:t>S1-183254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EC111B4" w14:textId="77777777" w:rsidR="00F01535" w:rsidRPr="00A75C05" w:rsidRDefault="00F01535" w:rsidP="00047F3D">
            <w:pPr>
              <w:snapToGrid w:val="0"/>
              <w:spacing w:after="0" w:line="240" w:lineRule="auto"/>
            </w:pPr>
            <w:r w:rsidRPr="00F01535">
              <w:t>R2-1816043</w:t>
            </w:r>
            <w:r>
              <w:t xml:space="preserve">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D0F464" w14:textId="77777777" w:rsidR="00F01535" w:rsidRPr="00A75C05" w:rsidRDefault="00F01535" w:rsidP="00047F3D">
            <w:pPr>
              <w:snapToGrid w:val="0"/>
              <w:spacing w:after="0" w:line="240" w:lineRule="auto"/>
            </w:pPr>
            <w:r w:rsidRPr="00F01535">
              <w:t>LS on TSN requirements evaluation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E3C7D89" w14:textId="77777777" w:rsidR="00F01535" w:rsidRPr="00A75C05" w:rsidRDefault="00F01535"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1A8EF7A" w14:textId="77777777" w:rsidR="00F01535" w:rsidRPr="00A75C05" w:rsidRDefault="00F01535" w:rsidP="00047F3D">
            <w:pPr>
              <w:spacing w:after="0" w:line="240" w:lineRule="auto"/>
              <w:rPr>
                <w:rFonts w:eastAsia="Arial Unicode MS" w:cs="Arial"/>
                <w:szCs w:val="18"/>
                <w:lang w:eastAsia="ar-SA"/>
              </w:rPr>
            </w:pPr>
          </w:p>
        </w:tc>
      </w:tr>
      <w:tr w:rsidR="006424D0" w:rsidRPr="00A75C05" w14:paraId="372F180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A273388" w14:textId="6F3A5FB2"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CF0A985" w14:textId="67E4147D" w:rsidR="006424D0" w:rsidRPr="006424D0" w:rsidRDefault="008F461A" w:rsidP="006424D0">
            <w:pPr>
              <w:snapToGrid w:val="0"/>
              <w:spacing w:after="0" w:line="240" w:lineRule="auto"/>
              <w:rPr>
                <w:rFonts w:cs="Arial"/>
              </w:rPr>
            </w:pPr>
            <w:hyperlink r:id="rId38" w:history="1">
              <w:r w:rsidR="006424D0" w:rsidRPr="00DB3618">
                <w:rPr>
                  <w:rStyle w:val="Hyperlink"/>
                  <w:rFonts w:cs="Arial"/>
                </w:rPr>
                <w:t>S1-183231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7A4273C" w14:textId="1214FB27" w:rsidR="006424D0" w:rsidRPr="00A75C05" w:rsidRDefault="00B502B7" w:rsidP="006424D0">
            <w:pPr>
              <w:snapToGrid w:val="0"/>
              <w:spacing w:after="0" w:line="240" w:lineRule="auto"/>
            </w:pPr>
            <w: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82136B" w14:textId="50E329F1" w:rsidR="006424D0" w:rsidRPr="00A75C05" w:rsidRDefault="00B502B7" w:rsidP="006424D0">
            <w:pPr>
              <w:snapToGrid w:val="0"/>
              <w:spacing w:after="0" w:line="240" w:lineRule="auto"/>
            </w:pPr>
            <w:r w:rsidRPr="00F01535">
              <w:t xml:space="preserve">Reply LS </w:t>
            </w:r>
            <w:bookmarkStart w:id="84" w:name="OLE_LINK47"/>
            <w:bookmarkStart w:id="85" w:name="OLE_LINK48"/>
            <w:r w:rsidRPr="00F01535">
              <w:t>on TSN requirements evaluation</w:t>
            </w:r>
            <w:bookmarkEnd w:id="84"/>
            <w:bookmarkEnd w:id="85"/>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C2FDBFE"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3177D50" w14:textId="599AB73D" w:rsidR="006424D0" w:rsidRPr="00F01535" w:rsidRDefault="00B502B7" w:rsidP="006424D0">
            <w:pPr>
              <w:spacing w:after="0" w:line="240" w:lineRule="auto"/>
            </w:pPr>
            <w:r w:rsidRPr="00F01535">
              <w:t>Response to R2-1816043</w:t>
            </w:r>
          </w:p>
        </w:tc>
      </w:tr>
      <w:tr w:rsidR="00B96103" w:rsidRPr="00A75C05" w14:paraId="13D54D1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77C36B6" w14:textId="77777777" w:rsidR="00B96103" w:rsidRPr="00A75C05" w:rsidRDefault="00B96103"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34BCD52" w14:textId="39B0C6AA" w:rsidR="00B96103" w:rsidRPr="006424D0" w:rsidRDefault="008F461A" w:rsidP="00047F3D">
            <w:pPr>
              <w:snapToGrid w:val="0"/>
              <w:spacing w:after="0" w:line="240" w:lineRule="auto"/>
              <w:rPr>
                <w:rFonts w:cs="Arial"/>
              </w:rPr>
            </w:pPr>
            <w:hyperlink r:id="rId39" w:history="1">
              <w:r w:rsidR="00B96103" w:rsidRPr="00DB3618">
                <w:rPr>
                  <w:rStyle w:val="Hyperlink"/>
                  <w:rFonts w:cs="Arial"/>
                </w:rPr>
                <w:t>S1-183256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E10772B" w14:textId="77777777" w:rsidR="00B96103" w:rsidRPr="00A75C05" w:rsidRDefault="00B96103" w:rsidP="00047F3D">
            <w:pPr>
              <w:snapToGrid w:val="0"/>
              <w:spacing w:after="0" w:line="240" w:lineRule="auto"/>
            </w:pPr>
            <w:r w:rsidRPr="00B96103">
              <w:t>S2-189051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B85ED4" w14:textId="77777777" w:rsidR="00B96103" w:rsidRPr="00A75C05" w:rsidRDefault="00B96103" w:rsidP="00047F3D">
            <w:pPr>
              <w:snapToGrid w:val="0"/>
              <w:spacing w:after="0" w:line="240" w:lineRule="auto"/>
            </w:pPr>
            <w:r w:rsidRPr="00B96103">
              <w:t>LS on TSN integration in the 5G System</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41AA9F5" w14:textId="77777777" w:rsidR="00B96103" w:rsidRPr="00A75C05" w:rsidRDefault="00B96103"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DF6E5A8" w14:textId="77777777" w:rsidR="00B96103" w:rsidRPr="00A75C05" w:rsidRDefault="00B96103" w:rsidP="00047F3D">
            <w:pPr>
              <w:spacing w:after="0" w:line="240" w:lineRule="auto"/>
              <w:rPr>
                <w:rFonts w:eastAsia="Arial Unicode MS" w:cs="Arial"/>
                <w:szCs w:val="18"/>
                <w:lang w:eastAsia="ar-SA"/>
              </w:rPr>
            </w:pPr>
          </w:p>
        </w:tc>
      </w:tr>
      <w:tr w:rsidR="00E514C2" w:rsidRPr="00B04844" w14:paraId="32D1A2E8" w14:textId="77777777" w:rsidTr="00353D12">
        <w:trPr>
          <w:trHeight w:val="293"/>
        </w:trPr>
        <w:tc>
          <w:tcPr>
            <w:tcW w:w="14494" w:type="dxa"/>
            <w:gridSpan w:val="8"/>
            <w:tcBorders>
              <w:bottom w:val="single" w:sz="4" w:space="0" w:color="auto"/>
            </w:tcBorders>
            <w:shd w:val="clear" w:color="auto" w:fill="F2F2F2"/>
          </w:tcPr>
          <w:p w14:paraId="31E82B4B" w14:textId="732AA6C8"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Extended reality</w:t>
            </w:r>
          </w:p>
        </w:tc>
      </w:tr>
      <w:tr w:rsidR="009A3B18" w:rsidRPr="00A75C05" w14:paraId="67AAB44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8A20F74" w14:textId="77777777" w:rsidR="009A3B18" w:rsidRPr="00A75C05" w:rsidRDefault="009A3B18"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C378BD7" w14:textId="0ED91611" w:rsidR="009A3B18" w:rsidRPr="006424D0" w:rsidRDefault="008F461A" w:rsidP="00047F3D">
            <w:pPr>
              <w:snapToGrid w:val="0"/>
              <w:spacing w:after="0" w:line="240" w:lineRule="auto"/>
              <w:rPr>
                <w:rFonts w:cs="Arial"/>
              </w:rPr>
            </w:pPr>
            <w:hyperlink r:id="rId40" w:history="1">
              <w:r w:rsidR="009A3B18" w:rsidRPr="00DB3618">
                <w:rPr>
                  <w:rStyle w:val="Hyperlink"/>
                  <w:rFonts w:cs="Arial"/>
                </w:rPr>
                <w:t>S1-183261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9FC8183" w14:textId="77777777" w:rsidR="009A3B18" w:rsidRPr="00A75C05" w:rsidRDefault="009A3B18" w:rsidP="00047F3D">
            <w:pPr>
              <w:snapToGrid w:val="0"/>
              <w:spacing w:after="0" w:line="240" w:lineRule="auto"/>
            </w:pPr>
            <w:r w:rsidRPr="009A3B18">
              <w:t>S4-181154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01403B" w14:textId="77777777" w:rsidR="009A3B18" w:rsidRPr="00A75C05" w:rsidRDefault="009A3B18" w:rsidP="00047F3D">
            <w:pPr>
              <w:snapToGrid w:val="0"/>
              <w:spacing w:after="0" w:line="240" w:lineRule="auto"/>
            </w:pPr>
            <w:r w:rsidRPr="009A3B18">
              <w:t>LS on Extended Reality over 5G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609CF67" w14:textId="77777777" w:rsidR="009A3B18" w:rsidRPr="00A75C05" w:rsidRDefault="009A3B18"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166968E" w14:textId="77777777" w:rsidR="009A3B18" w:rsidRPr="00A75C05" w:rsidRDefault="009A3B18" w:rsidP="00047F3D">
            <w:pPr>
              <w:spacing w:after="0" w:line="240" w:lineRule="auto"/>
              <w:rPr>
                <w:rFonts w:eastAsia="Arial Unicode MS" w:cs="Arial"/>
                <w:szCs w:val="18"/>
                <w:lang w:eastAsia="ar-SA"/>
              </w:rPr>
            </w:pPr>
          </w:p>
        </w:tc>
      </w:tr>
      <w:tr w:rsidR="006424D0" w:rsidRPr="00A75C05" w14:paraId="1AA4695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4BA1765" w14:textId="3BF2C716"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2204D6B" w14:textId="371841B7" w:rsidR="006424D0" w:rsidRPr="006424D0" w:rsidRDefault="008F461A" w:rsidP="006424D0">
            <w:pPr>
              <w:snapToGrid w:val="0"/>
              <w:spacing w:after="0" w:line="240" w:lineRule="auto"/>
              <w:rPr>
                <w:rFonts w:cs="Arial"/>
              </w:rPr>
            </w:pPr>
            <w:hyperlink r:id="rId41" w:history="1">
              <w:r w:rsidR="006424D0" w:rsidRPr="00DB3618">
                <w:rPr>
                  <w:rStyle w:val="Hyperlink"/>
                  <w:rFonts w:cs="Arial"/>
                </w:rPr>
                <w:t>S1-183244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C46BF89" w14:textId="5939891A" w:rsidR="006424D0" w:rsidRPr="00A75C05" w:rsidRDefault="00B502B7" w:rsidP="006424D0">
            <w:pPr>
              <w:snapToGrid w:val="0"/>
              <w:spacing w:after="0" w:line="240" w:lineRule="auto"/>
            </w:pPr>
            <w: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2ED76A" w14:textId="610CA1CB" w:rsidR="006424D0" w:rsidRPr="00A75C05" w:rsidRDefault="00B502B7" w:rsidP="006424D0">
            <w:pPr>
              <w:snapToGrid w:val="0"/>
              <w:spacing w:after="0" w:line="240" w:lineRule="auto"/>
            </w:pPr>
            <w:r w:rsidRPr="00F01535">
              <w:t>Reply LS on Extended Reality over 5G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D0AE609"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627A9A7" w14:textId="2FA1B680" w:rsidR="006424D0" w:rsidRPr="00F01535" w:rsidRDefault="00B502B7" w:rsidP="006424D0">
            <w:pPr>
              <w:spacing w:after="0" w:line="240" w:lineRule="auto"/>
            </w:pPr>
            <w:r w:rsidRPr="00F01535">
              <w:t>Response to S4-181154</w:t>
            </w:r>
          </w:p>
        </w:tc>
      </w:tr>
      <w:tr w:rsidR="00E514C2" w:rsidRPr="00B04844" w14:paraId="2EE04F75" w14:textId="77777777" w:rsidTr="00353D12">
        <w:trPr>
          <w:trHeight w:val="293"/>
        </w:trPr>
        <w:tc>
          <w:tcPr>
            <w:tcW w:w="14494" w:type="dxa"/>
            <w:gridSpan w:val="8"/>
            <w:tcBorders>
              <w:bottom w:val="single" w:sz="4" w:space="0" w:color="auto"/>
            </w:tcBorders>
            <w:shd w:val="clear" w:color="auto" w:fill="F2F2F2"/>
          </w:tcPr>
          <w:p w14:paraId="0EF6D89A" w14:textId="6CE372B4"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V2X</w:t>
            </w:r>
          </w:p>
        </w:tc>
      </w:tr>
      <w:tr w:rsidR="00B96103" w:rsidRPr="00A75C05" w14:paraId="3ECDA57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7E1B446" w14:textId="77777777" w:rsidR="00B96103" w:rsidRPr="00A75C05" w:rsidRDefault="00B96103"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8CDC131" w14:textId="77483FC2" w:rsidR="00B96103" w:rsidRPr="006424D0" w:rsidRDefault="008F461A" w:rsidP="00047F3D">
            <w:pPr>
              <w:snapToGrid w:val="0"/>
              <w:spacing w:after="0" w:line="240" w:lineRule="auto"/>
              <w:rPr>
                <w:rFonts w:cs="Arial"/>
              </w:rPr>
            </w:pPr>
            <w:hyperlink r:id="rId42" w:history="1">
              <w:r w:rsidR="00B96103" w:rsidRPr="00DB3618">
                <w:rPr>
                  <w:rStyle w:val="Hyperlink"/>
                  <w:rFonts w:cs="Arial"/>
                </w:rPr>
                <w:t>S1-183257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792D85" w14:textId="77777777" w:rsidR="00B96103" w:rsidRPr="00A75C05" w:rsidRDefault="00B96103" w:rsidP="00047F3D">
            <w:pPr>
              <w:snapToGrid w:val="0"/>
              <w:spacing w:after="0" w:line="240" w:lineRule="auto"/>
            </w:pPr>
            <w:r w:rsidRPr="00B96103">
              <w:t>S2-1810867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D4346A" w14:textId="77777777" w:rsidR="00B96103" w:rsidRPr="00A75C05" w:rsidRDefault="00B96103" w:rsidP="00047F3D">
            <w:pPr>
              <w:snapToGrid w:val="0"/>
              <w:spacing w:after="0" w:line="240" w:lineRule="auto"/>
            </w:pPr>
            <w:r w:rsidRPr="00B96103">
              <w:rPr>
                <w:rFonts w:hint="eastAsia"/>
              </w:rPr>
              <w:t xml:space="preserve">Reply </w:t>
            </w:r>
            <w:r w:rsidRPr="00B96103">
              <w:t>LS on Requirements to enable Predictive QoS for Automotive industry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6EB8BF7" w14:textId="77777777" w:rsidR="00B96103" w:rsidRPr="00A75C05" w:rsidRDefault="00B96103"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5656B2F" w14:textId="77777777" w:rsidR="00B96103" w:rsidRPr="00A75C05" w:rsidRDefault="00B96103" w:rsidP="00047F3D">
            <w:pPr>
              <w:spacing w:after="0" w:line="240" w:lineRule="auto"/>
              <w:rPr>
                <w:rFonts w:eastAsia="Arial Unicode MS" w:cs="Arial"/>
                <w:szCs w:val="18"/>
                <w:lang w:eastAsia="ar-SA"/>
              </w:rPr>
            </w:pPr>
          </w:p>
        </w:tc>
      </w:tr>
      <w:tr w:rsidR="00B96103" w:rsidRPr="00A75C05" w14:paraId="5FC0D19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665757A" w14:textId="77777777" w:rsidR="00B96103" w:rsidRPr="00A75C05" w:rsidRDefault="00B96103" w:rsidP="00047F3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D58B84B" w14:textId="7C75337B" w:rsidR="00B96103" w:rsidRPr="006424D0" w:rsidRDefault="008F461A" w:rsidP="00047F3D">
            <w:pPr>
              <w:snapToGrid w:val="0"/>
              <w:spacing w:after="0" w:line="240" w:lineRule="auto"/>
              <w:rPr>
                <w:rFonts w:cs="Arial"/>
              </w:rPr>
            </w:pPr>
            <w:hyperlink r:id="rId43" w:history="1">
              <w:r w:rsidR="00B96103" w:rsidRPr="00DB3618">
                <w:rPr>
                  <w:rStyle w:val="Hyperlink"/>
                  <w:rFonts w:cs="Arial"/>
                </w:rPr>
                <w:t>S1-183250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FA2C919" w14:textId="77777777" w:rsidR="00B96103" w:rsidRPr="00A75C05" w:rsidRDefault="00B96103" w:rsidP="00047F3D">
            <w:pPr>
              <w:snapToGrid w:val="0"/>
              <w:spacing w:after="0" w:line="240" w:lineRule="auto"/>
            </w:pPr>
            <w:r w:rsidRPr="00F01535">
              <w:t>ETSI TC ITS</w:t>
            </w:r>
            <w:r>
              <w:t xml:space="preserve"> </w:t>
            </w:r>
            <w:r w:rsidRPr="00F01535">
              <w:t>ITS(18)032030r1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09923B" w14:textId="77777777" w:rsidR="00B96103" w:rsidRPr="00A75C05" w:rsidRDefault="00B96103" w:rsidP="00047F3D">
            <w:pPr>
              <w:snapToGrid w:val="0"/>
              <w:spacing w:after="0" w:line="240" w:lineRule="auto"/>
            </w:pPr>
            <w:r w:rsidRPr="00F01535">
              <w:t>LS to 3GPP TSG-SA WG6 on Use of ITS Dedicated Spectrum within V2X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3BCC94" w14:textId="77777777" w:rsidR="00B96103" w:rsidRPr="00F01535" w:rsidRDefault="00B96103" w:rsidP="00047F3D">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E24403A" w14:textId="77777777" w:rsidR="00B96103" w:rsidRPr="00F01535" w:rsidRDefault="00B96103" w:rsidP="00047F3D">
            <w:pPr>
              <w:spacing w:after="0" w:line="240" w:lineRule="auto"/>
            </w:pPr>
          </w:p>
        </w:tc>
      </w:tr>
      <w:tr w:rsidR="00E514C2" w:rsidRPr="00B04844" w14:paraId="15F3E19E" w14:textId="77777777" w:rsidTr="00353D12">
        <w:trPr>
          <w:trHeight w:val="293"/>
        </w:trPr>
        <w:tc>
          <w:tcPr>
            <w:tcW w:w="14494" w:type="dxa"/>
            <w:gridSpan w:val="8"/>
            <w:tcBorders>
              <w:bottom w:val="single" w:sz="4" w:space="0" w:color="auto"/>
            </w:tcBorders>
            <w:shd w:val="clear" w:color="auto" w:fill="F2F2F2"/>
          </w:tcPr>
          <w:p w14:paraId="381B9A1B" w14:textId="4060B6AF"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Multi-identity</w:t>
            </w:r>
          </w:p>
        </w:tc>
      </w:tr>
      <w:tr w:rsidR="009A3B18" w:rsidRPr="00A75C05" w14:paraId="7C897D9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3A5EB73" w14:textId="77777777" w:rsidR="009A3B18" w:rsidRPr="00A75C05" w:rsidRDefault="009A3B18"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F464856" w14:textId="6CED0346" w:rsidR="009A3B18" w:rsidRPr="006424D0" w:rsidRDefault="008F461A" w:rsidP="00047F3D">
            <w:pPr>
              <w:snapToGrid w:val="0"/>
              <w:spacing w:after="0" w:line="240" w:lineRule="auto"/>
              <w:rPr>
                <w:rFonts w:cs="Arial"/>
              </w:rPr>
            </w:pPr>
            <w:hyperlink r:id="rId44" w:history="1">
              <w:r w:rsidR="009A3B18" w:rsidRPr="00DB3618">
                <w:rPr>
                  <w:rStyle w:val="Hyperlink"/>
                  <w:rFonts w:cs="Arial"/>
                </w:rPr>
                <w:t>S1-183262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651CF81" w14:textId="77777777" w:rsidR="009A3B18" w:rsidRPr="00A75C05" w:rsidRDefault="009A3B18" w:rsidP="00047F3D">
            <w:pPr>
              <w:snapToGrid w:val="0"/>
              <w:spacing w:after="0" w:line="240" w:lineRule="auto"/>
            </w:pPr>
            <w:r w:rsidRPr="009A3B18">
              <w:t>S5-186289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924D8C" w14:textId="77777777" w:rsidR="009A3B18" w:rsidRPr="00A75C05" w:rsidRDefault="009A3B18" w:rsidP="00047F3D">
            <w:pPr>
              <w:snapToGrid w:val="0"/>
              <w:spacing w:after="0" w:line="240" w:lineRule="auto"/>
            </w:pPr>
            <w:r w:rsidRPr="009A3B18">
              <w:t>Reply LS from SA5 to SA1 on Multi-identity and multi-device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6B5CADB" w14:textId="77777777" w:rsidR="009A3B18" w:rsidRPr="00A75C05" w:rsidRDefault="009A3B18"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733E29D" w14:textId="77777777" w:rsidR="009A3B18" w:rsidRPr="00A75C05" w:rsidRDefault="009A3B18" w:rsidP="00047F3D">
            <w:pPr>
              <w:spacing w:after="0" w:line="240" w:lineRule="auto"/>
              <w:rPr>
                <w:rFonts w:eastAsia="Arial Unicode MS" w:cs="Arial"/>
                <w:szCs w:val="18"/>
                <w:lang w:eastAsia="ar-SA"/>
              </w:rPr>
            </w:pPr>
          </w:p>
        </w:tc>
      </w:tr>
      <w:tr w:rsidR="00E514C2" w:rsidRPr="00B04844" w14:paraId="05ED6FAC" w14:textId="77777777" w:rsidTr="00353D12">
        <w:trPr>
          <w:trHeight w:val="293"/>
        </w:trPr>
        <w:tc>
          <w:tcPr>
            <w:tcW w:w="14494" w:type="dxa"/>
            <w:gridSpan w:val="8"/>
            <w:tcBorders>
              <w:bottom w:val="single" w:sz="4" w:space="0" w:color="auto"/>
            </w:tcBorders>
            <w:shd w:val="clear" w:color="auto" w:fill="F2F2F2"/>
          </w:tcPr>
          <w:p w14:paraId="48231BC7" w14:textId="614FFA6A"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Slicing</w:t>
            </w:r>
          </w:p>
        </w:tc>
      </w:tr>
      <w:tr w:rsidR="005E2FA3" w:rsidRPr="00A75C05" w14:paraId="0D3D936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E7C38F2" w14:textId="77777777" w:rsidR="005E2FA3" w:rsidRPr="00A75C05" w:rsidRDefault="005E2FA3" w:rsidP="00047F3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EA1A03D" w14:textId="5CB10EA9" w:rsidR="005E2FA3" w:rsidRPr="006424D0" w:rsidRDefault="008F461A" w:rsidP="00047F3D">
            <w:pPr>
              <w:snapToGrid w:val="0"/>
              <w:spacing w:after="0" w:line="240" w:lineRule="auto"/>
              <w:rPr>
                <w:rFonts w:cs="Arial"/>
              </w:rPr>
            </w:pPr>
            <w:hyperlink r:id="rId45" w:history="1">
              <w:r w:rsidR="005E2FA3" w:rsidRPr="00DB3618">
                <w:rPr>
                  <w:rStyle w:val="Hyperlink"/>
                  <w:rFonts w:cs="Arial"/>
                </w:rPr>
                <w:t>S1-183264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98D159C" w14:textId="77777777" w:rsidR="005E2FA3" w:rsidRPr="00A75C05" w:rsidRDefault="005E2FA3" w:rsidP="00047F3D">
            <w:pPr>
              <w:snapToGrid w:val="0"/>
              <w:spacing w:after="0" w:line="240" w:lineRule="auto"/>
            </w:pPr>
            <w:r w:rsidRPr="005E2FA3">
              <w:t>S5-186321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82C629" w14:textId="77777777" w:rsidR="005E2FA3" w:rsidRPr="00A75C05" w:rsidRDefault="005E2FA3" w:rsidP="00047F3D">
            <w:pPr>
              <w:snapToGrid w:val="0"/>
              <w:spacing w:after="0" w:line="240" w:lineRule="auto"/>
            </w:pPr>
            <w:r w:rsidRPr="005E2FA3">
              <w:t>LS to SA1 on business roles for 5G networks and network slicing management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F8C71F" w14:textId="77777777" w:rsidR="005E2FA3" w:rsidRPr="00A75C05" w:rsidRDefault="005E2FA3"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DFBBAE5" w14:textId="77777777" w:rsidR="005E2FA3" w:rsidRPr="00A75C05" w:rsidRDefault="005E2FA3" w:rsidP="00047F3D">
            <w:pPr>
              <w:spacing w:after="0" w:line="240" w:lineRule="auto"/>
              <w:rPr>
                <w:rFonts w:eastAsia="Arial Unicode MS" w:cs="Arial"/>
                <w:szCs w:val="18"/>
                <w:lang w:eastAsia="ar-SA"/>
              </w:rPr>
            </w:pPr>
          </w:p>
        </w:tc>
      </w:tr>
      <w:tr w:rsidR="00E514C2" w:rsidRPr="00A75C05" w14:paraId="6C423E7E"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DDA6CFC" w14:textId="77777777" w:rsidR="00E514C2" w:rsidRPr="00A75C05" w:rsidRDefault="00E514C2" w:rsidP="00353D1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F93FDE0" w14:textId="33D0044A" w:rsidR="00E514C2" w:rsidRPr="006424D0" w:rsidRDefault="008F461A" w:rsidP="00353D12">
            <w:pPr>
              <w:snapToGrid w:val="0"/>
              <w:spacing w:after="0" w:line="240" w:lineRule="auto"/>
            </w:pPr>
            <w:hyperlink r:id="rId46" w:history="1">
              <w:r w:rsidR="00E514C2" w:rsidRPr="00366525">
                <w:rPr>
                  <w:rStyle w:val="Hyperlink"/>
                  <w:rFonts w:cs="Arial"/>
                </w:rPr>
                <w:t>S1-183212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B7F5DCF" w14:textId="77777777" w:rsidR="00E514C2" w:rsidRPr="00A75C05" w:rsidRDefault="00E514C2" w:rsidP="00353D12">
            <w:pPr>
              <w:snapToGrid w:val="0"/>
              <w:spacing w:after="0" w:line="240" w:lineRule="auto"/>
            </w:pPr>
            <w: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3E832E" w14:textId="77777777" w:rsidR="00E514C2" w:rsidRPr="00A75C05" w:rsidRDefault="00E514C2" w:rsidP="00353D12">
            <w:pPr>
              <w:snapToGrid w:val="0"/>
              <w:spacing w:after="0" w:line="240" w:lineRule="auto"/>
            </w:pPr>
            <w:r w:rsidRPr="00E514C2">
              <w:t>[DRAFT] Reply LS on business roles for 5G networks and network slicing management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3B18EE" w14:textId="77777777" w:rsidR="00E514C2" w:rsidRPr="00A75C05" w:rsidRDefault="00E514C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B385C85" w14:textId="0AA5A88E" w:rsidR="00E514C2" w:rsidRPr="00A75C05" w:rsidRDefault="00E514C2" w:rsidP="00353D12">
            <w:pPr>
              <w:spacing w:after="0" w:line="240" w:lineRule="auto"/>
              <w:rPr>
                <w:rFonts w:eastAsia="Arial Unicode MS" w:cs="Arial"/>
                <w:szCs w:val="18"/>
                <w:lang w:eastAsia="ar-SA"/>
              </w:rPr>
            </w:pPr>
            <w:r>
              <w:rPr>
                <w:rFonts w:eastAsia="Arial Unicode MS" w:cs="Arial"/>
                <w:szCs w:val="18"/>
                <w:lang w:eastAsia="ar-SA"/>
              </w:rPr>
              <w:t>Moved from 7.14</w:t>
            </w:r>
          </w:p>
        </w:tc>
      </w:tr>
      <w:tr w:rsidR="00E514C2" w:rsidRPr="00B04844" w14:paraId="53796CC0" w14:textId="77777777" w:rsidTr="00353D12">
        <w:trPr>
          <w:trHeight w:val="293"/>
        </w:trPr>
        <w:tc>
          <w:tcPr>
            <w:tcW w:w="14494" w:type="dxa"/>
            <w:gridSpan w:val="8"/>
            <w:tcBorders>
              <w:bottom w:val="single" w:sz="4" w:space="0" w:color="auto"/>
            </w:tcBorders>
            <w:shd w:val="clear" w:color="auto" w:fill="F2F2F2"/>
          </w:tcPr>
          <w:p w14:paraId="2DA5FA20" w14:textId="2E94AD30" w:rsidR="00E514C2" w:rsidRPr="00F45489" w:rsidRDefault="00E514C2"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6424D0" w:rsidRPr="00A75C05" w14:paraId="7521E04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0696015" w14:textId="44A867A2" w:rsidR="006424D0" w:rsidRPr="0057101D" w:rsidRDefault="0057101D" w:rsidP="0057101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597D1AE" w14:textId="344DD7EF" w:rsidR="006424D0" w:rsidRPr="006424D0" w:rsidRDefault="008F461A" w:rsidP="006424D0">
            <w:pPr>
              <w:snapToGrid w:val="0"/>
              <w:spacing w:after="0" w:line="240" w:lineRule="auto"/>
              <w:rPr>
                <w:rFonts w:cs="Arial"/>
              </w:rPr>
            </w:pPr>
            <w:hyperlink r:id="rId47" w:history="1">
              <w:r w:rsidR="006424D0" w:rsidRPr="00DB3618">
                <w:rPr>
                  <w:rStyle w:val="Hyperlink"/>
                  <w:rFonts w:cs="Arial"/>
                </w:rPr>
                <w:t>S1-183247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C53E810" w14:textId="01ECBD79" w:rsidR="006424D0" w:rsidRPr="00A75C05" w:rsidRDefault="00B502B7" w:rsidP="006424D0">
            <w:pPr>
              <w:snapToGrid w:val="0"/>
              <w:spacing w:after="0" w:line="240" w:lineRule="auto"/>
            </w:pPr>
            <w:r>
              <w:t xml:space="preserve">GSMA </w:t>
            </w:r>
            <w:r w:rsidRPr="00F01535">
              <w:t>5GSI#04 Doc 003 (Sprint)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FA7E35" w14:textId="6EC371CC" w:rsidR="006424D0" w:rsidRPr="00A75C05" w:rsidRDefault="00B502B7" w:rsidP="006424D0">
            <w:pPr>
              <w:snapToGrid w:val="0"/>
              <w:spacing w:after="0" w:line="240" w:lineRule="auto"/>
            </w:pPr>
            <w:r w:rsidRPr="00F01535">
              <w:t>LS to 3GPP RAN and 3GPP SA on 5G Indicator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9C8B3A3"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3A03BC5" w14:textId="77777777" w:rsidR="006424D0" w:rsidRPr="00F01535" w:rsidRDefault="006424D0" w:rsidP="006424D0">
            <w:pPr>
              <w:spacing w:after="0" w:line="240" w:lineRule="auto"/>
            </w:pPr>
          </w:p>
        </w:tc>
      </w:tr>
      <w:tr w:rsidR="00B96103" w:rsidRPr="00A75C05" w14:paraId="02AA532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F9F7BD5" w14:textId="77777777" w:rsidR="00B96103" w:rsidRPr="00A75C05" w:rsidRDefault="00B96103" w:rsidP="00047F3D">
            <w:pPr>
              <w:snapToGrid w:val="0"/>
              <w:spacing w:after="0" w:line="240" w:lineRule="auto"/>
              <w:rPr>
                <w:rFonts w:eastAsia="Times New Roman" w:cs="Arial"/>
                <w:szCs w:val="18"/>
                <w:lang w:eastAsia="ar-SA"/>
              </w:rPr>
            </w:pPr>
            <w:r w:rsidRPr="00A46E5A">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45E4349" w14:textId="625FD87E" w:rsidR="00B96103" w:rsidRPr="006424D0" w:rsidRDefault="008F461A" w:rsidP="00047F3D">
            <w:pPr>
              <w:snapToGrid w:val="0"/>
              <w:spacing w:after="0" w:line="240" w:lineRule="auto"/>
              <w:rPr>
                <w:rFonts w:cs="Arial"/>
              </w:rPr>
            </w:pPr>
            <w:hyperlink r:id="rId48" w:history="1">
              <w:r w:rsidR="00B96103" w:rsidRPr="00DB3618">
                <w:rPr>
                  <w:rStyle w:val="Hyperlink"/>
                  <w:rFonts w:cs="Arial"/>
                </w:rPr>
                <w:t>S1-183252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484E77" w14:textId="77777777" w:rsidR="00B96103" w:rsidRPr="00A75C05" w:rsidRDefault="00B96103" w:rsidP="00047F3D">
            <w:pPr>
              <w:snapToGrid w:val="0"/>
              <w:spacing w:after="0" w:line="240" w:lineRule="auto"/>
            </w:pPr>
            <w:r w:rsidRPr="00F01535">
              <w:t>R2-1813465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F70A50" w14:textId="77777777" w:rsidR="00B96103" w:rsidRPr="00A75C05" w:rsidRDefault="00B96103" w:rsidP="00047F3D">
            <w:pPr>
              <w:snapToGrid w:val="0"/>
              <w:spacing w:after="0" w:line="240" w:lineRule="auto"/>
            </w:pPr>
            <w:bookmarkStart w:id="86" w:name="_Hlk498528346"/>
            <w:r w:rsidRPr="00F01535">
              <w:t xml:space="preserve">LS </w:t>
            </w:r>
            <w:bookmarkEnd w:id="86"/>
            <w:r w:rsidRPr="00F01535">
              <w:t>on establishment causes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7538C28" w14:textId="77777777" w:rsidR="00B96103" w:rsidRPr="00A75C05" w:rsidRDefault="00B96103" w:rsidP="00047F3D">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B34C65B" w14:textId="77777777" w:rsidR="00B96103" w:rsidRPr="00A75C05" w:rsidRDefault="00B96103" w:rsidP="00047F3D">
            <w:pPr>
              <w:spacing w:after="0" w:line="240" w:lineRule="auto"/>
              <w:rPr>
                <w:rFonts w:eastAsia="Arial Unicode MS" w:cs="Arial"/>
                <w:szCs w:val="18"/>
                <w:lang w:eastAsia="ar-SA"/>
              </w:rPr>
            </w:pPr>
          </w:p>
        </w:tc>
      </w:tr>
      <w:tr w:rsidR="006424D0" w:rsidRPr="00A75C05" w14:paraId="1E8308D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26F7D8A" w14:textId="0C1F5093"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A2FD9E4" w14:textId="768F041F" w:rsidR="006424D0" w:rsidRPr="006424D0" w:rsidRDefault="008F461A" w:rsidP="006424D0">
            <w:pPr>
              <w:snapToGrid w:val="0"/>
              <w:spacing w:after="0" w:line="240" w:lineRule="auto"/>
              <w:rPr>
                <w:rFonts w:cs="Arial"/>
              </w:rPr>
            </w:pPr>
            <w:hyperlink r:id="rId49" w:history="1">
              <w:r w:rsidR="006424D0" w:rsidRPr="00DB3618">
                <w:rPr>
                  <w:rStyle w:val="Hyperlink"/>
                  <w:rFonts w:cs="Arial"/>
                </w:rPr>
                <w:t>S1-183249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8C6F9F7" w14:textId="2C4B238B" w:rsidR="006424D0" w:rsidRPr="00A75C05" w:rsidRDefault="00F01535" w:rsidP="006424D0">
            <w:pPr>
              <w:snapToGrid w:val="0"/>
              <w:spacing w:after="0" w:line="240" w:lineRule="auto"/>
            </w:pPr>
            <w:r w:rsidRPr="00F01535">
              <w:t>C1-186967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702F35" w14:textId="0089D521" w:rsidR="006424D0" w:rsidRPr="00A75C05" w:rsidRDefault="00F01535" w:rsidP="006424D0">
            <w:pPr>
              <w:snapToGrid w:val="0"/>
              <w:spacing w:after="0" w:line="240" w:lineRule="auto"/>
            </w:pPr>
            <w:r w:rsidRPr="00F01535">
              <w:t>Reply LS on establishment causes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ECFB9C0" w14:textId="77777777" w:rsidR="006424D0" w:rsidRPr="00F01535" w:rsidRDefault="006424D0" w:rsidP="006424D0">
            <w:pPr>
              <w:snapToGrid w:val="0"/>
              <w:spacing w:after="0" w:line="240" w:lineRule="auto"/>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215EF1E" w14:textId="77777777" w:rsidR="006424D0" w:rsidRPr="00F01535" w:rsidRDefault="006424D0" w:rsidP="006424D0">
            <w:pPr>
              <w:spacing w:after="0" w:line="240" w:lineRule="auto"/>
            </w:pPr>
          </w:p>
        </w:tc>
      </w:tr>
      <w:tr w:rsidR="006424D0" w:rsidRPr="00A75C05" w14:paraId="7C54599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9CC88E" w14:textId="71D7225B"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0C6AC35" w14:textId="77C673F4" w:rsidR="006424D0" w:rsidRPr="006424D0" w:rsidRDefault="008F461A" w:rsidP="006424D0">
            <w:pPr>
              <w:snapToGrid w:val="0"/>
              <w:spacing w:after="0" w:line="240" w:lineRule="auto"/>
              <w:rPr>
                <w:rFonts w:cs="Arial"/>
              </w:rPr>
            </w:pPr>
            <w:hyperlink r:id="rId50" w:history="1">
              <w:r w:rsidR="006424D0" w:rsidRPr="00DB3618">
                <w:rPr>
                  <w:rStyle w:val="Hyperlink"/>
                  <w:rFonts w:cs="Arial"/>
                </w:rPr>
                <w:t>S1-183258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0C91EB6" w14:textId="7E5BED34" w:rsidR="006424D0" w:rsidRPr="00A75C05" w:rsidRDefault="00B96103" w:rsidP="006424D0">
            <w:pPr>
              <w:snapToGrid w:val="0"/>
              <w:spacing w:after="0" w:line="240" w:lineRule="auto"/>
            </w:pPr>
            <w:r w:rsidRPr="00B96103">
              <w:t>S2-1811520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ABDB19" w14:textId="0C7FE6F3" w:rsidR="006424D0" w:rsidRPr="00A75C05" w:rsidRDefault="00B96103" w:rsidP="006424D0">
            <w:pPr>
              <w:snapToGrid w:val="0"/>
              <w:spacing w:after="0" w:line="240" w:lineRule="auto"/>
            </w:pPr>
            <w:r w:rsidRPr="00B96103">
              <w:t xml:space="preserve">Reply to </w:t>
            </w:r>
            <w:r w:rsidRPr="00B96103">
              <w:rPr>
                <w:rFonts w:hint="eastAsia"/>
              </w:rPr>
              <w:t>L</w:t>
            </w:r>
            <w:r w:rsidRPr="00B96103">
              <w:t>S on Slice based Wait timer in NR RRC release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20123A6" w14:textId="77777777" w:rsidR="006424D0" w:rsidRPr="00A75C05" w:rsidRDefault="006424D0"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0C18D3D" w14:textId="77777777" w:rsidR="006424D0" w:rsidRPr="00A75C05" w:rsidRDefault="006424D0" w:rsidP="006424D0">
            <w:pPr>
              <w:spacing w:after="0" w:line="240" w:lineRule="auto"/>
              <w:rPr>
                <w:rFonts w:eastAsia="Arial Unicode MS" w:cs="Arial"/>
                <w:szCs w:val="18"/>
                <w:lang w:eastAsia="ar-SA"/>
              </w:rPr>
            </w:pPr>
          </w:p>
        </w:tc>
      </w:tr>
      <w:tr w:rsidR="006424D0" w:rsidRPr="00A75C05" w14:paraId="1673FE2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410122C" w14:textId="2F3A3A9C" w:rsidR="006424D0" w:rsidRPr="00A75C05" w:rsidRDefault="00B96103" w:rsidP="006424D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795F30F" w14:textId="442D638A" w:rsidR="006424D0" w:rsidRPr="006424D0" w:rsidRDefault="008F461A" w:rsidP="006424D0">
            <w:pPr>
              <w:snapToGrid w:val="0"/>
              <w:spacing w:after="0" w:line="240" w:lineRule="auto"/>
              <w:rPr>
                <w:rFonts w:cs="Arial"/>
              </w:rPr>
            </w:pPr>
            <w:hyperlink r:id="rId51" w:history="1">
              <w:r w:rsidR="006424D0" w:rsidRPr="00DB3618">
                <w:rPr>
                  <w:rStyle w:val="Hyperlink"/>
                  <w:rFonts w:cs="Arial"/>
                </w:rPr>
                <w:t>S1-183260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E9A5CD8" w14:textId="3517CF65" w:rsidR="006424D0" w:rsidRPr="00A75C05" w:rsidRDefault="00B96103" w:rsidP="006424D0">
            <w:pPr>
              <w:snapToGrid w:val="0"/>
              <w:spacing w:after="0" w:line="240" w:lineRule="auto"/>
            </w:pPr>
            <w:r w:rsidRPr="00B96103">
              <w:t>S2-1811546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E88E81" w14:textId="7787B016" w:rsidR="006424D0" w:rsidRPr="00A75C05" w:rsidRDefault="00B96103" w:rsidP="006424D0">
            <w:pPr>
              <w:snapToGrid w:val="0"/>
              <w:spacing w:after="0" w:line="240" w:lineRule="auto"/>
            </w:pPr>
            <w:r w:rsidRPr="00B96103">
              <w:t>Reply LS on the applicability of</w:t>
            </w:r>
            <w:r>
              <w:t xml:space="preserve"> service area restriction and </w:t>
            </w:r>
            <w:r w:rsidRPr="00B96103">
              <w:t>NSSAIs to EPLMNs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AFC201" w14:textId="77777777" w:rsidR="006424D0" w:rsidRPr="00A75C05" w:rsidRDefault="006424D0"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7B283B7" w14:textId="77777777" w:rsidR="006424D0" w:rsidRPr="00A75C05" w:rsidRDefault="006424D0" w:rsidP="006424D0">
            <w:pPr>
              <w:spacing w:after="0" w:line="240" w:lineRule="auto"/>
              <w:rPr>
                <w:rFonts w:eastAsia="Arial Unicode MS" w:cs="Arial"/>
                <w:szCs w:val="18"/>
                <w:lang w:eastAsia="ar-SA"/>
              </w:rPr>
            </w:pPr>
          </w:p>
        </w:tc>
      </w:tr>
      <w:tr w:rsidR="006424D0" w:rsidRPr="00A75C05" w14:paraId="28D0F80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FC874A7" w14:textId="28132606" w:rsidR="006424D0" w:rsidRPr="00A75C05" w:rsidRDefault="009A3B18" w:rsidP="006424D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8302D7D" w14:textId="46F64BE0" w:rsidR="006424D0" w:rsidRPr="006424D0" w:rsidRDefault="008F461A" w:rsidP="006424D0">
            <w:pPr>
              <w:snapToGrid w:val="0"/>
              <w:spacing w:after="0" w:line="240" w:lineRule="auto"/>
              <w:rPr>
                <w:rFonts w:cs="Arial"/>
              </w:rPr>
            </w:pPr>
            <w:hyperlink r:id="rId52" w:history="1">
              <w:r w:rsidR="006424D0" w:rsidRPr="00DB3618">
                <w:rPr>
                  <w:rStyle w:val="Hyperlink"/>
                  <w:rFonts w:cs="Arial"/>
                </w:rPr>
                <w:t>S1-183263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B4E1A4E" w14:textId="6AF8B808" w:rsidR="006424D0" w:rsidRPr="00A75C05" w:rsidRDefault="009A3B18" w:rsidP="006424D0">
            <w:pPr>
              <w:snapToGrid w:val="0"/>
              <w:spacing w:after="0" w:line="240" w:lineRule="auto"/>
            </w:pPr>
            <w:r w:rsidRPr="009A3B18">
              <w:t>S5-186320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5412F4" w14:textId="38193F6B" w:rsidR="006424D0" w:rsidRPr="00A75C05" w:rsidRDefault="009A3B18" w:rsidP="006424D0">
            <w:pPr>
              <w:snapToGrid w:val="0"/>
              <w:spacing w:after="0" w:line="240" w:lineRule="auto"/>
            </w:pPr>
            <w:r w:rsidRPr="009A3B18">
              <w:t>LS reply to ITU-T SG13 on draft Recommendation Y.3103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67F4C7" w14:textId="77777777" w:rsidR="006424D0" w:rsidRPr="00A75C05" w:rsidRDefault="006424D0"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12663D7" w14:textId="77777777" w:rsidR="006424D0" w:rsidRPr="00A75C05" w:rsidRDefault="006424D0" w:rsidP="006424D0">
            <w:pPr>
              <w:spacing w:after="0" w:line="240" w:lineRule="auto"/>
              <w:rPr>
                <w:rFonts w:eastAsia="Arial Unicode MS" w:cs="Arial"/>
                <w:szCs w:val="18"/>
                <w:lang w:eastAsia="ar-SA"/>
              </w:rPr>
            </w:pPr>
          </w:p>
        </w:tc>
      </w:tr>
      <w:tr w:rsidR="006424D0" w:rsidRPr="00A75C05" w14:paraId="6317A0C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F4A9B2B" w14:textId="0B86CEDA" w:rsidR="006424D0" w:rsidRPr="00A75C05" w:rsidRDefault="0057101D" w:rsidP="006424D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C2FB344" w14:textId="4D2A482C" w:rsidR="006424D0" w:rsidRPr="006424D0" w:rsidRDefault="008F461A" w:rsidP="006424D0">
            <w:pPr>
              <w:snapToGrid w:val="0"/>
              <w:spacing w:after="0" w:line="240" w:lineRule="auto"/>
              <w:rPr>
                <w:rFonts w:cs="Arial"/>
              </w:rPr>
            </w:pPr>
            <w:hyperlink r:id="rId53" w:history="1">
              <w:r w:rsidR="006424D0" w:rsidRPr="00DB3618">
                <w:rPr>
                  <w:rStyle w:val="Hyperlink"/>
                  <w:rFonts w:cs="Arial"/>
                </w:rPr>
                <w:t>S1-183265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CFCE7E1" w14:textId="42CF241E" w:rsidR="006424D0" w:rsidRPr="00A75C05" w:rsidRDefault="005E2FA3" w:rsidP="006424D0">
            <w:pPr>
              <w:snapToGrid w:val="0"/>
              <w:spacing w:after="0" w:line="240" w:lineRule="auto"/>
            </w:pPr>
            <w:r w:rsidRPr="005E2FA3">
              <w:t>S5-186365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589B13" w14:textId="2F4409C4" w:rsidR="006424D0" w:rsidRPr="00A75C05" w:rsidRDefault="005E2FA3" w:rsidP="006424D0">
            <w:pPr>
              <w:snapToGrid w:val="0"/>
              <w:spacing w:after="0" w:line="240" w:lineRule="auto"/>
            </w:pPr>
            <w:r w:rsidRPr="005E2FA3">
              <w:t>Reply LS on Publication of new paper on network slicing and future plans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41F6F5" w14:textId="77777777" w:rsidR="006424D0" w:rsidRPr="00A75C05" w:rsidRDefault="006424D0"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CABBA51" w14:textId="77777777" w:rsidR="006424D0" w:rsidRPr="00A75C05" w:rsidRDefault="006424D0" w:rsidP="006424D0">
            <w:pPr>
              <w:spacing w:after="0" w:line="240" w:lineRule="auto"/>
              <w:rPr>
                <w:rFonts w:eastAsia="Arial Unicode MS" w:cs="Arial"/>
                <w:szCs w:val="18"/>
                <w:lang w:eastAsia="ar-SA"/>
              </w:rPr>
            </w:pPr>
          </w:p>
        </w:tc>
      </w:tr>
      <w:tr w:rsidR="005024F1" w:rsidRPr="00B04844" w14:paraId="595FCEF5" w14:textId="77777777" w:rsidTr="001E1D6C">
        <w:trPr>
          <w:trHeight w:val="141"/>
        </w:trPr>
        <w:tc>
          <w:tcPr>
            <w:tcW w:w="14494" w:type="dxa"/>
            <w:gridSpan w:val="8"/>
            <w:tcBorders>
              <w:bottom w:val="single" w:sz="4" w:space="0" w:color="auto"/>
            </w:tcBorders>
            <w:shd w:val="clear" w:color="auto" w:fill="F2F2F2"/>
          </w:tcPr>
          <w:p w14:paraId="595FCEF4" w14:textId="11E27F3C"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7" w:name="_Toc395519942"/>
            <w:bookmarkStart w:id="88" w:name="_Toc414625488"/>
            <w:r>
              <w:rPr>
                <w:rFonts w:eastAsia="Arial Unicode MS" w:cs="Arial"/>
                <w:b/>
                <w:color w:val="1F497D"/>
                <w:sz w:val="24"/>
                <w:szCs w:val="18"/>
                <w:lang w:eastAsia="ar-SA"/>
              </w:rPr>
              <w:lastRenderedPageBreak/>
              <w:t xml:space="preserve">New </w:t>
            </w:r>
            <w:r w:rsidRPr="00F45489">
              <w:rPr>
                <w:rFonts w:eastAsia="Arial Unicode MS" w:cs="Arial"/>
                <w:b/>
                <w:color w:val="1F497D"/>
                <w:sz w:val="24"/>
                <w:szCs w:val="18"/>
                <w:lang w:eastAsia="ar-SA"/>
              </w:rPr>
              <w:t xml:space="preserve">Study and Work Items </w:t>
            </w:r>
            <w:bookmarkEnd w:id="87"/>
            <w:r>
              <w:rPr>
                <w:rFonts w:eastAsia="Arial Unicode MS" w:cs="Arial"/>
                <w:b/>
                <w:color w:val="1F497D"/>
                <w:sz w:val="24"/>
                <w:szCs w:val="18"/>
                <w:lang w:eastAsia="ar-SA"/>
              </w:rPr>
              <w:t>(including related contributions)</w:t>
            </w:r>
            <w:bookmarkEnd w:id="88"/>
          </w:p>
        </w:tc>
      </w:tr>
      <w:tr w:rsidR="006424D0" w:rsidRPr="00A75C05" w14:paraId="58B52DB1" w14:textId="77777777" w:rsidTr="001E1D6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4E7D9E02" w14:textId="2E024065" w:rsidR="006424D0" w:rsidRPr="001E1D6C" w:rsidRDefault="006424D0" w:rsidP="006424D0">
            <w:pPr>
              <w:snapToGrid w:val="0"/>
              <w:spacing w:after="0" w:line="240" w:lineRule="auto"/>
              <w:rPr>
                <w:rFonts w:eastAsia="Times New Roman" w:cs="Arial"/>
                <w:szCs w:val="18"/>
                <w:lang w:eastAsia="ar-SA"/>
              </w:rPr>
            </w:pPr>
            <w:r w:rsidRPr="001E1D6C">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442384FF" w14:textId="06B57BD1" w:rsidR="006424D0" w:rsidRPr="001E1D6C" w:rsidRDefault="008F461A" w:rsidP="006424D0">
            <w:pPr>
              <w:snapToGrid w:val="0"/>
              <w:spacing w:after="0" w:line="240" w:lineRule="auto"/>
            </w:pPr>
            <w:hyperlink r:id="rId54" w:history="1">
              <w:r w:rsidR="006424D0" w:rsidRPr="001E1D6C">
                <w:rPr>
                  <w:rStyle w:val="Hyperlink"/>
                  <w:rFonts w:cs="Arial"/>
                  <w:color w:val="auto"/>
                </w:rPr>
                <w:t>S1-183010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21B21569" w14:textId="22E4CBB7" w:rsidR="006424D0" w:rsidRPr="001E1D6C" w:rsidRDefault="005E2FA3" w:rsidP="006424D0">
            <w:pPr>
              <w:snapToGrid w:val="0"/>
              <w:spacing w:after="0" w:line="240" w:lineRule="auto"/>
            </w:pPr>
            <w:r w:rsidRPr="001E1D6C">
              <w:rPr>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7EC30C4" w14:textId="3DB00863" w:rsidR="006424D0" w:rsidRPr="001E1D6C" w:rsidRDefault="005E2FA3" w:rsidP="006424D0">
            <w:pPr>
              <w:snapToGrid w:val="0"/>
              <w:spacing w:after="0" w:line="240" w:lineRule="auto"/>
            </w:pPr>
            <w:r w:rsidRPr="001E1D6C">
              <w:rPr>
                <w:noProof/>
                <w:lang w:eastAsia="ko-KR"/>
              </w:rPr>
              <w:t>CR22.186v16.1.1: Normative Requirements for Improvement of V2X service Handling</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4B179DF4" w14:textId="10226A4B" w:rsidR="006424D0" w:rsidRPr="001E1D6C" w:rsidRDefault="001E1D6C" w:rsidP="006424D0">
            <w:pPr>
              <w:snapToGrid w:val="0"/>
              <w:spacing w:after="0" w:line="240" w:lineRule="auto"/>
              <w:rPr>
                <w:rFonts w:eastAsia="Times New Roman" w:cs="Arial"/>
                <w:szCs w:val="18"/>
                <w:lang w:eastAsia="ar-SA"/>
              </w:rPr>
            </w:pPr>
            <w:r w:rsidRPr="001E1D6C">
              <w:rPr>
                <w:rFonts w:eastAsia="Times New Roman" w:cs="Arial"/>
                <w:szCs w:val="18"/>
                <w:lang w:eastAsia="ar-SA"/>
              </w:rPr>
              <w:t>Revised to S1-183269</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64136FCE" w14:textId="2BE02F15" w:rsidR="006424D0" w:rsidRPr="001E1D6C" w:rsidRDefault="005E2FA3" w:rsidP="006424D0">
            <w:pPr>
              <w:spacing w:after="0" w:line="240" w:lineRule="auto"/>
              <w:rPr>
                <w:rFonts w:eastAsia="Arial Unicode MS" w:cs="Arial"/>
                <w:szCs w:val="18"/>
                <w:lang w:eastAsia="ar-SA"/>
              </w:rPr>
            </w:pPr>
            <w:r w:rsidRPr="001E1D6C">
              <w:t>WI code V2XIMP Rel-16 CR0019R- Cat B</w:t>
            </w:r>
          </w:p>
        </w:tc>
      </w:tr>
      <w:tr w:rsidR="001E1D6C" w:rsidRPr="00A75C05" w14:paraId="0A1FF254" w14:textId="77777777" w:rsidTr="001E1D6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5A2A95A" w14:textId="74FE24E9" w:rsidR="001E1D6C" w:rsidRPr="001E1D6C" w:rsidRDefault="001E1D6C" w:rsidP="006424D0">
            <w:pPr>
              <w:snapToGrid w:val="0"/>
              <w:spacing w:after="0" w:line="240" w:lineRule="auto"/>
              <w:rPr>
                <w:rFonts w:eastAsia="Times New Roman" w:cs="Arial"/>
                <w:szCs w:val="18"/>
                <w:lang w:eastAsia="ar-SA"/>
              </w:rPr>
            </w:pPr>
            <w:r w:rsidRPr="001E1D6C">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C47AB21" w14:textId="59856649" w:rsidR="001E1D6C" w:rsidRPr="001E1D6C" w:rsidRDefault="001E1D6C" w:rsidP="006424D0">
            <w:pPr>
              <w:snapToGrid w:val="0"/>
              <w:spacing w:after="0" w:line="240" w:lineRule="auto"/>
            </w:pPr>
            <w:hyperlink r:id="rId55" w:history="1">
              <w:r w:rsidRPr="001E1D6C">
                <w:rPr>
                  <w:rStyle w:val="Hyperlink"/>
                  <w:rFonts w:cs="Arial"/>
                  <w:color w:val="auto"/>
                </w:rPr>
                <w:t>S1-183269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47CC4C5" w14:textId="4DCBC85B" w:rsidR="001E1D6C" w:rsidRPr="001E1D6C" w:rsidRDefault="001E1D6C" w:rsidP="006424D0">
            <w:pPr>
              <w:snapToGrid w:val="0"/>
              <w:spacing w:after="0" w:line="240" w:lineRule="auto"/>
              <w:rPr>
                <w:noProof/>
                <w:lang w:eastAsia="ko-KR"/>
              </w:rPr>
            </w:pPr>
            <w:r w:rsidRPr="001E1D6C">
              <w:rPr>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955A63" w14:textId="1DD221C1" w:rsidR="001E1D6C" w:rsidRPr="001E1D6C" w:rsidRDefault="001E1D6C" w:rsidP="006424D0">
            <w:pPr>
              <w:snapToGrid w:val="0"/>
              <w:spacing w:after="0" w:line="240" w:lineRule="auto"/>
              <w:rPr>
                <w:noProof/>
                <w:lang w:eastAsia="ko-KR"/>
              </w:rPr>
            </w:pPr>
            <w:r w:rsidRPr="001E1D6C">
              <w:rPr>
                <w:noProof/>
                <w:lang w:eastAsia="ko-KR"/>
              </w:rPr>
              <w:t>CR22.186v16.1.1: Normative Requirements for Improvement of V2X service Handling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9B950DF" w14:textId="77777777" w:rsidR="001E1D6C" w:rsidRPr="001E1D6C" w:rsidRDefault="001E1D6C"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1193505" w14:textId="6D8C0DBB" w:rsidR="001E1D6C" w:rsidRDefault="001E1D6C" w:rsidP="006424D0">
            <w:pPr>
              <w:spacing w:after="0" w:line="240" w:lineRule="auto"/>
            </w:pPr>
            <w:r w:rsidRPr="001E1D6C">
              <w:rPr>
                <w:i/>
              </w:rPr>
              <w:t>WI code V2XIMP Rel-16 CR0019R- Cat B</w:t>
            </w:r>
          </w:p>
          <w:p w14:paraId="75604ABC" w14:textId="54DB0344" w:rsidR="001E1D6C" w:rsidRPr="001E1D6C" w:rsidRDefault="001E1D6C" w:rsidP="006424D0">
            <w:pPr>
              <w:spacing w:after="0" w:line="240" w:lineRule="auto"/>
            </w:pPr>
            <w:r w:rsidRPr="001E1D6C">
              <w:t>Revision of S1-183010.</w:t>
            </w:r>
          </w:p>
        </w:tc>
      </w:tr>
      <w:tr w:rsidR="006424D0" w:rsidRPr="00A75C05" w14:paraId="28B130B0" w14:textId="77777777" w:rsidTr="001E1D6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39A6C2CE" w14:textId="7C11AA8F" w:rsidR="006424D0" w:rsidRPr="001E1D6C" w:rsidRDefault="006424D0" w:rsidP="006424D0">
            <w:pPr>
              <w:snapToGrid w:val="0"/>
              <w:spacing w:after="0" w:line="240" w:lineRule="auto"/>
              <w:rPr>
                <w:rFonts w:eastAsia="Times New Roman" w:cs="Arial"/>
                <w:szCs w:val="18"/>
                <w:lang w:eastAsia="ar-SA"/>
              </w:rPr>
            </w:pPr>
            <w:r w:rsidRPr="001E1D6C">
              <w:rPr>
                <w:rFonts w:eastAsia="Times New Roman" w:cs="Arial"/>
                <w:szCs w:val="18"/>
                <w:lang w:eastAsia="ar-SA"/>
              </w:rPr>
              <w:t>WID</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4D8C3B11" w14:textId="4383EAB4" w:rsidR="006424D0" w:rsidRPr="001E1D6C" w:rsidRDefault="008F461A" w:rsidP="006424D0">
            <w:pPr>
              <w:snapToGrid w:val="0"/>
              <w:spacing w:after="0" w:line="240" w:lineRule="auto"/>
            </w:pPr>
            <w:hyperlink r:id="rId56" w:history="1">
              <w:r w:rsidR="006424D0" w:rsidRPr="001E1D6C">
                <w:rPr>
                  <w:rStyle w:val="Hyperlink"/>
                  <w:rFonts w:cs="Arial"/>
                  <w:color w:val="auto"/>
                </w:rPr>
                <w:t>S1-183011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17C2DA0A" w14:textId="287180E4" w:rsidR="006424D0" w:rsidRPr="001E1D6C" w:rsidRDefault="00047F3D" w:rsidP="006424D0">
            <w:pPr>
              <w:snapToGrid w:val="0"/>
              <w:spacing w:after="0" w:line="240" w:lineRule="auto"/>
            </w:pPr>
            <w:r w:rsidRPr="001E1D6C">
              <w:t>LG Electronics, AT&amp;T, ZTE, LG Uplus, Volkswagen, Deutsche Telekom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9336376" w14:textId="30467D1C" w:rsidR="006424D0" w:rsidRPr="001E1D6C" w:rsidRDefault="00047F3D" w:rsidP="006424D0">
            <w:pPr>
              <w:snapToGrid w:val="0"/>
              <w:spacing w:after="0" w:line="240" w:lineRule="auto"/>
            </w:pPr>
            <w:r w:rsidRPr="001E1D6C">
              <w:t>Improvement of V2X Service Handling</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337B77B1" w14:textId="7034E827" w:rsidR="006424D0" w:rsidRPr="001E1D6C" w:rsidRDefault="001E1D6C" w:rsidP="006424D0">
            <w:pPr>
              <w:snapToGrid w:val="0"/>
              <w:spacing w:after="0" w:line="240" w:lineRule="auto"/>
              <w:rPr>
                <w:rFonts w:eastAsia="Times New Roman" w:cs="Arial"/>
                <w:szCs w:val="18"/>
                <w:lang w:eastAsia="ar-SA"/>
              </w:rPr>
            </w:pPr>
            <w:r w:rsidRPr="001E1D6C">
              <w:rPr>
                <w:rFonts w:eastAsia="Times New Roman" w:cs="Arial"/>
                <w:szCs w:val="18"/>
                <w:lang w:eastAsia="ar-SA"/>
              </w:rPr>
              <w:t>Revised to S1-183268</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22AB8244" w14:textId="42D2E364" w:rsidR="006424D0" w:rsidRPr="001E1D6C" w:rsidRDefault="00047F3D" w:rsidP="006424D0">
            <w:pPr>
              <w:spacing w:after="0" w:line="240" w:lineRule="auto"/>
              <w:rPr>
                <w:rFonts w:eastAsia="Arial Unicode MS" w:cs="Arial"/>
                <w:szCs w:val="18"/>
                <w:lang w:eastAsia="ar-SA"/>
              </w:rPr>
            </w:pPr>
            <w:r w:rsidRPr="001E1D6C">
              <w:rPr>
                <w:rFonts w:eastAsia="Arial Unicode MS" w:cs="Arial"/>
                <w:szCs w:val="18"/>
                <w:highlight w:val="yellow"/>
                <w:lang w:eastAsia="ar-SA"/>
              </w:rPr>
              <w:t>Remove question marks at list of supporting companies</w:t>
            </w:r>
          </w:p>
        </w:tc>
      </w:tr>
      <w:tr w:rsidR="001E1D6C" w:rsidRPr="00A75C05" w14:paraId="1460CC1E" w14:textId="77777777" w:rsidTr="001E1D6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0598755" w14:textId="381F6D40" w:rsidR="001E1D6C" w:rsidRPr="001E1D6C" w:rsidRDefault="001E1D6C" w:rsidP="006424D0">
            <w:pPr>
              <w:snapToGrid w:val="0"/>
              <w:spacing w:after="0" w:line="240" w:lineRule="auto"/>
              <w:rPr>
                <w:rFonts w:eastAsia="Times New Roman" w:cs="Arial"/>
                <w:szCs w:val="18"/>
                <w:lang w:eastAsia="ar-SA"/>
              </w:rPr>
            </w:pPr>
            <w:r w:rsidRPr="001E1D6C">
              <w:rPr>
                <w:rFonts w:eastAsia="Times New Roman" w:cs="Arial"/>
                <w:szCs w:val="18"/>
                <w:lang w:eastAsia="ar-SA"/>
              </w:rPr>
              <w:t>WID</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5A9A84F" w14:textId="3CC57A5F" w:rsidR="001E1D6C" w:rsidRPr="001E1D6C" w:rsidRDefault="001E1D6C" w:rsidP="006424D0">
            <w:pPr>
              <w:snapToGrid w:val="0"/>
              <w:spacing w:after="0" w:line="240" w:lineRule="auto"/>
            </w:pPr>
            <w:hyperlink r:id="rId57" w:history="1">
              <w:r w:rsidRPr="001E1D6C">
                <w:rPr>
                  <w:rStyle w:val="Hyperlink"/>
                  <w:rFonts w:cs="Arial"/>
                  <w:color w:val="auto"/>
                </w:rPr>
                <w:t>S1-183268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8AAD623" w14:textId="2B2B6A7A" w:rsidR="001E1D6C" w:rsidRPr="001E1D6C" w:rsidRDefault="001E1D6C" w:rsidP="006424D0">
            <w:pPr>
              <w:snapToGrid w:val="0"/>
              <w:spacing w:after="0" w:line="240" w:lineRule="auto"/>
            </w:pPr>
            <w:r w:rsidRPr="001E1D6C">
              <w:t>LG Electronics, AT&amp;T, ZTE, LG Uplus, Volkswagen, 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E5C4B9" w14:textId="3BA08B22" w:rsidR="001E1D6C" w:rsidRPr="001E1D6C" w:rsidRDefault="001E1D6C" w:rsidP="006424D0">
            <w:pPr>
              <w:snapToGrid w:val="0"/>
              <w:spacing w:after="0" w:line="240" w:lineRule="auto"/>
            </w:pPr>
            <w:r w:rsidRPr="001E1D6C">
              <w:t>Improvement of V2X Service Handling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5B8B609" w14:textId="77777777" w:rsidR="001E1D6C" w:rsidRPr="001E1D6C" w:rsidRDefault="001E1D6C" w:rsidP="006424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D42B01D" w14:textId="364ACD99" w:rsidR="001E1D6C" w:rsidRDefault="001E1D6C" w:rsidP="006424D0">
            <w:pPr>
              <w:spacing w:after="0" w:line="240" w:lineRule="auto"/>
              <w:rPr>
                <w:rFonts w:eastAsia="Arial Unicode MS" w:cs="Arial"/>
                <w:szCs w:val="18"/>
                <w:lang w:eastAsia="ar-SA"/>
              </w:rPr>
            </w:pPr>
            <w:r w:rsidRPr="001E1D6C">
              <w:rPr>
                <w:rFonts w:eastAsia="Arial Unicode MS" w:cs="Arial"/>
                <w:i/>
                <w:szCs w:val="18"/>
                <w:highlight w:val="yellow"/>
                <w:lang w:eastAsia="ar-SA"/>
              </w:rPr>
              <w:t>Remove question marks at list of supporting companies</w:t>
            </w:r>
          </w:p>
          <w:p w14:paraId="7A2C6663" w14:textId="28AF043F" w:rsidR="001E1D6C" w:rsidRPr="001E1D6C" w:rsidRDefault="001E1D6C" w:rsidP="006424D0">
            <w:pPr>
              <w:spacing w:after="0" w:line="240" w:lineRule="auto"/>
              <w:rPr>
                <w:rFonts w:eastAsia="Arial Unicode MS" w:cs="Arial"/>
                <w:szCs w:val="18"/>
                <w:lang w:eastAsia="ar-SA"/>
              </w:rPr>
            </w:pPr>
            <w:r w:rsidRPr="001E1D6C">
              <w:rPr>
                <w:rFonts w:eastAsia="Arial Unicode MS" w:cs="Arial"/>
                <w:szCs w:val="18"/>
                <w:lang w:eastAsia="ar-SA"/>
              </w:rPr>
              <w:t>Revision of S1-183011.</w:t>
            </w:r>
          </w:p>
        </w:tc>
      </w:tr>
      <w:tr w:rsidR="006D1738" w:rsidRPr="00B04844" w14:paraId="7D929CDD" w14:textId="77777777" w:rsidTr="006424D0">
        <w:trPr>
          <w:trHeight w:val="141"/>
        </w:trPr>
        <w:tc>
          <w:tcPr>
            <w:tcW w:w="14494" w:type="dxa"/>
            <w:gridSpan w:val="8"/>
            <w:tcBorders>
              <w:bottom w:val="single" w:sz="4" w:space="0" w:color="auto"/>
            </w:tcBorders>
            <w:shd w:val="clear" w:color="auto" w:fill="F2F2F2"/>
          </w:tcPr>
          <w:p w14:paraId="5CB2BDE9" w14:textId="4C9A06FD" w:rsidR="006D1738" w:rsidRDefault="006D1738" w:rsidP="006424D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14:paraId="607181EF" w14:textId="1D79A7E4" w:rsidR="006D1738" w:rsidRPr="00F45489" w:rsidRDefault="006D1738" w:rsidP="006D1738">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F56EE8" w:rsidRPr="00A75C05" w14:paraId="4D56EF0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122239F" w14:textId="77777777" w:rsidR="00F56EE8" w:rsidRPr="00A75C05" w:rsidRDefault="00F56EE8" w:rsidP="00F56E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5BD736F" w14:textId="5B4A1B6D" w:rsidR="00F56EE8" w:rsidRPr="006424D0" w:rsidRDefault="008F461A" w:rsidP="00F56EE8">
            <w:pPr>
              <w:snapToGrid w:val="0"/>
              <w:spacing w:after="0" w:line="240" w:lineRule="auto"/>
            </w:pPr>
            <w:hyperlink r:id="rId58" w:history="1">
              <w:r w:rsidR="00F56EE8" w:rsidRPr="004863A5">
                <w:rPr>
                  <w:rStyle w:val="Hyperlink"/>
                  <w:rFonts w:cs="Arial"/>
                </w:rPr>
                <w:t>S1-183012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0026002" w14:textId="488174E9" w:rsidR="00F56EE8" w:rsidRPr="00A75C05" w:rsidRDefault="00047F3D" w:rsidP="00F56EE8">
            <w:pPr>
              <w:snapToGrid w:val="0"/>
              <w:spacing w:after="0" w:line="240" w:lineRule="auto"/>
            </w:pPr>
            <w: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2A2223" w14:textId="6C3329DE" w:rsidR="00F56EE8" w:rsidRPr="00A75C05" w:rsidRDefault="00047F3D" w:rsidP="00F56EE8">
            <w:pPr>
              <w:snapToGrid w:val="0"/>
              <w:spacing w:after="0" w:line="240" w:lineRule="auto"/>
            </w:pPr>
            <w:r>
              <w:rPr>
                <w:noProof/>
              </w:rPr>
              <w:t>CR22.011v16.3.0: Correction</w:t>
            </w:r>
            <w:r>
              <w:rPr>
                <w:rFonts w:hint="eastAsia"/>
                <w:noProof/>
                <w:lang w:eastAsia="ko-KR"/>
              </w:rPr>
              <w:t>s</w:t>
            </w:r>
            <w:r>
              <w:rPr>
                <w:noProof/>
              </w:rPr>
              <w:t xml:space="preserve"> to </w:t>
            </w:r>
            <w:r>
              <w:rPr>
                <w:rFonts w:hint="eastAsia"/>
                <w:noProof/>
                <w:lang w:eastAsia="ko-KR"/>
              </w:rPr>
              <w:t>automatic and manual</w:t>
            </w:r>
            <w:r>
              <w:rPr>
                <w:noProof/>
              </w:rPr>
              <w:t xml:space="preserve"> PLMN selection</w:t>
            </w:r>
            <w:r>
              <w:rPr>
                <w:rFonts w:hint="eastAsia"/>
                <w:noProof/>
                <w:lang w:eastAsia="ko-KR"/>
              </w:rPr>
              <w:t xml:space="preserve"> procedures</w:t>
            </w:r>
            <w:r>
              <w:rPr>
                <w:noProof/>
              </w:rPr>
              <w:t xml:space="preserve"> </w:t>
            </w:r>
            <w:r>
              <w:rPr>
                <w:noProof/>
                <w:lang w:eastAsia="ko-KR"/>
              </w:rPr>
              <w:t>–</w:t>
            </w:r>
            <w:r>
              <w:rPr>
                <w:rFonts w:hint="eastAsia"/>
                <w:noProof/>
                <w:lang w:eastAsia="ko-KR"/>
              </w:rPr>
              <w:t xml:space="preserve"> quality control aspects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96C8AC2" w14:textId="77777777" w:rsidR="00F56EE8" w:rsidRPr="00A75C05" w:rsidRDefault="00F56EE8" w:rsidP="00F56EE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413F97C" w14:textId="239D331B" w:rsidR="00F56EE8" w:rsidRPr="00A75C05" w:rsidRDefault="00047F3D" w:rsidP="00F56EE8">
            <w:pPr>
              <w:spacing w:after="0" w:line="240" w:lineRule="auto"/>
              <w:rPr>
                <w:rFonts w:eastAsia="Arial Unicode MS" w:cs="Arial"/>
                <w:szCs w:val="18"/>
                <w:lang w:eastAsia="ar-SA"/>
              </w:rPr>
            </w:pPr>
            <w:r w:rsidRPr="00F01535">
              <w:t xml:space="preserve">WI </w:t>
            </w:r>
            <w:r>
              <w:t xml:space="preserve">code </w:t>
            </w:r>
            <w:r w:rsidRPr="00047F3D">
              <w:rPr>
                <w:highlight w:val="yellow"/>
              </w:rPr>
              <w:t>???</w:t>
            </w:r>
            <w:r>
              <w:t xml:space="preserve"> Rel-16 CR0301R- Cat F</w:t>
            </w:r>
          </w:p>
        </w:tc>
      </w:tr>
      <w:tr w:rsidR="00F56EE8" w:rsidRPr="00A75C05" w14:paraId="7F0391B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B1D99DF" w14:textId="77777777" w:rsidR="00F56EE8" w:rsidRPr="00A75C05" w:rsidRDefault="00F56EE8" w:rsidP="00F56E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9A4B2D0" w14:textId="123700A7" w:rsidR="00F56EE8" w:rsidRPr="006424D0" w:rsidRDefault="008F461A" w:rsidP="00F56EE8">
            <w:pPr>
              <w:snapToGrid w:val="0"/>
              <w:spacing w:after="0" w:line="240" w:lineRule="auto"/>
            </w:pPr>
            <w:hyperlink r:id="rId59" w:history="1">
              <w:r w:rsidR="00F56EE8" w:rsidRPr="00047F3D">
                <w:rPr>
                  <w:rStyle w:val="Hyperlink"/>
                  <w:rFonts w:cs="Arial"/>
                </w:rPr>
                <w:t>S1-183013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6CB540" w14:textId="681E89E9" w:rsidR="00F56EE8" w:rsidRPr="00A75C05" w:rsidRDefault="00A616F0" w:rsidP="00F56EE8">
            <w:pPr>
              <w:snapToGrid w:val="0"/>
              <w:spacing w:after="0" w:line="240" w:lineRule="auto"/>
            </w:pPr>
            <w: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720A01" w14:textId="3A7582A2" w:rsidR="00F56EE8" w:rsidRPr="00A75C05" w:rsidRDefault="00047F3D" w:rsidP="00F56EE8">
            <w:pPr>
              <w:snapToGrid w:val="0"/>
              <w:spacing w:after="0" w:line="240" w:lineRule="auto"/>
            </w:pPr>
            <w:r>
              <w:rPr>
                <w:noProof/>
              </w:rPr>
              <w:t>CR22.261v16.5.0: Correction to SAT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0F69337" w14:textId="77777777" w:rsidR="00F56EE8" w:rsidRPr="00A75C05" w:rsidRDefault="00F56EE8" w:rsidP="00F56EE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E7A906E" w14:textId="2ED5C846" w:rsidR="00F56EE8" w:rsidRPr="00A75C05" w:rsidRDefault="00047F3D" w:rsidP="00F56EE8">
            <w:pPr>
              <w:spacing w:after="0" w:line="240" w:lineRule="auto"/>
              <w:rPr>
                <w:rFonts w:eastAsia="Arial Unicode MS" w:cs="Arial"/>
                <w:szCs w:val="18"/>
                <w:lang w:eastAsia="ar-SA"/>
              </w:rPr>
            </w:pPr>
            <w:r>
              <w:rPr>
                <w:rFonts w:eastAsia="Arial Unicode MS" w:cs="Arial"/>
                <w:szCs w:val="18"/>
                <w:lang w:eastAsia="ar-SA"/>
              </w:rPr>
              <w:t>WI code 5GSAT Rel-16 CR0298R- Cat F</w:t>
            </w:r>
          </w:p>
        </w:tc>
      </w:tr>
      <w:tr w:rsidR="00F56EE8" w:rsidRPr="00A75C05" w14:paraId="0B90F28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FA1DCE" w14:textId="77777777" w:rsidR="00F56EE8" w:rsidRPr="00A75C05" w:rsidRDefault="00F56EE8" w:rsidP="00F56E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4563949" w14:textId="084554DF" w:rsidR="00F56EE8" w:rsidRPr="006424D0" w:rsidRDefault="008F461A" w:rsidP="00F56EE8">
            <w:pPr>
              <w:snapToGrid w:val="0"/>
              <w:spacing w:after="0" w:line="240" w:lineRule="auto"/>
            </w:pPr>
            <w:hyperlink r:id="rId60" w:history="1">
              <w:r w:rsidR="00F56EE8" w:rsidRPr="00047F3D">
                <w:rPr>
                  <w:rStyle w:val="Hyperlink"/>
                  <w:rFonts w:cs="Arial"/>
                </w:rPr>
                <w:t>S1-183089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AE06A00" w14:textId="2A57F38B" w:rsidR="00F56EE8" w:rsidRPr="00A75C05" w:rsidRDefault="00047F3D" w:rsidP="00F56EE8">
            <w:pPr>
              <w:snapToGrid w:val="0"/>
              <w:spacing w:after="0" w:line="240" w:lineRule="auto"/>
            </w:pPr>
            <w:r>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4F82F4" w14:textId="1ABFC07C" w:rsidR="00F56EE8" w:rsidRPr="00A75C05" w:rsidRDefault="00047F3D" w:rsidP="00F56EE8">
            <w:pPr>
              <w:snapToGrid w:val="0"/>
              <w:spacing w:after="0" w:line="240" w:lineRule="auto"/>
            </w:pPr>
            <w:r>
              <w:rPr>
                <w:noProof/>
              </w:rPr>
              <w:t>CR22.261v15.6.0: Removal of mis-aligned descriptions and requirements on ITS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B5F9559" w14:textId="77777777" w:rsidR="00F56EE8" w:rsidRPr="00A75C05" w:rsidRDefault="00F56EE8" w:rsidP="00F56EE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CF12E7B" w14:textId="687C9798" w:rsidR="00F56EE8" w:rsidRPr="00A75C05" w:rsidRDefault="00047F3D" w:rsidP="00F56EE8">
            <w:pPr>
              <w:spacing w:after="0" w:line="240" w:lineRule="auto"/>
              <w:rPr>
                <w:rFonts w:eastAsia="Arial Unicode MS" w:cs="Arial"/>
                <w:szCs w:val="18"/>
                <w:lang w:eastAsia="ar-SA"/>
              </w:rPr>
            </w:pPr>
            <w:r>
              <w:rPr>
                <w:rFonts w:eastAsia="Arial Unicode MS" w:cs="Arial"/>
                <w:szCs w:val="18"/>
                <w:lang w:eastAsia="ar-SA"/>
              </w:rPr>
              <w:t>WI code TEI15 Rel-15 CR</w:t>
            </w:r>
            <w:r w:rsidR="00A616F0">
              <w:rPr>
                <w:rFonts w:eastAsia="Arial Unicode MS" w:cs="Arial"/>
                <w:szCs w:val="18"/>
                <w:lang w:eastAsia="ar-SA"/>
              </w:rPr>
              <w:t>0305R- Cat F</w:t>
            </w:r>
          </w:p>
        </w:tc>
      </w:tr>
      <w:tr w:rsidR="00A616F0" w:rsidRPr="00A75C05" w14:paraId="5A9454B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2B5410B"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E8D2395" w14:textId="13F6010C" w:rsidR="00A616F0" w:rsidRPr="006424D0" w:rsidRDefault="008F461A" w:rsidP="00A616F0">
            <w:pPr>
              <w:snapToGrid w:val="0"/>
              <w:spacing w:after="0" w:line="240" w:lineRule="auto"/>
            </w:pPr>
            <w:hyperlink r:id="rId61" w:history="1">
              <w:r w:rsidR="00A616F0" w:rsidRPr="00047F3D">
                <w:rPr>
                  <w:rStyle w:val="Hyperlink"/>
                  <w:rFonts w:cs="Arial"/>
                </w:rPr>
                <w:t>S1-183090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79AC3C6" w14:textId="5F1EC59C" w:rsidR="00A616F0" w:rsidRPr="00A75C05" w:rsidRDefault="00A616F0" w:rsidP="00A616F0">
            <w:pPr>
              <w:snapToGrid w:val="0"/>
              <w:spacing w:after="0" w:line="240" w:lineRule="auto"/>
            </w:pPr>
            <w:r>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55690E" w14:textId="1E4EA67C" w:rsidR="00A616F0" w:rsidRPr="00A75C05" w:rsidRDefault="00A616F0" w:rsidP="00A616F0">
            <w:pPr>
              <w:snapToGrid w:val="0"/>
              <w:spacing w:after="0" w:line="240" w:lineRule="auto"/>
            </w:pPr>
            <w:r>
              <w:rPr>
                <w:noProof/>
              </w:rPr>
              <w:t>CR22.261v16.5.0: Removal of mis-aligned descriptions and requirements on ITS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2AC2E07"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26EAA9F" w14:textId="7E5CAABC" w:rsidR="00A616F0" w:rsidRPr="00A75C05" w:rsidRDefault="00A616F0" w:rsidP="00A616F0">
            <w:pPr>
              <w:spacing w:after="0" w:line="240" w:lineRule="auto"/>
              <w:rPr>
                <w:rFonts w:eastAsia="Arial Unicode MS" w:cs="Arial"/>
                <w:szCs w:val="18"/>
                <w:lang w:eastAsia="ar-SA"/>
              </w:rPr>
            </w:pPr>
            <w:r>
              <w:rPr>
                <w:rFonts w:eastAsia="Arial Unicode MS" w:cs="Arial"/>
                <w:szCs w:val="18"/>
                <w:lang w:eastAsia="ar-SA"/>
              </w:rPr>
              <w:t>WI code TEI15 Rel-16 CR0306R- Cat A</w:t>
            </w:r>
          </w:p>
        </w:tc>
      </w:tr>
      <w:tr w:rsidR="00A616F0" w:rsidRPr="00A75C05" w14:paraId="4A925BA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782470D"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BEC600B" w14:textId="3E8D7243" w:rsidR="00A616F0" w:rsidRPr="006424D0" w:rsidRDefault="008F461A" w:rsidP="00A616F0">
            <w:pPr>
              <w:snapToGrid w:val="0"/>
              <w:spacing w:after="0" w:line="240" w:lineRule="auto"/>
            </w:pPr>
            <w:hyperlink r:id="rId62" w:history="1">
              <w:r w:rsidR="00A616F0" w:rsidRPr="00047F3D">
                <w:rPr>
                  <w:rStyle w:val="Hyperlink"/>
                  <w:rFonts w:cs="Arial"/>
                </w:rPr>
                <w:t>S1-183092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62D40D1" w14:textId="0E0A19EA" w:rsidR="00A616F0" w:rsidRPr="00A75C05" w:rsidRDefault="00A616F0" w:rsidP="00A616F0">
            <w:pPr>
              <w:snapToGrid w:val="0"/>
              <w:spacing w:after="0" w:line="240" w:lineRule="auto"/>
            </w:pPr>
            <w:r>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1C5BF5" w14:textId="4A03F486" w:rsidR="00A616F0" w:rsidRPr="00A75C05" w:rsidRDefault="00A616F0" w:rsidP="00A616F0">
            <w:pPr>
              <w:snapToGrid w:val="0"/>
              <w:spacing w:after="0" w:line="240" w:lineRule="auto"/>
            </w:pPr>
            <w:r>
              <w:t xml:space="preserve">CR22.261v15.6.0: </w:t>
            </w:r>
            <w:r>
              <w:rPr>
                <w:noProof/>
              </w:rPr>
              <w:t>Clarification on positioning-related descriptions in 7.3.1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8008B2A"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7E796D6" w14:textId="434C1616" w:rsidR="00A616F0" w:rsidRPr="00A75C05" w:rsidRDefault="00A616F0" w:rsidP="00A616F0">
            <w:pPr>
              <w:spacing w:after="0" w:line="240" w:lineRule="auto"/>
              <w:rPr>
                <w:rFonts w:eastAsia="Arial Unicode MS" w:cs="Arial"/>
                <w:szCs w:val="18"/>
                <w:lang w:eastAsia="ar-SA"/>
              </w:rPr>
            </w:pPr>
            <w:r>
              <w:rPr>
                <w:rFonts w:eastAsia="Arial Unicode MS" w:cs="Arial"/>
                <w:szCs w:val="18"/>
                <w:lang w:eastAsia="ar-SA"/>
              </w:rPr>
              <w:t>WI code TEI15 Rel-15 CR0307R- Cat F</w:t>
            </w:r>
          </w:p>
        </w:tc>
      </w:tr>
      <w:tr w:rsidR="00A616F0" w:rsidRPr="00A75C05" w14:paraId="4B45054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BD2A2DA"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ABE8434" w14:textId="51EA7FBC" w:rsidR="00A616F0" w:rsidRPr="006424D0" w:rsidRDefault="008F461A" w:rsidP="00A616F0">
            <w:pPr>
              <w:snapToGrid w:val="0"/>
              <w:spacing w:after="0" w:line="240" w:lineRule="auto"/>
            </w:pPr>
            <w:hyperlink r:id="rId63" w:history="1">
              <w:r w:rsidR="00A616F0" w:rsidRPr="00047F3D">
                <w:rPr>
                  <w:rStyle w:val="Hyperlink"/>
                  <w:rFonts w:cs="Arial"/>
                </w:rPr>
                <w:t>S1-183093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9E26DDF" w14:textId="3490E58C" w:rsidR="00A616F0" w:rsidRPr="00A75C05" w:rsidRDefault="00A616F0" w:rsidP="00A616F0">
            <w:pPr>
              <w:snapToGrid w:val="0"/>
              <w:spacing w:after="0" w:line="240" w:lineRule="auto"/>
            </w:pPr>
            <w:r>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9DD995" w14:textId="2BCB0933" w:rsidR="00A616F0" w:rsidRPr="00A75C05" w:rsidRDefault="00A616F0" w:rsidP="00A616F0">
            <w:pPr>
              <w:snapToGrid w:val="0"/>
              <w:spacing w:after="0" w:line="240" w:lineRule="auto"/>
            </w:pPr>
            <w:r>
              <w:t xml:space="preserve">CR22.261v16.5.0: </w:t>
            </w:r>
            <w:r>
              <w:rPr>
                <w:noProof/>
              </w:rPr>
              <w:t>Clarification on positioning-related descriptions in 7.3.1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B0ED3D"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8A1B46" w14:textId="42693934" w:rsidR="00A616F0" w:rsidRPr="00A75C05" w:rsidRDefault="00A616F0" w:rsidP="00A616F0">
            <w:pPr>
              <w:spacing w:after="0" w:line="240" w:lineRule="auto"/>
              <w:rPr>
                <w:rFonts w:eastAsia="Arial Unicode MS" w:cs="Arial"/>
                <w:szCs w:val="18"/>
                <w:lang w:eastAsia="ar-SA"/>
              </w:rPr>
            </w:pPr>
            <w:r>
              <w:rPr>
                <w:rFonts w:eastAsia="Arial Unicode MS" w:cs="Arial"/>
                <w:szCs w:val="18"/>
                <w:lang w:eastAsia="ar-SA"/>
              </w:rPr>
              <w:t>WI code TEI15 Rel-16 CR0308R- Cat A</w:t>
            </w:r>
          </w:p>
        </w:tc>
      </w:tr>
      <w:tr w:rsidR="00A616F0" w:rsidRPr="00A75C05" w14:paraId="2A13A4E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BBB02D4"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687AF2" w14:textId="6D3E4D28" w:rsidR="00A616F0" w:rsidRPr="006424D0" w:rsidRDefault="008F461A" w:rsidP="00A616F0">
            <w:pPr>
              <w:snapToGrid w:val="0"/>
              <w:spacing w:after="0" w:line="240" w:lineRule="auto"/>
            </w:pPr>
            <w:hyperlink r:id="rId64" w:history="1">
              <w:r w:rsidR="00A616F0" w:rsidRPr="00047F3D">
                <w:rPr>
                  <w:rStyle w:val="Hyperlink"/>
                  <w:rFonts w:cs="Arial"/>
                </w:rPr>
                <w:t>S1-183094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418089" w14:textId="1BD087E4" w:rsidR="00A616F0" w:rsidRPr="00A75C05" w:rsidRDefault="00A616F0" w:rsidP="00A616F0">
            <w:pPr>
              <w:snapToGrid w:val="0"/>
              <w:spacing w:after="0" w:line="240" w:lineRule="auto"/>
            </w:pPr>
            <w:r>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ECF3D2" w14:textId="0C6F01E1" w:rsidR="00A616F0" w:rsidRPr="00A75C05" w:rsidRDefault="00A616F0" w:rsidP="00A616F0">
            <w:pPr>
              <w:snapToGrid w:val="0"/>
              <w:spacing w:after="0" w:line="240" w:lineRule="auto"/>
            </w:pPr>
            <w:r>
              <w:rPr>
                <w:noProof/>
              </w:rPr>
              <w:t>CR22.261v16.5.0: Termnology correction for positioning-related tables in 7.3.2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526FEB"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09C5FCB" w14:textId="633F16E7" w:rsidR="00A616F0" w:rsidRPr="00A75C05" w:rsidRDefault="00A616F0" w:rsidP="00A616F0">
            <w:pPr>
              <w:spacing w:after="0" w:line="240" w:lineRule="auto"/>
              <w:rPr>
                <w:rFonts w:eastAsia="Arial Unicode MS" w:cs="Arial"/>
                <w:szCs w:val="18"/>
                <w:lang w:eastAsia="ar-SA"/>
              </w:rPr>
            </w:pPr>
            <w:r>
              <w:rPr>
                <w:noProof/>
              </w:rPr>
              <w:t>WI code 5G_HYPOS</w:t>
            </w:r>
            <w:r>
              <w:rPr>
                <w:rFonts w:eastAsia="Arial Unicode MS" w:cs="Arial"/>
                <w:szCs w:val="18"/>
                <w:lang w:eastAsia="ar-SA"/>
              </w:rPr>
              <w:t xml:space="preserve"> Rel-16 CR0309R- Cat F</w:t>
            </w:r>
          </w:p>
        </w:tc>
      </w:tr>
      <w:tr w:rsidR="00A616F0" w:rsidRPr="00B04844" w14:paraId="595FCFA2" w14:textId="77777777" w:rsidTr="00B46DDA">
        <w:trPr>
          <w:trHeight w:val="141"/>
        </w:trPr>
        <w:tc>
          <w:tcPr>
            <w:tcW w:w="14494" w:type="dxa"/>
            <w:gridSpan w:val="8"/>
            <w:tcBorders>
              <w:bottom w:val="single" w:sz="4" w:space="0" w:color="auto"/>
            </w:tcBorders>
            <w:shd w:val="clear" w:color="auto" w:fill="F2F2F2"/>
          </w:tcPr>
          <w:p w14:paraId="595FCFA1" w14:textId="069DF49A" w:rsidR="00A616F0" w:rsidRPr="00F45489" w:rsidRDefault="00A616F0" w:rsidP="00A616F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9" w:name="_Toc395595479"/>
            <w:bookmarkStart w:id="90"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89"/>
            <w:bookmarkEnd w:id="90"/>
          </w:p>
        </w:tc>
      </w:tr>
      <w:tr w:rsidR="00A616F0" w:rsidRPr="00B04844" w14:paraId="0DA9802C"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00389AEF" w14:textId="1B5F55C2" w:rsidR="00A616F0" w:rsidRDefault="00A616F0" w:rsidP="00A616F0">
            <w:pPr>
              <w:pStyle w:val="Heading2"/>
            </w:pPr>
            <w:r>
              <w:t>Release 15 Alignment CRs (aligning Stage 1 specifications with what has been implemented in Stage 2 and 3)</w:t>
            </w:r>
          </w:p>
          <w:p w14:paraId="169C8510" w14:textId="66195877" w:rsidR="00A616F0" w:rsidRPr="00012C8A" w:rsidRDefault="00A616F0" w:rsidP="00A616F0">
            <w:pPr>
              <w:pStyle w:val="BodyText"/>
            </w:pPr>
            <w:r>
              <w:t xml:space="preserve">As Release 15 is now frozen, alignment CRs are appreciated. </w:t>
            </w:r>
          </w:p>
        </w:tc>
      </w:tr>
      <w:tr w:rsidR="00BB0753" w:rsidRPr="00A75C05" w14:paraId="09794A6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3525B63" w14:textId="77777777" w:rsidR="00BB0753" w:rsidRPr="00A75C05" w:rsidRDefault="00BB0753" w:rsidP="00BB07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988C180" w14:textId="0A366A7F" w:rsidR="00BB0753" w:rsidRPr="006424D0" w:rsidRDefault="008F461A" w:rsidP="00BB0753">
            <w:pPr>
              <w:snapToGrid w:val="0"/>
              <w:spacing w:after="0" w:line="240" w:lineRule="auto"/>
            </w:pPr>
            <w:hyperlink r:id="rId65" w:history="1">
              <w:r w:rsidR="00BB0753" w:rsidRPr="00047F3D">
                <w:rPr>
                  <w:rStyle w:val="Hyperlink"/>
                  <w:rFonts w:cs="Arial"/>
                </w:rPr>
                <w:t>S1-183158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7431DB" w14:textId="77777777" w:rsidR="00BB0753" w:rsidRPr="00A75C05" w:rsidRDefault="00BB0753" w:rsidP="00BB0753">
            <w:pPr>
              <w:snapToGrid w:val="0"/>
              <w:spacing w:after="0" w:line="240" w:lineRule="auto"/>
            </w:pPr>
            <w:r>
              <w:t>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A956AD" w14:textId="77777777" w:rsidR="00BB0753" w:rsidRPr="00A75C05" w:rsidRDefault="00BB0753" w:rsidP="00BB0753">
            <w:pPr>
              <w:snapToGrid w:val="0"/>
              <w:spacing w:after="0" w:line="240" w:lineRule="auto"/>
            </w:pPr>
            <w:r>
              <w:rPr>
                <w:rFonts w:eastAsia="SimSun"/>
                <w:lang w:eastAsia="en-GB"/>
              </w:rPr>
              <w:t>Release 15 alignment for SMARTER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D6F2CEB" w14:textId="77777777" w:rsidR="00BB0753" w:rsidRPr="00A75C05" w:rsidRDefault="00BB0753" w:rsidP="00BB0753">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D1B402A" w14:textId="77777777" w:rsidR="00BB0753" w:rsidRPr="00A75C05" w:rsidRDefault="00BB0753" w:rsidP="00BB0753">
            <w:pPr>
              <w:spacing w:after="0" w:line="240" w:lineRule="auto"/>
              <w:rPr>
                <w:rFonts w:eastAsia="Arial Unicode MS" w:cs="Arial"/>
                <w:szCs w:val="18"/>
                <w:lang w:eastAsia="ar-SA"/>
              </w:rPr>
            </w:pPr>
          </w:p>
        </w:tc>
      </w:tr>
      <w:tr w:rsidR="00A616F0" w:rsidRPr="00A75C05" w14:paraId="42C0287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631AD18"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CA3694" w14:textId="241FC878" w:rsidR="00A616F0" w:rsidRPr="006424D0" w:rsidRDefault="008F461A" w:rsidP="00A616F0">
            <w:pPr>
              <w:snapToGrid w:val="0"/>
              <w:spacing w:after="0" w:line="240" w:lineRule="auto"/>
            </w:pPr>
            <w:hyperlink r:id="rId66" w:history="1">
              <w:r w:rsidR="00A616F0" w:rsidRPr="00047F3D">
                <w:rPr>
                  <w:rStyle w:val="Hyperlink"/>
                  <w:rFonts w:cs="Arial"/>
                </w:rPr>
                <w:t>S1-183036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A9CA2D4" w14:textId="219B16B1" w:rsidR="00A616F0" w:rsidRPr="00A75C05" w:rsidRDefault="007E178B" w:rsidP="00A616F0">
            <w:pPr>
              <w:snapToGrid w:val="0"/>
              <w:spacing w:after="0" w:line="240" w:lineRule="auto"/>
            </w:pPr>
            <w: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1FA1C3" w14:textId="379B4CA2" w:rsidR="00A616F0" w:rsidRPr="00A75C05" w:rsidRDefault="007E178B" w:rsidP="00A616F0">
            <w:pPr>
              <w:snapToGrid w:val="0"/>
              <w:spacing w:after="0" w:line="240" w:lineRule="auto"/>
            </w:pPr>
            <w:r>
              <w:t xml:space="preserve">CR22.261v15.6.0: </w:t>
            </w:r>
            <w:r>
              <w:rPr>
                <w:noProof/>
                <w:lang w:eastAsia="ko-KR"/>
              </w:rPr>
              <w:t xml:space="preserve">Alignment of </w:t>
            </w:r>
            <w:r w:rsidRPr="00D04CC3">
              <w:t>Markets requiring minimal service levels</w:t>
            </w:r>
            <w:r>
              <w:rPr>
                <w:noProof/>
                <w:lang w:eastAsia="ko-KR"/>
              </w:rPr>
              <w:t xml:space="preserve"> requirement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68DB4B1"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EA8A9AA" w14:textId="7777777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CR0301R- Cat F</w:t>
            </w:r>
          </w:p>
          <w:p w14:paraId="6559D7FE" w14:textId="4B705918" w:rsidR="007E178B" w:rsidRPr="00A75C05" w:rsidRDefault="007E178B" w:rsidP="00A616F0">
            <w:pPr>
              <w:spacing w:after="0" w:line="240" w:lineRule="auto"/>
              <w:rPr>
                <w:rFonts w:eastAsia="Arial Unicode MS" w:cs="Arial"/>
                <w:szCs w:val="18"/>
                <w:lang w:eastAsia="ar-SA"/>
              </w:rPr>
            </w:pPr>
            <w:r w:rsidRPr="007E178B">
              <w:rPr>
                <w:rFonts w:eastAsia="Arial Unicode MS" w:cs="Arial"/>
                <w:szCs w:val="18"/>
                <w:highlight w:val="yellow"/>
                <w:lang w:eastAsia="ar-SA"/>
              </w:rPr>
              <w:t>Clauses affected 6.16.1, 6.16.2</w:t>
            </w:r>
          </w:p>
        </w:tc>
      </w:tr>
      <w:tr w:rsidR="00A616F0" w:rsidRPr="00A75C05" w14:paraId="2DAB5F7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0DDBE2A"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5D5360A" w14:textId="02ADC6D1" w:rsidR="00A616F0" w:rsidRPr="006424D0" w:rsidRDefault="008F461A" w:rsidP="00A616F0">
            <w:pPr>
              <w:snapToGrid w:val="0"/>
              <w:spacing w:after="0" w:line="240" w:lineRule="auto"/>
            </w:pPr>
            <w:hyperlink r:id="rId67" w:history="1">
              <w:r w:rsidR="00A616F0" w:rsidRPr="00047F3D">
                <w:rPr>
                  <w:rStyle w:val="Hyperlink"/>
                  <w:rFonts w:cs="Arial"/>
                </w:rPr>
                <w:t>S1-183037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F86DCDF" w14:textId="767B1F5B" w:rsidR="00A616F0" w:rsidRPr="00A75C05" w:rsidRDefault="00C33ACD" w:rsidP="00A616F0">
            <w:pPr>
              <w:snapToGrid w:val="0"/>
              <w:spacing w:after="0" w:line="240" w:lineRule="auto"/>
            </w:pPr>
            <w: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D43C8B" w14:textId="64F4EE47" w:rsidR="00A616F0" w:rsidRPr="00A75C05" w:rsidRDefault="007E178B" w:rsidP="00A616F0">
            <w:pPr>
              <w:snapToGrid w:val="0"/>
              <w:spacing w:after="0" w:line="240" w:lineRule="auto"/>
            </w:pPr>
            <w:r>
              <w:t>CR22.261v15.6.0:</w:t>
            </w:r>
            <w:r w:rsidR="00C33ACD">
              <w:t xml:space="preserve"> </w:t>
            </w:r>
            <w:r w:rsidR="00C33ACD">
              <w:rPr>
                <w:noProof/>
                <w:lang w:eastAsia="ko-KR"/>
              </w:rPr>
              <w:t xml:space="preserve">Alignment of </w:t>
            </w:r>
            <w:r w:rsidR="00C33ACD">
              <w:t>E</w:t>
            </w:r>
            <w:r w:rsidR="00C33ACD" w:rsidRPr="006042CF">
              <w:t xml:space="preserve">xtreme long range coverage </w:t>
            </w:r>
            <w:r w:rsidR="00C33ACD">
              <w:rPr>
                <w:lang w:eastAsia="zh-CN"/>
              </w:rPr>
              <w:t>in low density areas</w:t>
            </w:r>
            <w:r w:rsidR="00C33ACD">
              <w:rPr>
                <w:noProof/>
                <w:lang w:eastAsia="ko-KR"/>
              </w:rPr>
              <w:t xml:space="preserve"> requirement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02358B2"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507626B" w14:textId="7777777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CR030</w:t>
            </w:r>
            <w:r w:rsidR="00C33ACD">
              <w:rPr>
                <w:rFonts w:eastAsia="Arial Unicode MS" w:cs="Arial"/>
                <w:szCs w:val="18"/>
                <w:lang w:eastAsia="ar-SA"/>
              </w:rPr>
              <w:t>2</w:t>
            </w:r>
            <w:r>
              <w:rPr>
                <w:rFonts w:eastAsia="Arial Unicode MS" w:cs="Arial"/>
                <w:szCs w:val="18"/>
                <w:lang w:eastAsia="ar-SA"/>
              </w:rPr>
              <w:t>R- Cat F</w:t>
            </w:r>
          </w:p>
          <w:p w14:paraId="670E60FB" w14:textId="5107113E" w:rsidR="006F0D38" w:rsidRPr="00A75C05" w:rsidRDefault="006F0D38" w:rsidP="00A616F0">
            <w:pPr>
              <w:spacing w:after="0" w:line="240" w:lineRule="auto"/>
              <w:rPr>
                <w:rFonts w:eastAsia="Arial Unicode MS" w:cs="Arial"/>
                <w:szCs w:val="18"/>
                <w:lang w:eastAsia="ar-SA"/>
              </w:rPr>
            </w:pPr>
            <w:r w:rsidRPr="006F0D38">
              <w:rPr>
                <w:rFonts w:eastAsia="Arial Unicode MS" w:cs="Arial"/>
                <w:szCs w:val="18"/>
                <w:highlight w:val="yellow"/>
                <w:lang w:eastAsia="ar-SA"/>
              </w:rPr>
              <w:t>Clauses affected 6.17.1, 6.17.2</w:t>
            </w:r>
          </w:p>
        </w:tc>
      </w:tr>
      <w:tr w:rsidR="00A616F0" w:rsidRPr="00A75C05" w14:paraId="66A0ED1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27B32A0"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B51F366" w14:textId="38F2BBED" w:rsidR="00A616F0" w:rsidRPr="006424D0" w:rsidRDefault="008F461A" w:rsidP="00A616F0">
            <w:pPr>
              <w:snapToGrid w:val="0"/>
              <w:spacing w:after="0" w:line="240" w:lineRule="auto"/>
            </w:pPr>
            <w:hyperlink r:id="rId68" w:history="1">
              <w:r w:rsidR="00A616F0" w:rsidRPr="00047F3D">
                <w:rPr>
                  <w:rStyle w:val="Hyperlink"/>
                  <w:rFonts w:cs="Arial"/>
                </w:rPr>
                <w:t>S1-183142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1F370A3" w14:textId="2B508520" w:rsidR="00A616F0" w:rsidRPr="00A75C05" w:rsidRDefault="00C33ACD" w:rsidP="00A616F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34FC4D" w14:textId="6374A986" w:rsidR="00A616F0" w:rsidRPr="00A75C05" w:rsidRDefault="007E178B" w:rsidP="00A616F0">
            <w:pPr>
              <w:snapToGrid w:val="0"/>
              <w:spacing w:after="0" w:line="240" w:lineRule="auto"/>
            </w:pPr>
            <w:r>
              <w:t>CR22.261v15.6.0:</w:t>
            </w:r>
            <w:r w:rsidR="00C33ACD">
              <w:t xml:space="preserve"> </w:t>
            </w:r>
            <w:r w:rsidR="00C33ACD">
              <w:rPr>
                <w:noProof/>
              </w:rPr>
              <w:t xml:space="preserve">Alignment of service requirements for </w:t>
            </w:r>
            <w:r w:rsidR="00C33ACD" w:rsidRPr="000531EE">
              <w:t>Satellite access</w:t>
            </w:r>
            <w:r w:rsidR="00C33ACD">
              <w:t xml:space="preserve"> and </w:t>
            </w:r>
            <w:r w:rsidR="00C33ACD" w:rsidRPr="000531EE">
              <w:t>Fixed broadband</w:t>
            </w:r>
            <w:r w:rsidR="00C33ACD">
              <w:t xml:space="preserve"> access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BFDCB5"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2FA9520" w14:textId="5D56C10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CR03</w:t>
            </w:r>
            <w:r w:rsidR="006F0D38">
              <w:rPr>
                <w:rFonts w:eastAsia="Arial Unicode MS" w:cs="Arial"/>
                <w:szCs w:val="18"/>
                <w:lang w:eastAsia="ar-SA"/>
              </w:rPr>
              <w:t>2</w:t>
            </w:r>
            <w:r>
              <w:rPr>
                <w:rFonts w:eastAsia="Arial Unicode MS" w:cs="Arial"/>
                <w:szCs w:val="18"/>
                <w:lang w:eastAsia="ar-SA"/>
              </w:rPr>
              <w:t>1R- Cat F</w:t>
            </w:r>
          </w:p>
          <w:p w14:paraId="6582D136" w14:textId="3A07B927" w:rsidR="006F0D38" w:rsidRPr="00A75C05" w:rsidRDefault="006F0D38" w:rsidP="00A616F0">
            <w:pPr>
              <w:spacing w:after="0" w:line="240" w:lineRule="auto"/>
              <w:rPr>
                <w:rFonts w:eastAsia="Arial Unicode MS" w:cs="Arial"/>
                <w:szCs w:val="18"/>
                <w:lang w:eastAsia="ar-SA"/>
              </w:rPr>
            </w:pPr>
            <w:r w:rsidRPr="006F0D38">
              <w:rPr>
                <w:rFonts w:eastAsia="Arial Unicode MS" w:cs="Arial"/>
                <w:szCs w:val="18"/>
                <w:highlight w:val="yellow"/>
                <w:lang w:eastAsia="ar-SA"/>
              </w:rPr>
              <w:t>Clauses affected 6.</w:t>
            </w:r>
            <w:r>
              <w:rPr>
                <w:rFonts w:eastAsia="Arial Unicode MS" w:cs="Arial"/>
                <w:szCs w:val="18"/>
                <w:highlight w:val="yellow"/>
                <w:lang w:eastAsia="ar-SA"/>
              </w:rPr>
              <w:t>3</w:t>
            </w:r>
            <w:r w:rsidRPr="006F0D38">
              <w:rPr>
                <w:rFonts w:eastAsia="Arial Unicode MS" w:cs="Arial"/>
                <w:szCs w:val="18"/>
                <w:highlight w:val="yellow"/>
                <w:lang w:eastAsia="ar-SA"/>
              </w:rPr>
              <w:t>.1, 6.</w:t>
            </w:r>
            <w:r>
              <w:rPr>
                <w:rFonts w:eastAsia="Arial Unicode MS" w:cs="Arial"/>
                <w:szCs w:val="18"/>
                <w:highlight w:val="yellow"/>
                <w:lang w:eastAsia="ar-SA"/>
              </w:rPr>
              <w:t>3</w:t>
            </w:r>
            <w:r w:rsidRPr="006F0D38">
              <w:rPr>
                <w:rFonts w:eastAsia="Arial Unicode MS" w:cs="Arial"/>
                <w:szCs w:val="18"/>
                <w:highlight w:val="yellow"/>
                <w:lang w:eastAsia="ar-SA"/>
              </w:rPr>
              <w:t>.2</w:t>
            </w:r>
            <w:r>
              <w:rPr>
                <w:rFonts w:eastAsia="Arial Unicode MS" w:cs="Arial"/>
                <w:szCs w:val="18"/>
                <w:highlight w:val="yellow"/>
                <w:lang w:eastAsia="ar-SA"/>
              </w:rPr>
              <w:t>.1, 6.3.2.3</w:t>
            </w:r>
            <w:r w:rsidRPr="006F0D38">
              <w:rPr>
                <w:rFonts w:eastAsia="Arial Unicode MS" w:cs="Arial"/>
                <w:szCs w:val="18"/>
                <w:highlight w:val="yellow"/>
                <w:lang w:eastAsia="ar-SA"/>
              </w:rPr>
              <w:t>, 6.3.2.4</w:t>
            </w:r>
          </w:p>
        </w:tc>
      </w:tr>
      <w:tr w:rsidR="00BB0753" w:rsidRPr="00A75C05" w14:paraId="1D1AB45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40E3B77" w14:textId="77777777" w:rsidR="00BB0753" w:rsidRPr="00A75C05" w:rsidRDefault="00BB0753" w:rsidP="00BB07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10BF0E4" w14:textId="4FE04828" w:rsidR="00BB0753" w:rsidRPr="006424D0" w:rsidRDefault="008F461A" w:rsidP="00BB0753">
            <w:pPr>
              <w:snapToGrid w:val="0"/>
              <w:spacing w:after="0" w:line="240" w:lineRule="auto"/>
            </w:pPr>
            <w:hyperlink r:id="rId69" w:history="1">
              <w:r w:rsidR="00BB0753" w:rsidRPr="00047F3D">
                <w:rPr>
                  <w:rStyle w:val="Hyperlink"/>
                  <w:rFonts w:cs="Arial"/>
                </w:rPr>
                <w:t>S1-183171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2251832" w14:textId="77777777" w:rsidR="00BB0753" w:rsidRPr="00A75C05" w:rsidRDefault="00BB0753" w:rsidP="00BB0753">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1E06F1" w14:textId="77777777" w:rsidR="00BB0753" w:rsidRPr="00A75C05" w:rsidRDefault="00BB0753" w:rsidP="00BB0753">
            <w:pPr>
              <w:snapToGrid w:val="0"/>
              <w:spacing w:after="0" w:line="240" w:lineRule="auto"/>
            </w:pPr>
            <w:r>
              <w:t>CR22.261v15.6.0:</w:t>
            </w:r>
            <w:r>
              <w:rPr>
                <w:noProof/>
              </w:rPr>
              <w:t xml:space="preserve"> Release 15 alignment of multiple access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EFD0326" w14:textId="77777777" w:rsidR="00BB0753" w:rsidRPr="00A75C05" w:rsidRDefault="00BB0753" w:rsidP="00BB0753">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B6E9A1A" w14:textId="77777777" w:rsidR="00BB0753" w:rsidRPr="00A75C05" w:rsidRDefault="00BB0753" w:rsidP="00BB0753">
            <w:pPr>
              <w:spacing w:after="0" w:line="240" w:lineRule="auto"/>
              <w:rPr>
                <w:rFonts w:eastAsia="Arial Unicode MS" w:cs="Arial"/>
                <w:szCs w:val="18"/>
                <w:lang w:eastAsia="ar-SA"/>
              </w:rPr>
            </w:pPr>
            <w:r>
              <w:rPr>
                <w:rFonts w:eastAsia="Arial Unicode MS" w:cs="Arial"/>
                <w:szCs w:val="18"/>
                <w:lang w:eastAsia="ar-SA"/>
              </w:rPr>
              <w:t>WI code SMARTER Rel-15 CR0332R- Cat F</w:t>
            </w:r>
          </w:p>
        </w:tc>
      </w:tr>
      <w:tr w:rsidR="00A616F0" w:rsidRPr="00A75C05" w14:paraId="1185903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B386F5"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04D406A" w14:textId="3E4CAA73" w:rsidR="00A616F0" w:rsidRPr="006424D0" w:rsidRDefault="008F461A" w:rsidP="00A616F0">
            <w:pPr>
              <w:snapToGrid w:val="0"/>
              <w:spacing w:after="0" w:line="240" w:lineRule="auto"/>
            </w:pPr>
            <w:hyperlink r:id="rId70" w:history="1">
              <w:r w:rsidR="00A616F0" w:rsidRPr="00047F3D">
                <w:rPr>
                  <w:rStyle w:val="Hyperlink"/>
                  <w:rFonts w:cs="Arial"/>
                </w:rPr>
                <w:t>S1-183143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EAD136C" w14:textId="41920AFA" w:rsidR="00A616F0" w:rsidRPr="00A75C05" w:rsidRDefault="006F0D38" w:rsidP="00A616F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CF0C3F" w14:textId="6E8E7F70" w:rsidR="00A616F0" w:rsidRPr="00A75C05" w:rsidRDefault="007E178B" w:rsidP="00A616F0">
            <w:pPr>
              <w:snapToGrid w:val="0"/>
              <w:spacing w:after="0" w:line="240" w:lineRule="auto"/>
            </w:pPr>
            <w:r>
              <w:t>CR22.261v15.6.0:</w:t>
            </w:r>
            <w:r w:rsidR="006F0D38">
              <w:rPr>
                <w:noProof/>
              </w:rPr>
              <w:t xml:space="preserve"> Service requirements for Network Capability Exposure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15A9F3"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67BB906" w14:textId="7777777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w:t>
            </w:r>
            <w:r w:rsidR="006F0D38">
              <w:rPr>
                <w:rFonts w:eastAsia="Arial Unicode MS" w:cs="Arial"/>
                <w:szCs w:val="18"/>
                <w:lang w:eastAsia="ar-SA"/>
              </w:rPr>
              <w:t>0322</w:t>
            </w:r>
            <w:r>
              <w:rPr>
                <w:rFonts w:eastAsia="Arial Unicode MS" w:cs="Arial"/>
                <w:szCs w:val="18"/>
                <w:lang w:eastAsia="ar-SA"/>
              </w:rPr>
              <w:t>R- Cat F</w:t>
            </w:r>
          </w:p>
          <w:p w14:paraId="642599AE" w14:textId="2C7FB5C3" w:rsidR="006F0D38" w:rsidRPr="00A75C05" w:rsidRDefault="006F0D38" w:rsidP="00A616F0">
            <w:pPr>
              <w:spacing w:after="0" w:line="240" w:lineRule="auto"/>
              <w:rPr>
                <w:rFonts w:eastAsia="Arial Unicode MS" w:cs="Arial"/>
                <w:szCs w:val="18"/>
                <w:lang w:eastAsia="ar-SA"/>
              </w:rPr>
            </w:pPr>
            <w:r w:rsidRPr="006F0D38">
              <w:rPr>
                <w:rFonts w:eastAsia="Arial Unicode MS" w:cs="Arial"/>
                <w:szCs w:val="18"/>
                <w:highlight w:val="yellow"/>
                <w:lang w:eastAsia="ar-SA"/>
              </w:rPr>
              <w:t>Clauses affected 6.10.1, 6.10.2</w:t>
            </w:r>
          </w:p>
        </w:tc>
      </w:tr>
      <w:tr w:rsidR="00A616F0" w:rsidRPr="00A75C05" w14:paraId="031885F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BFA45F4"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B5A6F6A" w14:textId="15F7F16D" w:rsidR="00A616F0" w:rsidRPr="006424D0" w:rsidRDefault="008F461A" w:rsidP="00A616F0">
            <w:pPr>
              <w:snapToGrid w:val="0"/>
              <w:spacing w:after="0" w:line="240" w:lineRule="auto"/>
            </w:pPr>
            <w:hyperlink r:id="rId71" w:history="1">
              <w:r w:rsidR="00A616F0" w:rsidRPr="00047F3D">
                <w:rPr>
                  <w:rStyle w:val="Hyperlink"/>
                  <w:rFonts w:cs="Arial"/>
                </w:rPr>
                <w:t>S1-183144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771242E" w14:textId="03179696" w:rsidR="00A616F0" w:rsidRPr="00A75C05" w:rsidRDefault="006F0D38" w:rsidP="00A616F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85B70E" w14:textId="3B6953E1" w:rsidR="00A616F0" w:rsidRPr="00A75C05" w:rsidRDefault="007E178B" w:rsidP="00A616F0">
            <w:pPr>
              <w:snapToGrid w:val="0"/>
              <w:spacing w:after="0" w:line="240" w:lineRule="auto"/>
            </w:pPr>
            <w:r>
              <w:t>CR22.261v15.6.0:</w:t>
            </w:r>
            <w:r w:rsidR="006F0D38">
              <w:rPr>
                <w:noProof/>
              </w:rPr>
              <w:t xml:space="preserve"> Service requirements for flexible broadcast/multicast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CC4C5B"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36DFDCC" w14:textId="7777777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w:t>
            </w:r>
            <w:r w:rsidR="006F0D38">
              <w:rPr>
                <w:rFonts w:eastAsia="Arial Unicode MS" w:cs="Arial"/>
                <w:szCs w:val="18"/>
                <w:lang w:eastAsia="ar-SA"/>
              </w:rPr>
              <w:t>0323</w:t>
            </w:r>
            <w:r>
              <w:rPr>
                <w:rFonts w:eastAsia="Arial Unicode MS" w:cs="Arial"/>
                <w:szCs w:val="18"/>
                <w:lang w:eastAsia="ar-SA"/>
              </w:rPr>
              <w:t>R- Cat F</w:t>
            </w:r>
          </w:p>
          <w:p w14:paraId="269A28B6" w14:textId="37065D92" w:rsidR="006F0D38" w:rsidRPr="00A75C05" w:rsidRDefault="006F0D38" w:rsidP="00A616F0">
            <w:pPr>
              <w:spacing w:after="0" w:line="240" w:lineRule="auto"/>
              <w:rPr>
                <w:rFonts w:eastAsia="Arial Unicode MS" w:cs="Arial"/>
                <w:szCs w:val="18"/>
                <w:lang w:eastAsia="ar-SA"/>
              </w:rPr>
            </w:pPr>
            <w:r>
              <w:rPr>
                <w:rFonts w:eastAsia="Arial Unicode MS" w:cs="Arial"/>
                <w:szCs w:val="18"/>
                <w:lang w:eastAsia="ar-SA"/>
              </w:rPr>
              <w:t>Clauses affected 6.13.2</w:t>
            </w:r>
          </w:p>
        </w:tc>
      </w:tr>
      <w:tr w:rsidR="00A616F0" w:rsidRPr="00A75C05" w14:paraId="5F56B54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6420CCE"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EF1EE4F" w14:textId="2A9CA0DA" w:rsidR="00A616F0" w:rsidRPr="006424D0" w:rsidRDefault="008F461A" w:rsidP="00A616F0">
            <w:pPr>
              <w:snapToGrid w:val="0"/>
              <w:spacing w:after="0" w:line="240" w:lineRule="auto"/>
            </w:pPr>
            <w:hyperlink r:id="rId72" w:history="1">
              <w:r w:rsidR="00A616F0" w:rsidRPr="00047F3D">
                <w:rPr>
                  <w:rStyle w:val="Hyperlink"/>
                  <w:rFonts w:cs="Arial"/>
                </w:rPr>
                <w:t>S1-183245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25044BD" w14:textId="656E717C" w:rsidR="00A616F0" w:rsidRPr="00A75C05" w:rsidRDefault="00BB0753" w:rsidP="00A616F0">
            <w:pPr>
              <w:snapToGrid w:val="0"/>
              <w:spacing w:after="0" w:line="240" w:lineRule="auto"/>
            </w:pPr>
            <w:r>
              <w:rPr>
                <w:noProof/>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69B9D5" w14:textId="5C6F8E07" w:rsidR="00A616F0" w:rsidRPr="00A75C05" w:rsidRDefault="007E178B" w:rsidP="00A616F0">
            <w:pPr>
              <w:snapToGrid w:val="0"/>
              <w:spacing w:after="0" w:line="240" w:lineRule="auto"/>
            </w:pPr>
            <w:r>
              <w:t>CR22.261v15.6.0:</w:t>
            </w:r>
            <w:r w:rsidR="00BB0753">
              <w:rPr>
                <w:noProof/>
              </w:rPr>
              <w:t xml:space="preserve"> Alignment - Removing Integrated Access Backhaul from 5GS in Release 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F0B22E7"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05EB94C" w14:textId="77777777" w:rsidR="00A616F0" w:rsidRDefault="007E178B" w:rsidP="00A616F0">
            <w:pPr>
              <w:spacing w:after="0" w:line="240" w:lineRule="auto"/>
              <w:rPr>
                <w:rFonts w:eastAsia="Arial Unicode MS" w:cs="Arial"/>
                <w:szCs w:val="18"/>
                <w:lang w:eastAsia="ar-SA"/>
              </w:rPr>
            </w:pPr>
            <w:r>
              <w:rPr>
                <w:rFonts w:eastAsia="Arial Unicode MS" w:cs="Arial"/>
                <w:szCs w:val="18"/>
                <w:lang w:eastAsia="ar-SA"/>
              </w:rPr>
              <w:t>WI code SMARTER Rel-15 CR03</w:t>
            </w:r>
            <w:r w:rsidR="00BB0753">
              <w:rPr>
                <w:rFonts w:eastAsia="Arial Unicode MS" w:cs="Arial"/>
                <w:szCs w:val="18"/>
                <w:lang w:eastAsia="ar-SA"/>
              </w:rPr>
              <w:t>46</w:t>
            </w:r>
            <w:r>
              <w:rPr>
                <w:rFonts w:eastAsia="Arial Unicode MS" w:cs="Arial"/>
                <w:szCs w:val="18"/>
                <w:lang w:eastAsia="ar-SA"/>
              </w:rPr>
              <w:t>R- Cat F</w:t>
            </w:r>
          </w:p>
          <w:p w14:paraId="6946E1F0" w14:textId="38EFDC69" w:rsidR="00BB0753" w:rsidRPr="00A75C05" w:rsidRDefault="00BB0753" w:rsidP="00A616F0">
            <w:pPr>
              <w:spacing w:after="0" w:line="240" w:lineRule="auto"/>
              <w:rPr>
                <w:rFonts w:eastAsia="Arial Unicode MS" w:cs="Arial"/>
                <w:szCs w:val="18"/>
                <w:lang w:eastAsia="ar-SA"/>
              </w:rPr>
            </w:pPr>
            <w:r w:rsidRPr="00BB0753">
              <w:rPr>
                <w:rFonts w:eastAsia="Arial Unicode MS" w:cs="Arial"/>
                <w:szCs w:val="18"/>
                <w:highlight w:val="yellow"/>
                <w:lang w:eastAsia="ar-SA"/>
              </w:rPr>
              <w:t xml:space="preserve">Clauses affected 6.12. Only clause 6.12 needs to be voided, the subclauses </w:t>
            </w:r>
            <w:r>
              <w:rPr>
                <w:rFonts w:eastAsia="Arial Unicode MS" w:cs="Arial"/>
                <w:szCs w:val="18"/>
                <w:highlight w:val="yellow"/>
                <w:lang w:eastAsia="ar-SA"/>
              </w:rPr>
              <w:t>can be deleted</w:t>
            </w:r>
            <w:r w:rsidRPr="00BB0753">
              <w:rPr>
                <w:rFonts w:eastAsia="Arial Unicode MS" w:cs="Arial"/>
                <w:szCs w:val="18"/>
                <w:highlight w:val="yellow"/>
                <w:lang w:eastAsia="ar-SA"/>
              </w:rPr>
              <w:t>.</w:t>
            </w:r>
          </w:p>
        </w:tc>
      </w:tr>
      <w:tr w:rsidR="00A616F0" w:rsidRPr="00B04844" w14:paraId="51C5316C"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2AA7E8A" w14:textId="4B1C306A" w:rsidR="00A616F0" w:rsidRPr="00012C8A" w:rsidRDefault="00A616F0" w:rsidP="00A616F0">
            <w:pPr>
              <w:pStyle w:val="Heading2"/>
            </w:pPr>
            <w:r>
              <w:t>Rel-15 correction and clarification CRs (other than alignment)</w:t>
            </w:r>
          </w:p>
        </w:tc>
      </w:tr>
      <w:tr w:rsidR="00A616F0" w:rsidRPr="00A75C05" w14:paraId="3C1AB91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A59AB09" w14:textId="77777777" w:rsidR="00A616F0" w:rsidRPr="00A75C05" w:rsidRDefault="00A616F0" w:rsidP="00A616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D037601" w14:textId="240C666C" w:rsidR="00A616F0" w:rsidRPr="006424D0" w:rsidRDefault="008F461A" w:rsidP="00A616F0">
            <w:pPr>
              <w:snapToGrid w:val="0"/>
              <w:spacing w:after="0" w:line="240" w:lineRule="auto"/>
            </w:pPr>
            <w:hyperlink r:id="rId73" w:history="1">
              <w:r w:rsidR="00A616F0" w:rsidRPr="00047F3D">
                <w:rPr>
                  <w:rStyle w:val="Hyperlink"/>
                  <w:rFonts w:cs="Arial"/>
                </w:rPr>
                <w:t>S1-183015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D2AFE5" w14:textId="6566EB72" w:rsidR="00A616F0" w:rsidRPr="00A75C05" w:rsidRDefault="008056D0" w:rsidP="00A616F0">
            <w:pPr>
              <w:snapToGrid w:val="0"/>
              <w:spacing w:after="0" w:line="240" w:lineRule="auto"/>
            </w:pPr>
            <w:r>
              <w:rPr>
                <w:rFonts w:hint="eastAsia"/>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B2D27D" w14:textId="370955E9" w:rsidR="00A616F0" w:rsidRPr="00A75C05" w:rsidRDefault="00BB0753" w:rsidP="00A616F0">
            <w:pPr>
              <w:snapToGrid w:val="0"/>
              <w:spacing w:after="0" w:line="240" w:lineRule="auto"/>
            </w:pPr>
            <w:r>
              <w:t xml:space="preserve">CR22.101v15.5.0: </w:t>
            </w:r>
            <w:r w:rsidR="008056D0">
              <w:rPr>
                <w:noProof/>
              </w:rPr>
              <w:t>Correction to Emergency Number Handling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41C745" w14:textId="77777777" w:rsidR="00A616F0" w:rsidRPr="00A75C05" w:rsidRDefault="00A616F0" w:rsidP="00A616F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E86954E" w14:textId="46744BB0" w:rsidR="00A616F0" w:rsidRPr="00A75C05" w:rsidRDefault="008056D0" w:rsidP="00A616F0">
            <w:pPr>
              <w:spacing w:after="0" w:line="240" w:lineRule="auto"/>
              <w:rPr>
                <w:rFonts w:eastAsia="Arial Unicode MS" w:cs="Arial"/>
                <w:szCs w:val="18"/>
                <w:lang w:eastAsia="ar-SA"/>
              </w:rPr>
            </w:pPr>
            <w:r>
              <w:rPr>
                <w:rFonts w:eastAsia="Arial Unicode MS" w:cs="Arial"/>
                <w:szCs w:val="18"/>
                <w:lang w:eastAsia="ar-SA"/>
              </w:rPr>
              <w:t>WI code TEI15 Rel-15 CR0553R- Cat F</w:t>
            </w:r>
          </w:p>
        </w:tc>
      </w:tr>
      <w:tr w:rsidR="008056D0" w:rsidRPr="00A75C05" w14:paraId="563D8EF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83C570A"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DE3FBBD" w14:textId="57668B1E" w:rsidR="008056D0" w:rsidRPr="006424D0" w:rsidRDefault="008F461A" w:rsidP="008056D0">
            <w:pPr>
              <w:snapToGrid w:val="0"/>
              <w:spacing w:after="0" w:line="240" w:lineRule="auto"/>
            </w:pPr>
            <w:hyperlink r:id="rId74" w:history="1">
              <w:r w:rsidR="008056D0" w:rsidRPr="00047F3D">
                <w:rPr>
                  <w:rStyle w:val="Hyperlink"/>
                  <w:rFonts w:cs="Arial"/>
                </w:rPr>
                <w:t>S1-183016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E3D6B15" w14:textId="3B7F1B70" w:rsidR="008056D0" w:rsidRPr="00A75C05" w:rsidRDefault="008056D0" w:rsidP="008056D0">
            <w:pPr>
              <w:snapToGrid w:val="0"/>
              <w:spacing w:after="0" w:line="240" w:lineRule="auto"/>
            </w:pPr>
            <w:r>
              <w:rPr>
                <w:rFonts w:hint="eastAsia"/>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41F458" w14:textId="164C59B4" w:rsidR="008056D0" w:rsidRPr="00A75C05" w:rsidRDefault="008056D0" w:rsidP="008056D0">
            <w:pPr>
              <w:snapToGrid w:val="0"/>
              <w:spacing w:after="0" w:line="240" w:lineRule="auto"/>
            </w:pPr>
            <w:r>
              <w:t>CR22.101v</w:t>
            </w:r>
            <w:r w:rsidRPr="008056D0">
              <w:rPr>
                <w:highlight w:val="yellow"/>
              </w:rPr>
              <w:t>15.5.0</w:t>
            </w:r>
            <w:r>
              <w:t xml:space="preserve">: </w:t>
            </w:r>
            <w:r>
              <w:rPr>
                <w:noProof/>
              </w:rPr>
              <w:t>Correction to Emergency Number Handling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E47CD80"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EDEEC69" w14:textId="77777777" w:rsidR="008056D0" w:rsidRDefault="008056D0" w:rsidP="008056D0">
            <w:pPr>
              <w:spacing w:after="0" w:line="240" w:lineRule="auto"/>
              <w:rPr>
                <w:rFonts w:eastAsia="Arial Unicode MS" w:cs="Arial"/>
                <w:szCs w:val="18"/>
                <w:lang w:eastAsia="ar-SA"/>
              </w:rPr>
            </w:pPr>
            <w:r>
              <w:rPr>
                <w:rFonts w:eastAsia="Arial Unicode MS" w:cs="Arial"/>
                <w:szCs w:val="18"/>
                <w:lang w:eastAsia="ar-SA"/>
              </w:rPr>
              <w:t>WI code TEI15 Rel-15 CR0554R- Cat A</w:t>
            </w:r>
          </w:p>
          <w:p w14:paraId="23A39951" w14:textId="38834923" w:rsidR="008056D0" w:rsidRPr="00A75C05" w:rsidRDefault="008056D0" w:rsidP="008056D0">
            <w:pPr>
              <w:spacing w:after="0" w:line="240" w:lineRule="auto"/>
              <w:rPr>
                <w:rFonts w:eastAsia="Arial Unicode MS" w:cs="Arial"/>
                <w:szCs w:val="18"/>
                <w:lang w:eastAsia="ar-SA"/>
              </w:rPr>
            </w:pPr>
            <w:r>
              <w:rPr>
                <w:rFonts w:eastAsia="Arial Unicode MS" w:cs="Arial"/>
                <w:szCs w:val="18"/>
                <w:lang w:eastAsia="ar-SA"/>
              </w:rPr>
              <w:t>TS version should be 16.1.0</w:t>
            </w:r>
          </w:p>
        </w:tc>
      </w:tr>
      <w:tr w:rsidR="008056D0" w:rsidRPr="00A75C05" w14:paraId="4AE24CA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2A29212"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1CA6514" w14:textId="1FAB1DB0" w:rsidR="008056D0" w:rsidRPr="006424D0" w:rsidRDefault="008F461A" w:rsidP="008056D0">
            <w:pPr>
              <w:snapToGrid w:val="0"/>
              <w:spacing w:after="0" w:line="240" w:lineRule="auto"/>
            </w:pPr>
            <w:hyperlink r:id="rId75" w:history="1">
              <w:r w:rsidR="008056D0" w:rsidRPr="00047F3D">
                <w:rPr>
                  <w:rStyle w:val="Hyperlink"/>
                  <w:rFonts w:cs="Arial"/>
                </w:rPr>
                <w:t>S1-183117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C946E02" w14:textId="17C5F8EC" w:rsidR="008056D0" w:rsidRPr="00A75C05" w:rsidRDefault="008056D0" w:rsidP="008056D0">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4D0FFA" w14:textId="0E7F9D5C" w:rsidR="008056D0" w:rsidRPr="00A75C05" w:rsidRDefault="008056D0" w:rsidP="008056D0">
            <w:pPr>
              <w:snapToGrid w:val="0"/>
              <w:spacing w:after="0" w:line="240" w:lineRule="auto"/>
            </w:pPr>
            <w:r>
              <w:t xml:space="preserve">CR22.261v15.6.0: </w:t>
            </w:r>
            <w:r>
              <w:rPr>
                <w:noProof/>
              </w:rPr>
              <w:t>Editorial correction table 7.2.2-1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86AE514"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6354BF1" w14:textId="77777777" w:rsidR="008056D0" w:rsidRDefault="008056D0" w:rsidP="008056D0">
            <w:pPr>
              <w:spacing w:after="0" w:line="240" w:lineRule="auto"/>
              <w:rPr>
                <w:rFonts w:eastAsia="Arial Unicode MS" w:cs="Arial"/>
                <w:szCs w:val="18"/>
                <w:lang w:eastAsia="ar-SA"/>
              </w:rPr>
            </w:pPr>
            <w:r>
              <w:rPr>
                <w:rFonts w:eastAsia="Arial Unicode MS" w:cs="Arial"/>
                <w:szCs w:val="18"/>
                <w:lang w:eastAsia="ar-SA"/>
              </w:rPr>
              <w:t>WI code SMARTER Rel-15 CR0314R- Cat F</w:t>
            </w:r>
          </w:p>
          <w:p w14:paraId="27E30277" w14:textId="4FE6022B" w:rsidR="008056D0" w:rsidRPr="00A75C05" w:rsidRDefault="008056D0" w:rsidP="008056D0">
            <w:pPr>
              <w:spacing w:after="0" w:line="240" w:lineRule="auto"/>
              <w:rPr>
                <w:rFonts w:eastAsia="Arial Unicode MS" w:cs="Arial"/>
                <w:szCs w:val="18"/>
                <w:lang w:eastAsia="ar-SA"/>
              </w:rPr>
            </w:pPr>
            <w:r w:rsidRPr="008056D0">
              <w:rPr>
                <w:rFonts w:eastAsia="Arial Unicode MS" w:cs="Arial"/>
                <w:szCs w:val="18"/>
                <w:highlight w:val="yellow"/>
                <w:lang w:eastAsia="ar-SA"/>
              </w:rPr>
              <w:t>Mirror CR is needed. Possibly remove empty pages at the end</w:t>
            </w:r>
          </w:p>
        </w:tc>
      </w:tr>
      <w:tr w:rsidR="008056D0" w:rsidRPr="00A75C05" w14:paraId="2CD691F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4E7D79"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13080BE" w14:textId="002A5C68" w:rsidR="008056D0" w:rsidRPr="006424D0" w:rsidRDefault="008F461A" w:rsidP="008056D0">
            <w:pPr>
              <w:snapToGrid w:val="0"/>
              <w:spacing w:after="0" w:line="240" w:lineRule="auto"/>
            </w:pPr>
            <w:hyperlink r:id="rId76" w:history="1">
              <w:r w:rsidR="008056D0" w:rsidRPr="00047F3D">
                <w:rPr>
                  <w:rStyle w:val="Hyperlink"/>
                  <w:rFonts w:cs="Arial"/>
                </w:rPr>
                <w:t>S1-183140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CC7E78C" w14:textId="200EDAB8" w:rsidR="008056D0" w:rsidRPr="00A75C05" w:rsidRDefault="008863A6" w:rsidP="008056D0">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0A9643" w14:textId="2E91B1B2" w:rsidR="008056D0" w:rsidRPr="00A75C05" w:rsidRDefault="008056D0" w:rsidP="008056D0">
            <w:pPr>
              <w:snapToGrid w:val="0"/>
              <w:spacing w:after="0" w:line="240" w:lineRule="auto"/>
            </w:pPr>
            <w:r>
              <w:t>CR22.173</w:t>
            </w:r>
            <w:r w:rsidR="008863A6">
              <w:t>v15.1</w:t>
            </w:r>
            <w:r>
              <w:t xml:space="preserve">.0: </w:t>
            </w:r>
            <w:r>
              <w:rPr>
                <w:noProof/>
              </w:rPr>
              <w:t>Clarification for Communication Waiting Service in early call setup state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D336F37"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604073" w14:textId="77777777" w:rsidR="008056D0" w:rsidRDefault="008863A6" w:rsidP="008056D0">
            <w:pPr>
              <w:spacing w:after="0" w:line="240" w:lineRule="auto"/>
              <w:rPr>
                <w:rFonts w:eastAsia="Arial Unicode MS" w:cs="Arial"/>
                <w:szCs w:val="18"/>
                <w:lang w:eastAsia="ar-SA"/>
              </w:rPr>
            </w:pPr>
            <w:r>
              <w:rPr>
                <w:rFonts w:eastAsia="Arial Unicode MS" w:cs="Arial"/>
                <w:szCs w:val="18"/>
                <w:lang w:eastAsia="ar-SA"/>
              </w:rPr>
              <w:t>WI code TEI15 Rel-15 CR0122R- Cat F</w:t>
            </w:r>
          </w:p>
          <w:p w14:paraId="393E79E1" w14:textId="4E3B51FB" w:rsidR="008863A6" w:rsidRPr="00A75C05" w:rsidRDefault="008863A6" w:rsidP="008056D0">
            <w:pPr>
              <w:spacing w:after="0" w:line="240" w:lineRule="auto"/>
              <w:rPr>
                <w:rFonts w:eastAsia="Arial Unicode MS" w:cs="Arial"/>
                <w:szCs w:val="18"/>
                <w:lang w:eastAsia="ar-SA"/>
              </w:rPr>
            </w:pPr>
            <w:r w:rsidRPr="008863A6">
              <w:rPr>
                <w:rFonts w:eastAsia="Arial Unicode MS" w:cs="Arial"/>
                <w:szCs w:val="18"/>
                <w:highlight w:val="yellow"/>
                <w:lang w:eastAsia="ar-SA"/>
              </w:rPr>
              <w:t>Clauses affected 8.2.8.1</w:t>
            </w:r>
          </w:p>
        </w:tc>
      </w:tr>
      <w:tr w:rsidR="008056D0" w:rsidRPr="00A75C05" w14:paraId="2DDB0C7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B12C07F"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96FB71B" w14:textId="175243D8" w:rsidR="008056D0" w:rsidRPr="006424D0" w:rsidRDefault="008F461A" w:rsidP="008056D0">
            <w:pPr>
              <w:snapToGrid w:val="0"/>
              <w:spacing w:after="0" w:line="240" w:lineRule="auto"/>
            </w:pPr>
            <w:hyperlink r:id="rId77" w:history="1">
              <w:r w:rsidR="008056D0" w:rsidRPr="00047F3D">
                <w:rPr>
                  <w:rStyle w:val="Hyperlink"/>
                  <w:rFonts w:cs="Arial"/>
                </w:rPr>
                <w:t>S1-183160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DD06118" w14:textId="2396EAEE" w:rsidR="008056D0" w:rsidRPr="00A75C05" w:rsidRDefault="008863A6" w:rsidP="008056D0">
            <w:pPr>
              <w:snapToGrid w:val="0"/>
              <w:spacing w:after="0" w:line="240" w:lineRule="auto"/>
            </w:pPr>
            <w:r>
              <w:t>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29D134" w14:textId="71C83496" w:rsidR="008056D0" w:rsidRPr="00A75C05" w:rsidRDefault="008863A6" w:rsidP="008056D0">
            <w:pPr>
              <w:snapToGrid w:val="0"/>
              <w:spacing w:after="0" w:line="240" w:lineRule="auto"/>
            </w:pPr>
            <w:r>
              <w:t>CR22.261v15.6.0:</w:t>
            </w:r>
            <w:r>
              <w:rPr>
                <w:noProof/>
              </w:rPr>
              <w:t xml:space="preserve"> Minor correction to URLLC clause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54B788E"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6A9F723" w14:textId="452A4D48" w:rsidR="008863A6" w:rsidRDefault="008863A6" w:rsidP="008863A6">
            <w:pPr>
              <w:spacing w:after="0" w:line="240" w:lineRule="auto"/>
              <w:rPr>
                <w:rFonts w:eastAsia="Arial Unicode MS" w:cs="Arial"/>
                <w:szCs w:val="18"/>
                <w:lang w:eastAsia="ar-SA"/>
              </w:rPr>
            </w:pPr>
            <w:r>
              <w:rPr>
                <w:rFonts w:eastAsia="Arial Unicode MS" w:cs="Arial"/>
                <w:szCs w:val="18"/>
                <w:lang w:eastAsia="ar-SA"/>
              </w:rPr>
              <w:t xml:space="preserve">WI code </w:t>
            </w:r>
            <w:r w:rsidRPr="008863A6">
              <w:rPr>
                <w:rFonts w:eastAsia="Arial Unicode MS" w:cs="Arial"/>
                <w:szCs w:val="18"/>
                <w:highlight w:val="yellow"/>
                <w:lang w:eastAsia="ar-SA"/>
              </w:rPr>
              <w:t>cyberCAV</w:t>
            </w:r>
            <w:r>
              <w:rPr>
                <w:rFonts w:eastAsia="Arial Unicode MS" w:cs="Arial"/>
                <w:szCs w:val="18"/>
                <w:lang w:eastAsia="ar-SA"/>
              </w:rPr>
              <w:t xml:space="preserve"> </w:t>
            </w:r>
            <w:r w:rsidRPr="008863A6">
              <w:rPr>
                <w:rFonts w:eastAsia="Arial Unicode MS" w:cs="Arial"/>
                <w:szCs w:val="18"/>
                <w:highlight w:val="yellow"/>
                <w:lang w:eastAsia="ar-SA"/>
              </w:rPr>
              <w:t>Rel-16</w:t>
            </w:r>
            <w:r>
              <w:rPr>
                <w:rFonts w:eastAsia="Arial Unicode MS" w:cs="Arial"/>
                <w:szCs w:val="18"/>
                <w:lang w:eastAsia="ar-SA"/>
              </w:rPr>
              <w:t xml:space="preserve"> CR0122R- Cat </w:t>
            </w:r>
            <w:r w:rsidR="006D36F2">
              <w:rPr>
                <w:rFonts w:eastAsia="Arial Unicode MS" w:cs="Arial"/>
                <w:szCs w:val="18"/>
                <w:lang w:eastAsia="ar-SA"/>
              </w:rPr>
              <w:t>D</w:t>
            </w:r>
          </w:p>
          <w:p w14:paraId="7B5CB00E" w14:textId="2103BC2A" w:rsidR="008056D0" w:rsidRPr="00A75C05" w:rsidRDefault="008863A6" w:rsidP="008056D0">
            <w:pPr>
              <w:spacing w:after="0" w:line="240" w:lineRule="auto"/>
              <w:rPr>
                <w:rFonts w:eastAsia="Arial Unicode MS" w:cs="Arial"/>
                <w:szCs w:val="18"/>
                <w:lang w:eastAsia="ar-SA"/>
              </w:rPr>
            </w:pPr>
            <w:r w:rsidRPr="008863A6">
              <w:rPr>
                <w:rFonts w:eastAsia="Arial Unicode MS" w:cs="Arial"/>
                <w:szCs w:val="18"/>
                <w:highlight w:val="yellow"/>
                <w:lang w:eastAsia="ar-SA"/>
              </w:rPr>
              <w:t>cyberCAV is Rel-16</w:t>
            </w:r>
            <w:r>
              <w:rPr>
                <w:rFonts w:eastAsia="Arial Unicode MS" w:cs="Arial"/>
                <w:szCs w:val="18"/>
                <w:highlight w:val="yellow"/>
                <w:lang w:eastAsia="ar-SA"/>
              </w:rPr>
              <w:t>, WI should be SMARTER</w:t>
            </w:r>
            <w:r w:rsidRPr="008863A6">
              <w:rPr>
                <w:rFonts w:eastAsia="Arial Unicode MS" w:cs="Arial"/>
                <w:szCs w:val="18"/>
                <w:highlight w:val="yellow"/>
                <w:lang w:eastAsia="ar-SA"/>
              </w:rPr>
              <w:t>. Rel-15</w:t>
            </w:r>
            <w:r>
              <w:rPr>
                <w:rFonts w:eastAsia="Arial Unicode MS" w:cs="Arial"/>
                <w:szCs w:val="18"/>
                <w:highlight w:val="yellow"/>
                <w:lang w:eastAsia="ar-SA"/>
              </w:rPr>
              <w:t>.</w:t>
            </w:r>
            <w:r w:rsidRPr="008863A6">
              <w:rPr>
                <w:rFonts w:eastAsia="Arial Unicode MS" w:cs="Arial"/>
                <w:szCs w:val="18"/>
                <w:highlight w:val="yellow"/>
                <w:lang w:eastAsia="ar-SA"/>
              </w:rPr>
              <w:t xml:space="preserve"> Mirror needed</w:t>
            </w:r>
          </w:p>
        </w:tc>
      </w:tr>
      <w:tr w:rsidR="008056D0" w:rsidRPr="00B04844" w14:paraId="595FCFE3"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CFE2" w14:textId="48C3B4DC" w:rsidR="008056D0" w:rsidRPr="00FC250B" w:rsidRDefault="008056D0" w:rsidP="008056D0">
            <w:pPr>
              <w:pStyle w:val="Heading2"/>
            </w:pPr>
            <w:r>
              <w:t>Rel-14 and earlier CRs</w:t>
            </w:r>
          </w:p>
        </w:tc>
      </w:tr>
      <w:tr w:rsidR="008056D0" w:rsidRPr="00B04844" w14:paraId="595FD0A5" w14:textId="77777777" w:rsidTr="00B46DDA">
        <w:trPr>
          <w:trHeight w:val="141"/>
        </w:trPr>
        <w:tc>
          <w:tcPr>
            <w:tcW w:w="14494" w:type="dxa"/>
            <w:gridSpan w:val="8"/>
            <w:shd w:val="clear" w:color="auto" w:fill="F2F2F2"/>
          </w:tcPr>
          <w:p w14:paraId="595FD0A4" w14:textId="77777777" w:rsidR="008056D0" w:rsidRPr="00F45489" w:rsidRDefault="008056D0" w:rsidP="008056D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8056D0" w:rsidRPr="00B04844" w14:paraId="4B18FAD6" w14:textId="77777777" w:rsidTr="00D34F73">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1364C46" w14:textId="60D31EA4" w:rsidR="008056D0" w:rsidRDefault="008056D0" w:rsidP="008056D0">
            <w:pPr>
              <w:pStyle w:val="Heading2"/>
            </w:pPr>
            <w:bookmarkStart w:id="91" w:name="_Toc414625494"/>
            <w:r>
              <w:lastRenderedPageBreak/>
              <w:t xml:space="preserve">Rel-16 </w:t>
            </w:r>
            <w:bookmarkEnd w:id="91"/>
            <w:r>
              <w:t>CRs under TEI16 or for completed work items</w:t>
            </w:r>
          </w:p>
        </w:tc>
      </w:tr>
      <w:tr w:rsidR="008056D0" w:rsidRPr="00A75C05" w14:paraId="0019792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BAE6C6D"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D825D80" w14:textId="053A060C" w:rsidR="008056D0" w:rsidRPr="006424D0" w:rsidRDefault="008F461A" w:rsidP="008056D0">
            <w:pPr>
              <w:snapToGrid w:val="0"/>
              <w:spacing w:after="0" w:line="240" w:lineRule="auto"/>
            </w:pPr>
            <w:hyperlink r:id="rId78" w:history="1">
              <w:r w:rsidR="008056D0" w:rsidRPr="00047F3D">
                <w:rPr>
                  <w:rStyle w:val="Hyperlink"/>
                  <w:rFonts w:cs="Arial"/>
                </w:rPr>
                <w:t>S1-183008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D49D169" w14:textId="0F14DCD6" w:rsidR="008056D0" w:rsidRPr="00A75C05" w:rsidRDefault="008863A6" w:rsidP="008056D0">
            <w:pPr>
              <w:snapToGrid w:val="0"/>
              <w:spacing w:after="0" w:line="240" w:lineRule="auto"/>
            </w:pPr>
            <w:r>
              <w:rPr>
                <w:noProof/>
              </w:rPr>
              <w:t>UK Home Office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F3A826" w14:textId="32AD1481" w:rsidR="008056D0" w:rsidRPr="00A75C05" w:rsidRDefault="008863A6" w:rsidP="008056D0">
            <w:pPr>
              <w:snapToGrid w:val="0"/>
              <w:spacing w:after="0" w:line="240" w:lineRule="auto"/>
            </w:pPr>
            <w:r>
              <w:t>CR22.280v16.3.0:</w:t>
            </w:r>
            <w:r>
              <w:rPr>
                <w:noProof/>
              </w:rPr>
              <w:t xml:space="preserve"> Requirement to allow for users to automatically be informed when affiliation information changes in a group</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868F25"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891E95E" w14:textId="77777777" w:rsidR="008056D0" w:rsidRDefault="008863A6" w:rsidP="008056D0">
            <w:pPr>
              <w:spacing w:after="0" w:line="240" w:lineRule="auto"/>
              <w:rPr>
                <w:rFonts w:eastAsia="Arial Unicode MS" w:cs="Arial"/>
                <w:szCs w:val="18"/>
                <w:lang w:eastAsia="ar-SA"/>
              </w:rPr>
            </w:pPr>
            <w:r>
              <w:rPr>
                <w:rFonts w:eastAsia="Arial Unicode MS" w:cs="Arial"/>
                <w:szCs w:val="18"/>
                <w:lang w:eastAsia="ar-SA"/>
              </w:rPr>
              <w:t xml:space="preserve">WI code </w:t>
            </w:r>
            <w:r w:rsidRPr="008863A6">
              <w:rPr>
                <w:rFonts w:eastAsia="Arial Unicode MS" w:cs="Arial"/>
                <w:szCs w:val="18"/>
                <w:highlight w:val="yellow"/>
                <w:lang w:eastAsia="ar-SA"/>
              </w:rPr>
              <w:t>TEI16</w:t>
            </w:r>
            <w:r>
              <w:rPr>
                <w:rFonts w:eastAsia="Arial Unicode MS" w:cs="Arial"/>
                <w:szCs w:val="18"/>
                <w:lang w:eastAsia="ar-SA"/>
              </w:rPr>
              <w:t xml:space="preserve"> Rel-16 CR0091R- Cat F</w:t>
            </w:r>
          </w:p>
          <w:p w14:paraId="23412235" w14:textId="77777777" w:rsidR="008863A6" w:rsidRDefault="006D36F2" w:rsidP="008056D0">
            <w:pPr>
              <w:spacing w:after="0" w:line="240" w:lineRule="auto"/>
              <w:rPr>
                <w:noProof/>
              </w:rPr>
            </w:pPr>
            <w:r w:rsidRPr="006D36F2">
              <w:rPr>
                <w:noProof/>
                <w:highlight w:val="yellow"/>
              </w:rPr>
              <w:t>MCImp-MCCoRe is not a Rel-16 WID</w:t>
            </w:r>
          </w:p>
          <w:p w14:paraId="462E7A5F" w14:textId="0F405294" w:rsidR="006D36F2" w:rsidRPr="00A75C05" w:rsidRDefault="006D36F2" w:rsidP="008056D0">
            <w:pPr>
              <w:spacing w:after="0" w:line="240" w:lineRule="auto"/>
              <w:rPr>
                <w:rFonts w:eastAsia="Arial Unicode MS" w:cs="Arial"/>
                <w:szCs w:val="18"/>
                <w:lang w:eastAsia="ar-SA"/>
              </w:rPr>
            </w:pPr>
            <w:r w:rsidRPr="006D36F2">
              <w:rPr>
                <w:noProof/>
                <w:highlight w:val="yellow"/>
              </w:rPr>
              <w:t>Accept formatting revision marks</w:t>
            </w:r>
          </w:p>
        </w:tc>
      </w:tr>
      <w:tr w:rsidR="008056D0" w:rsidRPr="00A75C05" w14:paraId="34EAC61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C48F965"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694950C" w14:textId="1DA9178E" w:rsidR="008056D0" w:rsidRPr="006424D0" w:rsidRDefault="008F461A" w:rsidP="008056D0">
            <w:pPr>
              <w:snapToGrid w:val="0"/>
              <w:spacing w:after="0" w:line="240" w:lineRule="auto"/>
            </w:pPr>
            <w:hyperlink r:id="rId79" w:history="1">
              <w:r w:rsidR="008056D0" w:rsidRPr="00047F3D">
                <w:rPr>
                  <w:rStyle w:val="Hyperlink"/>
                  <w:rFonts w:cs="Arial"/>
                </w:rPr>
                <w:t>S1-183014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26D07D" w14:textId="1E11FB94" w:rsidR="008056D0" w:rsidRPr="00A75C05" w:rsidRDefault="006D36F2" w:rsidP="008056D0">
            <w:pPr>
              <w:snapToGrid w:val="0"/>
              <w:spacing w:after="0" w:line="240" w:lineRule="auto"/>
            </w:pPr>
            <w:r>
              <w:rPr>
                <w:rFonts w:hint="eastAsia"/>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193129" w14:textId="2B502CA7" w:rsidR="008056D0" w:rsidRPr="00A75C05" w:rsidRDefault="006D36F2" w:rsidP="008056D0">
            <w:pPr>
              <w:snapToGrid w:val="0"/>
              <w:spacing w:after="0" w:line="240" w:lineRule="auto"/>
            </w:pPr>
            <w:r>
              <w:rPr>
                <w:noProof/>
              </w:rPr>
              <w:t xml:space="preserve">CR22.011v16.3.0: Correction to </w:t>
            </w:r>
            <w:r w:rsidRPr="000028B7">
              <w:rPr>
                <w:noProof/>
              </w:rPr>
              <w:t>Selective Legacy Radio Disabling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7FE55D"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F8ED0BD" w14:textId="03045DAB" w:rsidR="008056D0" w:rsidRPr="00A75C05" w:rsidRDefault="006D36F2" w:rsidP="008056D0">
            <w:pPr>
              <w:spacing w:after="0" w:line="240" w:lineRule="auto"/>
              <w:rPr>
                <w:rFonts w:eastAsia="Arial Unicode MS" w:cs="Arial"/>
                <w:szCs w:val="18"/>
                <w:lang w:eastAsia="ar-SA"/>
              </w:rPr>
            </w:pPr>
            <w:r>
              <w:rPr>
                <w:rFonts w:eastAsia="Arial Unicode MS" w:cs="Arial"/>
                <w:szCs w:val="18"/>
                <w:lang w:eastAsia="ar-SA"/>
              </w:rPr>
              <w:t>WI code TEI16 Rel-16 CR0302R- Cat F</w:t>
            </w:r>
          </w:p>
        </w:tc>
      </w:tr>
      <w:tr w:rsidR="008056D0" w:rsidRPr="00B04844" w14:paraId="595FD0A7"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A6" w14:textId="77777777" w:rsidR="008056D0" w:rsidRDefault="008056D0" w:rsidP="008056D0">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8056D0" w:rsidRPr="00B04844" w14:paraId="718950CE" w14:textId="77777777" w:rsidTr="00B46DDA">
        <w:trPr>
          <w:trHeight w:val="141"/>
        </w:trPr>
        <w:tc>
          <w:tcPr>
            <w:tcW w:w="14494" w:type="dxa"/>
            <w:gridSpan w:val="8"/>
            <w:tcBorders>
              <w:bottom w:val="single" w:sz="4" w:space="0" w:color="auto"/>
            </w:tcBorders>
            <w:shd w:val="clear" w:color="auto" w:fill="auto"/>
          </w:tcPr>
          <w:p w14:paraId="77C7CE8B" w14:textId="77777777" w:rsidR="008056D0" w:rsidRPr="004067FF" w:rsidRDefault="008056D0" w:rsidP="008056D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491328" w14:textId="70E88F17"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TR22.289v0.2.0</w:t>
            </w:r>
          </w:p>
          <w:p w14:paraId="3B707754" w14:textId="277D2367"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(12/2018)</w:t>
            </w:r>
          </w:p>
          <w:p w14:paraId="649EA848" w14:textId="26E8D519" w:rsidR="008056D0" w:rsidRPr="004070E3" w:rsidRDefault="008056D0" w:rsidP="008056D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35AAB909" w14:textId="77777777" w:rsidR="008056D0" w:rsidRPr="004070E3" w:rsidRDefault="008056D0" w:rsidP="008056D0">
            <w:pPr>
              <w:suppressAutoHyphens/>
              <w:spacing w:after="0" w:line="240" w:lineRule="auto"/>
              <w:rPr>
                <w:rFonts w:eastAsia="Arial Unicode MS" w:cs="Arial"/>
                <w:i/>
                <w:szCs w:val="18"/>
                <w:lang w:eastAsia="ar-SA"/>
              </w:rPr>
            </w:pPr>
          </w:p>
        </w:tc>
      </w:tr>
      <w:tr w:rsidR="008056D0" w:rsidRPr="00A75C05" w14:paraId="3C535E7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6F9C467"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6F05805" w14:textId="2C16794E" w:rsidR="008056D0" w:rsidRPr="006424D0" w:rsidRDefault="008F461A" w:rsidP="008056D0">
            <w:pPr>
              <w:snapToGrid w:val="0"/>
              <w:spacing w:after="0" w:line="240" w:lineRule="auto"/>
            </w:pPr>
            <w:hyperlink r:id="rId80" w:history="1">
              <w:r w:rsidR="008056D0" w:rsidRPr="00047F3D">
                <w:rPr>
                  <w:rStyle w:val="Hyperlink"/>
                  <w:rFonts w:cs="Arial"/>
                </w:rPr>
                <w:t>S1-183024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6D7EEC" w14:textId="6EBF5567" w:rsidR="008056D0" w:rsidRPr="00A75C05" w:rsidRDefault="00F938A7" w:rsidP="008056D0">
            <w:pPr>
              <w:snapToGrid w:val="0"/>
              <w:spacing w:after="0" w:line="240" w:lineRule="auto"/>
            </w:pPr>
            <w:r>
              <w:t>Firstnet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AB0C08" w14:textId="36636224" w:rsidR="008056D0" w:rsidRPr="00A75C05" w:rsidRDefault="00F938A7" w:rsidP="008056D0">
            <w:pPr>
              <w:snapToGrid w:val="0"/>
              <w:spacing w:after="0" w:line="240" w:lineRule="auto"/>
            </w:pPr>
            <w:r>
              <w:rPr>
                <w:noProof/>
              </w:rPr>
              <w:t>CR22.179v16.3.0: Addition of new Group Call Commencement Modes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F9891D" w14:textId="2915AE28"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80E0144" w14:textId="2927BCBF" w:rsidR="008056D0" w:rsidRPr="00A75C05" w:rsidRDefault="00F938A7" w:rsidP="008056D0">
            <w:pPr>
              <w:spacing w:after="0" w:line="240" w:lineRule="auto"/>
              <w:rPr>
                <w:rFonts w:eastAsia="Arial Unicode MS" w:cs="Arial"/>
                <w:szCs w:val="18"/>
                <w:lang w:eastAsia="ar-SA"/>
              </w:rPr>
            </w:pPr>
            <w:r>
              <w:rPr>
                <w:rFonts w:eastAsia="Arial Unicode MS" w:cs="Arial"/>
                <w:szCs w:val="18"/>
                <w:lang w:eastAsia="ar-SA"/>
              </w:rPr>
              <w:t>WI code MONASTERY2 Rel-16 CR0067R- Cat C</w:t>
            </w:r>
          </w:p>
        </w:tc>
      </w:tr>
      <w:tr w:rsidR="001826E7" w:rsidRPr="00A75C05" w14:paraId="310C306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097B4F8" w14:textId="77777777" w:rsidR="001826E7" w:rsidRPr="00A75C05" w:rsidRDefault="001826E7"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70636DB" w14:textId="747CF80F" w:rsidR="001826E7" w:rsidRPr="006424D0" w:rsidRDefault="008F461A" w:rsidP="0029452C">
            <w:pPr>
              <w:snapToGrid w:val="0"/>
              <w:spacing w:after="0" w:line="240" w:lineRule="auto"/>
            </w:pPr>
            <w:hyperlink r:id="rId81" w:history="1">
              <w:r w:rsidR="001826E7" w:rsidRPr="00047F3D">
                <w:rPr>
                  <w:rStyle w:val="Hyperlink"/>
                  <w:rFonts w:cs="Arial"/>
                </w:rPr>
                <w:t>S1-183057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4734235" w14:textId="77777777" w:rsidR="001826E7" w:rsidRPr="00A75C05" w:rsidRDefault="001826E7" w:rsidP="0029452C">
            <w:pPr>
              <w:snapToGrid w:val="0"/>
              <w:spacing w:after="0" w:line="240" w:lineRule="auto"/>
            </w:pPr>
            <w:r>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BFB79A" w14:textId="77777777" w:rsidR="001826E7" w:rsidRPr="00A75C05" w:rsidRDefault="001826E7" w:rsidP="0029452C">
            <w:pPr>
              <w:snapToGrid w:val="0"/>
              <w:spacing w:after="0" w:line="240" w:lineRule="auto"/>
            </w:pPr>
            <w:r>
              <w:rPr>
                <w:noProof/>
              </w:rPr>
              <w:t>CR22.179v16.3.0: Move interworking of functional alias from MCPTT to MCCoRe TS, MCPTT part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F392AB" w14:textId="6996C923" w:rsidR="001826E7" w:rsidRPr="00A75C05" w:rsidRDefault="001826E7"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04E908D" w14:textId="77777777" w:rsidR="001826E7" w:rsidRPr="00A75C05" w:rsidRDefault="001826E7" w:rsidP="0029452C">
            <w:pPr>
              <w:spacing w:after="0" w:line="240" w:lineRule="auto"/>
              <w:rPr>
                <w:rFonts w:eastAsia="Arial Unicode MS" w:cs="Arial"/>
                <w:szCs w:val="18"/>
                <w:lang w:eastAsia="ar-SA"/>
              </w:rPr>
            </w:pPr>
            <w:r>
              <w:rPr>
                <w:rFonts w:eastAsia="Arial Unicode MS" w:cs="Arial"/>
                <w:szCs w:val="18"/>
                <w:lang w:eastAsia="ar-SA"/>
              </w:rPr>
              <w:t>WI code MONASTERY2 Rel-16 CR0068R- Cat B</w:t>
            </w:r>
          </w:p>
        </w:tc>
      </w:tr>
      <w:tr w:rsidR="008056D0" w:rsidRPr="00A75C05" w14:paraId="1FB9D0D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BA5DF85"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57CE0CF" w14:textId="2AC1ACF8" w:rsidR="008056D0" w:rsidRPr="006424D0" w:rsidRDefault="008F461A" w:rsidP="008056D0">
            <w:pPr>
              <w:snapToGrid w:val="0"/>
              <w:spacing w:after="0" w:line="240" w:lineRule="auto"/>
            </w:pPr>
            <w:hyperlink r:id="rId82" w:history="1">
              <w:r w:rsidR="008056D0" w:rsidRPr="00047F3D">
                <w:rPr>
                  <w:rStyle w:val="Hyperlink"/>
                  <w:rFonts w:cs="Arial"/>
                </w:rPr>
                <w:t>S1-183056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2C949D4" w14:textId="6081D09A" w:rsidR="008056D0" w:rsidRPr="00A75C05" w:rsidRDefault="001826E7" w:rsidP="008056D0">
            <w:pPr>
              <w:snapToGrid w:val="0"/>
              <w:spacing w:after="0" w:line="240" w:lineRule="auto"/>
            </w:pPr>
            <w:r>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2221AE" w14:textId="33E7834B" w:rsidR="008056D0" w:rsidRPr="00A75C05" w:rsidRDefault="001826E7" w:rsidP="008056D0">
            <w:pPr>
              <w:snapToGrid w:val="0"/>
              <w:spacing w:after="0" w:line="240" w:lineRule="auto"/>
            </w:pPr>
            <w:r>
              <w:rPr>
                <w:noProof/>
              </w:rPr>
              <w:t>CR22.280v16.3.0: Move interworking of functional alias from MCPTT to MCCoRe TS, MCCoRe part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72FDFC" w14:textId="531BB90B"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5866411" w14:textId="4DB8EA3F" w:rsidR="008056D0" w:rsidRPr="00A75C05" w:rsidRDefault="001826E7" w:rsidP="008056D0">
            <w:pPr>
              <w:spacing w:after="0" w:line="240" w:lineRule="auto"/>
              <w:rPr>
                <w:rFonts w:eastAsia="Arial Unicode MS" w:cs="Arial"/>
                <w:szCs w:val="18"/>
                <w:lang w:eastAsia="ar-SA"/>
              </w:rPr>
            </w:pPr>
            <w:r>
              <w:rPr>
                <w:rFonts w:eastAsia="Arial Unicode MS" w:cs="Arial"/>
                <w:szCs w:val="18"/>
                <w:lang w:eastAsia="ar-SA"/>
              </w:rPr>
              <w:t>WI code MONASTERY2 Rel-16 CR0094R- Cat B</w:t>
            </w:r>
          </w:p>
        </w:tc>
      </w:tr>
      <w:tr w:rsidR="00E82A28" w:rsidRPr="00A75C05" w14:paraId="49EE866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538BF95"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D1A680E" w14:textId="1FDBAEBE" w:rsidR="00E82A28" w:rsidRPr="006424D0" w:rsidRDefault="008F461A" w:rsidP="0029452C">
            <w:pPr>
              <w:snapToGrid w:val="0"/>
              <w:spacing w:after="0" w:line="240" w:lineRule="auto"/>
            </w:pPr>
            <w:hyperlink r:id="rId83" w:history="1">
              <w:r w:rsidR="00E82A28" w:rsidRPr="00047F3D">
                <w:rPr>
                  <w:rStyle w:val="Hyperlink"/>
                  <w:rFonts w:cs="Arial"/>
                </w:rPr>
                <w:t>S1-183073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916DDE0" w14:textId="77777777" w:rsidR="00E82A28" w:rsidRPr="00A75C05" w:rsidRDefault="00E82A28" w:rsidP="0029452C">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4AAD78" w14:textId="77777777" w:rsidR="00E82A28" w:rsidRPr="00A75C05" w:rsidRDefault="00E82A28" w:rsidP="0029452C">
            <w:pPr>
              <w:snapToGrid w:val="0"/>
              <w:spacing w:after="0" w:line="240" w:lineRule="auto"/>
            </w:pPr>
            <w:r>
              <w:rPr>
                <w:noProof/>
              </w:rPr>
              <w:t>CR22.280v16.3.0: Logging of functional alias(es)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4EDBF4A"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FD06CE7" w14:textId="77777777" w:rsidR="00E82A28" w:rsidRPr="00A75C05" w:rsidRDefault="00E82A28" w:rsidP="0029452C">
            <w:pPr>
              <w:spacing w:after="0" w:line="240" w:lineRule="auto"/>
              <w:rPr>
                <w:rFonts w:eastAsia="Arial Unicode MS" w:cs="Arial"/>
                <w:szCs w:val="18"/>
                <w:lang w:eastAsia="ar-SA"/>
              </w:rPr>
            </w:pPr>
            <w:r>
              <w:rPr>
                <w:rFonts w:eastAsia="Arial Unicode MS" w:cs="Arial"/>
                <w:szCs w:val="18"/>
                <w:lang w:eastAsia="ar-SA"/>
              </w:rPr>
              <w:t>WI code MONASTERY2 Rel-16 CR0096R- Cat C</w:t>
            </w:r>
          </w:p>
        </w:tc>
      </w:tr>
      <w:tr w:rsidR="00E82A28" w:rsidRPr="00A75C05" w14:paraId="22F21FD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EA7D964"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84BAA57" w14:textId="10D3E4E7" w:rsidR="00E82A28" w:rsidRPr="006424D0" w:rsidRDefault="008F461A" w:rsidP="0029452C">
            <w:pPr>
              <w:snapToGrid w:val="0"/>
              <w:spacing w:after="0" w:line="240" w:lineRule="auto"/>
            </w:pPr>
            <w:hyperlink r:id="rId84" w:history="1">
              <w:r w:rsidR="00E82A28" w:rsidRPr="00047F3D">
                <w:rPr>
                  <w:rStyle w:val="Hyperlink"/>
                  <w:rFonts w:cs="Arial"/>
                </w:rPr>
                <w:t>S1-183167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D2C3B7" w14:textId="77777777" w:rsidR="00E82A28" w:rsidRPr="00A75C05" w:rsidRDefault="00E82A28" w:rsidP="0029452C">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AB23D6" w14:textId="77777777" w:rsidR="00E82A28" w:rsidRPr="00A75C05" w:rsidRDefault="00E82A28" w:rsidP="0029452C">
            <w:pPr>
              <w:snapToGrid w:val="0"/>
              <w:spacing w:after="0" w:line="240" w:lineRule="auto"/>
            </w:pPr>
            <w:r>
              <w:rPr>
                <w:noProof/>
              </w:rPr>
              <w:t xml:space="preserve">CR22.280v16.3.0: </w:t>
            </w:r>
            <w:r w:rsidRPr="002E43E7">
              <w:rPr>
                <w:noProof/>
              </w:rPr>
              <w:t>Update on functional alias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8AB935"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1F018BE" w14:textId="77777777" w:rsidR="00E82A28" w:rsidRPr="00A75C05" w:rsidRDefault="00E82A28" w:rsidP="0029452C">
            <w:pPr>
              <w:spacing w:after="0" w:line="240" w:lineRule="auto"/>
              <w:rPr>
                <w:rFonts w:eastAsia="Arial Unicode MS" w:cs="Arial"/>
                <w:szCs w:val="18"/>
                <w:lang w:eastAsia="ar-SA"/>
              </w:rPr>
            </w:pPr>
            <w:r>
              <w:rPr>
                <w:rFonts w:eastAsia="Arial Unicode MS" w:cs="Arial"/>
                <w:szCs w:val="18"/>
                <w:lang w:eastAsia="ar-SA"/>
              </w:rPr>
              <w:t>WI code MONASTERY2 Rel-16 CR0099R- Cat B</w:t>
            </w:r>
          </w:p>
        </w:tc>
      </w:tr>
      <w:tr w:rsidR="00E82A28" w:rsidRPr="00A75C05" w14:paraId="733AD65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3A53630"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41C9258" w14:textId="3A991134" w:rsidR="00E82A28" w:rsidRPr="006424D0" w:rsidRDefault="008F461A" w:rsidP="0029452C">
            <w:pPr>
              <w:snapToGrid w:val="0"/>
              <w:spacing w:after="0" w:line="240" w:lineRule="auto"/>
            </w:pPr>
            <w:hyperlink r:id="rId85" w:history="1">
              <w:r w:rsidR="00E82A28" w:rsidRPr="00047F3D">
                <w:rPr>
                  <w:rStyle w:val="Hyperlink"/>
                  <w:rFonts w:cs="Arial"/>
                </w:rPr>
                <w:t>S1-183054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727420B" w14:textId="77777777" w:rsidR="00E82A28" w:rsidRPr="00A75C05" w:rsidRDefault="00E82A28" w:rsidP="0029452C">
            <w:pPr>
              <w:snapToGrid w:val="0"/>
              <w:spacing w:after="0" w:line="240" w:lineRule="auto"/>
            </w:pPr>
            <w:r>
              <w:rPr>
                <w:noProof/>
              </w:rPr>
              <w:t>Kapsch CarrierCom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1D4E15" w14:textId="77777777" w:rsidR="00E82A28" w:rsidRPr="00A75C05" w:rsidRDefault="00E82A28" w:rsidP="0029452C">
            <w:pPr>
              <w:snapToGrid w:val="0"/>
              <w:spacing w:after="0" w:line="240" w:lineRule="auto"/>
            </w:pPr>
            <w:r>
              <w:rPr>
                <w:noProof/>
              </w:rPr>
              <w:t>CR22.280v16.3.0: Add conditional media forwarding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74923F0"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BF4A3BF" w14:textId="77777777" w:rsidR="00E82A28" w:rsidRPr="00A75C05" w:rsidRDefault="00E82A28" w:rsidP="0029452C">
            <w:pPr>
              <w:spacing w:after="0" w:line="240" w:lineRule="auto"/>
              <w:rPr>
                <w:rFonts w:eastAsia="Arial Unicode MS" w:cs="Arial"/>
                <w:szCs w:val="18"/>
                <w:lang w:eastAsia="ar-SA"/>
              </w:rPr>
            </w:pPr>
            <w:r>
              <w:rPr>
                <w:rFonts w:eastAsia="Arial Unicode MS" w:cs="Arial"/>
                <w:szCs w:val="18"/>
                <w:lang w:eastAsia="ar-SA"/>
              </w:rPr>
              <w:t>WI code MONASTERY2 Rel-16 CR0092R- Cat B</w:t>
            </w:r>
          </w:p>
        </w:tc>
      </w:tr>
      <w:tr w:rsidR="008056D0" w:rsidRPr="00A75C05" w14:paraId="0A506DE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0B5273D"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0AF23F1" w14:textId="450A79BC" w:rsidR="008056D0" w:rsidRPr="006424D0" w:rsidRDefault="008F461A" w:rsidP="008056D0">
            <w:pPr>
              <w:snapToGrid w:val="0"/>
              <w:spacing w:after="0" w:line="240" w:lineRule="auto"/>
            </w:pPr>
            <w:hyperlink r:id="rId86" w:history="1">
              <w:r w:rsidR="008056D0" w:rsidRPr="00047F3D">
                <w:rPr>
                  <w:rStyle w:val="Hyperlink"/>
                  <w:rFonts w:cs="Arial"/>
                </w:rPr>
                <w:t>S1-183068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A02AF67" w14:textId="3AE87EB5" w:rsidR="008056D0" w:rsidRPr="00A75C05" w:rsidRDefault="001826E7" w:rsidP="008056D0">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40FD24B" w14:textId="40FACB46" w:rsidR="008056D0" w:rsidRPr="00A75C05" w:rsidRDefault="001826E7" w:rsidP="008056D0">
            <w:pPr>
              <w:snapToGrid w:val="0"/>
              <w:spacing w:after="0" w:line="240" w:lineRule="auto"/>
            </w:pPr>
            <w:r>
              <w:rPr>
                <w:noProof/>
              </w:rPr>
              <w:t xml:space="preserve">CR22.280v16.3.0: </w:t>
            </w:r>
            <w:r>
              <w:t>Notification to a group of users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0352D9"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08E333D" w14:textId="30FDA9E2" w:rsidR="008056D0" w:rsidRPr="00A75C05" w:rsidRDefault="001826E7" w:rsidP="008056D0">
            <w:pPr>
              <w:spacing w:after="0" w:line="240" w:lineRule="auto"/>
              <w:rPr>
                <w:rFonts w:eastAsia="Arial Unicode MS" w:cs="Arial"/>
                <w:szCs w:val="18"/>
                <w:lang w:eastAsia="ar-SA"/>
              </w:rPr>
            </w:pPr>
            <w:r>
              <w:rPr>
                <w:rFonts w:eastAsia="Arial Unicode MS" w:cs="Arial"/>
                <w:szCs w:val="18"/>
                <w:lang w:eastAsia="ar-SA"/>
              </w:rPr>
              <w:t>WI code MONASTERY2 Rel-16 CR0095R- Cat C</w:t>
            </w:r>
          </w:p>
        </w:tc>
      </w:tr>
      <w:tr w:rsidR="008056D0" w:rsidRPr="00A75C05" w14:paraId="18BA77A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573A7F8"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0FFB5D4" w14:textId="5F537EB6" w:rsidR="008056D0" w:rsidRPr="006424D0" w:rsidRDefault="008F461A" w:rsidP="008056D0">
            <w:pPr>
              <w:snapToGrid w:val="0"/>
              <w:spacing w:after="0" w:line="240" w:lineRule="auto"/>
            </w:pPr>
            <w:hyperlink r:id="rId87" w:history="1">
              <w:r w:rsidR="008056D0" w:rsidRPr="00047F3D">
                <w:rPr>
                  <w:rStyle w:val="Hyperlink"/>
                  <w:rFonts w:cs="Arial"/>
                </w:rPr>
                <w:t>S1-183165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CEF4C99" w14:textId="6349857C" w:rsidR="008056D0" w:rsidRPr="00A75C05" w:rsidRDefault="00AB7A33" w:rsidP="008056D0">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5A6777" w14:textId="77484CB6" w:rsidR="008056D0" w:rsidRPr="00A75C05" w:rsidRDefault="00AB7A33" w:rsidP="008056D0">
            <w:pPr>
              <w:snapToGrid w:val="0"/>
              <w:spacing w:after="0" w:line="240" w:lineRule="auto"/>
            </w:pPr>
            <w:r>
              <w:rPr>
                <w:noProof/>
              </w:rPr>
              <w:t xml:space="preserve">CR22.280v16.3.0: </w:t>
            </w:r>
            <w:r w:rsidRPr="00975664">
              <w:rPr>
                <w:noProof/>
              </w:rPr>
              <w:t>Interworking between MCX Service systems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E4030ED"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FA1AEC5" w14:textId="52D893F7" w:rsidR="008056D0" w:rsidRPr="00A75C05" w:rsidRDefault="00AB7A33" w:rsidP="008056D0">
            <w:pPr>
              <w:spacing w:after="0" w:line="240" w:lineRule="auto"/>
              <w:rPr>
                <w:rFonts w:eastAsia="Arial Unicode MS" w:cs="Arial"/>
                <w:szCs w:val="18"/>
                <w:lang w:eastAsia="ar-SA"/>
              </w:rPr>
            </w:pPr>
            <w:r>
              <w:rPr>
                <w:rFonts w:eastAsia="Arial Unicode MS" w:cs="Arial"/>
                <w:szCs w:val="18"/>
                <w:lang w:eastAsia="ar-SA"/>
              </w:rPr>
              <w:t>WI code MONASTERY2 Rel-16 CR0097R- Cat B</w:t>
            </w:r>
          </w:p>
        </w:tc>
      </w:tr>
      <w:tr w:rsidR="008056D0" w:rsidRPr="00A75C05" w14:paraId="5B9D16B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48D5BCC"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E076CEF" w14:textId="20D4A078" w:rsidR="008056D0" w:rsidRPr="006424D0" w:rsidRDefault="008F461A" w:rsidP="008056D0">
            <w:pPr>
              <w:snapToGrid w:val="0"/>
              <w:spacing w:after="0" w:line="240" w:lineRule="auto"/>
            </w:pPr>
            <w:hyperlink r:id="rId88" w:history="1">
              <w:r w:rsidR="008056D0" w:rsidRPr="00047F3D">
                <w:rPr>
                  <w:rStyle w:val="Hyperlink"/>
                  <w:rFonts w:cs="Arial"/>
                </w:rPr>
                <w:t>S1-183166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EB0621" w14:textId="4340D419" w:rsidR="008056D0" w:rsidRPr="00A75C05" w:rsidRDefault="00AB7A33" w:rsidP="008056D0">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572330" w14:textId="54830B5E" w:rsidR="008056D0" w:rsidRPr="00A75C05" w:rsidRDefault="00AB7A33" w:rsidP="008056D0">
            <w:pPr>
              <w:snapToGrid w:val="0"/>
              <w:spacing w:after="0" w:line="240" w:lineRule="auto"/>
            </w:pPr>
            <w:r>
              <w:rPr>
                <w:noProof/>
              </w:rPr>
              <w:t>CR22.280v16.3.0: Gateway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EDC45F"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936BD8" w14:textId="51A9ECD9" w:rsidR="008056D0" w:rsidRPr="00A75C05" w:rsidRDefault="00AB7A33" w:rsidP="008056D0">
            <w:pPr>
              <w:spacing w:after="0" w:line="240" w:lineRule="auto"/>
              <w:rPr>
                <w:rFonts w:eastAsia="Arial Unicode MS" w:cs="Arial"/>
                <w:szCs w:val="18"/>
                <w:lang w:eastAsia="ar-SA"/>
              </w:rPr>
            </w:pPr>
            <w:r>
              <w:rPr>
                <w:rFonts w:eastAsia="Arial Unicode MS" w:cs="Arial"/>
                <w:szCs w:val="18"/>
                <w:lang w:eastAsia="ar-SA"/>
              </w:rPr>
              <w:t>WI code MONASTERY2 Rel-16 CR0098R- Cat B</w:t>
            </w:r>
          </w:p>
        </w:tc>
      </w:tr>
      <w:tr w:rsidR="00E82A28" w:rsidRPr="00A75C05" w14:paraId="760AF56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B9A3ED8"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69E2F2" w14:textId="62A3A575" w:rsidR="00E82A28" w:rsidRPr="006424D0" w:rsidRDefault="008F461A" w:rsidP="0029452C">
            <w:pPr>
              <w:snapToGrid w:val="0"/>
              <w:spacing w:after="0" w:line="240" w:lineRule="auto"/>
            </w:pPr>
            <w:hyperlink r:id="rId89" w:history="1">
              <w:r w:rsidR="00E82A28" w:rsidRPr="00047F3D">
                <w:rPr>
                  <w:rStyle w:val="Hyperlink"/>
                  <w:rFonts w:cs="Arial"/>
                </w:rPr>
                <w:t>S1-183225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4344F21" w14:textId="77777777" w:rsidR="00E82A28" w:rsidRPr="00A75C05" w:rsidRDefault="00E82A28" w:rsidP="0029452C">
            <w:pPr>
              <w:snapToGrid w:val="0"/>
              <w:spacing w:after="0" w:line="240" w:lineRule="auto"/>
            </w:pPr>
            <w:r w:rsidRPr="00B3256E">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CC906F" w14:textId="77777777" w:rsidR="00E82A28" w:rsidRPr="00A75C05" w:rsidRDefault="00E82A28" w:rsidP="0029452C">
            <w:pPr>
              <w:snapToGrid w:val="0"/>
              <w:spacing w:after="0" w:line="240" w:lineRule="auto"/>
            </w:pPr>
            <w:r>
              <w:rPr>
                <w:noProof/>
              </w:rPr>
              <w:t>CR22.280v16.3.0: Add a requirement for covering the requirement [9.12.5-001] of 22.889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CDDE4C"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BD5D9A3" w14:textId="77777777" w:rsidR="00E82A28" w:rsidRPr="00A75C05" w:rsidRDefault="00E82A28" w:rsidP="0029452C">
            <w:pPr>
              <w:spacing w:after="0" w:line="240" w:lineRule="auto"/>
              <w:rPr>
                <w:rFonts w:eastAsia="Arial Unicode MS" w:cs="Arial"/>
                <w:szCs w:val="18"/>
                <w:lang w:eastAsia="ar-SA"/>
              </w:rPr>
            </w:pPr>
            <w:r>
              <w:rPr>
                <w:rFonts w:eastAsia="Arial Unicode MS" w:cs="Arial"/>
                <w:szCs w:val="18"/>
                <w:lang w:eastAsia="ar-SA"/>
              </w:rPr>
              <w:t>WI code MONASTERY2 Rel-16 CR0100R- Cat B</w:t>
            </w:r>
          </w:p>
        </w:tc>
      </w:tr>
      <w:tr w:rsidR="00AB7A33" w:rsidRPr="00A75C05" w14:paraId="1ABE4F0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577BDE9" w14:textId="77777777" w:rsidR="00AB7A33" w:rsidRPr="00A75C05" w:rsidRDefault="00AB7A33"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DBD76EC" w14:textId="5F18E047" w:rsidR="00AB7A33" w:rsidRPr="006424D0" w:rsidRDefault="008F461A" w:rsidP="0029452C">
            <w:pPr>
              <w:snapToGrid w:val="0"/>
              <w:spacing w:after="0" w:line="240" w:lineRule="auto"/>
            </w:pPr>
            <w:hyperlink r:id="rId90" w:history="1">
              <w:r w:rsidR="00AB7A33" w:rsidRPr="00047F3D">
                <w:rPr>
                  <w:rStyle w:val="Hyperlink"/>
                  <w:rFonts w:cs="Arial"/>
                </w:rPr>
                <w:t>S1-183058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8882F6D" w14:textId="77777777" w:rsidR="00AB7A33" w:rsidRPr="00A75C05" w:rsidRDefault="00AB7A33" w:rsidP="0029452C">
            <w:pPr>
              <w:snapToGrid w:val="0"/>
              <w:spacing w:after="0" w:line="240" w:lineRule="auto"/>
            </w:pPr>
            <w:r>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902D75" w14:textId="77777777" w:rsidR="00AB7A33" w:rsidRPr="00A75C05" w:rsidRDefault="00AB7A33" w:rsidP="0029452C">
            <w:pPr>
              <w:snapToGrid w:val="0"/>
              <w:spacing w:after="0" w:line="240" w:lineRule="auto"/>
            </w:pPr>
            <w:r>
              <w:rPr>
                <w:noProof/>
              </w:rPr>
              <w:t>CR22.282v16.3.0: Add interworking between MCData SDS and GSM-R SMS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52CB893" w14:textId="77777777" w:rsidR="00AB7A33" w:rsidRPr="00A75C05" w:rsidRDefault="00AB7A33"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FB1956D" w14:textId="77777777" w:rsidR="00AB7A33" w:rsidRPr="00A75C05" w:rsidRDefault="00AB7A33" w:rsidP="0029452C">
            <w:pPr>
              <w:spacing w:after="0" w:line="240" w:lineRule="auto"/>
              <w:rPr>
                <w:rFonts w:eastAsia="Arial Unicode MS" w:cs="Arial"/>
                <w:szCs w:val="18"/>
                <w:lang w:eastAsia="ar-SA"/>
              </w:rPr>
            </w:pPr>
            <w:r>
              <w:rPr>
                <w:rFonts w:eastAsia="Arial Unicode MS" w:cs="Arial"/>
                <w:szCs w:val="18"/>
                <w:lang w:eastAsia="ar-SA"/>
              </w:rPr>
              <w:t>WI code MONASTERY2 Rel-16 CR0027R- Cat B</w:t>
            </w:r>
          </w:p>
        </w:tc>
      </w:tr>
      <w:tr w:rsidR="00E82A28" w:rsidRPr="00A75C05" w14:paraId="5798CCB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84313F4"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61432B" w14:textId="40FF95A2" w:rsidR="00E82A28" w:rsidRPr="006424D0" w:rsidRDefault="008F461A" w:rsidP="0029452C">
            <w:pPr>
              <w:snapToGrid w:val="0"/>
              <w:spacing w:after="0" w:line="240" w:lineRule="auto"/>
            </w:pPr>
            <w:hyperlink r:id="rId91" w:history="1">
              <w:r w:rsidR="00E82A28" w:rsidRPr="00047F3D">
                <w:rPr>
                  <w:rStyle w:val="Hyperlink"/>
                  <w:rFonts w:cs="Arial"/>
                </w:rPr>
                <w:t>S1-183226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E5AA60F" w14:textId="77777777" w:rsidR="00E82A28" w:rsidRPr="00A75C05" w:rsidRDefault="00E82A28" w:rsidP="0029452C">
            <w:pPr>
              <w:snapToGrid w:val="0"/>
              <w:spacing w:after="0" w:line="240" w:lineRule="auto"/>
            </w:pPr>
            <w:r w:rsidRPr="00B3256E">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A15455" w14:textId="77777777" w:rsidR="00E82A28" w:rsidRPr="00A75C05" w:rsidRDefault="00E82A28" w:rsidP="0029452C">
            <w:pPr>
              <w:snapToGrid w:val="0"/>
              <w:spacing w:after="0" w:line="240" w:lineRule="auto"/>
            </w:pPr>
            <w:r>
              <w:rPr>
                <w:noProof/>
              </w:rPr>
              <w:t>CR22.282v16.3.0: Add a interworking requirement in 22.282 for covering the requirement [12.6-002] of 22.889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62D1446"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A6FA1A3" w14:textId="77777777" w:rsidR="00E82A28" w:rsidRPr="00A75C05" w:rsidRDefault="00E82A28" w:rsidP="0029452C">
            <w:pPr>
              <w:spacing w:after="0" w:line="240" w:lineRule="auto"/>
              <w:rPr>
                <w:rFonts w:eastAsia="Arial Unicode MS" w:cs="Arial"/>
                <w:szCs w:val="18"/>
                <w:lang w:eastAsia="ar-SA"/>
              </w:rPr>
            </w:pPr>
            <w:r>
              <w:rPr>
                <w:rFonts w:eastAsia="Arial Unicode MS" w:cs="Arial"/>
                <w:szCs w:val="18"/>
                <w:lang w:eastAsia="ar-SA"/>
              </w:rPr>
              <w:t>WI code MONASTERY2 Rel-16 CR0028R- Cat B</w:t>
            </w:r>
          </w:p>
        </w:tc>
      </w:tr>
      <w:tr w:rsidR="00AB7A33" w:rsidRPr="00A75C05" w14:paraId="634B37B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3DF2072" w14:textId="77777777" w:rsidR="00AB7A33" w:rsidRPr="00A75C05" w:rsidRDefault="00AB7A33" w:rsidP="0029452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1EC5EC7" w14:textId="0E1F825C" w:rsidR="00AB7A33" w:rsidRPr="006424D0" w:rsidRDefault="008F461A" w:rsidP="0029452C">
            <w:pPr>
              <w:snapToGrid w:val="0"/>
              <w:spacing w:after="0" w:line="240" w:lineRule="auto"/>
            </w:pPr>
            <w:hyperlink r:id="rId92" w:history="1">
              <w:r w:rsidR="00AB7A33" w:rsidRPr="00047F3D">
                <w:rPr>
                  <w:rStyle w:val="Hyperlink"/>
                  <w:rFonts w:cs="Arial"/>
                </w:rPr>
                <w:t>S1-183123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3FCB5F7" w14:textId="77777777" w:rsidR="00AB7A33" w:rsidRPr="00A75C05" w:rsidRDefault="00AB7A33" w:rsidP="0029452C">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DD64A7" w14:textId="7F21806C" w:rsidR="00AB7A33" w:rsidRPr="00A75C05" w:rsidRDefault="00E82A28" w:rsidP="0029452C">
            <w:pPr>
              <w:snapToGrid w:val="0"/>
              <w:spacing w:after="0" w:line="240" w:lineRule="auto"/>
            </w:pPr>
            <w:r>
              <w:rPr>
                <w:noProof/>
              </w:rPr>
              <w:t xml:space="preserve">CR22.289v0.2.0: </w:t>
            </w:r>
            <w:r w:rsidR="00AB7A33" w:rsidRPr="00CD4D44">
              <w:rPr>
                <w:noProof/>
              </w:rPr>
              <w:t>Quality of Service for rail communication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6B1CAF" w14:textId="77777777" w:rsidR="00AB7A33" w:rsidRPr="00A75C05" w:rsidRDefault="00AB7A33"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0381A06" w14:textId="77777777" w:rsidR="00AB7A33" w:rsidRPr="00A75C05" w:rsidRDefault="00AB7A33" w:rsidP="0029452C">
            <w:pPr>
              <w:spacing w:after="0" w:line="240" w:lineRule="auto"/>
              <w:rPr>
                <w:rFonts w:eastAsia="Arial Unicode MS" w:cs="Arial"/>
                <w:szCs w:val="18"/>
                <w:lang w:eastAsia="ar-SA"/>
              </w:rPr>
            </w:pPr>
          </w:p>
        </w:tc>
      </w:tr>
      <w:tr w:rsidR="008056D0" w:rsidRPr="00A75C05" w14:paraId="515227A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14:paraId="69B76CA5" w14:textId="77777777" w:rsidR="008056D0" w:rsidRPr="00047F3D" w:rsidRDefault="008056D0" w:rsidP="008056D0">
            <w:pPr>
              <w:snapToGrid w:val="0"/>
              <w:spacing w:after="0" w:line="240" w:lineRule="auto"/>
              <w:rPr>
                <w:rFonts w:eastAsia="Times New Roman" w:cs="Arial"/>
                <w:szCs w:val="18"/>
                <w:lang w:eastAsia="ar-SA"/>
              </w:rPr>
            </w:pPr>
            <w:r w:rsidRPr="00047F3D">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808080"/>
          </w:tcPr>
          <w:p w14:paraId="3CCFE4FC" w14:textId="7DCB907A" w:rsidR="008056D0" w:rsidRPr="00047F3D" w:rsidRDefault="008F461A" w:rsidP="008056D0">
            <w:pPr>
              <w:snapToGrid w:val="0"/>
              <w:spacing w:after="0" w:line="240" w:lineRule="auto"/>
            </w:pPr>
            <w:hyperlink r:id="rId93" w:history="1">
              <w:r w:rsidR="008056D0" w:rsidRPr="00047F3D">
                <w:rPr>
                  <w:rStyle w:val="Hyperlink"/>
                  <w:rFonts w:cs="Arial"/>
                  <w:color w:val="auto"/>
                </w:rPr>
                <w:t>S1-183055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808080"/>
          </w:tcPr>
          <w:p w14:paraId="0E9078BB" w14:textId="77777777" w:rsidR="008056D0" w:rsidRPr="00047F3D" w:rsidRDefault="008056D0" w:rsidP="008056D0">
            <w:pPr>
              <w:snapToGrid w:val="0"/>
              <w:spacing w:after="0" w:line="240" w:lineRule="auto"/>
            </w:pPr>
            <w:r w:rsidRPr="00047F3D">
              <w:t>Kapsch CarrierCom</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577467F6" w14:textId="77777777" w:rsidR="008056D0" w:rsidRPr="00047F3D" w:rsidRDefault="008056D0" w:rsidP="008056D0">
            <w:pPr>
              <w:snapToGrid w:val="0"/>
              <w:spacing w:after="0" w:line="240" w:lineRule="auto"/>
            </w:pPr>
            <w:r w:rsidRPr="00047F3D">
              <w:t>CR22.280v16.3.0: Add location based barring</w:t>
            </w: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27C533E4" w14:textId="77777777" w:rsidR="008056D0" w:rsidRPr="00047F3D" w:rsidRDefault="008056D0" w:rsidP="008056D0">
            <w:pPr>
              <w:snapToGrid w:val="0"/>
              <w:spacing w:after="0" w:line="240" w:lineRule="auto"/>
              <w:rPr>
                <w:rFonts w:eastAsia="Times New Roman" w:cs="Arial"/>
                <w:szCs w:val="18"/>
                <w:lang w:eastAsia="ar-SA"/>
              </w:rPr>
            </w:pPr>
            <w:r w:rsidRPr="00047F3D">
              <w:rPr>
                <w:rFonts w:eastAsia="Times New Roman" w:cs="Arial"/>
                <w:szCs w:val="18"/>
                <w:lang w:eastAsia="ar-SA"/>
              </w:rPr>
              <w:t>Withdrawn</w:t>
            </w:r>
          </w:p>
        </w:tc>
        <w:tc>
          <w:tcPr>
            <w:tcW w:w="3526" w:type="dxa"/>
            <w:gridSpan w:val="2"/>
            <w:tcBorders>
              <w:top w:val="single" w:sz="4" w:space="0" w:color="auto"/>
              <w:left w:val="single" w:sz="4" w:space="0" w:color="auto"/>
              <w:bottom w:val="single" w:sz="4" w:space="0" w:color="auto"/>
              <w:right w:val="single" w:sz="4" w:space="0" w:color="auto"/>
            </w:tcBorders>
            <w:shd w:val="clear" w:color="auto" w:fill="808080"/>
          </w:tcPr>
          <w:p w14:paraId="53647E67" w14:textId="77777777" w:rsidR="008056D0" w:rsidRPr="00047F3D" w:rsidRDefault="008056D0" w:rsidP="008056D0">
            <w:pPr>
              <w:spacing w:after="0" w:line="240" w:lineRule="auto"/>
              <w:rPr>
                <w:rFonts w:eastAsia="Arial Unicode MS" w:cs="Arial"/>
                <w:szCs w:val="18"/>
                <w:lang w:eastAsia="ar-SA"/>
              </w:rPr>
            </w:pPr>
            <w:r w:rsidRPr="00047F3D">
              <w:rPr>
                <w:rFonts w:eastAsia="Arial Unicode MS" w:cs="Arial"/>
                <w:szCs w:val="18"/>
                <w:lang w:eastAsia="ar-SA"/>
              </w:rPr>
              <w:t>WI code MONASTERY2 Rel-16 CR0093R- Cat B</w:t>
            </w:r>
          </w:p>
        </w:tc>
      </w:tr>
      <w:tr w:rsidR="001325E5" w:rsidRPr="00B81C05" w14:paraId="41A52E7E" w14:textId="77777777" w:rsidTr="007E10DA">
        <w:trPr>
          <w:trHeight w:val="141"/>
        </w:trPr>
        <w:tc>
          <w:tcPr>
            <w:tcW w:w="14494" w:type="dxa"/>
            <w:gridSpan w:val="8"/>
            <w:tcBorders>
              <w:top w:val="nil"/>
              <w:bottom w:val="single" w:sz="4" w:space="0" w:color="auto"/>
            </w:tcBorders>
            <w:shd w:val="clear" w:color="auto" w:fill="F2F2F2"/>
          </w:tcPr>
          <w:p w14:paraId="323F4E22" w14:textId="77777777" w:rsidR="001325E5" w:rsidRPr="00B81C05" w:rsidRDefault="001325E5" w:rsidP="007E10DA">
            <w:pPr>
              <w:pStyle w:val="Heading3"/>
            </w:pPr>
            <w:r>
              <w:t>MONASTERY2 + FS_FRMCS2 drafting session information</w:t>
            </w:r>
          </w:p>
        </w:tc>
      </w:tr>
      <w:tr w:rsidR="001325E5" w:rsidRPr="00A75C05" w14:paraId="2DD386BE" w14:textId="77777777" w:rsidTr="001325E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8F55DD4" w14:textId="77777777" w:rsidR="001325E5" w:rsidRPr="00D66E9C" w:rsidRDefault="001325E5"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81D87D9" w14:textId="7F79A8FD" w:rsidR="001325E5" w:rsidRPr="00197B46" w:rsidRDefault="001325E5" w:rsidP="007E10DA">
            <w:pPr>
              <w:snapToGrid w:val="0"/>
              <w:spacing w:after="0" w:line="240" w:lineRule="auto"/>
              <w:rPr>
                <w:rStyle w:val="Hyperlink"/>
                <w:rFonts w:eastAsia="Times New Roman" w:cs="Arial"/>
                <w:color w:val="auto"/>
                <w:szCs w:val="18"/>
                <w:lang w:eastAsia="ar-SA"/>
              </w:rPr>
            </w:pPr>
            <w:hyperlink r:id="rId94" w:history="1">
              <w:r w:rsidRPr="001325E5">
                <w:rPr>
                  <w:rStyle w:val="Hyperlink"/>
                  <w:rFonts w:cs="Arial"/>
                </w:rPr>
                <w:t>S1-18</w:t>
              </w:r>
            </w:hyperlink>
            <w:r w:rsidRPr="001325E5">
              <w:rPr>
                <w:rStyle w:val="Hyperlink"/>
                <w:rFonts w:cs="Arial"/>
              </w:rPr>
              <w:t>3323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FF17729" w14:textId="77777777" w:rsidR="001325E5" w:rsidRPr="00D66E9C" w:rsidRDefault="001325E5"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7525F5" w14:textId="77777777" w:rsidR="001325E5" w:rsidRPr="00D66E9C" w:rsidRDefault="001325E5" w:rsidP="007E10DA">
            <w:pPr>
              <w:snapToGrid w:val="0"/>
              <w:spacing w:after="0" w:line="240" w:lineRule="auto"/>
              <w:rPr>
                <w:rFonts w:eastAsia="Times New Roman" w:cs="Arial"/>
                <w:szCs w:val="18"/>
                <w:lang w:eastAsia="ar-SA"/>
              </w:rPr>
            </w:pPr>
            <w:r>
              <w:t xml:space="preserve">MONASTERY2 + FS_FRMCS2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23DD51C" w14:textId="77777777" w:rsidR="001325E5" w:rsidRPr="00D66E9C" w:rsidRDefault="001325E5"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9257A58" w14:textId="77777777" w:rsidR="001325E5" w:rsidRPr="00D66E9C" w:rsidRDefault="001325E5" w:rsidP="007E10DA">
            <w:pPr>
              <w:snapToGrid w:val="0"/>
              <w:spacing w:after="0" w:line="240" w:lineRule="auto"/>
              <w:rPr>
                <w:rFonts w:eastAsia="Arial Unicode MS" w:cs="Arial"/>
                <w:szCs w:val="18"/>
                <w:lang w:eastAsia="ar-SA"/>
              </w:rPr>
            </w:pPr>
          </w:p>
        </w:tc>
      </w:tr>
      <w:tr w:rsidR="001325E5" w:rsidRPr="00A75C05" w14:paraId="6631A353" w14:textId="77777777" w:rsidTr="001325E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6E4FBC5" w14:textId="77777777" w:rsidR="001325E5" w:rsidRPr="00D66E9C" w:rsidRDefault="001325E5"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99B78C0" w14:textId="35DAFE97" w:rsidR="001325E5" w:rsidRPr="00197B46" w:rsidRDefault="001325E5" w:rsidP="007E10DA">
            <w:pPr>
              <w:snapToGrid w:val="0"/>
              <w:spacing w:after="0" w:line="240" w:lineRule="auto"/>
              <w:rPr>
                <w:rStyle w:val="Hyperlink"/>
                <w:rFonts w:eastAsia="Times New Roman" w:cs="Arial"/>
                <w:color w:val="auto"/>
                <w:szCs w:val="18"/>
                <w:lang w:eastAsia="ar-SA"/>
              </w:rPr>
            </w:pPr>
            <w:hyperlink r:id="rId95" w:history="1">
              <w:r w:rsidRPr="001325E5">
                <w:rPr>
                  <w:rStyle w:val="Hyperlink"/>
                  <w:rFonts w:cs="Arial"/>
                </w:rPr>
                <w:t>S1-18</w:t>
              </w:r>
            </w:hyperlink>
            <w:r w:rsidRPr="001325E5">
              <w:rPr>
                <w:rStyle w:val="Hyperlink"/>
                <w:rFonts w:cs="Arial"/>
              </w:rPr>
              <w:t>3324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C7442D5" w14:textId="77777777" w:rsidR="001325E5" w:rsidRPr="00D66E9C" w:rsidRDefault="001325E5"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349A21" w14:textId="77777777" w:rsidR="001325E5" w:rsidRPr="00D66E9C" w:rsidRDefault="001325E5" w:rsidP="007E10DA">
            <w:pPr>
              <w:snapToGrid w:val="0"/>
              <w:spacing w:after="0" w:line="240" w:lineRule="auto"/>
              <w:rPr>
                <w:rFonts w:eastAsia="Times New Roman" w:cs="Arial"/>
                <w:szCs w:val="18"/>
                <w:lang w:eastAsia="ar-SA"/>
              </w:rPr>
            </w:pPr>
            <w:r>
              <w:t xml:space="preserve">MONASTERY2 + FS_FRMCS2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409B909" w14:textId="77777777" w:rsidR="001325E5" w:rsidRPr="00D66E9C" w:rsidRDefault="001325E5"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0C47F8" w14:textId="77777777" w:rsidR="001325E5" w:rsidRPr="00D66E9C" w:rsidRDefault="001325E5" w:rsidP="007E10DA">
            <w:pPr>
              <w:snapToGrid w:val="0"/>
              <w:spacing w:after="0" w:line="240" w:lineRule="auto"/>
              <w:rPr>
                <w:rFonts w:eastAsia="Arial Unicode MS" w:cs="Arial"/>
                <w:szCs w:val="18"/>
                <w:lang w:eastAsia="ar-SA"/>
              </w:rPr>
            </w:pPr>
          </w:p>
        </w:tc>
      </w:tr>
      <w:tr w:rsidR="008056D0" w:rsidRPr="00B04844" w14:paraId="021DA887"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16D801CA" w14:textId="77777777" w:rsidR="008056D0" w:rsidRPr="006D12FD" w:rsidRDefault="008056D0" w:rsidP="008056D0">
            <w:pPr>
              <w:pStyle w:val="Heading2"/>
              <w:rPr>
                <w:lang w:val="en-US"/>
              </w:rPr>
            </w:pPr>
            <w:r w:rsidRPr="006D12FD">
              <w:rPr>
                <w:lang w:val="en-US"/>
              </w:rPr>
              <w:t xml:space="preserve">SMARTER_Ph2: </w:t>
            </w:r>
            <w:r w:rsidRPr="006E67E2">
              <w:rPr>
                <w:lang w:val="en-US"/>
              </w:rPr>
              <w:t>New Services and Markets Technology Enablers – Phase 2</w:t>
            </w:r>
            <w:r w:rsidRPr="006D12FD">
              <w:rPr>
                <w:lang w:val="en-US"/>
              </w:rPr>
              <w:t xml:space="preserve"> [SP-1</w:t>
            </w:r>
            <w:r>
              <w:rPr>
                <w:lang w:val="en-US"/>
              </w:rPr>
              <w:t>8</w:t>
            </w:r>
            <w:r w:rsidRPr="006D12FD">
              <w:rPr>
                <w:lang w:val="en-US"/>
              </w:rPr>
              <w:t>0</w:t>
            </w:r>
            <w:r>
              <w:rPr>
                <w:lang w:val="en-US"/>
              </w:rPr>
              <w:t>589</w:t>
            </w:r>
            <w:r w:rsidRPr="006D12FD">
              <w:rPr>
                <w:lang w:val="en-US"/>
              </w:rPr>
              <w:t>]</w:t>
            </w:r>
          </w:p>
          <w:p w14:paraId="77C9570E" w14:textId="77777777" w:rsidR="008056D0" w:rsidRPr="006D12FD" w:rsidRDefault="008056D0" w:rsidP="008056D0">
            <w:pPr>
              <w:pStyle w:val="BodyText"/>
              <w:rPr>
                <w:rFonts w:eastAsia="Arial Unicode MS" w:cs="Arial"/>
                <w:b/>
                <w:color w:val="1F497D"/>
                <w:lang w:val="en-US"/>
              </w:rPr>
            </w:pPr>
            <w:r w:rsidRPr="009C1672">
              <w:t>Note: this Work item is only for maintenance. No new requirements under this Work Item.</w:t>
            </w:r>
          </w:p>
        </w:tc>
      </w:tr>
      <w:tr w:rsidR="008056D0" w:rsidRPr="00B04844" w14:paraId="5C89D872" w14:textId="77777777" w:rsidTr="006424D0">
        <w:trPr>
          <w:trHeight w:val="141"/>
        </w:trPr>
        <w:tc>
          <w:tcPr>
            <w:tcW w:w="14494" w:type="dxa"/>
            <w:gridSpan w:val="8"/>
            <w:tcBorders>
              <w:bottom w:val="single" w:sz="4" w:space="0" w:color="auto"/>
            </w:tcBorders>
            <w:shd w:val="clear" w:color="auto" w:fill="auto"/>
          </w:tcPr>
          <w:p w14:paraId="46D70102" w14:textId="77777777" w:rsidR="008056D0" w:rsidRPr="004067FF" w:rsidRDefault="008056D0" w:rsidP="008056D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14E8BE3" w14:textId="77777777"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7D594BFE" w14:textId="71A68F07" w:rsidR="008056D0" w:rsidRPr="004070E3" w:rsidRDefault="008056D0" w:rsidP="008056D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r w:rsidRPr="004070E3">
              <w:rPr>
                <w:rFonts w:eastAsia="Arial Unicode MS" w:cs="Arial"/>
                <w:szCs w:val="18"/>
                <w:lang w:val="fr-FR" w:eastAsia="ar-SA"/>
              </w:rPr>
              <w:t>%</w:t>
            </w:r>
          </w:p>
          <w:p w14:paraId="65C548E1" w14:textId="77777777" w:rsidR="008056D0" w:rsidRPr="001D4D2A" w:rsidRDefault="008056D0" w:rsidP="008056D0">
            <w:pPr>
              <w:suppressAutoHyphens/>
              <w:spacing w:after="0" w:line="240" w:lineRule="auto"/>
              <w:rPr>
                <w:rFonts w:eastAsia="Arial Unicode MS" w:cs="Arial"/>
                <w:szCs w:val="18"/>
                <w:lang w:val="fr-FR" w:eastAsia="ar-SA"/>
              </w:rPr>
            </w:pPr>
          </w:p>
        </w:tc>
      </w:tr>
      <w:tr w:rsidR="008056D0" w:rsidRPr="00A75C05" w14:paraId="7D7FFA6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AD4E609"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489C9F4" w14:textId="61E94FB8" w:rsidR="008056D0" w:rsidRPr="006424D0" w:rsidRDefault="008F461A" w:rsidP="008056D0">
            <w:pPr>
              <w:snapToGrid w:val="0"/>
              <w:spacing w:after="0" w:line="240" w:lineRule="auto"/>
            </w:pPr>
            <w:hyperlink r:id="rId96" w:history="1">
              <w:r w:rsidR="008056D0" w:rsidRPr="00FA62A1">
                <w:rPr>
                  <w:rStyle w:val="Hyperlink"/>
                  <w:rFonts w:cs="Arial"/>
                </w:rPr>
                <w:t>S1-183115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1551A9" w14:textId="46C0166F" w:rsidR="008056D0" w:rsidRPr="00A75C05" w:rsidRDefault="006D36F2" w:rsidP="008056D0">
            <w:pPr>
              <w:snapToGrid w:val="0"/>
              <w:spacing w:after="0" w:line="240" w:lineRule="auto"/>
            </w:pPr>
            <w:r>
              <w:rPr>
                <w:noProof/>
              </w:rPr>
              <w:t>Nokia, Nokia Shanghai Bell, Vodafone, 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EA86D5" w14:textId="15178B2A" w:rsidR="008056D0" w:rsidRPr="00A75C05" w:rsidRDefault="006D36F2" w:rsidP="008056D0">
            <w:pPr>
              <w:snapToGrid w:val="0"/>
              <w:spacing w:after="0" w:line="240" w:lineRule="auto"/>
            </w:pPr>
            <w:r>
              <w:t>CR22.261v16.5.0:</w:t>
            </w:r>
            <w:r>
              <w:rPr>
                <w:noProof/>
              </w:rPr>
              <w:t xml:space="preserve"> Clause 7.2 alignment with other Rel-16 WIDs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4342F6"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46CD04E" w14:textId="4D306AF5" w:rsidR="008056D0" w:rsidRPr="00A75C05" w:rsidRDefault="006D36F2" w:rsidP="008056D0">
            <w:pPr>
              <w:spacing w:after="0" w:line="240" w:lineRule="auto"/>
              <w:rPr>
                <w:rFonts w:eastAsia="Arial Unicode MS" w:cs="Arial"/>
                <w:szCs w:val="18"/>
                <w:lang w:eastAsia="ar-SA"/>
              </w:rPr>
            </w:pPr>
            <w:r>
              <w:rPr>
                <w:rFonts w:eastAsia="Arial Unicode MS" w:cs="Arial"/>
                <w:szCs w:val="18"/>
                <w:lang w:eastAsia="ar-SA"/>
              </w:rPr>
              <w:t>WI code SMARTER_Ph2 Rel-16 CR0312R- Cat F</w:t>
            </w:r>
          </w:p>
        </w:tc>
      </w:tr>
      <w:tr w:rsidR="008056D0" w:rsidRPr="00A75C05" w14:paraId="37DC549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1B638DB"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6AFF1B7" w14:textId="3A1CC5B4" w:rsidR="008056D0" w:rsidRPr="006424D0" w:rsidRDefault="008F461A" w:rsidP="008056D0">
            <w:pPr>
              <w:snapToGrid w:val="0"/>
              <w:spacing w:after="0" w:line="240" w:lineRule="auto"/>
            </w:pPr>
            <w:hyperlink r:id="rId97" w:history="1">
              <w:r w:rsidR="008056D0" w:rsidRPr="00FA62A1">
                <w:rPr>
                  <w:rStyle w:val="Hyperlink"/>
                  <w:rFonts w:cs="Arial"/>
                </w:rPr>
                <w:t>S1-183116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6D8D040" w14:textId="7C6E53C3" w:rsidR="008056D0" w:rsidRPr="00A75C05" w:rsidRDefault="00FA62A1" w:rsidP="008056D0">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6B9E7C4" w14:textId="01BCE451" w:rsidR="008056D0" w:rsidRPr="00A75C05" w:rsidRDefault="006D36F2" w:rsidP="008056D0">
            <w:pPr>
              <w:snapToGrid w:val="0"/>
              <w:spacing w:after="0" w:line="240" w:lineRule="auto"/>
            </w:pPr>
            <w:r>
              <w:t>CR22.261v16.5.0:</w:t>
            </w:r>
            <w:r w:rsidR="00FA62A1">
              <w:t xml:space="preserve"> </w:t>
            </w:r>
            <w:r w:rsidR="00FA62A1">
              <w:rPr>
                <w:noProof/>
              </w:rPr>
              <w:t>Editorial correction in header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FD0CBD"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FF540D9" w14:textId="6E4F70E9" w:rsidR="008056D0" w:rsidRDefault="006D36F2" w:rsidP="008056D0">
            <w:pPr>
              <w:spacing w:after="0" w:line="240" w:lineRule="auto"/>
              <w:rPr>
                <w:rFonts w:eastAsia="Arial Unicode MS" w:cs="Arial"/>
                <w:szCs w:val="18"/>
                <w:lang w:eastAsia="ar-SA"/>
              </w:rPr>
            </w:pPr>
            <w:r>
              <w:rPr>
                <w:rFonts w:eastAsia="Arial Unicode MS" w:cs="Arial"/>
                <w:szCs w:val="18"/>
                <w:lang w:eastAsia="ar-SA"/>
              </w:rPr>
              <w:t>WI code SMARTER</w:t>
            </w:r>
            <w:r w:rsidR="00FA62A1">
              <w:rPr>
                <w:rFonts w:eastAsia="Arial Unicode MS" w:cs="Arial"/>
                <w:szCs w:val="18"/>
                <w:lang w:eastAsia="ar-SA"/>
              </w:rPr>
              <w:t>_Ph2</w:t>
            </w:r>
            <w:r>
              <w:rPr>
                <w:rFonts w:eastAsia="Arial Unicode MS" w:cs="Arial"/>
                <w:szCs w:val="18"/>
                <w:lang w:eastAsia="ar-SA"/>
              </w:rPr>
              <w:t xml:space="preserve"> Rel-1</w:t>
            </w:r>
            <w:r w:rsidR="00FA62A1">
              <w:rPr>
                <w:rFonts w:eastAsia="Arial Unicode MS" w:cs="Arial"/>
                <w:szCs w:val="18"/>
                <w:lang w:eastAsia="ar-SA"/>
              </w:rPr>
              <w:t>6</w:t>
            </w:r>
            <w:r>
              <w:rPr>
                <w:rFonts w:eastAsia="Arial Unicode MS" w:cs="Arial"/>
                <w:szCs w:val="18"/>
                <w:lang w:eastAsia="ar-SA"/>
              </w:rPr>
              <w:t xml:space="preserve"> CR03</w:t>
            </w:r>
            <w:r w:rsidR="00FA62A1">
              <w:rPr>
                <w:rFonts w:eastAsia="Arial Unicode MS" w:cs="Arial"/>
                <w:szCs w:val="18"/>
                <w:lang w:eastAsia="ar-SA"/>
              </w:rPr>
              <w:t>13</w:t>
            </w:r>
            <w:r>
              <w:rPr>
                <w:rFonts w:eastAsia="Arial Unicode MS" w:cs="Arial"/>
                <w:szCs w:val="18"/>
                <w:lang w:eastAsia="ar-SA"/>
              </w:rPr>
              <w:t>R- Cat F</w:t>
            </w:r>
          </w:p>
          <w:p w14:paraId="2ADE93E4" w14:textId="45927DC5" w:rsidR="00FA62A1" w:rsidRPr="00A75C05" w:rsidRDefault="00FA62A1" w:rsidP="008056D0">
            <w:pPr>
              <w:spacing w:after="0" w:line="240" w:lineRule="auto"/>
              <w:rPr>
                <w:rFonts w:eastAsia="Arial Unicode MS" w:cs="Arial"/>
                <w:szCs w:val="18"/>
                <w:lang w:eastAsia="ar-SA"/>
              </w:rPr>
            </w:pPr>
            <w:r w:rsidRPr="00FA62A1">
              <w:rPr>
                <w:rFonts w:eastAsia="Arial Unicode MS" w:cs="Arial"/>
                <w:szCs w:val="18"/>
                <w:highlight w:val="yellow"/>
                <w:lang w:eastAsia="ar-SA"/>
              </w:rPr>
              <w:t>Cat D?</w:t>
            </w:r>
          </w:p>
        </w:tc>
      </w:tr>
      <w:tr w:rsidR="008056D0" w:rsidRPr="00B04844" w14:paraId="72DA566B"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5D2CB9F" w14:textId="1BFF570C" w:rsidR="008056D0" w:rsidRDefault="008056D0" w:rsidP="008056D0">
            <w:pPr>
              <w:pStyle w:val="Heading2"/>
            </w:pPr>
            <w:r>
              <w:t xml:space="preserve">enIMS: </w:t>
            </w:r>
            <w:r w:rsidRPr="00237CEB">
              <w:rPr>
                <w:lang w:val="en-US"/>
              </w:rPr>
              <w:t>enhancements to IMS for new real time communication services</w:t>
            </w:r>
            <w:r>
              <w:t xml:space="preserve"> [</w:t>
            </w:r>
            <w:r w:rsidRPr="00012C8A">
              <w:rPr>
                <w:bCs/>
                <w:iCs/>
              </w:rPr>
              <w:t>SP-1</w:t>
            </w:r>
            <w:r>
              <w:rPr>
                <w:bCs/>
                <w:iCs/>
              </w:rPr>
              <w:t>8</w:t>
            </w:r>
            <w:r w:rsidRPr="00012C8A">
              <w:rPr>
                <w:bCs/>
                <w:iCs/>
              </w:rPr>
              <w:t>0</w:t>
            </w:r>
            <w:r>
              <w:rPr>
                <w:bCs/>
                <w:iCs/>
              </w:rPr>
              <w:t>137</w:t>
            </w:r>
            <w:r>
              <w:t>]</w:t>
            </w:r>
          </w:p>
        </w:tc>
      </w:tr>
      <w:tr w:rsidR="008056D0" w:rsidRPr="00B04844" w14:paraId="3CAA444E" w14:textId="77777777" w:rsidTr="00B46DDA">
        <w:trPr>
          <w:trHeight w:val="141"/>
        </w:trPr>
        <w:tc>
          <w:tcPr>
            <w:tcW w:w="14494" w:type="dxa"/>
            <w:gridSpan w:val="8"/>
            <w:tcBorders>
              <w:bottom w:val="single" w:sz="4" w:space="0" w:color="auto"/>
            </w:tcBorders>
            <w:shd w:val="clear" w:color="auto" w:fill="auto"/>
          </w:tcPr>
          <w:p w14:paraId="3D3247E6" w14:textId="77777777" w:rsidR="008056D0" w:rsidRPr="004067FF" w:rsidRDefault="008056D0" w:rsidP="008056D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00AE55" w14:textId="3AC78DA4"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492CBCFC" w14:textId="0B1B1AE2" w:rsidR="008056D0" w:rsidRPr="004070E3" w:rsidRDefault="008056D0" w:rsidP="008056D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545ADBAC" w14:textId="77777777" w:rsidR="008056D0" w:rsidRPr="009A0A3F" w:rsidRDefault="008056D0" w:rsidP="008056D0">
            <w:pPr>
              <w:suppressAutoHyphens/>
              <w:spacing w:after="0" w:line="240" w:lineRule="auto"/>
              <w:rPr>
                <w:rFonts w:eastAsia="Arial Unicode MS" w:cs="Arial"/>
                <w:i/>
                <w:szCs w:val="18"/>
                <w:lang w:val="fr-FR" w:eastAsia="ar-SA"/>
              </w:rPr>
            </w:pPr>
          </w:p>
        </w:tc>
      </w:tr>
      <w:tr w:rsidR="008056D0" w:rsidRPr="00A75C05" w14:paraId="4786898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3F0A02F" w14:textId="4A701F5A" w:rsidR="008056D0" w:rsidRPr="00A75C05" w:rsidRDefault="00FA62A1" w:rsidP="008056D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13DDDB9" w14:textId="66F56D29" w:rsidR="008056D0" w:rsidRPr="006424D0" w:rsidRDefault="008F461A" w:rsidP="008056D0">
            <w:pPr>
              <w:snapToGrid w:val="0"/>
              <w:spacing w:after="0" w:line="240" w:lineRule="auto"/>
            </w:pPr>
            <w:hyperlink r:id="rId98" w:history="1">
              <w:r w:rsidR="008056D0" w:rsidRPr="00FA62A1">
                <w:rPr>
                  <w:rStyle w:val="Hyperlink"/>
                  <w:rFonts w:cs="Arial"/>
                </w:rPr>
                <w:t>S1-183126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D6FFA52" w14:textId="04B7B030" w:rsidR="008056D0" w:rsidRPr="00A75C05" w:rsidRDefault="00FA62A1" w:rsidP="008056D0">
            <w:pPr>
              <w:snapToGrid w:val="0"/>
              <w:spacing w:after="0" w:line="240" w:lineRule="auto"/>
            </w:pPr>
            <w:r>
              <w:rPr>
                <w:rFonts w:eastAsia="SimSun"/>
                <w:lang w:eastAsia="en-GB"/>
              </w:rPr>
              <w:t>Huawei,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BE2D5C8" w14:textId="625ECE2D" w:rsidR="008056D0" w:rsidRPr="00A75C05" w:rsidRDefault="00FA62A1" w:rsidP="008056D0">
            <w:pPr>
              <w:snapToGrid w:val="0"/>
              <w:spacing w:after="0" w:line="240" w:lineRule="auto"/>
            </w:pPr>
            <w:r>
              <w:rPr>
                <w:rFonts w:eastAsia="SimSun"/>
                <w:lang w:eastAsia="en-GB"/>
              </w:rPr>
              <w:t>Discussion on IMS Slicing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304A1F"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F9879D3" w14:textId="77777777" w:rsidR="008056D0" w:rsidRPr="00A75C05" w:rsidRDefault="008056D0" w:rsidP="008056D0">
            <w:pPr>
              <w:spacing w:after="0" w:line="240" w:lineRule="auto"/>
              <w:rPr>
                <w:rFonts w:eastAsia="Arial Unicode MS" w:cs="Arial"/>
                <w:szCs w:val="18"/>
                <w:lang w:eastAsia="ar-SA"/>
              </w:rPr>
            </w:pPr>
          </w:p>
        </w:tc>
      </w:tr>
      <w:tr w:rsidR="008056D0" w:rsidRPr="00A75C05" w14:paraId="4808BC5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F565C28"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F1A1DC7" w14:textId="54328BC8" w:rsidR="008056D0" w:rsidRPr="006424D0" w:rsidRDefault="008F461A" w:rsidP="008056D0">
            <w:pPr>
              <w:snapToGrid w:val="0"/>
              <w:spacing w:after="0" w:line="240" w:lineRule="auto"/>
            </w:pPr>
            <w:hyperlink r:id="rId99" w:history="1">
              <w:r w:rsidR="008056D0" w:rsidRPr="00FA62A1">
                <w:rPr>
                  <w:rStyle w:val="Hyperlink"/>
                  <w:rFonts w:cs="Arial"/>
                </w:rPr>
                <w:t>S1-183127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7F564CA" w14:textId="05D8A8C0" w:rsidR="008056D0" w:rsidRPr="00A75C05" w:rsidRDefault="00FA62A1" w:rsidP="008056D0">
            <w:pPr>
              <w:snapToGrid w:val="0"/>
              <w:spacing w:after="0" w:line="240" w:lineRule="auto"/>
            </w:pPr>
            <w:r>
              <w:rPr>
                <w:lang w:eastAsia="en-GB"/>
              </w:rPr>
              <w:t xml:space="preserve">China Mobile, </w:t>
            </w:r>
            <w:r>
              <w:rPr>
                <w:noProof/>
              </w:rPr>
              <w:t>Huawei,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2858DA" w14:textId="303D3D44" w:rsidR="008056D0" w:rsidRPr="00A75C05" w:rsidRDefault="00FA62A1" w:rsidP="008056D0">
            <w:pPr>
              <w:snapToGrid w:val="0"/>
              <w:spacing w:after="0" w:line="240" w:lineRule="auto"/>
            </w:pPr>
            <w:r>
              <w:t xml:space="preserve">CR22.261v16.5.0: </w:t>
            </w:r>
            <w:r>
              <w:rPr>
                <w:noProof/>
              </w:rPr>
              <w:t>IMS Network Slicing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2E550E8"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25D801E" w14:textId="363A858F" w:rsidR="008056D0" w:rsidRPr="00A75C05" w:rsidRDefault="00FA62A1" w:rsidP="008056D0">
            <w:pPr>
              <w:spacing w:after="0" w:line="240" w:lineRule="auto"/>
              <w:rPr>
                <w:rFonts w:eastAsia="Arial Unicode MS" w:cs="Arial"/>
                <w:szCs w:val="18"/>
                <w:lang w:eastAsia="ar-SA"/>
              </w:rPr>
            </w:pPr>
            <w:r>
              <w:rPr>
                <w:rFonts w:eastAsia="Arial Unicode MS" w:cs="Arial"/>
                <w:szCs w:val="18"/>
                <w:lang w:eastAsia="ar-SA"/>
              </w:rPr>
              <w:t>WI code enIMS Rel-16 CR0317R- Cat B</w:t>
            </w:r>
          </w:p>
        </w:tc>
      </w:tr>
      <w:tr w:rsidR="008056D0" w:rsidRPr="00B04844" w14:paraId="26AD0405" w14:textId="77777777" w:rsidTr="00B46DDA">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156033B9" w14:textId="461AC338" w:rsidR="008056D0" w:rsidRDefault="008056D0" w:rsidP="008056D0">
            <w:pPr>
              <w:pStyle w:val="Heading2"/>
            </w:pPr>
            <w:r>
              <w:t xml:space="preserve">QoS_MON: </w:t>
            </w:r>
            <w:r>
              <w:rPr>
                <w:lang w:val="en-US"/>
              </w:rPr>
              <w:t>QoS Monitoring</w:t>
            </w:r>
            <w:r>
              <w:t xml:space="preserve"> [</w:t>
            </w:r>
            <w:r w:rsidRPr="00012C8A">
              <w:rPr>
                <w:bCs/>
                <w:iCs/>
              </w:rPr>
              <w:t>SP-1</w:t>
            </w:r>
            <w:r>
              <w:rPr>
                <w:bCs/>
                <w:iCs/>
              </w:rPr>
              <w:t>8</w:t>
            </w:r>
            <w:r w:rsidRPr="00012C8A">
              <w:rPr>
                <w:bCs/>
                <w:iCs/>
              </w:rPr>
              <w:t>0</w:t>
            </w:r>
            <w:r>
              <w:rPr>
                <w:bCs/>
                <w:iCs/>
              </w:rPr>
              <w:t>141</w:t>
            </w:r>
            <w:r>
              <w:t>]</w:t>
            </w:r>
          </w:p>
        </w:tc>
      </w:tr>
      <w:tr w:rsidR="008056D0" w:rsidRPr="00B04844" w14:paraId="564BA602" w14:textId="77777777" w:rsidTr="00B46DDA">
        <w:trPr>
          <w:trHeight w:val="141"/>
        </w:trPr>
        <w:tc>
          <w:tcPr>
            <w:tcW w:w="14494" w:type="dxa"/>
            <w:gridSpan w:val="8"/>
            <w:tcBorders>
              <w:bottom w:val="single" w:sz="4" w:space="0" w:color="auto"/>
            </w:tcBorders>
            <w:shd w:val="clear" w:color="auto" w:fill="auto"/>
          </w:tcPr>
          <w:p w14:paraId="567FF60D" w14:textId="77777777" w:rsidR="008056D0" w:rsidRPr="004067FF" w:rsidRDefault="008056D0" w:rsidP="008056D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2280239" w14:textId="532BE8E0"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23EA1003" w14:textId="4B4E4C19" w:rsidR="008056D0" w:rsidRPr="004070E3" w:rsidRDefault="008056D0" w:rsidP="008056D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14:paraId="65750B9E" w14:textId="77777777" w:rsidR="008056D0" w:rsidRPr="004070E3" w:rsidRDefault="008056D0" w:rsidP="008056D0">
            <w:pPr>
              <w:suppressAutoHyphens/>
              <w:spacing w:after="0" w:line="240" w:lineRule="auto"/>
              <w:rPr>
                <w:rFonts w:eastAsia="Arial Unicode MS" w:cs="Arial"/>
                <w:i/>
                <w:szCs w:val="18"/>
                <w:lang w:eastAsia="ar-SA"/>
              </w:rPr>
            </w:pPr>
          </w:p>
        </w:tc>
      </w:tr>
      <w:tr w:rsidR="008056D0" w:rsidRPr="00A75C05" w14:paraId="44318B6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C33E40B"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DC0593B" w14:textId="23F72287" w:rsidR="008056D0" w:rsidRPr="006424D0" w:rsidRDefault="008F461A" w:rsidP="008056D0">
            <w:pPr>
              <w:snapToGrid w:val="0"/>
              <w:spacing w:after="0" w:line="240" w:lineRule="auto"/>
            </w:pPr>
            <w:hyperlink r:id="rId100" w:history="1">
              <w:r w:rsidR="008056D0" w:rsidRPr="0093330F">
                <w:rPr>
                  <w:rStyle w:val="Hyperlink"/>
                  <w:rFonts w:cs="Arial"/>
                </w:rPr>
                <w:t>S1-183206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72C011A" w14:textId="6FDCDCAA" w:rsidR="008056D0" w:rsidRPr="00A75C05" w:rsidRDefault="0093330F" w:rsidP="008056D0">
            <w:pPr>
              <w:snapToGrid w:val="0"/>
              <w:spacing w:after="0" w:line="240" w:lineRule="auto"/>
            </w:pPr>
            <w:r w:rsidRPr="002869A2">
              <w:rPr>
                <w:rFonts w:hint="eastAsia"/>
                <w:noProof/>
                <w:lang w:eastAsia="zh-CN"/>
              </w:rPr>
              <w:t>Siemens,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332607" w14:textId="262A6EA0" w:rsidR="008056D0" w:rsidRPr="00A75C05" w:rsidRDefault="0093330F" w:rsidP="008056D0">
            <w:pPr>
              <w:snapToGrid w:val="0"/>
              <w:spacing w:after="0" w:line="240" w:lineRule="auto"/>
            </w:pPr>
            <w:r>
              <w:t xml:space="preserve">CR22.261v16.5.0: </w:t>
            </w:r>
            <w:r w:rsidRPr="002869A2">
              <w:rPr>
                <w:noProof/>
              </w:rPr>
              <w:t xml:space="preserve">Update to Annex F for </w:t>
            </w:r>
            <w:r w:rsidRPr="002869A2">
              <w:rPr>
                <w:noProof/>
                <w:lang w:eastAsia="zh-CN"/>
              </w:rPr>
              <w:t>Network Diagnostics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B469D61"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F106CFA" w14:textId="54B55FEE" w:rsidR="008056D0" w:rsidRPr="00A75C05" w:rsidRDefault="0093330F" w:rsidP="008056D0">
            <w:pPr>
              <w:spacing w:after="0" w:line="240" w:lineRule="auto"/>
              <w:rPr>
                <w:rFonts w:eastAsia="Arial Unicode MS" w:cs="Arial"/>
                <w:szCs w:val="18"/>
                <w:lang w:eastAsia="ar-SA"/>
              </w:rPr>
            </w:pPr>
            <w:r>
              <w:rPr>
                <w:rFonts w:eastAsia="Arial Unicode MS" w:cs="Arial"/>
                <w:szCs w:val="18"/>
                <w:lang w:eastAsia="ar-SA"/>
              </w:rPr>
              <w:t>WI code QoS_MON Rel-16 CR0343R- Cat C</w:t>
            </w:r>
          </w:p>
        </w:tc>
      </w:tr>
      <w:tr w:rsidR="008056D0" w:rsidRPr="00B04844" w14:paraId="59BAF835"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6A7AD95" w14:textId="77777777" w:rsidR="008056D0" w:rsidRDefault="008056D0" w:rsidP="008056D0">
            <w:pPr>
              <w:pStyle w:val="Heading2"/>
            </w:pPr>
            <w:r>
              <w:rPr>
                <w:lang w:val="en-US"/>
              </w:rPr>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Pr>
                <w:bCs/>
                <w:iCs/>
              </w:rPr>
              <w:t>327</w:t>
            </w:r>
            <w:r>
              <w:t>]</w:t>
            </w:r>
          </w:p>
        </w:tc>
      </w:tr>
      <w:tr w:rsidR="008056D0" w:rsidRPr="00B04844" w14:paraId="6CA05809" w14:textId="77777777" w:rsidTr="006424D0">
        <w:trPr>
          <w:trHeight w:val="141"/>
        </w:trPr>
        <w:tc>
          <w:tcPr>
            <w:tcW w:w="14494" w:type="dxa"/>
            <w:gridSpan w:val="8"/>
            <w:tcBorders>
              <w:bottom w:val="single" w:sz="4" w:space="0" w:color="auto"/>
            </w:tcBorders>
            <w:shd w:val="clear" w:color="auto" w:fill="auto"/>
          </w:tcPr>
          <w:p w14:paraId="74D0E33D" w14:textId="77777777" w:rsidR="008056D0" w:rsidRPr="004067FF" w:rsidRDefault="008056D0" w:rsidP="008056D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CAAA123" w14:textId="311A81FC"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TR22.119v1.0.0</w:t>
            </w:r>
          </w:p>
          <w:p w14:paraId="08F46681" w14:textId="0B60E7D4" w:rsidR="008056D0" w:rsidRPr="00411066" w:rsidRDefault="008056D0" w:rsidP="008056D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230D0B7A" w14:textId="1FAA5721" w:rsidR="008056D0" w:rsidRPr="004070E3" w:rsidRDefault="008056D0" w:rsidP="008056D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14:paraId="467E0C08" w14:textId="77777777" w:rsidR="008056D0" w:rsidRPr="004070E3" w:rsidRDefault="008056D0" w:rsidP="008056D0">
            <w:pPr>
              <w:suppressAutoHyphens/>
              <w:spacing w:after="0" w:line="240" w:lineRule="auto"/>
              <w:rPr>
                <w:rFonts w:eastAsia="Arial Unicode MS" w:cs="Arial"/>
                <w:i/>
                <w:szCs w:val="18"/>
                <w:lang w:eastAsia="ar-SA"/>
              </w:rPr>
            </w:pPr>
          </w:p>
        </w:tc>
      </w:tr>
      <w:tr w:rsidR="008056D0" w:rsidRPr="00A75C05" w14:paraId="5F10E05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5ADD475"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8BC4F0A" w14:textId="584CAE94" w:rsidR="008056D0" w:rsidRPr="006424D0" w:rsidRDefault="008F461A" w:rsidP="008056D0">
            <w:pPr>
              <w:snapToGrid w:val="0"/>
              <w:spacing w:after="0" w:line="240" w:lineRule="auto"/>
            </w:pPr>
            <w:hyperlink r:id="rId101" w:history="1">
              <w:r w:rsidR="008056D0" w:rsidRPr="0093330F">
                <w:rPr>
                  <w:rStyle w:val="Hyperlink"/>
                  <w:rFonts w:cs="Arial"/>
                </w:rPr>
                <w:t>S1-183048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B3117DC" w14:textId="6EC199B2" w:rsidR="008056D0" w:rsidRPr="00A75C05" w:rsidRDefault="0093330F" w:rsidP="008056D0">
            <w:pPr>
              <w:snapToGrid w:val="0"/>
              <w:spacing w:after="0" w:line="240" w:lineRule="auto"/>
            </w:pPr>
            <w:r>
              <w:rPr>
                <w:rFonts w:eastAsia="SimSun"/>
                <w:lang w:eastAsia="en-GB"/>
              </w:rPr>
              <w:t xml:space="preserve">SyncTechno Inc., VTT, </w:t>
            </w:r>
            <w:r w:rsidRPr="0095502D">
              <w:rPr>
                <w:rFonts w:eastAsia="SimSun"/>
                <w:lang w:eastAsia="en-GB"/>
              </w:rPr>
              <w:t>Korean Register of shipping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6D3BF9" w14:textId="203C263C" w:rsidR="008056D0" w:rsidRPr="00A75C05" w:rsidRDefault="0093330F" w:rsidP="008056D0">
            <w:pPr>
              <w:snapToGrid w:val="0"/>
              <w:spacing w:after="0" w:line="240" w:lineRule="auto"/>
            </w:pPr>
            <w:r>
              <w:rPr>
                <w:rFonts w:eastAsia="SimSun"/>
                <w:lang w:eastAsia="en-GB"/>
              </w:rPr>
              <w:t>Requirement on the communication range between vessels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A28C68"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8F16086" w14:textId="77777777" w:rsidR="008056D0" w:rsidRPr="00A75C05" w:rsidRDefault="008056D0" w:rsidP="008056D0">
            <w:pPr>
              <w:spacing w:after="0" w:line="240" w:lineRule="auto"/>
              <w:rPr>
                <w:rFonts w:eastAsia="Arial Unicode MS" w:cs="Arial"/>
                <w:szCs w:val="18"/>
                <w:lang w:eastAsia="ar-SA"/>
              </w:rPr>
            </w:pPr>
          </w:p>
        </w:tc>
      </w:tr>
      <w:tr w:rsidR="008056D0" w:rsidRPr="00A75C05" w14:paraId="2933AD2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57BB749" w14:textId="77777777" w:rsidR="008056D0" w:rsidRPr="00A75C05" w:rsidRDefault="008056D0" w:rsidP="008056D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6333627" w14:textId="2CFC15CF" w:rsidR="008056D0" w:rsidRPr="006424D0" w:rsidRDefault="008F461A" w:rsidP="008056D0">
            <w:pPr>
              <w:snapToGrid w:val="0"/>
              <w:spacing w:after="0" w:line="240" w:lineRule="auto"/>
            </w:pPr>
            <w:hyperlink r:id="rId102" w:history="1">
              <w:r w:rsidR="008056D0" w:rsidRPr="0093330F">
                <w:rPr>
                  <w:rStyle w:val="Hyperlink"/>
                  <w:rFonts w:cs="Arial"/>
                </w:rPr>
                <w:t>S1-183049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5B12659" w14:textId="52040824" w:rsidR="008056D0" w:rsidRPr="00A75C05" w:rsidRDefault="0093330F" w:rsidP="008056D0">
            <w:pPr>
              <w:snapToGrid w:val="0"/>
              <w:spacing w:after="0" w:line="240" w:lineRule="auto"/>
            </w:pPr>
            <w:r>
              <w:rPr>
                <w:rFonts w:eastAsia="SimSun"/>
                <w:lang w:eastAsia="en-GB"/>
              </w:rPr>
              <w:t xml:space="preserve">SyncTechno Inc., </w:t>
            </w:r>
            <w:r w:rsidRPr="0095502D">
              <w:rPr>
                <w:rFonts w:eastAsia="SimSun"/>
                <w:lang w:eastAsia="en-GB"/>
              </w:rPr>
              <w:t>Korean Register of shipping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18F64E" w14:textId="247D47BD" w:rsidR="008056D0" w:rsidRPr="00A75C05" w:rsidRDefault="0093330F" w:rsidP="008056D0">
            <w:pPr>
              <w:snapToGrid w:val="0"/>
              <w:spacing w:after="0" w:line="240" w:lineRule="auto"/>
            </w:pPr>
            <w:r>
              <w:rPr>
                <w:rFonts w:eastAsia="SimSun"/>
                <w:lang w:eastAsia="en-GB"/>
              </w:rPr>
              <w:t>Annex A in 3GPP TS 22.119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ADDD3D" w14:textId="77777777" w:rsidR="008056D0" w:rsidRPr="00A75C05" w:rsidRDefault="008056D0" w:rsidP="008056D0">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90D2AE7" w14:textId="77777777" w:rsidR="008056D0" w:rsidRPr="00A75C05" w:rsidRDefault="008056D0" w:rsidP="008056D0">
            <w:pPr>
              <w:spacing w:after="0" w:line="240" w:lineRule="auto"/>
              <w:rPr>
                <w:rFonts w:eastAsia="Arial Unicode MS" w:cs="Arial"/>
                <w:szCs w:val="18"/>
                <w:lang w:eastAsia="ar-SA"/>
              </w:rPr>
            </w:pPr>
          </w:p>
        </w:tc>
      </w:tr>
      <w:tr w:rsidR="00021551" w:rsidRPr="00B81C05" w14:paraId="74E3509E" w14:textId="77777777" w:rsidTr="00021551">
        <w:trPr>
          <w:trHeight w:val="141"/>
        </w:trPr>
        <w:tc>
          <w:tcPr>
            <w:tcW w:w="14494" w:type="dxa"/>
            <w:gridSpan w:val="8"/>
            <w:tcBorders>
              <w:top w:val="nil"/>
              <w:bottom w:val="single" w:sz="4" w:space="0" w:color="auto"/>
            </w:tcBorders>
            <w:shd w:val="clear" w:color="auto" w:fill="F2F2F2"/>
          </w:tcPr>
          <w:p w14:paraId="397FBF86" w14:textId="77777777" w:rsidR="00021551" w:rsidRPr="00B81C05" w:rsidRDefault="00021551" w:rsidP="00021551">
            <w:pPr>
              <w:pStyle w:val="Heading3"/>
            </w:pPr>
            <w:r>
              <w:t>MARCOM output</w:t>
            </w:r>
          </w:p>
        </w:tc>
      </w:tr>
      <w:tr w:rsidR="00021551" w:rsidRPr="00A75C05" w14:paraId="7367B5E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F98AE8A" w14:textId="77777777" w:rsidR="00021551" w:rsidRPr="00021551" w:rsidRDefault="00021551" w:rsidP="00021551">
            <w:pPr>
              <w:snapToGrid w:val="0"/>
              <w:spacing w:after="0" w:line="240" w:lineRule="auto"/>
              <w:rPr>
                <w:rFonts w:eastAsia="Times New Roman" w:cs="Arial"/>
                <w:szCs w:val="18"/>
                <w:lang w:eastAsia="ar-SA"/>
              </w:rPr>
            </w:pPr>
            <w:r w:rsidRPr="00021551">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F6CC8C3" w14:textId="585DB955" w:rsidR="00021551" w:rsidRPr="00021551" w:rsidRDefault="008F461A" w:rsidP="00021551">
            <w:pPr>
              <w:snapToGrid w:val="0"/>
              <w:spacing w:after="0" w:line="240" w:lineRule="auto"/>
              <w:rPr>
                <w:rStyle w:val="Hyperlink"/>
                <w:rFonts w:eastAsia="Times New Roman" w:cs="Arial"/>
                <w:color w:val="auto"/>
                <w:szCs w:val="18"/>
                <w:highlight w:val="red"/>
                <w:lang w:eastAsia="ar-SA"/>
              </w:rPr>
            </w:pPr>
            <w:hyperlink r:id="rId103" w:history="1">
              <w:r w:rsidR="00021551" w:rsidRPr="008F461A">
                <w:rPr>
                  <w:rStyle w:val="Hyperlink"/>
                  <w:rFonts w:cs="Arial"/>
                </w:rPr>
                <w:t>S1-18</w:t>
              </w:r>
              <w:r w:rsidRPr="008F461A">
                <w:rPr>
                  <w:rStyle w:val="Hyperlink"/>
                  <w:rFonts w:cs="Arial"/>
                </w:rPr>
                <w:t>3275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B5EB881" w14:textId="77777777" w:rsidR="00021551" w:rsidRPr="00021551" w:rsidRDefault="00021551" w:rsidP="00021551">
            <w:pPr>
              <w:snapToGrid w:val="0"/>
              <w:spacing w:after="0" w:line="240" w:lineRule="auto"/>
              <w:rPr>
                <w:rFonts w:eastAsia="Times New Roman" w:cs="Arial"/>
                <w:szCs w:val="18"/>
                <w:lang w:eastAsia="ar-SA"/>
              </w:rPr>
            </w:pPr>
            <w:r w:rsidRPr="00021551">
              <w:rPr>
                <w:rFonts w:eastAsia="Times New Roman" w:cs="Arial"/>
                <w:szCs w:val="18"/>
                <w:lang w:eastAsia="ar-SA"/>
              </w:rPr>
              <w:t>Rapporteur (SyncTechno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D91AA1" w14:textId="6488ADC4" w:rsidR="00021551" w:rsidRPr="00021551"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TS22.119v1.1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2DF96BC" w14:textId="6B99B697" w:rsidR="00021551" w:rsidRPr="00021551"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0979CD1" w14:textId="26F91928" w:rsidR="00021551" w:rsidRPr="00021551" w:rsidRDefault="00021551" w:rsidP="00021551">
            <w:pPr>
              <w:snapToGrid w:val="0"/>
              <w:spacing w:after="0" w:line="240" w:lineRule="auto"/>
              <w:rPr>
                <w:rFonts w:eastAsia="Arial Unicode MS" w:cs="Arial"/>
                <w:szCs w:val="18"/>
                <w:lang w:eastAsia="ar-SA"/>
              </w:rPr>
            </w:pPr>
          </w:p>
        </w:tc>
      </w:tr>
      <w:tr w:rsidR="00021551" w:rsidRPr="00A75C05" w14:paraId="08161BE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B519644" w14:textId="153BF1B2"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3FE804D" w14:textId="7ECB6C9E" w:rsidR="00021551" w:rsidRPr="006424D0" w:rsidRDefault="008F461A" w:rsidP="00021551">
            <w:pPr>
              <w:snapToGrid w:val="0"/>
              <w:spacing w:after="0" w:line="240" w:lineRule="auto"/>
            </w:pPr>
            <w:hyperlink r:id="rId104" w:history="1">
              <w:r w:rsidR="00021551" w:rsidRPr="0093330F">
                <w:rPr>
                  <w:rStyle w:val="Hyperlink"/>
                  <w:rFonts w:cs="Arial"/>
                </w:rPr>
                <w:t>S1-183050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58CDC64" w14:textId="03CA9921" w:rsidR="00021551" w:rsidRPr="00A75C05" w:rsidRDefault="00021551" w:rsidP="00021551">
            <w:pPr>
              <w:snapToGrid w:val="0"/>
              <w:spacing w:after="0" w:line="240" w:lineRule="auto"/>
            </w:pPr>
            <w:r w:rsidRPr="00D76881">
              <w:rPr>
                <w:rFonts w:eastAsia="Times New Roman" w:cs="Arial"/>
                <w:szCs w:val="18"/>
                <w:lang w:eastAsia="ar-SA"/>
              </w:rPr>
              <w:t>Rapporteur (SyncTechno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7EFE10A" w14:textId="2A7465A9" w:rsidR="00021551" w:rsidRPr="00A75C05" w:rsidRDefault="00021551" w:rsidP="00021551">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TS22.119v2</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990817"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1D80A75" w14:textId="77777777" w:rsidR="00021551" w:rsidRPr="00A75C05" w:rsidRDefault="00021551" w:rsidP="00021551">
            <w:pPr>
              <w:spacing w:after="0" w:line="240" w:lineRule="auto"/>
              <w:rPr>
                <w:rFonts w:eastAsia="Arial Unicode MS" w:cs="Arial"/>
                <w:szCs w:val="18"/>
                <w:lang w:eastAsia="ar-SA"/>
              </w:rPr>
            </w:pPr>
          </w:p>
        </w:tc>
      </w:tr>
      <w:tr w:rsidR="00021551" w:rsidRPr="00B04844" w14:paraId="7C5525E6"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AC03F9C" w14:textId="77777777" w:rsidR="00021551" w:rsidRDefault="00021551" w:rsidP="00021551">
            <w:pPr>
              <w:pStyle w:val="Heading2"/>
            </w:pPr>
            <w:r>
              <w:rPr>
                <w:lang w:val="en-US"/>
              </w:rPr>
              <w:t>cyberCAV</w:t>
            </w:r>
            <w:r>
              <w:t xml:space="preserve">: </w:t>
            </w:r>
            <w:r>
              <w:rPr>
                <w:lang w:val="en-US"/>
              </w:rPr>
              <w:t>cyberCAV</w:t>
            </w:r>
            <w:r>
              <w:t xml:space="preserve"> [</w:t>
            </w:r>
            <w:r w:rsidRPr="00012C8A">
              <w:rPr>
                <w:bCs/>
                <w:iCs/>
              </w:rPr>
              <w:t>SP-1</w:t>
            </w:r>
            <w:r>
              <w:rPr>
                <w:bCs/>
                <w:iCs/>
              </w:rPr>
              <w:t>8</w:t>
            </w:r>
            <w:r w:rsidRPr="00012C8A">
              <w:rPr>
                <w:bCs/>
                <w:iCs/>
              </w:rPr>
              <w:t>0</w:t>
            </w:r>
            <w:r>
              <w:rPr>
                <w:bCs/>
                <w:iCs/>
              </w:rPr>
              <w:t>585</w:t>
            </w:r>
            <w:r>
              <w:t>]</w:t>
            </w:r>
          </w:p>
        </w:tc>
      </w:tr>
      <w:tr w:rsidR="00021551" w:rsidRPr="00B04844" w14:paraId="17821A14" w14:textId="77777777" w:rsidTr="006424D0">
        <w:trPr>
          <w:trHeight w:val="141"/>
        </w:trPr>
        <w:tc>
          <w:tcPr>
            <w:tcW w:w="14494" w:type="dxa"/>
            <w:gridSpan w:val="8"/>
            <w:tcBorders>
              <w:bottom w:val="single" w:sz="4" w:space="0" w:color="auto"/>
            </w:tcBorders>
            <w:shd w:val="clear" w:color="auto" w:fill="auto"/>
          </w:tcPr>
          <w:p w14:paraId="699BEDC6"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1EF8B5"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TR22.104v0.2.0</w:t>
            </w:r>
          </w:p>
          <w:p w14:paraId="2B46FD9D" w14:textId="33A3BEC6"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5D7C28C1" w14:textId="25045AF9"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r w:rsidRPr="004070E3">
              <w:rPr>
                <w:rFonts w:eastAsia="Arial Unicode MS" w:cs="Arial"/>
                <w:szCs w:val="18"/>
                <w:lang w:val="fr-FR" w:eastAsia="ar-SA"/>
              </w:rPr>
              <w:t>%</w:t>
            </w:r>
          </w:p>
          <w:p w14:paraId="7F346135" w14:textId="77777777" w:rsidR="00021551" w:rsidRPr="004070E3" w:rsidRDefault="00021551" w:rsidP="00021551">
            <w:pPr>
              <w:suppressAutoHyphens/>
              <w:spacing w:after="0" w:line="240" w:lineRule="auto"/>
              <w:rPr>
                <w:rFonts w:eastAsia="Arial Unicode MS" w:cs="Arial"/>
                <w:i/>
                <w:szCs w:val="18"/>
                <w:lang w:eastAsia="ar-SA"/>
              </w:rPr>
            </w:pPr>
          </w:p>
        </w:tc>
      </w:tr>
      <w:tr w:rsidR="003C3A28" w:rsidRPr="00B04844" w14:paraId="27CC46B9" w14:textId="77777777" w:rsidTr="00353D12">
        <w:trPr>
          <w:trHeight w:val="293"/>
        </w:trPr>
        <w:tc>
          <w:tcPr>
            <w:tcW w:w="14494" w:type="dxa"/>
            <w:gridSpan w:val="8"/>
            <w:tcBorders>
              <w:bottom w:val="single" w:sz="4" w:space="0" w:color="auto"/>
            </w:tcBorders>
            <w:shd w:val="clear" w:color="auto" w:fill="F2F2F2"/>
          </w:tcPr>
          <w:p w14:paraId="33859C5C" w14:textId="1E90864F" w:rsidR="003C3A28" w:rsidRPr="00F45489" w:rsidRDefault="003C3A28"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22.104 </w:t>
            </w:r>
            <w:r w:rsidR="00781D39">
              <w:rPr>
                <w:rFonts w:eastAsia="Arial Unicode MS" w:cs="Arial"/>
                <w:b/>
                <w:color w:val="1F497D"/>
                <w:sz w:val="20"/>
                <w:szCs w:val="18"/>
                <w:lang w:eastAsia="ar-SA"/>
              </w:rPr>
              <w:t>pCRs</w:t>
            </w:r>
            <w:r>
              <w:rPr>
                <w:rFonts w:eastAsia="Arial Unicode MS" w:cs="Arial"/>
                <w:b/>
                <w:color w:val="1F497D"/>
                <w:sz w:val="20"/>
                <w:szCs w:val="18"/>
                <w:lang w:eastAsia="ar-SA"/>
              </w:rPr>
              <w:t>– new content</w:t>
            </w:r>
          </w:p>
        </w:tc>
      </w:tr>
      <w:tr w:rsidR="003C3A28" w:rsidRPr="00A75C05" w14:paraId="5A1D1403"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290CE34"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843739C" w14:textId="761D42E6" w:rsidR="003C3A28" w:rsidRPr="006424D0" w:rsidRDefault="008F461A" w:rsidP="00353D12">
            <w:pPr>
              <w:snapToGrid w:val="0"/>
              <w:spacing w:after="0" w:line="240" w:lineRule="auto"/>
            </w:pPr>
            <w:hyperlink r:id="rId105" w:history="1">
              <w:r w:rsidR="003C3A28" w:rsidRPr="00021551">
                <w:rPr>
                  <w:rStyle w:val="Hyperlink"/>
                  <w:rFonts w:cs="Arial"/>
                </w:rPr>
                <w:t>S1-183110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EB715E4" w14:textId="77777777" w:rsidR="003C3A28" w:rsidRPr="00A75C05" w:rsidRDefault="003C3A28" w:rsidP="00353D12">
            <w:pPr>
              <w:snapToGrid w:val="0"/>
              <w:spacing w:after="0" w:line="240" w:lineRule="auto"/>
            </w:pPr>
            <w:r>
              <w:rPr>
                <w:rFonts w:eastAsia="SimSun"/>
                <w:lang w:eastAsia="en-GB"/>
              </w:rPr>
              <w:t>Nokia, Nokia Shanghai Bell, Siemens AG, Vodafone, Qualcomm,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CFAD16" w14:textId="77777777" w:rsidR="003C3A28" w:rsidRPr="00A75C05" w:rsidRDefault="003C3A28" w:rsidP="00353D12">
            <w:pPr>
              <w:snapToGrid w:val="0"/>
              <w:spacing w:after="0" w:line="240" w:lineRule="auto"/>
            </w:pPr>
            <w:r>
              <w:rPr>
                <w:rFonts w:eastAsia="SimSun"/>
                <w:lang w:eastAsia="en-GB"/>
              </w:rPr>
              <w:t>Descriptive text for overview clause of TS 22.104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A2FF5FE"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FCD251" w14:textId="77777777" w:rsidR="003C3A28" w:rsidRPr="00A75C05" w:rsidRDefault="003C3A28" w:rsidP="00353D12">
            <w:pPr>
              <w:spacing w:after="0" w:line="240" w:lineRule="auto"/>
              <w:rPr>
                <w:rFonts w:eastAsia="Arial Unicode MS" w:cs="Arial"/>
                <w:szCs w:val="18"/>
                <w:lang w:eastAsia="ar-SA"/>
              </w:rPr>
            </w:pPr>
          </w:p>
        </w:tc>
      </w:tr>
      <w:tr w:rsidR="003C3A28" w:rsidRPr="00A75C05" w14:paraId="3F72FA95"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895A5D6"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007C80E" w14:textId="1EE0D178" w:rsidR="003C3A28" w:rsidRPr="006424D0" w:rsidRDefault="008F461A" w:rsidP="00353D12">
            <w:pPr>
              <w:snapToGrid w:val="0"/>
              <w:spacing w:after="0" w:line="240" w:lineRule="auto"/>
            </w:pPr>
            <w:hyperlink r:id="rId106" w:history="1">
              <w:r w:rsidR="003C3A28" w:rsidRPr="00021551">
                <w:rPr>
                  <w:rStyle w:val="Hyperlink"/>
                  <w:rFonts w:cs="Arial"/>
                </w:rPr>
                <w:t>S1-183111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592753D" w14:textId="77777777" w:rsidR="003C3A28" w:rsidRPr="00A75C05" w:rsidRDefault="003C3A28" w:rsidP="00353D12">
            <w:pPr>
              <w:snapToGrid w:val="0"/>
              <w:spacing w:after="0" w:line="240" w:lineRule="auto"/>
            </w:pPr>
            <w:r>
              <w:rPr>
                <w:rFonts w:eastAsia="SimSun"/>
                <w:lang w:eastAsia="en-GB"/>
              </w:rPr>
              <w:t>Nokia, Nokia Shanghai Bell,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A868D2" w14:textId="77777777" w:rsidR="003C3A28" w:rsidRPr="00A75C05" w:rsidRDefault="003C3A28" w:rsidP="00353D12">
            <w:pPr>
              <w:snapToGrid w:val="0"/>
              <w:spacing w:after="0" w:line="240" w:lineRule="auto"/>
            </w:pPr>
            <w:r>
              <w:rPr>
                <w:rFonts w:eastAsia="SimSun"/>
                <w:lang w:eastAsia="en-GB"/>
              </w:rPr>
              <w:t>Restructure of 22.104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CA1AF5"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D78D43D" w14:textId="77777777" w:rsidR="003C3A28" w:rsidRPr="00A75C05" w:rsidRDefault="003C3A28" w:rsidP="00353D12">
            <w:pPr>
              <w:spacing w:after="0" w:line="240" w:lineRule="auto"/>
              <w:rPr>
                <w:rFonts w:eastAsia="Arial Unicode MS" w:cs="Arial"/>
                <w:szCs w:val="18"/>
                <w:lang w:eastAsia="ar-SA"/>
              </w:rPr>
            </w:pPr>
          </w:p>
        </w:tc>
      </w:tr>
      <w:tr w:rsidR="003C3A28" w:rsidRPr="00A75C05" w14:paraId="04ED782C"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903F87A"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8602BB2" w14:textId="468A17EA" w:rsidR="003C3A28" w:rsidRPr="006424D0" w:rsidRDefault="008F461A" w:rsidP="00353D12">
            <w:pPr>
              <w:snapToGrid w:val="0"/>
              <w:spacing w:after="0" w:line="240" w:lineRule="auto"/>
            </w:pPr>
            <w:hyperlink r:id="rId107" w:history="1">
              <w:r w:rsidR="003C3A28" w:rsidRPr="00021551">
                <w:rPr>
                  <w:rStyle w:val="Hyperlink"/>
                  <w:rFonts w:cs="Arial"/>
                </w:rPr>
                <w:t>S1-183183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C794187" w14:textId="77777777" w:rsidR="003C3A28" w:rsidRPr="00781D39" w:rsidRDefault="003C3A28" w:rsidP="00353D12">
            <w:pPr>
              <w:snapToGrid w:val="0"/>
              <w:spacing w:after="0" w:line="240" w:lineRule="auto"/>
              <w:rPr>
                <w:rFonts w:eastAsia="SimSun"/>
                <w:lang w:eastAsia="en-GB"/>
              </w:rPr>
            </w:pPr>
            <w:r w:rsidRPr="00781D39">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D3A72A" w14:textId="77777777" w:rsidR="003C3A28" w:rsidRPr="00781D39" w:rsidRDefault="003C3A28" w:rsidP="00353D12">
            <w:pPr>
              <w:snapToGrid w:val="0"/>
              <w:spacing w:after="0" w:line="240" w:lineRule="auto"/>
              <w:rPr>
                <w:rFonts w:eastAsia="SimSun"/>
                <w:lang w:eastAsia="en-GB"/>
              </w:rPr>
            </w:pPr>
            <w:r>
              <w:rPr>
                <w:rFonts w:eastAsia="SimSun"/>
                <w:lang w:eastAsia="en-GB"/>
              </w:rPr>
              <w:t>cyberCAV (Editorial) - Move of Service Requirements to clause 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CC0EF44"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0A7EAF4" w14:textId="77777777" w:rsidR="003C3A28" w:rsidRPr="00A75C05" w:rsidRDefault="003C3A28" w:rsidP="00353D12">
            <w:pPr>
              <w:spacing w:after="0" w:line="240" w:lineRule="auto"/>
              <w:rPr>
                <w:rFonts w:eastAsia="Arial Unicode MS" w:cs="Arial"/>
                <w:szCs w:val="18"/>
                <w:lang w:eastAsia="ar-SA"/>
              </w:rPr>
            </w:pPr>
          </w:p>
        </w:tc>
      </w:tr>
      <w:tr w:rsidR="003C3A28" w:rsidRPr="00A75C05" w14:paraId="4D8E0C6B"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F42CE3E"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EEEEE6" w14:textId="11A2255F" w:rsidR="003C3A28" w:rsidRPr="006424D0" w:rsidRDefault="008F461A" w:rsidP="00353D12">
            <w:pPr>
              <w:snapToGrid w:val="0"/>
              <w:spacing w:after="0" w:line="240" w:lineRule="auto"/>
            </w:pPr>
            <w:hyperlink r:id="rId108" w:history="1">
              <w:r w:rsidR="003C3A28" w:rsidRPr="00021551">
                <w:rPr>
                  <w:rStyle w:val="Hyperlink"/>
                  <w:rFonts w:cs="Arial"/>
                </w:rPr>
                <w:t>S1-183109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94FC73E" w14:textId="77777777" w:rsidR="003C3A28" w:rsidRPr="00781D39" w:rsidRDefault="003C3A28" w:rsidP="00353D12">
            <w:pPr>
              <w:snapToGrid w:val="0"/>
              <w:spacing w:after="0" w:line="240" w:lineRule="auto"/>
              <w:rPr>
                <w:rFonts w:eastAsia="SimSun"/>
                <w:lang w:eastAsia="en-GB"/>
              </w:rPr>
            </w:pPr>
            <w:r>
              <w:rPr>
                <w:rFonts w:eastAsia="SimSun"/>
                <w:lang w:eastAsia="en-GB"/>
              </w:rPr>
              <w:t xml:space="preserve">Nokia, Nokia Shanghai Bell, Siemens AG, Huawei, </w:t>
            </w:r>
            <w:r w:rsidRPr="00BA1449">
              <w:rPr>
                <w:rFonts w:eastAsia="SimSun"/>
                <w:lang w:eastAsia="en-GB"/>
              </w:rPr>
              <w:t>Volkswagen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9B7FA0" w14:textId="77777777" w:rsidR="003C3A28" w:rsidRPr="00781D39" w:rsidRDefault="003C3A28" w:rsidP="00353D12">
            <w:pPr>
              <w:snapToGrid w:val="0"/>
              <w:spacing w:after="0" w:line="240" w:lineRule="auto"/>
              <w:rPr>
                <w:rFonts w:eastAsia="SimSun"/>
                <w:lang w:eastAsia="en-GB"/>
              </w:rPr>
            </w:pPr>
            <w:r>
              <w:rPr>
                <w:rFonts w:eastAsia="SimSun"/>
                <w:lang w:eastAsia="en-GB"/>
              </w:rPr>
              <w:t>Performance KPIs for TS 22.104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C7BD864"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29682C" w14:textId="77777777" w:rsidR="003C3A28" w:rsidRPr="00A75C05" w:rsidRDefault="003C3A28" w:rsidP="00353D12">
            <w:pPr>
              <w:spacing w:after="0" w:line="240" w:lineRule="auto"/>
              <w:rPr>
                <w:rFonts w:eastAsia="Arial Unicode MS" w:cs="Arial"/>
                <w:szCs w:val="18"/>
                <w:lang w:eastAsia="ar-SA"/>
              </w:rPr>
            </w:pPr>
          </w:p>
        </w:tc>
      </w:tr>
      <w:tr w:rsidR="00781D39" w:rsidRPr="00A75C05" w14:paraId="7D062553"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67BB88F" w14:textId="77777777" w:rsidR="00781D39" w:rsidRPr="00A75C05" w:rsidRDefault="00781D39"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364452E" w14:textId="0F23CF1B" w:rsidR="00781D39" w:rsidRPr="006424D0" w:rsidRDefault="008F461A" w:rsidP="00353D12">
            <w:pPr>
              <w:snapToGrid w:val="0"/>
              <w:spacing w:after="0" w:line="240" w:lineRule="auto"/>
            </w:pPr>
            <w:hyperlink r:id="rId109" w:history="1">
              <w:r w:rsidR="00781D39" w:rsidRPr="00021551">
                <w:rPr>
                  <w:rStyle w:val="Hyperlink"/>
                  <w:rFonts w:cs="Arial"/>
                </w:rPr>
                <w:t>S1-183188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8BEB986" w14:textId="77777777" w:rsidR="00781D39" w:rsidRPr="008F461A" w:rsidRDefault="00781D39" w:rsidP="00353D12">
            <w:pPr>
              <w:snapToGrid w:val="0"/>
              <w:spacing w:after="0" w:line="240" w:lineRule="auto"/>
              <w:rPr>
                <w:rFonts w:eastAsia="SimSun"/>
                <w:lang w:val="nl-NL" w:eastAsia="en-GB"/>
              </w:rPr>
            </w:pPr>
            <w:r w:rsidRPr="008F461A">
              <w:rPr>
                <w:rFonts w:eastAsia="SimSun"/>
                <w:lang w:val="nl-NL" w:eastAsia="en-GB"/>
              </w:rPr>
              <w:t>Siemens AG, China Telecom, Volkswagen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7E00BEB" w14:textId="77777777" w:rsidR="00781D39" w:rsidRPr="00781D39" w:rsidRDefault="00781D39" w:rsidP="00353D12">
            <w:pPr>
              <w:snapToGrid w:val="0"/>
              <w:spacing w:after="0" w:line="240" w:lineRule="auto"/>
              <w:rPr>
                <w:rFonts w:eastAsia="SimSun"/>
                <w:lang w:eastAsia="en-GB"/>
              </w:rPr>
            </w:pPr>
            <w:r w:rsidRPr="00AE3788">
              <w:rPr>
                <w:rFonts w:eastAsia="SimSun"/>
                <w:lang w:eastAsia="en-GB"/>
              </w:rPr>
              <w:t>cyberCAV – 22.104 – summary of service performance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935FFBA" w14:textId="77777777" w:rsidR="00781D39" w:rsidRPr="00A75C05" w:rsidRDefault="00781D39"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7A055BE" w14:textId="77777777" w:rsidR="00781D39" w:rsidRPr="00A75C05" w:rsidRDefault="00781D39" w:rsidP="00353D12">
            <w:pPr>
              <w:spacing w:after="0" w:line="240" w:lineRule="auto"/>
              <w:rPr>
                <w:rFonts w:eastAsia="Arial Unicode MS" w:cs="Arial"/>
                <w:szCs w:val="18"/>
                <w:lang w:eastAsia="ar-SA"/>
              </w:rPr>
            </w:pPr>
          </w:p>
        </w:tc>
      </w:tr>
      <w:tr w:rsidR="00781D39" w:rsidRPr="00A75C05" w14:paraId="54EB8E78"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056B84C" w14:textId="77777777" w:rsidR="00781D39" w:rsidRPr="00A75C05" w:rsidRDefault="00781D39"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9E8F168" w14:textId="7C7F2DBA" w:rsidR="00781D39" w:rsidRPr="006424D0" w:rsidRDefault="008F461A" w:rsidP="00353D12">
            <w:pPr>
              <w:snapToGrid w:val="0"/>
              <w:spacing w:after="0" w:line="240" w:lineRule="auto"/>
            </w:pPr>
            <w:hyperlink r:id="rId110" w:history="1">
              <w:r w:rsidR="00781D39" w:rsidRPr="00021551">
                <w:rPr>
                  <w:rStyle w:val="Hyperlink"/>
                  <w:rFonts w:cs="Arial"/>
                </w:rPr>
                <w:t>S1-183119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8820CA8" w14:textId="77777777" w:rsidR="00781D39" w:rsidRPr="00781D39" w:rsidRDefault="00781D39" w:rsidP="00353D12">
            <w:pPr>
              <w:snapToGrid w:val="0"/>
              <w:spacing w:after="0" w:line="240" w:lineRule="auto"/>
              <w:rPr>
                <w:rFonts w:eastAsia="SimSun"/>
                <w:lang w:eastAsia="en-GB"/>
              </w:rPr>
            </w:pPr>
            <w:r>
              <w:rPr>
                <w:rFonts w:eastAsia="SimSun"/>
                <w:lang w:eastAsia="en-GB"/>
              </w:rPr>
              <w:t>Siemens AG, Qualcomm,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2C55C3" w14:textId="77777777" w:rsidR="00781D39" w:rsidRPr="00781D39" w:rsidRDefault="00781D39" w:rsidP="00353D12">
            <w:pPr>
              <w:snapToGrid w:val="0"/>
              <w:spacing w:after="0" w:line="240" w:lineRule="auto"/>
              <w:rPr>
                <w:rFonts w:eastAsia="SimSun"/>
                <w:lang w:eastAsia="en-GB"/>
              </w:rPr>
            </w:pPr>
            <w:r>
              <w:rPr>
                <w:rFonts w:eastAsia="SimSun"/>
                <w:lang w:eastAsia="en-GB"/>
              </w:rPr>
              <w:t>Update of TSN requirement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E2CD50" w14:textId="77777777" w:rsidR="00781D39" w:rsidRPr="00A75C05" w:rsidRDefault="00781D39"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AEB6E1A" w14:textId="77777777" w:rsidR="00781D39" w:rsidRPr="00A75C05" w:rsidRDefault="00781D39" w:rsidP="00353D12">
            <w:pPr>
              <w:spacing w:after="0" w:line="240" w:lineRule="auto"/>
              <w:rPr>
                <w:rFonts w:eastAsia="Arial Unicode MS" w:cs="Arial"/>
                <w:szCs w:val="18"/>
                <w:lang w:eastAsia="ar-SA"/>
              </w:rPr>
            </w:pPr>
          </w:p>
        </w:tc>
      </w:tr>
      <w:tr w:rsidR="00781D39" w:rsidRPr="00A75C05" w14:paraId="3B8419E4"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02AEAD43" w14:textId="77777777" w:rsidR="00781D39" w:rsidRPr="007E10DA" w:rsidRDefault="00781D39" w:rsidP="00353D12">
            <w:pPr>
              <w:snapToGrid w:val="0"/>
              <w:spacing w:after="0" w:line="240" w:lineRule="auto"/>
              <w:rPr>
                <w:rFonts w:eastAsia="Times New Roman" w:cs="Arial"/>
                <w:szCs w:val="18"/>
                <w:lang w:eastAsia="ar-SA"/>
              </w:rPr>
            </w:pPr>
            <w:r w:rsidRPr="007E10DA">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0239903A" w14:textId="5469491C" w:rsidR="00781D39" w:rsidRPr="007E10DA" w:rsidRDefault="008F461A" w:rsidP="00353D12">
            <w:pPr>
              <w:snapToGrid w:val="0"/>
              <w:spacing w:after="0" w:line="240" w:lineRule="auto"/>
            </w:pPr>
            <w:hyperlink r:id="rId111" w:history="1">
              <w:r w:rsidR="00781D39" w:rsidRPr="007E10DA">
                <w:rPr>
                  <w:rStyle w:val="Hyperlink"/>
                  <w:rFonts w:cs="Arial"/>
                  <w:color w:val="auto"/>
                </w:rPr>
                <w:t>S1-183120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755EACFA" w14:textId="77777777" w:rsidR="00781D39" w:rsidRPr="007E10DA" w:rsidRDefault="00781D39" w:rsidP="00353D12">
            <w:pPr>
              <w:snapToGrid w:val="0"/>
              <w:spacing w:after="0" w:line="240" w:lineRule="auto"/>
              <w:rPr>
                <w:rFonts w:eastAsia="SimSun"/>
                <w:lang w:eastAsia="en-GB"/>
              </w:rPr>
            </w:pPr>
            <w:r w:rsidRPr="007E10DA">
              <w:rPr>
                <w:rFonts w:eastAsia="SimSun"/>
                <w:lang w:eastAsia="en-GB"/>
              </w:rPr>
              <w:t>Siemens AG,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C1EF497" w14:textId="77777777" w:rsidR="00781D39" w:rsidRPr="007E10DA" w:rsidRDefault="00781D39" w:rsidP="00353D12">
            <w:pPr>
              <w:snapToGrid w:val="0"/>
              <w:spacing w:after="0" w:line="240" w:lineRule="auto"/>
              <w:rPr>
                <w:rFonts w:eastAsia="SimSun"/>
                <w:lang w:eastAsia="en-GB"/>
              </w:rPr>
            </w:pPr>
            <w:r w:rsidRPr="007E10DA">
              <w:rPr>
                <w:rFonts w:eastAsia="SimSun"/>
                <w:lang w:eastAsia="en-GB"/>
              </w:rPr>
              <w:t>cyberCAV - 5G in Industrial Automation: Different and Multiple Time Domains for Synchronization</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A9A2E47" w14:textId="00E652E0" w:rsidR="00781D39" w:rsidRPr="007E10DA" w:rsidRDefault="007E10DA" w:rsidP="00353D12">
            <w:pPr>
              <w:snapToGrid w:val="0"/>
              <w:spacing w:after="0" w:line="240" w:lineRule="auto"/>
              <w:rPr>
                <w:rFonts w:eastAsia="Times New Roman" w:cs="Arial"/>
                <w:szCs w:val="18"/>
                <w:lang w:eastAsia="ar-SA"/>
              </w:rPr>
            </w:pPr>
            <w:r w:rsidRPr="007E10DA">
              <w:rPr>
                <w:rFonts w:eastAsia="Times New Roman" w:cs="Arial"/>
                <w:szCs w:val="18"/>
                <w:lang w:eastAsia="ar-SA"/>
              </w:rPr>
              <w:t>Revised to S1-183329</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67EE496F" w14:textId="77777777" w:rsidR="00781D39" w:rsidRPr="007E10DA" w:rsidRDefault="00781D39" w:rsidP="00353D12">
            <w:pPr>
              <w:spacing w:after="0" w:line="240" w:lineRule="auto"/>
              <w:rPr>
                <w:rFonts w:eastAsia="Arial Unicode MS" w:cs="Arial"/>
                <w:szCs w:val="18"/>
                <w:lang w:eastAsia="ar-SA"/>
              </w:rPr>
            </w:pPr>
          </w:p>
        </w:tc>
      </w:tr>
      <w:tr w:rsidR="007E10DA" w:rsidRPr="00A75C05" w14:paraId="2A258F9E"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A43581E" w14:textId="0BCA7CD0" w:rsidR="007E10DA" w:rsidRPr="007E10DA" w:rsidRDefault="007E10DA" w:rsidP="00353D12">
            <w:pPr>
              <w:snapToGrid w:val="0"/>
              <w:spacing w:after="0" w:line="240" w:lineRule="auto"/>
              <w:rPr>
                <w:rFonts w:eastAsia="Times New Roman" w:cs="Arial"/>
                <w:szCs w:val="18"/>
                <w:lang w:eastAsia="ar-SA"/>
              </w:rPr>
            </w:pPr>
            <w:r w:rsidRPr="007E10DA">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49831CB" w14:textId="747A1D7F" w:rsidR="007E10DA" w:rsidRPr="007E10DA" w:rsidRDefault="007E10DA" w:rsidP="00353D12">
            <w:pPr>
              <w:snapToGrid w:val="0"/>
              <w:spacing w:after="0" w:line="240" w:lineRule="auto"/>
            </w:pPr>
            <w:hyperlink r:id="rId112" w:history="1">
              <w:r w:rsidRPr="007E10DA">
                <w:rPr>
                  <w:rStyle w:val="Hyperlink"/>
                  <w:rFonts w:cs="Arial"/>
                  <w:color w:val="auto"/>
                </w:rPr>
                <w:t>S1-183329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BB09BD" w14:textId="668F26AB" w:rsidR="007E10DA" w:rsidRPr="007E10DA" w:rsidRDefault="007E10DA" w:rsidP="00353D12">
            <w:pPr>
              <w:snapToGrid w:val="0"/>
              <w:spacing w:after="0" w:line="240" w:lineRule="auto"/>
              <w:rPr>
                <w:rFonts w:eastAsia="SimSun"/>
                <w:lang w:eastAsia="en-GB"/>
              </w:rPr>
            </w:pPr>
            <w:r w:rsidRPr="007E10DA">
              <w:rPr>
                <w:rFonts w:eastAsia="SimSun"/>
                <w:lang w:eastAsia="en-GB"/>
              </w:rPr>
              <w:t>Siemens AG,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71A56E" w14:textId="1CCB48DD" w:rsidR="007E10DA" w:rsidRPr="007E10DA" w:rsidRDefault="007E10DA" w:rsidP="00353D12">
            <w:pPr>
              <w:snapToGrid w:val="0"/>
              <w:spacing w:after="0" w:line="240" w:lineRule="auto"/>
              <w:rPr>
                <w:rFonts w:eastAsia="SimSun"/>
                <w:lang w:eastAsia="en-GB"/>
              </w:rPr>
            </w:pPr>
            <w:r w:rsidRPr="007E10DA">
              <w:rPr>
                <w:rFonts w:eastAsia="SimSun"/>
                <w:lang w:eastAsia="en-GB"/>
              </w:rPr>
              <w:t>cyberCAV - 5G in Industrial Automation: Different and Multiple Time Domains for Synchronization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E4138D" w14:textId="77777777" w:rsidR="007E10DA" w:rsidRPr="007E10DA" w:rsidRDefault="007E10DA"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5CED09A" w14:textId="7E037AE9" w:rsidR="007E10DA" w:rsidRPr="007E10DA" w:rsidRDefault="007E10DA" w:rsidP="00353D12">
            <w:pPr>
              <w:spacing w:after="0" w:line="240" w:lineRule="auto"/>
              <w:rPr>
                <w:rFonts w:eastAsia="Arial Unicode MS" w:cs="Arial"/>
                <w:szCs w:val="18"/>
                <w:lang w:eastAsia="ar-SA"/>
              </w:rPr>
            </w:pPr>
            <w:r w:rsidRPr="007E10DA">
              <w:rPr>
                <w:rFonts w:eastAsia="Arial Unicode MS" w:cs="Arial"/>
                <w:szCs w:val="18"/>
                <w:lang w:eastAsia="ar-SA"/>
              </w:rPr>
              <w:t>Revision of S1-183120.</w:t>
            </w:r>
          </w:p>
        </w:tc>
      </w:tr>
      <w:tr w:rsidR="003C3A28" w:rsidRPr="00A75C05" w14:paraId="7D44541B"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92752B"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A5DFCA" w14:textId="380A6383" w:rsidR="003C3A28" w:rsidRPr="006424D0" w:rsidRDefault="008F461A" w:rsidP="00353D12">
            <w:pPr>
              <w:snapToGrid w:val="0"/>
              <w:spacing w:after="0" w:line="240" w:lineRule="auto"/>
            </w:pPr>
            <w:hyperlink r:id="rId113" w:history="1">
              <w:r w:rsidR="003C3A28" w:rsidRPr="00021551">
                <w:rPr>
                  <w:rStyle w:val="Hyperlink"/>
                  <w:rFonts w:cs="Arial"/>
                </w:rPr>
                <w:t>S1-183114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5873B2D" w14:textId="77777777" w:rsidR="003C3A28" w:rsidRPr="00781D39" w:rsidRDefault="003C3A28" w:rsidP="00353D12">
            <w:pPr>
              <w:snapToGrid w:val="0"/>
              <w:spacing w:after="0" w:line="240" w:lineRule="auto"/>
              <w:rPr>
                <w:rFonts w:eastAsia="SimSun"/>
                <w:lang w:eastAsia="en-GB"/>
              </w:rPr>
            </w:pPr>
            <w:r>
              <w:rPr>
                <w:rFonts w:eastAsia="SimSun"/>
                <w:lang w:eastAsia="en-GB"/>
              </w:rPr>
              <w:t>Nokia, Nokia Shanghai Bell,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F5EB50" w14:textId="77777777" w:rsidR="003C3A28" w:rsidRPr="00781D39" w:rsidRDefault="003C3A28" w:rsidP="00353D12">
            <w:pPr>
              <w:snapToGrid w:val="0"/>
              <w:spacing w:after="0" w:line="240" w:lineRule="auto"/>
              <w:rPr>
                <w:rFonts w:eastAsia="SimSun"/>
                <w:lang w:eastAsia="en-GB"/>
              </w:rPr>
            </w:pPr>
            <w:r>
              <w:rPr>
                <w:rFonts w:eastAsia="SimSun"/>
                <w:lang w:eastAsia="en-GB"/>
              </w:rPr>
              <w:t>Clarification of TSN requirements in TS 22.104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8513E38"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FCCC23C" w14:textId="77777777" w:rsidR="003C3A28" w:rsidRPr="00A75C05" w:rsidRDefault="003C3A28" w:rsidP="00353D12">
            <w:pPr>
              <w:spacing w:after="0" w:line="240" w:lineRule="auto"/>
              <w:rPr>
                <w:rFonts w:eastAsia="Arial Unicode MS" w:cs="Arial"/>
                <w:szCs w:val="18"/>
                <w:lang w:eastAsia="ar-SA"/>
              </w:rPr>
            </w:pPr>
          </w:p>
        </w:tc>
      </w:tr>
      <w:tr w:rsidR="003C3A28" w:rsidRPr="00A75C05" w14:paraId="63EFD0B4"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93840EA"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E1F3BA1" w14:textId="63F431C6" w:rsidR="003C3A28" w:rsidRPr="006424D0" w:rsidRDefault="008F461A" w:rsidP="00353D12">
            <w:pPr>
              <w:snapToGrid w:val="0"/>
              <w:spacing w:after="0" w:line="240" w:lineRule="auto"/>
            </w:pPr>
            <w:hyperlink r:id="rId114" w:history="1">
              <w:r w:rsidR="003C3A28" w:rsidRPr="00021551">
                <w:rPr>
                  <w:rStyle w:val="Hyperlink"/>
                  <w:rFonts w:cs="Arial"/>
                </w:rPr>
                <w:t>S1-183207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F3F7B88" w14:textId="77777777" w:rsidR="003C3A28" w:rsidRPr="00781D39" w:rsidRDefault="003C3A28" w:rsidP="00353D12">
            <w:pPr>
              <w:snapToGrid w:val="0"/>
              <w:spacing w:after="0" w:line="240" w:lineRule="auto"/>
              <w:rPr>
                <w:rFonts w:eastAsia="SimSun"/>
                <w:lang w:eastAsia="en-GB"/>
              </w:rPr>
            </w:pPr>
            <w:r w:rsidRPr="00781D39">
              <w:rPr>
                <w:rFonts w:eastAsia="SimSun"/>
                <w:lang w:eastAsia="en-GB"/>
              </w:rP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730DC2" w14:textId="77777777" w:rsidR="003C3A28" w:rsidRPr="00781D39" w:rsidRDefault="003C3A28" w:rsidP="00353D12">
            <w:pPr>
              <w:snapToGrid w:val="0"/>
              <w:spacing w:after="0" w:line="240" w:lineRule="auto"/>
              <w:rPr>
                <w:rFonts w:eastAsia="SimSun"/>
                <w:lang w:eastAsia="en-GB"/>
              </w:rPr>
            </w:pPr>
            <w:r>
              <w:rPr>
                <w:rFonts w:eastAsia="SimSun"/>
                <w:lang w:eastAsia="en-GB"/>
              </w:rPr>
              <w:t>22.104 - Clock synchronisation across 5G networks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5E3C755"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E62EB75" w14:textId="77777777" w:rsidR="003C3A28" w:rsidRPr="00A75C05" w:rsidRDefault="003C3A28" w:rsidP="00353D12">
            <w:pPr>
              <w:spacing w:after="0" w:line="240" w:lineRule="auto"/>
              <w:rPr>
                <w:rFonts w:eastAsia="Arial Unicode MS" w:cs="Arial"/>
                <w:szCs w:val="18"/>
                <w:lang w:eastAsia="ar-SA"/>
              </w:rPr>
            </w:pPr>
          </w:p>
        </w:tc>
      </w:tr>
      <w:tr w:rsidR="00781D39" w:rsidRPr="00A75C05" w14:paraId="4A66A9E6"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52B73C8" w14:textId="77777777" w:rsidR="00781D39" w:rsidRPr="00A75C05" w:rsidRDefault="00781D39"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F05B72B" w14:textId="61DF431D" w:rsidR="00781D39" w:rsidRPr="006424D0" w:rsidRDefault="008F461A" w:rsidP="00353D12">
            <w:pPr>
              <w:snapToGrid w:val="0"/>
              <w:spacing w:after="0" w:line="240" w:lineRule="auto"/>
            </w:pPr>
            <w:hyperlink r:id="rId115" w:history="1">
              <w:r w:rsidR="00781D39" w:rsidRPr="00021551">
                <w:rPr>
                  <w:rStyle w:val="Hyperlink"/>
                  <w:rFonts w:cs="Arial"/>
                </w:rPr>
                <w:t>S1-183134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50BBAC" w14:textId="77777777" w:rsidR="00781D39" w:rsidRPr="00781D39" w:rsidRDefault="00781D39" w:rsidP="00353D12">
            <w:pPr>
              <w:snapToGrid w:val="0"/>
              <w:spacing w:after="0" w:line="240" w:lineRule="auto"/>
              <w:rPr>
                <w:rFonts w:eastAsia="SimSun"/>
                <w:lang w:eastAsia="en-GB"/>
              </w:rPr>
            </w:pPr>
            <w:r w:rsidRPr="00781D39">
              <w:rPr>
                <w:rFonts w:eastAsia="SimSun"/>
                <w:lang w:eastAsia="en-GB"/>
              </w:rPr>
              <w:t>Huawei, 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3C8129" w14:textId="77777777" w:rsidR="00781D39" w:rsidRPr="00781D39" w:rsidRDefault="00781D39" w:rsidP="00353D12">
            <w:pPr>
              <w:snapToGrid w:val="0"/>
              <w:spacing w:after="0" w:line="240" w:lineRule="auto"/>
              <w:rPr>
                <w:rFonts w:eastAsia="SimSun"/>
                <w:lang w:eastAsia="en-GB"/>
              </w:rPr>
            </w:pPr>
            <w:r w:rsidRPr="00781D39">
              <w:rPr>
                <w:rFonts w:eastAsia="SimSun"/>
                <w:lang w:eastAsia="en-GB"/>
              </w:rPr>
              <w:t>cyberCAV – 22.104 –network performance: Communication service availability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133ED44" w14:textId="77777777" w:rsidR="00781D39" w:rsidRPr="00A75C05" w:rsidRDefault="00781D39"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0222EB5" w14:textId="77777777" w:rsidR="00781D39" w:rsidRPr="00A75C05" w:rsidRDefault="00781D39" w:rsidP="00353D12">
            <w:pPr>
              <w:spacing w:after="0" w:line="240" w:lineRule="auto"/>
              <w:rPr>
                <w:rFonts w:eastAsia="Arial Unicode MS" w:cs="Arial"/>
                <w:szCs w:val="18"/>
                <w:lang w:eastAsia="ar-SA"/>
              </w:rPr>
            </w:pPr>
          </w:p>
        </w:tc>
      </w:tr>
      <w:tr w:rsidR="00781D39" w:rsidRPr="00A75C05" w14:paraId="7FE526B7"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90B5B8" w14:textId="77777777" w:rsidR="00781D39" w:rsidRPr="00A75C05" w:rsidRDefault="00781D39" w:rsidP="00353D12">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D983387" w14:textId="59E6835E" w:rsidR="00781D39" w:rsidRPr="006424D0" w:rsidRDefault="008F461A" w:rsidP="00353D12">
            <w:pPr>
              <w:snapToGrid w:val="0"/>
              <w:spacing w:after="0" w:line="240" w:lineRule="auto"/>
            </w:pPr>
            <w:hyperlink r:id="rId116" w:history="1">
              <w:r w:rsidR="00781D39" w:rsidRPr="00021551">
                <w:rPr>
                  <w:rStyle w:val="Hyperlink"/>
                  <w:rFonts w:cs="Arial"/>
                </w:rPr>
                <w:t>S1-183170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2FD9A28" w14:textId="77777777" w:rsidR="00781D39" w:rsidRPr="00781D39" w:rsidRDefault="00781D39" w:rsidP="00353D12">
            <w:pPr>
              <w:snapToGrid w:val="0"/>
              <w:spacing w:after="0" w:line="240" w:lineRule="auto"/>
              <w:rPr>
                <w:rFonts w:eastAsia="SimSun"/>
                <w:lang w:eastAsia="en-GB"/>
              </w:rPr>
            </w:pPr>
            <w:r>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0FE1C0" w14:textId="77777777" w:rsidR="00781D39" w:rsidRPr="00781D39" w:rsidRDefault="00781D39" w:rsidP="00353D12">
            <w:pPr>
              <w:snapToGrid w:val="0"/>
              <w:spacing w:after="0" w:line="240" w:lineRule="auto"/>
              <w:rPr>
                <w:rFonts w:eastAsia="SimSun"/>
                <w:lang w:eastAsia="en-GB"/>
              </w:rPr>
            </w:pPr>
            <w:r>
              <w:rPr>
                <w:rFonts w:eastAsia="SimSun"/>
                <w:lang w:eastAsia="en-GB"/>
              </w:rPr>
              <w:t>cyberCAV – Network performance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5447D6" w14:textId="77777777" w:rsidR="00781D39" w:rsidRPr="00A75C05" w:rsidRDefault="00781D39"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E54A25A" w14:textId="77777777" w:rsidR="00781D39" w:rsidRPr="00A75C05" w:rsidRDefault="00781D39" w:rsidP="00353D12">
            <w:pPr>
              <w:spacing w:after="0" w:line="240" w:lineRule="auto"/>
              <w:rPr>
                <w:rFonts w:eastAsia="Arial Unicode MS" w:cs="Arial"/>
                <w:szCs w:val="18"/>
                <w:lang w:eastAsia="ar-SA"/>
              </w:rPr>
            </w:pPr>
          </w:p>
        </w:tc>
      </w:tr>
      <w:tr w:rsidR="00781D39" w:rsidRPr="00A75C05" w14:paraId="49DD00E6"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4E9229C" w14:textId="77777777" w:rsidR="00781D39" w:rsidRPr="00A75C05" w:rsidRDefault="00781D39"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EE1A572" w14:textId="19193A92" w:rsidR="00781D39" w:rsidRPr="006424D0" w:rsidRDefault="008F461A" w:rsidP="00353D12">
            <w:pPr>
              <w:snapToGrid w:val="0"/>
              <w:spacing w:after="0" w:line="240" w:lineRule="auto"/>
            </w:pPr>
            <w:hyperlink r:id="rId117" w:history="1">
              <w:r w:rsidR="00781D39" w:rsidRPr="00021551">
                <w:rPr>
                  <w:rStyle w:val="Hyperlink"/>
                  <w:rFonts w:cs="Arial"/>
                </w:rPr>
                <w:t>S1-183191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194DA08" w14:textId="77777777" w:rsidR="00781D39" w:rsidRPr="00781D39" w:rsidRDefault="00781D39" w:rsidP="00353D12">
            <w:pPr>
              <w:snapToGrid w:val="0"/>
              <w:spacing w:after="0" w:line="240" w:lineRule="auto"/>
              <w:rPr>
                <w:rFonts w:eastAsia="SimSun"/>
                <w:lang w:eastAsia="en-GB"/>
              </w:rPr>
            </w:pPr>
            <w:r w:rsidRPr="00781D39">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7D5A04" w14:textId="77777777" w:rsidR="00781D39" w:rsidRPr="00781D39" w:rsidRDefault="00781D39" w:rsidP="00353D12">
            <w:pPr>
              <w:snapToGrid w:val="0"/>
              <w:spacing w:after="0" w:line="240" w:lineRule="auto"/>
              <w:rPr>
                <w:rFonts w:eastAsia="SimSun"/>
                <w:lang w:eastAsia="en-GB"/>
              </w:rPr>
            </w:pPr>
            <w:r>
              <w:rPr>
                <w:rFonts w:eastAsia="SimSun"/>
                <w:lang w:eastAsia="en-GB"/>
              </w:rPr>
              <w:t xml:space="preserve">cyberCAV - </w:t>
            </w:r>
            <w:r w:rsidRPr="006B5F2A">
              <w:rPr>
                <w:rFonts w:eastAsia="SimSun"/>
                <w:lang w:eastAsia="en-GB"/>
              </w:rPr>
              <w:t>Communication service terminology w.r.t. 5G network and vertical applications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1F3480F" w14:textId="77777777" w:rsidR="00781D39" w:rsidRPr="00A75C05" w:rsidRDefault="00781D39"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D2043FD" w14:textId="77777777" w:rsidR="00781D39" w:rsidRPr="00A75C05" w:rsidRDefault="00781D39" w:rsidP="00353D12">
            <w:pPr>
              <w:spacing w:after="0" w:line="240" w:lineRule="auto"/>
              <w:rPr>
                <w:rFonts w:eastAsia="Arial Unicode MS" w:cs="Arial"/>
                <w:szCs w:val="18"/>
                <w:lang w:eastAsia="ar-SA"/>
              </w:rPr>
            </w:pPr>
          </w:p>
        </w:tc>
      </w:tr>
      <w:tr w:rsidR="003C3A28" w:rsidRPr="00A75C05" w14:paraId="5D56D91C"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2266422" w14:textId="77777777" w:rsidR="003C3A28" w:rsidRPr="00A75C05" w:rsidRDefault="003C3A28"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5DC1E8E" w14:textId="05CF1943" w:rsidR="003C3A28" w:rsidRPr="006424D0" w:rsidRDefault="008F461A" w:rsidP="00353D12">
            <w:pPr>
              <w:snapToGrid w:val="0"/>
              <w:spacing w:after="0" w:line="240" w:lineRule="auto"/>
            </w:pPr>
            <w:hyperlink r:id="rId118" w:history="1">
              <w:r w:rsidR="003C3A28" w:rsidRPr="00021551">
                <w:rPr>
                  <w:rStyle w:val="Hyperlink"/>
                  <w:rFonts w:cs="Arial"/>
                </w:rPr>
                <w:t>S1-183219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88CFBE4" w14:textId="77777777" w:rsidR="003C3A28" w:rsidRPr="00781D39" w:rsidRDefault="003C3A28" w:rsidP="00353D12">
            <w:pPr>
              <w:snapToGrid w:val="0"/>
              <w:spacing w:after="0" w:line="240" w:lineRule="auto"/>
              <w:rPr>
                <w:rFonts w:eastAsia="SimSun"/>
                <w:lang w:eastAsia="en-GB"/>
              </w:rPr>
            </w:pPr>
            <w:r w:rsidRPr="00781D39">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A81D31" w14:textId="77777777" w:rsidR="003C3A28" w:rsidRPr="00781D39" w:rsidRDefault="003C3A28" w:rsidP="00353D12">
            <w:pPr>
              <w:snapToGrid w:val="0"/>
              <w:spacing w:after="0" w:line="240" w:lineRule="auto"/>
              <w:rPr>
                <w:rFonts w:eastAsia="SimSun"/>
                <w:lang w:eastAsia="en-GB"/>
              </w:rPr>
            </w:pPr>
            <w:r>
              <w:rPr>
                <w:rFonts w:eastAsia="SimSun"/>
                <w:lang w:eastAsia="en-GB"/>
              </w:rPr>
              <w:t>cyberCAV – TS 22.104 – Considerations on communication service interface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3749F97" w14:textId="77777777" w:rsidR="003C3A28" w:rsidRPr="00A75C05" w:rsidRDefault="003C3A2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1B45F0" w14:textId="77777777" w:rsidR="003C3A28" w:rsidRPr="00A75C05" w:rsidRDefault="003C3A28" w:rsidP="00353D12">
            <w:pPr>
              <w:spacing w:after="0" w:line="240" w:lineRule="auto"/>
              <w:rPr>
                <w:rFonts w:eastAsia="Arial Unicode MS" w:cs="Arial"/>
                <w:szCs w:val="18"/>
                <w:lang w:eastAsia="ar-SA"/>
              </w:rPr>
            </w:pPr>
          </w:p>
        </w:tc>
      </w:tr>
      <w:tr w:rsidR="003C3A28" w:rsidRPr="00B04844" w14:paraId="20CF8A81" w14:textId="77777777" w:rsidTr="00353D12">
        <w:trPr>
          <w:trHeight w:val="293"/>
        </w:trPr>
        <w:tc>
          <w:tcPr>
            <w:tcW w:w="14494" w:type="dxa"/>
            <w:gridSpan w:val="8"/>
            <w:tcBorders>
              <w:bottom w:val="single" w:sz="4" w:space="0" w:color="auto"/>
            </w:tcBorders>
            <w:shd w:val="clear" w:color="auto" w:fill="F2F2F2"/>
          </w:tcPr>
          <w:p w14:paraId="20C0D59C" w14:textId="2EE2A82A" w:rsidR="003C3A28" w:rsidRPr="00F45489" w:rsidRDefault="003C3A28"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22.261 </w:t>
            </w:r>
            <w:r w:rsidR="00781D39">
              <w:rPr>
                <w:rFonts w:eastAsia="Arial Unicode MS" w:cs="Arial"/>
                <w:b/>
                <w:color w:val="1F497D"/>
                <w:sz w:val="20"/>
                <w:szCs w:val="18"/>
                <w:lang w:eastAsia="ar-SA"/>
              </w:rPr>
              <w:t xml:space="preserve">CRs </w:t>
            </w:r>
            <w:r>
              <w:rPr>
                <w:rFonts w:eastAsia="Arial Unicode MS" w:cs="Arial"/>
                <w:b/>
                <w:color w:val="1F497D"/>
                <w:sz w:val="20"/>
                <w:szCs w:val="18"/>
                <w:lang w:eastAsia="ar-SA"/>
              </w:rPr>
              <w:t xml:space="preserve">– </w:t>
            </w:r>
            <w:r w:rsidR="00781D39">
              <w:rPr>
                <w:rFonts w:eastAsia="Arial Unicode MS" w:cs="Arial"/>
                <w:b/>
                <w:color w:val="1F497D"/>
                <w:sz w:val="20"/>
                <w:szCs w:val="18"/>
                <w:lang w:eastAsia="ar-SA"/>
              </w:rPr>
              <w:t>new requirements and updates</w:t>
            </w:r>
          </w:p>
        </w:tc>
      </w:tr>
      <w:tr w:rsidR="00277C2A" w:rsidRPr="00A75C05" w14:paraId="06C56855"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6B1350" w14:textId="77777777" w:rsidR="00277C2A" w:rsidRPr="00A75C05" w:rsidRDefault="00277C2A"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DD0B0B7" w14:textId="39300942" w:rsidR="00277C2A" w:rsidRPr="006424D0" w:rsidRDefault="008F461A" w:rsidP="00353D12">
            <w:pPr>
              <w:snapToGrid w:val="0"/>
              <w:spacing w:after="0" w:line="240" w:lineRule="auto"/>
            </w:pPr>
            <w:hyperlink r:id="rId119" w:history="1">
              <w:r w:rsidR="00277C2A" w:rsidRPr="00021551">
                <w:rPr>
                  <w:rStyle w:val="Hyperlink"/>
                  <w:rFonts w:cs="Arial"/>
                </w:rPr>
                <w:t>S1-183161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A182F5A" w14:textId="77777777" w:rsidR="00277C2A" w:rsidRPr="00781D39" w:rsidRDefault="00277C2A" w:rsidP="00353D12">
            <w:pPr>
              <w:snapToGrid w:val="0"/>
              <w:spacing w:after="0" w:line="240" w:lineRule="auto"/>
              <w:rPr>
                <w:rFonts w:eastAsia="SimSun"/>
                <w:lang w:eastAsia="en-GB"/>
              </w:rPr>
            </w:pPr>
            <w:r w:rsidRPr="00781D39">
              <w:rPr>
                <w:rFonts w:eastAsia="SimSun"/>
                <w:lang w:eastAsia="en-GB"/>
              </w:rPr>
              <w:t>Vodafone, Nokia, 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DD657D" w14:textId="77777777" w:rsidR="00277C2A" w:rsidRPr="00781D39" w:rsidRDefault="00277C2A" w:rsidP="00353D12">
            <w:pPr>
              <w:snapToGrid w:val="0"/>
              <w:spacing w:after="0" w:line="240" w:lineRule="auto"/>
              <w:rPr>
                <w:rFonts w:eastAsia="SimSun"/>
                <w:lang w:eastAsia="en-GB"/>
              </w:rPr>
            </w:pPr>
            <w:r w:rsidRPr="00781D39">
              <w:rPr>
                <w:rFonts w:eastAsia="SimSun"/>
                <w:lang w:eastAsia="en-GB"/>
              </w:rPr>
              <w:t>CR22.261v16.5.0: Introduction of cyberCAV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48B456C" w14:textId="77777777" w:rsidR="00277C2A" w:rsidRPr="00A75C05" w:rsidRDefault="00277C2A"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DF33858" w14:textId="77777777" w:rsidR="00277C2A" w:rsidRPr="00A75C05" w:rsidRDefault="00277C2A" w:rsidP="00353D12">
            <w:pPr>
              <w:spacing w:after="0" w:line="240" w:lineRule="auto"/>
              <w:rPr>
                <w:rFonts w:eastAsia="Arial Unicode MS" w:cs="Arial"/>
                <w:szCs w:val="18"/>
                <w:lang w:eastAsia="ar-SA"/>
              </w:rPr>
            </w:pPr>
            <w:r>
              <w:rPr>
                <w:rFonts w:eastAsia="Arial Unicode MS" w:cs="Arial"/>
                <w:szCs w:val="18"/>
                <w:lang w:eastAsia="ar-SA"/>
              </w:rPr>
              <w:t>WI code cyberCAV Rel-16 CR0329R- Cat B</w:t>
            </w:r>
          </w:p>
        </w:tc>
      </w:tr>
      <w:tr w:rsidR="002803B2" w:rsidRPr="00A75C05" w14:paraId="3B89F433"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2A4057A" w14:textId="77777777" w:rsidR="002803B2" w:rsidRPr="00A75C05" w:rsidRDefault="002803B2"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972E3A6" w14:textId="3DD22621" w:rsidR="002803B2" w:rsidRPr="006424D0" w:rsidRDefault="008F461A" w:rsidP="00353D12">
            <w:pPr>
              <w:snapToGrid w:val="0"/>
              <w:spacing w:after="0" w:line="240" w:lineRule="auto"/>
            </w:pPr>
            <w:hyperlink r:id="rId120" w:history="1">
              <w:r w:rsidR="002803B2" w:rsidRPr="00021551">
                <w:rPr>
                  <w:rStyle w:val="Hyperlink"/>
                  <w:rFonts w:cs="Arial"/>
                </w:rPr>
                <w:t>S1-183112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7943857" w14:textId="77777777" w:rsidR="002803B2" w:rsidRPr="00781D39" w:rsidRDefault="002803B2" w:rsidP="00353D12">
            <w:pPr>
              <w:snapToGrid w:val="0"/>
              <w:spacing w:after="0" w:line="240" w:lineRule="auto"/>
              <w:rPr>
                <w:rFonts w:eastAsia="SimSun"/>
                <w:lang w:eastAsia="en-GB"/>
              </w:rPr>
            </w:pPr>
            <w:r>
              <w:rPr>
                <w:rFonts w:eastAsia="SimSun"/>
                <w:lang w:eastAsia="en-GB"/>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421DB2" w14:textId="77777777" w:rsidR="002803B2" w:rsidRPr="00781D39" w:rsidRDefault="002803B2" w:rsidP="00353D12">
            <w:pPr>
              <w:snapToGrid w:val="0"/>
              <w:spacing w:after="0" w:line="240" w:lineRule="auto"/>
              <w:rPr>
                <w:rFonts w:eastAsia="SimSun"/>
                <w:lang w:eastAsia="en-GB"/>
              </w:rPr>
            </w:pPr>
            <w:r>
              <w:rPr>
                <w:rFonts w:eastAsia="SimSun"/>
                <w:lang w:eastAsia="en-GB"/>
              </w:rPr>
              <w:t>Discussion on normative cyberCAV security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7A296E" w14:textId="77777777" w:rsidR="002803B2" w:rsidRPr="00A75C05" w:rsidRDefault="002803B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C942CDD" w14:textId="77777777" w:rsidR="002803B2" w:rsidRPr="00A75C05" w:rsidRDefault="002803B2" w:rsidP="00353D12">
            <w:pPr>
              <w:spacing w:after="0" w:line="240" w:lineRule="auto"/>
              <w:rPr>
                <w:rFonts w:eastAsia="Arial Unicode MS" w:cs="Arial"/>
                <w:szCs w:val="18"/>
                <w:lang w:eastAsia="ar-SA"/>
              </w:rPr>
            </w:pPr>
          </w:p>
        </w:tc>
      </w:tr>
      <w:tr w:rsidR="002803B2" w:rsidRPr="00A75C05" w14:paraId="4BCEA81F"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66A212B" w14:textId="77777777" w:rsidR="002803B2" w:rsidRPr="00A75C05" w:rsidRDefault="002803B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08743E4" w14:textId="113D6C4C" w:rsidR="002803B2" w:rsidRPr="006424D0" w:rsidRDefault="008F461A" w:rsidP="00353D12">
            <w:pPr>
              <w:snapToGrid w:val="0"/>
              <w:spacing w:after="0" w:line="240" w:lineRule="auto"/>
            </w:pPr>
            <w:hyperlink r:id="rId121" w:history="1">
              <w:r w:rsidR="002803B2" w:rsidRPr="00021551">
                <w:rPr>
                  <w:rStyle w:val="Hyperlink"/>
                  <w:rFonts w:cs="Arial"/>
                </w:rPr>
                <w:t>S1-183113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044506F"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Nokia, Nokia Shanghai Bell, 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CE5431"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CR22.261v16.5.0: Support for security requirements based on FS_CAV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80B98A" w14:textId="77777777" w:rsidR="002803B2" w:rsidRPr="00A75C05" w:rsidRDefault="002803B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25AADE9" w14:textId="77777777" w:rsidR="002803B2" w:rsidRPr="00A75C05" w:rsidRDefault="002803B2" w:rsidP="00353D12">
            <w:pPr>
              <w:spacing w:after="0" w:line="240" w:lineRule="auto"/>
              <w:rPr>
                <w:rFonts w:eastAsia="Arial Unicode MS" w:cs="Arial"/>
                <w:szCs w:val="18"/>
                <w:lang w:eastAsia="ar-SA"/>
              </w:rPr>
            </w:pPr>
            <w:r>
              <w:rPr>
                <w:rFonts w:eastAsia="Arial Unicode MS" w:cs="Arial"/>
                <w:szCs w:val="18"/>
                <w:lang w:eastAsia="ar-SA"/>
              </w:rPr>
              <w:t>WI code cyberCAV Rel-16 CR0311R- Cat B</w:t>
            </w:r>
          </w:p>
        </w:tc>
      </w:tr>
      <w:tr w:rsidR="002951EF" w:rsidRPr="00A75C05" w14:paraId="30012D71"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00BFEA1" w14:textId="77777777" w:rsidR="002951EF" w:rsidRPr="00A75C05" w:rsidRDefault="002951EF" w:rsidP="007E10D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342EDF" w14:textId="0A4F2F45" w:rsidR="002951EF" w:rsidRPr="006424D0" w:rsidRDefault="002951EF" w:rsidP="007E10DA">
            <w:pPr>
              <w:snapToGrid w:val="0"/>
              <w:spacing w:after="0" w:line="240" w:lineRule="auto"/>
            </w:pPr>
            <w:hyperlink r:id="rId122" w:history="1">
              <w:r w:rsidRPr="00021551">
                <w:rPr>
                  <w:rStyle w:val="Hyperlink"/>
                  <w:rFonts w:cs="Arial"/>
                </w:rPr>
                <w:t>S1-183190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7F6E653" w14:textId="77777777" w:rsidR="002951EF" w:rsidRPr="00781D39" w:rsidRDefault="002951EF" w:rsidP="007E10DA">
            <w:pPr>
              <w:snapToGrid w:val="0"/>
              <w:spacing w:after="0" w:line="240" w:lineRule="auto"/>
              <w:rPr>
                <w:rFonts w:eastAsia="SimSun"/>
                <w:lang w:eastAsia="en-GB"/>
              </w:rPr>
            </w:pPr>
            <w:r>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EEB24D" w14:textId="77777777" w:rsidR="002951EF" w:rsidRPr="00781D39" w:rsidRDefault="002951EF" w:rsidP="007E10DA">
            <w:pPr>
              <w:snapToGrid w:val="0"/>
              <w:spacing w:after="0" w:line="240" w:lineRule="auto"/>
              <w:rPr>
                <w:rFonts w:eastAsia="SimSun"/>
                <w:lang w:eastAsia="en-GB"/>
              </w:rPr>
            </w:pPr>
            <w:r>
              <w:rPr>
                <w:rFonts w:eastAsia="SimSun"/>
                <w:lang w:eastAsia="en-GB"/>
              </w:rPr>
              <w:t>cyberCAV – Network interaction requirement for uninterrupted real-time video</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3B1DFF" w14:textId="77777777" w:rsidR="002951EF" w:rsidRPr="00A75C05" w:rsidRDefault="002951E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FA9A60" w14:textId="77777777" w:rsidR="002951EF" w:rsidRPr="00A75C05" w:rsidRDefault="002951EF" w:rsidP="007E10DA">
            <w:pPr>
              <w:spacing w:after="0" w:line="240" w:lineRule="auto"/>
              <w:rPr>
                <w:rFonts w:eastAsia="Arial Unicode MS" w:cs="Arial"/>
                <w:szCs w:val="18"/>
                <w:lang w:eastAsia="ar-SA"/>
              </w:rPr>
            </w:pPr>
          </w:p>
        </w:tc>
      </w:tr>
      <w:tr w:rsidR="002951EF" w:rsidRPr="00A75C05" w14:paraId="75217DF0"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839165A" w14:textId="77777777" w:rsidR="002951EF" w:rsidRPr="00A75C05" w:rsidRDefault="002951EF" w:rsidP="007E10D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11B4D6C" w14:textId="3838A287" w:rsidR="002951EF" w:rsidRPr="006424D0" w:rsidRDefault="002951EF" w:rsidP="007E10DA">
            <w:pPr>
              <w:snapToGrid w:val="0"/>
              <w:spacing w:after="0" w:line="240" w:lineRule="auto"/>
            </w:pPr>
            <w:hyperlink r:id="rId123" w:history="1">
              <w:r w:rsidRPr="00021551">
                <w:rPr>
                  <w:rStyle w:val="Hyperlink"/>
                  <w:rFonts w:cs="Arial"/>
                </w:rPr>
                <w:t>S1-183189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F75C9BB" w14:textId="77777777" w:rsidR="002951EF" w:rsidRPr="00781D39" w:rsidRDefault="002951EF" w:rsidP="007E10DA">
            <w:pPr>
              <w:snapToGrid w:val="0"/>
              <w:spacing w:after="0" w:line="240" w:lineRule="auto"/>
              <w:rPr>
                <w:rFonts w:eastAsia="SimSun"/>
                <w:lang w:eastAsia="en-GB"/>
              </w:rPr>
            </w:pPr>
            <w:r w:rsidRPr="00781D39">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C8C5D4" w14:textId="77777777" w:rsidR="002951EF" w:rsidRPr="00781D39" w:rsidRDefault="002951EF" w:rsidP="007E10DA">
            <w:pPr>
              <w:snapToGrid w:val="0"/>
              <w:spacing w:after="0" w:line="240" w:lineRule="auto"/>
              <w:rPr>
                <w:rFonts w:eastAsia="SimSun"/>
                <w:lang w:eastAsia="en-GB"/>
              </w:rPr>
            </w:pPr>
            <w:r w:rsidRPr="00781D39">
              <w:rPr>
                <w:rFonts w:eastAsia="SimSun"/>
                <w:lang w:eastAsia="en-GB"/>
              </w:rPr>
              <w:t>CR22.261v16.5.0: Support for network interaction requirement for uninterrupted real-time video based on FS_CAV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55A3284" w14:textId="77777777" w:rsidR="002951EF" w:rsidRPr="00A75C05" w:rsidRDefault="002951E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050C1A4" w14:textId="77777777" w:rsidR="002951EF" w:rsidRPr="00A75C05" w:rsidRDefault="002951EF" w:rsidP="007E10DA">
            <w:pPr>
              <w:spacing w:after="0" w:line="240" w:lineRule="auto"/>
              <w:rPr>
                <w:rFonts w:eastAsia="Arial Unicode MS" w:cs="Arial"/>
                <w:szCs w:val="18"/>
                <w:lang w:eastAsia="ar-SA"/>
              </w:rPr>
            </w:pPr>
            <w:r>
              <w:rPr>
                <w:rFonts w:eastAsia="Arial Unicode MS" w:cs="Arial"/>
                <w:szCs w:val="18"/>
                <w:lang w:eastAsia="ar-SA"/>
              </w:rPr>
              <w:t>WI code cyberCAV Rel-16 CR0333R- Cat B</w:t>
            </w:r>
          </w:p>
        </w:tc>
      </w:tr>
      <w:tr w:rsidR="00277C2A" w:rsidRPr="00A75C05" w14:paraId="516B3AEE"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DBDAF44" w14:textId="77777777" w:rsidR="00277C2A" w:rsidRPr="00A75C05" w:rsidRDefault="00277C2A"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0F9821E" w14:textId="20829A06" w:rsidR="00277C2A" w:rsidRPr="006424D0" w:rsidRDefault="008F461A" w:rsidP="00353D12">
            <w:pPr>
              <w:snapToGrid w:val="0"/>
              <w:spacing w:after="0" w:line="240" w:lineRule="auto"/>
            </w:pPr>
            <w:hyperlink r:id="rId124" w:history="1">
              <w:r w:rsidR="00277C2A" w:rsidRPr="00021551">
                <w:rPr>
                  <w:rStyle w:val="Hyperlink"/>
                  <w:rFonts w:cs="Arial"/>
                </w:rPr>
                <w:t>S1-183213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019E80" w14:textId="77777777" w:rsidR="00277C2A" w:rsidRPr="00781D39" w:rsidRDefault="00277C2A" w:rsidP="00353D12">
            <w:pPr>
              <w:snapToGrid w:val="0"/>
              <w:spacing w:after="0" w:line="240" w:lineRule="auto"/>
              <w:rPr>
                <w:rFonts w:eastAsia="SimSun"/>
                <w:lang w:eastAsia="en-GB"/>
              </w:rPr>
            </w:pPr>
            <w:r w:rsidRPr="00781D39">
              <w:rPr>
                <w:rFonts w:eastAsia="SimSun"/>
                <w:lang w:eastAsia="en-GB"/>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2A7A07" w14:textId="77777777" w:rsidR="00277C2A" w:rsidRPr="00781D39" w:rsidRDefault="00277C2A" w:rsidP="00353D12">
            <w:pPr>
              <w:snapToGrid w:val="0"/>
              <w:spacing w:after="0" w:line="240" w:lineRule="auto"/>
              <w:rPr>
                <w:rFonts w:eastAsia="SimSun"/>
                <w:lang w:eastAsia="en-GB"/>
              </w:rPr>
            </w:pPr>
            <w:r>
              <w:rPr>
                <w:rFonts w:eastAsia="SimSun"/>
                <w:lang w:eastAsia="en-GB"/>
              </w:rPr>
              <w:t>Clarification on non-public network and private network in TS 22.261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4983D1A" w14:textId="77777777" w:rsidR="00277C2A" w:rsidRPr="00A75C05" w:rsidRDefault="00277C2A"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F6CF120" w14:textId="77777777" w:rsidR="00277C2A" w:rsidRPr="00A75C05" w:rsidRDefault="00277C2A" w:rsidP="00353D12">
            <w:pPr>
              <w:spacing w:after="0" w:line="240" w:lineRule="auto"/>
              <w:rPr>
                <w:rFonts w:eastAsia="Arial Unicode MS" w:cs="Arial"/>
                <w:szCs w:val="18"/>
                <w:lang w:eastAsia="ar-SA"/>
              </w:rPr>
            </w:pPr>
          </w:p>
        </w:tc>
      </w:tr>
      <w:tr w:rsidR="002803B2" w:rsidRPr="00A75C05" w14:paraId="17C6E824"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2149D5B" w14:textId="77777777" w:rsidR="002803B2" w:rsidRPr="00A75C05" w:rsidRDefault="002803B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E57BB4" w14:textId="507D678D" w:rsidR="002803B2" w:rsidRPr="006424D0" w:rsidRDefault="008F461A" w:rsidP="00353D12">
            <w:pPr>
              <w:snapToGrid w:val="0"/>
              <w:spacing w:after="0" w:line="240" w:lineRule="auto"/>
            </w:pPr>
            <w:hyperlink r:id="rId125" w:history="1">
              <w:r w:rsidR="002803B2" w:rsidRPr="00021551">
                <w:rPr>
                  <w:rStyle w:val="Hyperlink"/>
                  <w:rFonts w:cs="Arial"/>
                </w:rPr>
                <w:t>S1-183121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DC7ABD1"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173B7A"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 xml:space="preserve">CR22.261v16.5.0: </w:t>
            </w:r>
            <w:r w:rsidRPr="00781D39">
              <w:rPr>
                <w:rFonts w:eastAsia="SimSun" w:hint="eastAsia"/>
                <w:lang w:eastAsia="en-GB"/>
              </w:rPr>
              <w:t>Replacing private network with non-public network</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651AD41" w14:textId="77777777" w:rsidR="002803B2" w:rsidRPr="00A75C05" w:rsidRDefault="002803B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6709312" w14:textId="6AF9F2F0" w:rsidR="002803B2" w:rsidRPr="00A75C05" w:rsidRDefault="002803B2" w:rsidP="00353D12">
            <w:pPr>
              <w:spacing w:after="0" w:line="240" w:lineRule="auto"/>
              <w:rPr>
                <w:rFonts w:eastAsia="Arial Unicode MS" w:cs="Arial"/>
                <w:szCs w:val="18"/>
                <w:lang w:eastAsia="ar-SA"/>
              </w:rPr>
            </w:pPr>
            <w:r>
              <w:rPr>
                <w:rFonts w:eastAsia="Arial Unicode MS" w:cs="Arial"/>
                <w:szCs w:val="18"/>
                <w:lang w:eastAsia="ar-SA"/>
              </w:rPr>
              <w:t>WI code cyberCAV Rel-16 CR0315R- Cat F</w:t>
            </w:r>
          </w:p>
        </w:tc>
      </w:tr>
      <w:tr w:rsidR="00E90F0F" w:rsidRPr="00A75C05" w14:paraId="555F735A"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701C813" w14:textId="77777777" w:rsidR="00E90F0F" w:rsidRPr="00A75C05" w:rsidRDefault="00E90F0F" w:rsidP="007E10D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A655A71" w14:textId="6C49ED6D" w:rsidR="00E90F0F" w:rsidRPr="006424D0" w:rsidRDefault="00E90F0F" w:rsidP="007E10DA">
            <w:pPr>
              <w:snapToGrid w:val="0"/>
              <w:spacing w:after="0" w:line="240" w:lineRule="auto"/>
            </w:pPr>
            <w:hyperlink r:id="rId126" w:history="1">
              <w:r w:rsidRPr="00021551">
                <w:rPr>
                  <w:rStyle w:val="Hyperlink"/>
                  <w:rFonts w:cs="Arial"/>
                </w:rPr>
                <w:t>S1-183145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D4B7D37"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0F6A7E"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CR22.261v16.5.0: Access Control for the Non-Public Network</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E75307F" w14:textId="77777777" w:rsidR="00E90F0F" w:rsidRPr="00A75C05" w:rsidRDefault="00E90F0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0D27856" w14:textId="77777777" w:rsidR="00E90F0F" w:rsidRPr="00A75C05" w:rsidRDefault="00E90F0F" w:rsidP="007E10DA">
            <w:pPr>
              <w:spacing w:after="0" w:line="240" w:lineRule="auto"/>
              <w:rPr>
                <w:rFonts w:eastAsia="Arial Unicode MS" w:cs="Arial"/>
                <w:szCs w:val="18"/>
                <w:lang w:eastAsia="ar-SA"/>
              </w:rPr>
            </w:pPr>
            <w:r>
              <w:rPr>
                <w:rFonts w:eastAsia="Arial Unicode MS" w:cs="Arial"/>
                <w:szCs w:val="18"/>
                <w:lang w:eastAsia="ar-SA"/>
              </w:rPr>
              <w:t>WI code cyberCAV Rel-16 CR0324R- Cat F</w:t>
            </w:r>
          </w:p>
        </w:tc>
      </w:tr>
      <w:tr w:rsidR="00E90F0F" w:rsidRPr="00A75C05" w14:paraId="1D554838"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9D92421" w14:textId="77777777" w:rsidR="00E90F0F" w:rsidRPr="00A75C05" w:rsidRDefault="00E90F0F" w:rsidP="007E10D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A4BD710" w14:textId="3223BE43" w:rsidR="00E90F0F" w:rsidRPr="006424D0" w:rsidRDefault="00E90F0F" w:rsidP="007E10DA">
            <w:pPr>
              <w:snapToGrid w:val="0"/>
              <w:spacing w:after="0" w:line="240" w:lineRule="auto"/>
            </w:pPr>
            <w:hyperlink r:id="rId127" w:history="1">
              <w:r w:rsidRPr="00021551">
                <w:rPr>
                  <w:rStyle w:val="Hyperlink"/>
                  <w:rFonts w:cs="Arial"/>
                </w:rPr>
                <w:t>S1-183157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A8648D2"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A4691E" w14:textId="77777777" w:rsidR="00E90F0F" w:rsidRPr="00781D39" w:rsidRDefault="00E90F0F" w:rsidP="007E10DA">
            <w:pPr>
              <w:snapToGrid w:val="0"/>
              <w:spacing w:after="0" w:line="240" w:lineRule="auto"/>
              <w:rPr>
                <w:rFonts w:eastAsia="SimSun"/>
                <w:lang w:eastAsia="en-GB"/>
              </w:rPr>
            </w:pPr>
            <w:r>
              <w:rPr>
                <w:rFonts w:eastAsia="SimSun" w:hint="eastAsia"/>
                <w:lang w:eastAsia="en-GB"/>
              </w:rPr>
              <w:t>Discussion</w:t>
            </w:r>
            <w:r>
              <w:rPr>
                <w:rFonts w:eastAsia="SimSun"/>
                <w:lang w:eastAsia="en-GB"/>
              </w:rPr>
              <w:t xml:space="preserve"> </w:t>
            </w:r>
            <w:r>
              <w:rPr>
                <w:rFonts w:eastAsia="SimSun" w:hint="eastAsia"/>
                <w:lang w:eastAsia="en-GB"/>
              </w:rPr>
              <w:t>on</w:t>
            </w:r>
            <w:r>
              <w:rPr>
                <w:rFonts w:eastAsia="SimSun"/>
                <w:lang w:eastAsia="en-GB"/>
              </w:rPr>
              <w:t xml:space="preserve"> Requirements of Unified Access Control for Non-Public Network</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A619304" w14:textId="77777777" w:rsidR="00E90F0F" w:rsidRPr="00A75C05" w:rsidRDefault="00E90F0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C51E89A" w14:textId="77777777" w:rsidR="00E90F0F" w:rsidRPr="00A75C05" w:rsidRDefault="00E90F0F" w:rsidP="007E10DA">
            <w:pPr>
              <w:spacing w:after="0" w:line="240" w:lineRule="auto"/>
              <w:rPr>
                <w:rFonts w:eastAsia="Arial Unicode MS" w:cs="Arial"/>
                <w:szCs w:val="18"/>
                <w:lang w:eastAsia="ar-SA"/>
              </w:rPr>
            </w:pPr>
          </w:p>
        </w:tc>
      </w:tr>
      <w:tr w:rsidR="00E90F0F" w:rsidRPr="00A75C05" w14:paraId="3F2B8922"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BC051F3" w14:textId="77777777" w:rsidR="00E90F0F" w:rsidRPr="00A75C05" w:rsidRDefault="00E90F0F" w:rsidP="007E10D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C14CDAA" w14:textId="104CF11A" w:rsidR="00E90F0F" w:rsidRPr="006424D0" w:rsidRDefault="00E90F0F" w:rsidP="007E10DA">
            <w:pPr>
              <w:snapToGrid w:val="0"/>
              <w:spacing w:after="0" w:line="240" w:lineRule="auto"/>
            </w:pPr>
            <w:hyperlink r:id="rId128" w:history="1">
              <w:r w:rsidRPr="00021551">
                <w:rPr>
                  <w:rStyle w:val="Hyperlink"/>
                  <w:rFonts w:cs="Arial"/>
                </w:rPr>
                <w:t>S1-183155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522CC4C"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045BC6"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CR22.261v16.5.0:</w:t>
            </w:r>
            <w:r w:rsidRPr="00781D39">
              <w:rPr>
                <w:rFonts w:eastAsia="SimSun" w:hint="eastAsia"/>
                <w:lang w:eastAsia="en-GB"/>
              </w:rPr>
              <w:t xml:space="preserve"> CR on UAC Requirements for </w:t>
            </w:r>
            <w:r w:rsidRPr="00781D39">
              <w:rPr>
                <w:rFonts w:eastAsia="SimSun"/>
                <w:lang w:eastAsia="en-GB"/>
              </w:rPr>
              <w:t>NPN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9417E71" w14:textId="77777777" w:rsidR="00E90F0F" w:rsidRPr="00A75C05" w:rsidRDefault="00E90F0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09C81C6" w14:textId="77777777" w:rsidR="00E90F0F" w:rsidRPr="00A75C05" w:rsidRDefault="00E90F0F" w:rsidP="007E10DA">
            <w:pPr>
              <w:spacing w:after="0" w:line="240" w:lineRule="auto"/>
              <w:rPr>
                <w:rFonts w:eastAsia="Arial Unicode MS" w:cs="Arial"/>
                <w:szCs w:val="18"/>
                <w:lang w:eastAsia="ar-SA"/>
              </w:rPr>
            </w:pPr>
            <w:r>
              <w:rPr>
                <w:rFonts w:eastAsia="Arial Unicode MS" w:cs="Arial"/>
                <w:szCs w:val="18"/>
                <w:lang w:eastAsia="ar-SA"/>
              </w:rPr>
              <w:t>WI code cyberCAV Rel-16 CR0327R- Cat F</w:t>
            </w:r>
          </w:p>
        </w:tc>
      </w:tr>
      <w:tr w:rsidR="00E90F0F" w:rsidRPr="00A75C05" w14:paraId="75E8AB59"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438AF1A" w14:textId="77777777" w:rsidR="00E90F0F" w:rsidRPr="00A75C05" w:rsidRDefault="00E90F0F" w:rsidP="007E10D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DA23271" w14:textId="4C663F89" w:rsidR="00E90F0F" w:rsidRPr="006424D0" w:rsidRDefault="00E90F0F" w:rsidP="007E10DA">
            <w:pPr>
              <w:snapToGrid w:val="0"/>
              <w:spacing w:after="0" w:line="240" w:lineRule="auto"/>
            </w:pPr>
            <w:hyperlink r:id="rId129" w:history="1">
              <w:r w:rsidRPr="00021551">
                <w:rPr>
                  <w:rStyle w:val="Hyperlink"/>
                  <w:rFonts w:cs="Arial"/>
                </w:rPr>
                <w:t>S1-183163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275E328"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9841A9" w14:textId="77777777" w:rsidR="00E90F0F" w:rsidRPr="00781D39" w:rsidRDefault="00E90F0F" w:rsidP="007E10DA">
            <w:pPr>
              <w:snapToGrid w:val="0"/>
              <w:spacing w:after="0" w:line="240" w:lineRule="auto"/>
              <w:rPr>
                <w:rFonts w:eastAsia="SimSun"/>
                <w:lang w:eastAsia="en-GB"/>
              </w:rPr>
            </w:pPr>
            <w:r w:rsidRPr="00781D39">
              <w:rPr>
                <w:rFonts w:eastAsia="SimSun"/>
                <w:lang w:eastAsia="en-GB"/>
              </w:rPr>
              <w:t xml:space="preserve">[DRAFT] LS on </w:t>
            </w:r>
            <w:r w:rsidRPr="00781D39">
              <w:rPr>
                <w:rFonts w:eastAsia="SimSun" w:hint="eastAsia"/>
                <w:lang w:eastAsia="en-GB"/>
              </w:rPr>
              <w:t>UAC</w:t>
            </w:r>
            <w:r w:rsidRPr="00781D39">
              <w:rPr>
                <w:rFonts w:eastAsia="SimSun"/>
                <w:lang w:eastAsia="en-GB"/>
              </w:rPr>
              <w:t xml:space="preserve"> </w:t>
            </w:r>
            <w:r w:rsidRPr="00781D39">
              <w:rPr>
                <w:rFonts w:eastAsia="SimSun" w:hint="eastAsia"/>
                <w:lang w:eastAsia="en-GB"/>
              </w:rPr>
              <w:t>requirements</w:t>
            </w:r>
            <w:r w:rsidRPr="00781D39">
              <w:rPr>
                <w:rFonts w:eastAsia="SimSun"/>
                <w:lang w:eastAsia="en-GB"/>
              </w:rPr>
              <w:t xml:space="preserve"> </w:t>
            </w:r>
            <w:r w:rsidRPr="00781D39">
              <w:rPr>
                <w:rFonts w:eastAsia="SimSun" w:hint="eastAsia"/>
                <w:lang w:eastAsia="en-GB"/>
              </w:rPr>
              <w:t>for</w:t>
            </w:r>
            <w:r w:rsidRPr="00781D39">
              <w:rPr>
                <w:rFonts w:eastAsia="SimSun"/>
                <w:lang w:eastAsia="en-GB"/>
              </w:rPr>
              <w:t xml:space="preserve"> </w:t>
            </w:r>
            <w:r w:rsidRPr="00781D39">
              <w:rPr>
                <w:rFonts w:eastAsia="SimSun" w:hint="eastAsia"/>
                <w:lang w:eastAsia="en-GB"/>
              </w:rPr>
              <w:t>NPN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1BB8DA" w14:textId="77777777" w:rsidR="00E90F0F" w:rsidRPr="00A75C05" w:rsidRDefault="00E90F0F"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58F4F79" w14:textId="77777777" w:rsidR="00E90F0F" w:rsidRPr="00A75C05" w:rsidRDefault="00E90F0F" w:rsidP="007E10DA">
            <w:pPr>
              <w:spacing w:after="0" w:line="240" w:lineRule="auto"/>
              <w:rPr>
                <w:rFonts w:eastAsia="Arial Unicode MS" w:cs="Arial"/>
                <w:szCs w:val="18"/>
                <w:lang w:eastAsia="ar-SA"/>
              </w:rPr>
            </w:pPr>
          </w:p>
        </w:tc>
      </w:tr>
      <w:tr w:rsidR="002803B2" w:rsidRPr="00A75C05" w14:paraId="4562277F"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517AE59" w14:textId="77777777" w:rsidR="002803B2" w:rsidRPr="00A75C05" w:rsidRDefault="002803B2"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88864D3" w14:textId="5F9D7D52" w:rsidR="002803B2" w:rsidRPr="006424D0" w:rsidRDefault="008F461A" w:rsidP="00353D12">
            <w:pPr>
              <w:snapToGrid w:val="0"/>
              <w:spacing w:after="0" w:line="240" w:lineRule="auto"/>
            </w:pPr>
            <w:hyperlink r:id="rId130" w:history="1">
              <w:r w:rsidR="002803B2" w:rsidRPr="00021551">
                <w:rPr>
                  <w:rStyle w:val="Hyperlink"/>
                  <w:rFonts w:cs="Arial"/>
                </w:rPr>
                <w:t>S1-183128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390B9FC" w14:textId="77777777" w:rsidR="002803B2" w:rsidRPr="00781D39" w:rsidRDefault="002803B2" w:rsidP="00353D12">
            <w:pPr>
              <w:snapToGrid w:val="0"/>
              <w:spacing w:after="0" w:line="240" w:lineRule="auto"/>
              <w:rPr>
                <w:rFonts w:eastAsia="SimSun"/>
                <w:lang w:eastAsia="en-GB"/>
              </w:rPr>
            </w:pPr>
            <w:r>
              <w:rPr>
                <w:rFonts w:eastAsia="SimSun"/>
                <w:lang w:eastAsia="en-GB"/>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3BCF64"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cyberCAV</w:t>
            </w:r>
            <w:r w:rsidRPr="002A5AA5">
              <w:rPr>
                <w:rFonts w:eastAsia="SimSun"/>
                <w:lang w:eastAsia="en-GB"/>
              </w:rPr>
              <w:t xml:space="preserve"> discussion</w:t>
            </w:r>
            <w:r w:rsidRPr="00781D39">
              <w:rPr>
                <w:rFonts w:eastAsia="SimSun"/>
                <w:lang w:eastAsia="en-GB"/>
              </w:rPr>
              <w:t xml:space="preserve"> about network selection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8FF6CF" w14:textId="77777777" w:rsidR="002803B2" w:rsidRPr="00A75C05" w:rsidRDefault="002803B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FC47FB" w14:textId="77777777" w:rsidR="002803B2" w:rsidRPr="00A75C05" w:rsidRDefault="002803B2" w:rsidP="00353D12">
            <w:pPr>
              <w:spacing w:after="0" w:line="240" w:lineRule="auto"/>
              <w:rPr>
                <w:rFonts w:eastAsia="Arial Unicode MS" w:cs="Arial"/>
                <w:szCs w:val="18"/>
                <w:lang w:eastAsia="ar-SA"/>
              </w:rPr>
            </w:pPr>
          </w:p>
        </w:tc>
      </w:tr>
      <w:tr w:rsidR="002803B2" w:rsidRPr="00A75C05" w14:paraId="0AB2531F"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1921FA2" w14:textId="77777777" w:rsidR="002803B2" w:rsidRPr="00A75C05" w:rsidRDefault="002803B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DD4644A" w14:textId="07C4D9CB" w:rsidR="002803B2" w:rsidRPr="006424D0" w:rsidRDefault="008F461A" w:rsidP="00353D12">
            <w:pPr>
              <w:snapToGrid w:val="0"/>
              <w:spacing w:after="0" w:line="240" w:lineRule="auto"/>
            </w:pPr>
            <w:hyperlink r:id="rId131" w:history="1">
              <w:r w:rsidR="002803B2" w:rsidRPr="00021551">
                <w:rPr>
                  <w:rStyle w:val="Hyperlink"/>
                  <w:rFonts w:cs="Arial"/>
                </w:rPr>
                <w:t>S1-183129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8184DF1" w14:textId="77777777" w:rsidR="002803B2" w:rsidRPr="00781D39" w:rsidRDefault="002803B2" w:rsidP="00353D12">
            <w:pPr>
              <w:snapToGrid w:val="0"/>
              <w:spacing w:after="0" w:line="240" w:lineRule="auto"/>
              <w:rPr>
                <w:rFonts w:eastAsia="SimSun"/>
                <w:lang w:eastAsia="en-GB"/>
              </w:rPr>
            </w:pPr>
            <w:r>
              <w:rPr>
                <w:rFonts w:eastAsia="SimSun"/>
                <w:lang w:eastAsia="en-GB"/>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72CEF8" w14:textId="77777777" w:rsidR="002803B2" w:rsidRPr="00781D39" w:rsidRDefault="002803B2" w:rsidP="00353D12">
            <w:pPr>
              <w:snapToGrid w:val="0"/>
              <w:spacing w:after="0" w:line="240" w:lineRule="auto"/>
              <w:rPr>
                <w:rFonts w:eastAsia="SimSun"/>
                <w:lang w:eastAsia="en-GB"/>
              </w:rPr>
            </w:pPr>
            <w:r w:rsidRPr="00781D39">
              <w:rPr>
                <w:rFonts w:eastAsia="SimSun"/>
                <w:lang w:eastAsia="en-GB"/>
              </w:rPr>
              <w:t>CR22.261v16.5.0: network selection for cyberCAV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A7AF7AF" w14:textId="77777777" w:rsidR="002803B2" w:rsidRPr="00A75C05" w:rsidRDefault="002803B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AB350DE" w14:textId="77777777" w:rsidR="002803B2" w:rsidRDefault="002803B2" w:rsidP="00353D12">
            <w:pPr>
              <w:spacing w:after="0" w:line="240" w:lineRule="auto"/>
              <w:rPr>
                <w:rFonts w:eastAsia="Arial Unicode MS" w:cs="Arial"/>
                <w:szCs w:val="18"/>
                <w:lang w:eastAsia="ar-SA"/>
              </w:rPr>
            </w:pPr>
            <w:r>
              <w:rPr>
                <w:rFonts w:eastAsia="Arial Unicode MS" w:cs="Arial"/>
                <w:szCs w:val="18"/>
                <w:lang w:eastAsia="ar-SA"/>
              </w:rPr>
              <w:t>WI code cyberCAV Rel-16 CR031</w:t>
            </w:r>
            <w:r w:rsidR="00FF7935">
              <w:rPr>
                <w:rFonts w:eastAsia="Arial Unicode MS" w:cs="Arial"/>
                <w:szCs w:val="18"/>
                <w:lang w:eastAsia="ar-SA"/>
              </w:rPr>
              <w:t>8</w:t>
            </w:r>
            <w:r>
              <w:rPr>
                <w:rFonts w:eastAsia="Arial Unicode MS" w:cs="Arial"/>
                <w:szCs w:val="18"/>
                <w:lang w:eastAsia="ar-SA"/>
              </w:rPr>
              <w:t>R</w:t>
            </w:r>
            <w:r w:rsidR="00FF7935" w:rsidRPr="00FF7935">
              <w:rPr>
                <w:rFonts w:eastAsia="Arial Unicode MS" w:cs="Arial"/>
                <w:szCs w:val="18"/>
                <w:highlight w:val="yellow"/>
                <w:lang w:eastAsia="ar-SA"/>
              </w:rPr>
              <w:t>1</w:t>
            </w:r>
            <w:r>
              <w:rPr>
                <w:rFonts w:eastAsia="Arial Unicode MS" w:cs="Arial"/>
                <w:szCs w:val="18"/>
                <w:lang w:eastAsia="ar-SA"/>
              </w:rPr>
              <w:t xml:space="preserve"> Cat B</w:t>
            </w:r>
          </w:p>
          <w:p w14:paraId="2A7CA428" w14:textId="65960D78" w:rsidR="00FF7935" w:rsidRPr="00A75C05" w:rsidRDefault="00FF7935" w:rsidP="00353D12">
            <w:pPr>
              <w:spacing w:after="0" w:line="240" w:lineRule="auto"/>
              <w:rPr>
                <w:rFonts w:eastAsia="Arial Unicode MS" w:cs="Arial"/>
                <w:szCs w:val="18"/>
                <w:lang w:eastAsia="ar-SA"/>
              </w:rPr>
            </w:pPr>
            <w:r w:rsidRPr="00FF7935">
              <w:rPr>
                <w:rFonts w:eastAsia="Arial Unicode MS" w:cs="Arial"/>
                <w:szCs w:val="18"/>
                <w:highlight w:val="yellow"/>
                <w:lang w:eastAsia="ar-SA"/>
              </w:rPr>
              <w:t>First version should be R-. Mention each sub-clause in clauses affected</w:t>
            </w:r>
          </w:p>
        </w:tc>
      </w:tr>
      <w:tr w:rsidR="00E90F0F" w:rsidRPr="00A75C05" w14:paraId="054350CF"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5D08C131" w14:textId="77777777" w:rsidR="00E90F0F" w:rsidRPr="00877735" w:rsidRDefault="00E90F0F" w:rsidP="007E10DA">
            <w:pPr>
              <w:snapToGrid w:val="0"/>
              <w:spacing w:after="0" w:line="240" w:lineRule="auto"/>
              <w:rPr>
                <w:rFonts w:eastAsia="Times New Roman" w:cs="Arial"/>
                <w:szCs w:val="18"/>
                <w:lang w:eastAsia="ar-SA"/>
              </w:rPr>
            </w:pPr>
            <w:r w:rsidRPr="00877735">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33E85695" w14:textId="5643364D" w:rsidR="00E90F0F" w:rsidRPr="00877735" w:rsidRDefault="00E90F0F" w:rsidP="007E10DA">
            <w:pPr>
              <w:snapToGrid w:val="0"/>
              <w:spacing w:after="0" w:line="240" w:lineRule="auto"/>
            </w:pPr>
            <w:hyperlink r:id="rId132" w:history="1">
              <w:r w:rsidRPr="00877735">
                <w:rPr>
                  <w:rStyle w:val="Hyperlink"/>
                  <w:rFonts w:cs="Arial"/>
                  <w:color w:val="auto"/>
                </w:rPr>
                <w:t>S1-183215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734E6D8A" w14:textId="77777777" w:rsidR="00E90F0F" w:rsidRPr="00877735" w:rsidRDefault="00E90F0F" w:rsidP="007E10DA">
            <w:pPr>
              <w:snapToGrid w:val="0"/>
              <w:spacing w:after="0" w:line="240" w:lineRule="auto"/>
              <w:rPr>
                <w:rFonts w:eastAsia="SimSun"/>
                <w:lang w:eastAsia="en-GB"/>
              </w:rPr>
            </w:pPr>
            <w:r w:rsidRPr="00877735">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2CD380D" w14:textId="77777777" w:rsidR="00E90F0F" w:rsidRPr="00877735" w:rsidRDefault="00E90F0F" w:rsidP="007E10DA">
            <w:pPr>
              <w:snapToGrid w:val="0"/>
              <w:spacing w:after="0" w:line="240" w:lineRule="auto"/>
              <w:rPr>
                <w:rFonts w:eastAsia="SimSun"/>
                <w:lang w:eastAsia="en-GB"/>
              </w:rPr>
            </w:pPr>
            <w:r w:rsidRPr="00877735">
              <w:rPr>
                <w:rFonts w:eastAsia="SimSun"/>
                <w:lang w:eastAsia="en-GB"/>
              </w:rPr>
              <w:t>Description of deployment options for non-public networks (NPN)</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35EC1A5F" w14:textId="4D54A050" w:rsidR="00E90F0F" w:rsidRPr="00877735" w:rsidRDefault="00877735" w:rsidP="007E10DA">
            <w:pPr>
              <w:snapToGrid w:val="0"/>
              <w:spacing w:after="0" w:line="240" w:lineRule="auto"/>
              <w:rPr>
                <w:rFonts w:eastAsia="Times New Roman" w:cs="Arial"/>
                <w:szCs w:val="18"/>
                <w:lang w:eastAsia="ar-SA"/>
              </w:rPr>
            </w:pPr>
            <w:r w:rsidRPr="00877735">
              <w:rPr>
                <w:rFonts w:eastAsia="Times New Roman" w:cs="Arial"/>
                <w:szCs w:val="18"/>
                <w:lang w:eastAsia="ar-SA"/>
              </w:rPr>
              <w:t>Revised to S1-183332</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3DBC8B93" w14:textId="77777777" w:rsidR="00E90F0F" w:rsidRPr="00877735" w:rsidRDefault="00E90F0F" w:rsidP="007E10DA">
            <w:pPr>
              <w:spacing w:after="0" w:line="240" w:lineRule="auto"/>
              <w:rPr>
                <w:rFonts w:eastAsia="Arial Unicode MS" w:cs="Arial"/>
                <w:szCs w:val="18"/>
                <w:lang w:eastAsia="ar-SA"/>
              </w:rPr>
            </w:pPr>
          </w:p>
        </w:tc>
      </w:tr>
      <w:tr w:rsidR="00877735" w:rsidRPr="00A75C05" w14:paraId="3EA8B88D"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5F0AB46" w14:textId="01E385A4" w:rsidR="00877735" w:rsidRPr="00877735" w:rsidRDefault="00877735" w:rsidP="007E10DA">
            <w:pPr>
              <w:snapToGrid w:val="0"/>
              <w:spacing w:after="0" w:line="240" w:lineRule="auto"/>
              <w:rPr>
                <w:rFonts w:eastAsia="Times New Roman" w:cs="Arial"/>
                <w:szCs w:val="18"/>
                <w:lang w:eastAsia="ar-SA"/>
              </w:rPr>
            </w:pPr>
            <w:r w:rsidRPr="00877735">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CE78913" w14:textId="58D1C0EF" w:rsidR="00877735" w:rsidRPr="00877735" w:rsidRDefault="00877735" w:rsidP="007E10DA">
            <w:pPr>
              <w:snapToGrid w:val="0"/>
              <w:spacing w:after="0" w:line="240" w:lineRule="auto"/>
            </w:pPr>
            <w:hyperlink r:id="rId133" w:history="1">
              <w:r w:rsidRPr="00877735">
                <w:rPr>
                  <w:rStyle w:val="Hyperlink"/>
                  <w:rFonts w:cs="Arial"/>
                  <w:color w:val="auto"/>
                </w:rPr>
                <w:t>S1-183332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828647" w14:textId="0ADA6B6C" w:rsidR="00877735" w:rsidRPr="00877735" w:rsidRDefault="00877735" w:rsidP="007E10DA">
            <w:pPr>
              <w:snapToGrid w:val="0"/>
              <w:spacing w:after="0" w:line="240" w:lineRule="auto"/>
              <w:rPr>
                <w:rFonts w:eastAsia="SimSun"/>
                <w:lang w:eastAsia="en-GB"/>
              </w:rPr>
            </w:pPr>
            <w:r w:rsidRPr="00877735">
              <w:rPr>
                <w:rFonts w:eastAsia="SimSun"/>
                <w:lang w:eastAsia="en-GB"/>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662C9B" w14:textId="7857B75E" w:rsidR="00877735" w:rsidRPr="00877735" w:rsidRDefault="00877735" w:rsidP="007E10DA">
            <w:pPr>
              <w:snapToGrid w:val="0"/>
              <w:spacing w:after="0" w:line="240" w:lineRule="auto"/>
              <w:rPr>
                <w:rFonts w:eastAsia="SimSun"/>
                <w:lang w:eastAsia="en-GB"/>
              </w:rPr>
            </w:pPr>
            <w:r w:rsidRPr="00877735">
              <w:rPr>
                <w:rFonts w:eastAsia="SimSun"/>
                <w:lang w:eastAsia="en-GB"/>
              </w:rPr>
              <w:t>Description of deployment options for non-public networks (NPN)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DCA15D7" w14:textId="77777777" w:rsidR="00877735" w:rsidRPr="00877735" w:rsidRDefault="00877735"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CB4C9A5" w14:textId="69BCCB91" w:rsidR="00877735" w:rsidRPr="00877735" w:rsidRDefault="00877735" w:rsidP="007E10DA">
            <w:pPr>
              <w:spacing w:after="0" w:line="240" w:lineRule="auto"/>
              <w:rPr>
                <w:rFonts w:eastAsia="Arial Unicode MS" w:cs="Arial"/>
                <w:szCs w:val="18"/>
                <w:lang w:eastAsia="ar-SA"/>
              </w:rPr>
            </w:pPr>
            <w:r w:rsidRPr="00877735">
              <w:rPr>
                <w:rFonts w:eastAsia="Arial Unicode MS" w:cs="Arial"/>
                <w:szCs w:val="18"/>
                <w:lang w:eastAsia="ar-SA"/>
              </w:rPr>
              <w:t>Revision of S1-183215.</w:t>
            </w:r>
          </w:p>
        </w:tc>
      </w:tr>
      <w:tr w:rsidR="00781D39" w:rsidRPr="00B04844" w14:paraId="73B74566" w14:textId="77777777" w:rsidTr="00353D12">
        <w:trPr>
          <w:trHeight w:val="293"/>
        </w:trPr>
        <w:tc>
          <w:tcPr>
            <w:tcW w:w="14494" w:type="dxa"/>
            <w:gridSpan w:val="8"/>
            <w:tcBorders>
              <w:bottom w:val="single" w:sz="4" w:space="0" w:color="auto"/>
            </w:tcBorders>
            <w:shd w:val="clear" w:color="auto" w:fill="F2F2F2"/>
          </w:tcPr>
          <w:p w14:paraId="1A4C1466" w14:textId="799AF8EB" w:rsidR="00781D39" w:rsidRPr="00F45489" w:rsidRDefault="00781D39" w:rsidP="00353D1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 pCRs – editorial / informational</w:t>
            </w:r>
          </w:p>
        </w:tc>
      </w:tr>
      <w:tr w:rsidR="00021551" w:rsidRPr="00A75C05" w14:paraId="2AC26A1D"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3A57331"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D40DECA" w14:textId="2F3273DC" w:rsidR="00021551" w:rsidRPr="006424D0" w:rsidRDefault="008F461A" w:rsidP="00021551">
            <w:pPr>
              <w:snapToGrid w:val="0"/>
              <w:spacing w:after="0" w:line="240" w:lineRule="auto"/>
            </w:pPr>
            <w:hyperlink r:id="rId134" w:history="1">
              <w:r w:rsidR="00021551" w:rsidRPr="00021551">
                <w:rPr>
                  <w:rStyle w:val="Hyperlink"/>
                  <w:rFonts w:cs="Arial"/>
                </w:rPr>
                <w:t>S1-183122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CAFC9DE" w14:textId="6FC1EAEF" w:rsidR="00021551" w:rsidRPr="00A75C05" w:rsidRDefault="002803B2" w:rsidP="00021551">
            <w:pPr>
              <w:snapToGrid w:val="0"/>
              <w:spacing w:after="0" w:line="240" w:lineRule="auto"/>
            </w:pPr>
            <w: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E0255D" w14:textId="24B8DF03" w:rsidR="00021551" w:rsidRPr="00A75C05" w:rsidRDefault="002803B2" w:rsidP="00021551">
            <w:pPr>
              <w:snapToGrid w:val="0"/>
              <w:spacing w:after="0" w:line="240" w:lineRule="auto"/>
            </w:pPr>
            <w:r>
              <w:rPr>
                <w:rFonts w:eastAsia="SimSun"/>
                <w:lang w:eastAsia="en-GB"/>
              </w:rPr>
              <w:t>Removal of CRC from abbreviation list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0620D9"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E270A49"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34FE1D33"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46BF8E89" w14:textId="77777777" w:rsidR="00021551" w:rsidRPr="00877735" w:rsidRDefault="00021551" w:rsidP="00021551">
            <w:pPr>
              <w:snapToGrid w:val="0"/>
              <w:spacing w:after="0" w:line="240" w:lineRule="auto"/>
              <w:rPr>
                <w:rFonts w:eastAsia="Times New Roman" w:cs="Arial"/>
                <w:szCs w:val="18"/>
                <w:lang w:eastAsia="ar-SA"/>
              </w:rPr>
            </w:pPr>
            <w:r w:rsidRPr="00877735">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3DCC009A" w14:textId="0CB10114" w:rsidR="00021551" w:rsidRPr="00877735" w:rsidRDefault="008F461A" w:rsidP="00021551">
            <w:pPr>
              <w:snapToGrid w:val="0"/>
              <w:spacing w:after="0" w:line="240" w:lineRule="auto"/>
            </w:pPr>
            <w:hyperlink r:id="rId135" w:history="1">
              <w:r w:rsidR="00021551" w:rsidRPr="00877735">
                <w:rPr>
                  <w:rStyle w:val="Hyperlink"/>
                  <w:rFonts w:cs="Arial"/>
                  <w:color w:val="auto"/>
                </w:rPr>
                <w:t>S1-183199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563FDDD3" w14:textId="06C8A968" w:rsidR="00021551" w:rsidRPr="00877735" w:rsidRDefault="00277C2A" w:rsidP="00021551">
            <w:pPr>
              <w:snapToGrid w:val="0"/>
              <w:spacing w:after="0" w:line="240" w:lineRule="auto"/>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6B2DC53C" w14:textId="452E04EE" w:rsidR="00021551" w:rsidRPr="00877735" w:rsidRDefault="00277C2A" w:rsidP="00021551">
            <w:pPr>
              <w:snapToGrid w:val="0"/>
              <w:spacing w:after="0" w:line="240" w:lineRule="auto"/>
            </w:pPr>
            <w:r w:rsidRPr="00877735">
              <w:rPr>
                <w:rFonts w:eastAsia="SimSun"/>
                <w:lang w:eastAsia="en-GB"/>
              </w:rPr>
              <w:t>cyberCAV - Update of 22.104 Annex C – Characterising communication services</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5F489FA" w14:textId="734A8B6D" w:rsidR="00021551" w:rsidRPr="00877735" w:rsidRDefault="00877735" w:rsidP="00021551">
            <w:pPr>
              <w:snapToGrid w:val="0"/>
              <w:spacing w:after="0" w:line="240" w:lineRule="auto"/>
              <w:rPr>
                <w:rFonts w:eastAsia="Times New Roman" w:cs="Arial"/>
                <w:szCs w:val="18"/>
                <w:lang w:eastAsia="ar-SA"/>
              </w:rPr>
            </w:pPr>
            <w:r w:rsidRPr="00877735">
              <w:rPr>
                <w:rFonts w:eastAsia="Times New Roman" w:cs="Arial"/>
                <w:szCs w:val="18"/>
                <w:lang w:eastAsia="ar-SA"/>
              </w:rPr>
              <w:t>Revised to S1-183331</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215E2D57" w14:textId="77777777" w:rsidR="00021551" w:rsidRPr="00877735" w:rsidRDefault="00021551" w:rsidP="00021551">
            <w:pPr>
              <w:spacing w:after="0" w:line="240" w:lineRule="auto"/>
              <w:rPr>
                <w:rFonts w:eastAsia="Arial Unicode MS" w:cs="Arial"/>
                <w:szCs w:val="18"/>
                <w:lang w:eastAsia="ar-SA"/>
              </w:rPr>
            </w:pPr>
          </w:p>
        </w:tc>
      </w:tr>
      <w:tr w:rsidR="00877735" w:rsidRPr="00A75C05" w14:paraId="584F22AB"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766A60E" w14:textId="23FD73EA" w:rsidR="00877735" w:rsidRPr="00877735" w:rsidRDefault="00877735" w:rsidP="00021551">
            <w:pPr>
              <w:snapToGrid w:val="0"/>
              <w:spacing w:after="0" w:line="240" w:lineRule="auto"/>
              <w:rPr>
                <w:rFonts w:eastAsia="Times New Roman" w:cs="Arial"/>
                <w:szCs w:val="18"/>
                <w:lang w:eastAsia="ar-SA"/>
              </w:rPr>
            </w:pPr>
            <w:r w:rsidRPr="00877735">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FD5574" w14:textId="2B7E367F" w:rsidR="00877735" w:rsidRPr="00877735" w:rsidRDefault="00877735" w:rsidP="00021551">
            <w:pPr>
              <w:snapToGrid w:val="0"/>
              <w:spacing w:after="0" w:line="240" w:lineRule="auto"/>
            </w:pPr>
            <w:hyperlink r:id="rId136" w:history="1">
              <w:r w:rsidRPr="00877735">
                <w:rPr>
                  <w:rStyle w:val="Hyperlink"/>
                  <w:rFonts w:cs="Arial"/>
                  <w:color w:val="auto"/>
                </w:rPr>
                <w:t>S1-183331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CC43255" w14:textId="51A79025" w:rsidR="00877735" w:rsidRPr="00877735" w:rsidRDefault="00877735" w:rsidP="00021551">
            <w:pPr>
              <w:snapToGrid w:val="0"/>
              <w:spacing w:after="0" w:line="240" w:lineRule="auto"/>
              <w:rPr>
                <w:noProof/>
              </w:rPr>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CBD600" w14:textId="2451C910" w:rsidR="00877735" w:rsidRPr="00877735" w:rsidRDefault="00877735" w:rsidP="00021551">
            <w:pPr>
              <w:snapToGrid w:val="0"/>
              <w:spacing w:after="0" w:line="240" w:lineRule="auto"/>
              <w:rPr>
                <w:rFonts w:eastAsia="SimSun"/>
                <w:lang w:eastAsia="en-GB"/>
              </w:rPr>
            </w:pPr>
            <w:r w:rsidRPr="00877735">
              <w:rPr>
                <w:rFonts w:eastAsia="SimSun"/>
                <w:lang w:eastAsia="en-GB"/>
              </w:rPr>
              <w:t>cyberCAV - Update of 22.104 Annex C – Characterising communication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DD7FDC" w14:textId="77777777" w:rsidR="00877735" w:rsidRPr="00877735" w:rsidRDefault="00877735"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F7F0E29" w14:textId="6EF1E9E9" w:rsidR="00877735" w:rsidRPr="00877735" w:rsidRDefault="00877735" w:rsidP="00021551">
            <w:pPr>
              <w:spacing w:after="0" w:line="240" w:lineRule="auto"/>
              <w:rPr>
                <w:rFonts w:eastAsia="Arial Unicode MS" w:cs="Arial"/>
                <w:szCs w:val="18"/>
                <w:lang w:eastAsia="ar-SA"/>
              </w:rPr>
            </w:pPr>
            <w:r w:rsidRPr="00877735">
              <w:rPr>
                <w:rFonts w:eastAsia="Arial Unicode MS" w:cs="Arial"/>
                <w:szCs w:val="18"/>
                <w:lang w:eastAsia="ar-SA"/>
              </w:rPr>
              <w:t>Revision of S1-183199.</w:t>
            </w:r>
          </w:p>
        </w:tc>
      </w:tr>
      <w:tr w:rsidR="00E82A28" w:rsidRPr="00B81C05" w14:paraId="43E11DDD" w14:textId="77777777" w:rsidTr="0029452C">
        <w:trPr>
          <w:trHeight w:val="141"/>
        </w:trPr>
        <w:tc>
          <w:tcPr>
            <w:tcW w:w="14494" w:type="dxa"/>
            <w:gridSpan w:val="8"/>
            <w:tcBorders>
              <w:top w:val="nil"/>
              <w:bottom w:val="single" w:sz="4" w:space="0" w:color="auto"/>
            </w:tcBorders>
            <w:shd w:val="clear" w:color="auto" w:fill="F2F2F2"/>
          </w:tcPr>
          <w:p w14:paraId="6304A2A9" w14:textId="5D8FD6A4" w:rsidR="00E82A28" w:rsidRPr="00B81C05" w:rsidRDefault="00E82A28" w:rsidP="0029452C">
            <w:pPr>
              <w:pStyle w:val="Heading3"/>
            </w:pPr>
            <w:r>
              <w:t>cyberCAV output</w:t>
            </w:r>
            <w:r w:rsidR="002E0881">
              <w:t xml:space="preserve"> and cyberCAV + FS_CAV drafting session information</w:t>
            </w:r>
          </w:p>
        </w:tc>
      </w:tr>
      <w:tr w:rsidR="00E82A28" w:rsidRPr="00A75C05" w14:paraId="29B7E88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E43736A" w14:textId="77777777" w:rsidR="00E82A28" w:rsidRPr="00021551" w:rsidRDefault="00E82A28" w:rsidP="0029452C">
            <w:pPr>
              <w:snapToGrid w:val="0"/>
              <w:spacing w:after="0" w:line="240" w:lineRule="auto"/>
              <w:rPr>
                <w:rFonts w:eastAsia="Times New Roman" w:cs="Arial"/>
                <w:szCs w:val="18"/>
                <w:lang w:eastAsia="ar-SA"/>
              </w:rPr>
            </w:pPr>
            <w:r w:rsidRPr="00021551">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CAF71F6" w14:textId="7AB498DC" w:rsidR="00E82A28" w:rsidRPr="008F461A" w:rsidRDefault="008F461A" w:rsidP="0029452C">
            <w:pPr>
              <w:snapToGrid w:val="0"/>
              <w:spacing w:after="0" w:line="240" w:lineRule="auto"/>
              <w:rPr>
                <w:rStyle w:val="Hyperlink"/>
                <w:rFonts w:eastAsia="Times New Roman" w:cs="Arial"/>
                <w:color w:val="auto"/>
                <w:szCs w:val="18"/>
                <w:lang w:eastAsia="ar-SA"/>
              </w:rPr>
            </w:pPr>
            <w:hyperlink r:id="rId137" w:history="1">
              <w:r w:rsidR="00E82A28" w:rsidRPr="008F461A">
                <w:rPr>
                  <w:rStyle w:val="Hyperlink"/>
                  <w:rFonts w:cs="Arial"/>
                </w:rPr>
                <w:t>S1-18</w:t>
              </w:r>
              <w:r w:rsidRPr="008F461A">
                <w:rPr>
                  <w:rStyle w:val="Hyperlink"/>
                  <w:rFonts w:cs="Arial"/>
                </w:rPr>
                <w:t>3276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1B3DD02" w14:textId="4379B2BB" w:rsidR="00E82A28" w:rsidRPr="00021551" w:rsidRDefault="00E82A28" w:rsidP="0029452C">
            <w:pPr>
              <w:snapToGrid w:val="0"/>
              <w:spacing w:after="0" w:line="240" w:lineRule="auto"/>
              <w:rPr>
                <w:rFonts w:eastAsia="Times New Roman" w:cs="Arial"/>
                <w:szCs w:val="18"/>
                <w:lang w:eastAsia="ar-SA"/>
              </w:rPr>
            </w:pPr>
            <w:r w:rsidRPr="00021551">
              <w:rPr>
                <w:rFonts w:eastAsia="Times New Roman" w:cs="Arial"/>
                <w:szCs w:val="18"/>
                <w:lang w:eastAsia="ar-SA"/>
              </w:rPr>
              <w:t>Rapporteur (S</w:t>
            </w:r>
            <w:r>
              <w:rPr>
                <w:rFonts w:eastAsia="Times New Roman" w:cs="Arial"/>
                <w:szCs w:val="18"/>
                <w:lang w:eastAsia="ar-SA"/>
              </w:rPr>
              <w:t>iemens</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326C46" w14:textId="716C863E" w:rsidR="00E82A28" w:rsidRPr="00021551"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TS22.104v0.3</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70650B" w14:textId="77777777" w:rsidR="00E82A28" w:rsidRPr="00021551"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3E0FF88" w14:textId="77777777" w:rsidR="00E82A28" w:rsidRPr="00021551" w:rsidRDefault="00E82A28" w:rsidP="0029452C">
            <w:pPr>
              <w:snapToGrid w:val="0"/>
              <w:spacing w:after="0" w:line="240" w:lineRule="auto"/>
              <w:rPr>
                <w:rFonts w:eastAsia="Arial Unicode MS" w:cs="Arial"/>
                <w:szCs w:val="18"/>
                <w:lang w:eastAsia="ar-SA"/>
              </w:rPr>
            </w:pPr>
          </w:p>
        </w:tc>
      </w:tr>
      <w:tr w:rsidR="00E82A28" w:rsidRPr="00A75C05" w14:paraId="657E640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F5FB6D8" w14:textId="77777777" w:rsidR="00E82A28" w:rsidRPr="00A75C05" w:rsidRDefault="00E82A28" w:rsidP="0029452C">
            <w:pPr>
              <w:snapToGrid w:val="0"/>
              <w:spacing w:after="0" w:line="240" w:lineRule="auto"/>
              <w:rPr>
                <w:rFonts w:eastAsia="Times New Roman" w:cs="Arial"/>
                <w:szCs w:val="18"/>
                <w:lang w:eastAsia="ar-SA"/>
              </w:rPr>
            </w:pPr>
            <w:r>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5F63A5C" w14:textId="449C35CD" w:rsidR="00E82A28" w:rsidRPr="008F461A" w:rsidRDefault="008F461A" w:rsidP="0029452C">
            <w:pPr>
              <w:snapToGrid w:val="0"/>
              <w:spacing w:after="0" w:line="240" w:lineRule="auto"/>
            </w:pPr>
            <w:hyperlink r:id="rId138" w:history="1">
              <w:r w:rsidR="00E82A28" w:rsidRPr="008F461A">
                <w:rPr>
                  <w:rStyle w:val="Hyperlink"/>
                  <w:rFonts w:cs="Arial"/>
                </w:rPr>
                <w:t>S1-18</w:t>
              </w:r>
              <w:r w:rsidRPr="008F461A">
                <w:rPr>
                  <w:rStyle w:val="Hyperlink"/>
                  <w:rFonts w:cs="Arial"/>
                </w:rPr>
                <w:t>3277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229B69C" w14:textId="02B755CA" w:rsidR="00E82A28" w:rsidRPr="00A75C05" w:rsidRDefault="00E82A28" w:rsidP="0029452C">
            <w:pPr>
              <w:snapToGrid w:val="0"/>
              <w:spacing w:after="0" w:line="240" w:lineRule="auto"/>
            </w:pPr>
            <w:r w:rsidRPr="00D76881">
              <w:rPr>
                <w:rFonts w:eastAsia="Times New Roman" w:cs="Arial"/>
                <w:szCs w:val="18"/>
                <w:lang w:eastAsia="ar-SA"/>
              </w:rPr>
              <w:t>Rapporteur (S</w:t>
            </w:r>
            <w:r>
              <w:rPr>
                <w:rFonts w:eastAsia="Times New Roman" w:cs="Arial"/>
                <w:szCs w:val="18"/>
                <w:lang w:eastAsia="ar-SA"/>
              </w:rPr>
              <w:t>iemens</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54F5AB0" w14:textId="107F0C7D" w:rsidR="00E82A28" w:rsidRPr="00A75C05" w:rsidRDefault="00E82A28" w:rsidP="0029452C">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TS22.104v1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056C783" w14:textId="77777777" w:rsidR="00E82A28" w:rsidRPr="00A75C05" w:rsidRDefault="00E82A28"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C30C18F" w14:textId="77777777" w:rsidR="00E82A28" w:rsidRPr="00A75C05" w:rsidRDefault="00E82A28" w:rsidP="0029452C">
            <w:pPr>
              <w:spacing w:after="0" w:line="240" w:lineRule="auto"/>
              <w:rPr>
                <w:rFonts w:eastAsia="Arial Unicode MS" w:cs="Arial"/>
                <w:szCs w:val="18"/>
                <w:lang w:eastAsia="ar-SA"/>
              </w:rPr>
            </w:pPr>
          </w:p>
        </w:tc>
      </w:tr>
      <w:tr w:rsidR="002E0881" w:rsidRPr="00A75C05" w14:paraId="1916BE4C"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5CE9262"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0D29E3C" w14:textId="2F0E0532" w:rsidR="002E0881" w:rsidRPr="00197B46" w:rsidRDefault="002E0881" w:rsidP="007E10DA">
            <w:pPr>
              <w:snapToGrid w:val="0"/>
              <w:spacing w:after="0" w:line="240" w:lineRule="auto"/>
              <w:rPr>
                <w:rStyle w:val="Hyperlink"/>
                <w:rFonts w:eastAsia="Times New Roman" w:cs="Arial"/>
                <w:color w:val="auto"/>
                <w:szCs w:val="18"/>
                <w:lang w:eastAsia="ar-SA"/>
              </w:rPr>
            </w:pPr>
            <w:hyperlink r:id="rId139" w:history="1">
              <w:r w:rsidRPr="002E0881">
                <w:rPr>
                  <w:rStyle w:val="Hyperlink"/>
                  <w:rFonts w:cs="Arial"/>
                </w:rPr>
                <w:t>S1-18</w:t>
              </w:r>
            </w:hyperlink>
            <w:r w:rsidRPr="002E0881">
              <w:rPr>
                <w:rStyle w:val="Hyperlink"/>
                <w:rFonts w:cs="Arial"/>
              </w:rPr>
              <w:t>3317</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B0D152C"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F22DB9" w14:textId="5BB44795" w:rsidR="002E0881" w:rsidRPr="00D66E9C" w:rsidRDefault="002E0881" w:rsidP="007E10DA">
            <w:pPr>
              <w:snapToGrid w:val="0"/>
              <w:spacing w:after="0" w:line="240" w:lineRule="auto"/>
              <w:rPr>
                <w:rFonts w:eastAsia="Times New Roman" w:cs="Arial"/>
                <w:szCs w:val="18"/>
                <w:lang w:eastAsia="ar-SA"/>
              </w:rPr>
            </w:pPr>
            <w:r>
              <w:t xml:space="preserve">cyberCAV + FS_CAV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D0EC0C"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1FC5A09" w14:textId="77777777" w:rsidR="002E0881" w:rsidRPr="00D66E9C" w:rsidRDefault="002E0881" w:rsidP="007E10DA">
            <w:pPr>
              <w:snapToGrid w:val="0"/>
              <w:spacing w:after="0" w:line="240" w:lineRule="auto"/>
              <w:rPr>
                <w:rFonts w:eastAsia="Arial Unicode MS" w:cs="Arial"/>
                <w:szCs w:val="18"/>
                <w:lang w:eastAsia="ar-SA"/>
              </w:rPr>
            </w:pPr>
          </w:p>
        </w:tc>
      </w:tr>
      <w:tr w:rsidR="002E0881" w:rsidRPr="00A75C05" w14:paraId="21CCB68A"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88F37D6"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95DD87F" w14:textId="7839C87E" w:rsidR="002E0881" w:rsidRPr="00197B46" w:rsidRDefault="002E0881" w:rsidP="007E10DA">
            <w:pPr>
              <w:snapToGrid w:val="0"/>
              <w:spacing w:after="0" w:line="240" w:lineRule="auto"/>
              <w:rPr>
                <w:rStyle w:val="Hyperlink"/>
                <w:rFonts w:eastAsia="Times New Roman" w:cs="Arial"/>
                <w:color w:val="auto"/>
                <w:szCs w:val="18"/>
                <w:lang w:eastAsia="ar-SA"/>
              </w:rPr>
            </w:pPr>
            <w:hyperlink r:id="rId140" w:history="1">
              <w:r w:rsidRPr="002E0881">
                <w:rPr>
                  <w:rStyle w:val="Hyperlink"/>
                  <w:rFonts w:cs="Arial"/>
                </w:rPr>
                <w:t>S1-18</w:t>
              </w:r>
            </w:hyperlink>
            <w:r w:rsidRPr="002E0881">
              <w:rPr>
                <w:rStyle w:val="Hyperlink"/>
                <w:rFonts w:cs="Arial"/>
              </w:rPr>
              <w:t>3318</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0474C1E"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3FD56B" w14:textId="43F6D8BD" w:rsidR="002E0881" w:rsidRPr="00D66E9C" w:rsidRDefault="002E0881" w:rsidP="007E10DA">
            <w:pPr>
              <w:snapToGrid w:val="0"/>
              <w:spacing w:after="0" w:line="240" w:lineRule="auto"/>
              <w:rPr>
                <w:rFonts w:eastAsia="Times New Roman" w:cs="Arial"/>
                <w:szCs w:val="18"/>
                <w:lang w:eastAsia="ar-SA"/>
              </w:rPr>
            </w:pPr>
            <w:r>
              <w:t xml:space="preserve">cyberCAV + FS_CAV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DEB3E64"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C557FA" w14:textId="77777777" w:rsidR="002E0881" w:rsidRPr="00D66E9C" w:rsidRDefault="002E0881" w:rsidP="007E10DA">
            <w:pPr>
              <w:snapToGrid w:val="0"/>
              <w:spacing w:after="0" w:line="240" w:lineRule="auto"/>
              <w:rPr>
                <w:rFonts w:eastAsia="Arial Unicode MS" w:cs="Arial"/>
                <w:szCs w:val="18"/>
                <w:lang w:eastAsia="ar-SA"/>
              </w:rPr>
            </w:pPr>
          </w:p>
        </w:tc>
      </w:tr>
      <w:tr w:rsidR="00021551" w:rsidRPr="00B04844" w14:paraId="0DB9A32A"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F52FCD0" w14:textId="77777777" w:rsidR="00021551" w:rsidRDefault="00021551" w:rsidP="00021551">
            <w:pPr>
              <w:pStyle w:val="Heading2"/>
            </w:pPr>
            <w:r>
              <w:rPr>
                <w:lang w:val="en-US"/>
              </w:rPr>
              <w:t>5GSAT</w:t>
            </w:r>
            <w:r>
              <w:t xml:space="preserve">: </w:t>
            </w:r>
            <w:r>
              <w:rPr>
                <w:lang w:val="en-US"/>
              </w:rPr>
              <w:t>Integration of Satellite Access in 5G</w:t>
            </w:r>
            <w:r>
              <w:t xml:space="preserve"> [</w:t>
            </w:r>
            <w:r w:rsidRPr="00012C8A">
              <w:rPr>
                <w:bCs/>
                <w:iCs/>
              </w:rPr>
              <w:t>SP-1</w:t>
            </w:r>
            <w:r>
              <w:rPr>
                <w:bCs/>
                <w:iCs/>
              </w:rPr>
              <w:t>8</w:t>
            </w:r>
            <w:r w:rsidRPr="00012C8A">
              <w:rPr>
                <w:bCs/>
                <w:iCs/>
              </w:rPr>
              <w:t>0</w:t>
            </w:r>
            <w:r>
              <w:rPr>
                <w:bCs/>
                <w:iCs/>
              </w:rPr>
              <w:t>326</w:t>
            </w:r>
            <w:r>
              <w:t>]</w:t>
            </w:r>
          </w:p>
        </w:tc>
      </w:tr>
      <w:tr w:rsidR="00021551" w:rsidRPr="00B04844" w14:paraId="5A9D262F" w14:textId="77777777" w:rsidTr="006424D0">
        <w:trPr>
          <w:trHeight w:val="141"/>
        </w:trPr>
        <w:tc>
          <w:tcPr>
            <w:tcW w:w="14494" w:type="dxa"/>
            <w:gridSpan w:val="8"/>
            <w:tcBorders>
              <w:bottom w:val="single" w:sz="4" w:space="0" w:color="auto"/>
            </w:tcBorders>
            <w:shd w:val="clear" w:color="auto" w:fill="auto"/>
          </w:tcPr>
          <w:p w14:paraId="25B52F71"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E9C9D5"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4DF0CAAB" w14:textId="7E38C8A3"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299BD73E" w14:textId="77777777" w:rsidR="00021551" w:rsidRPr="004070E3" w:rsidRDefault="00021551" w:rsidP="00021551">
            <w:pPr>
              <w:suppressAutoHyphens/>
              <w:spacing w:after="0" w:line="240" w:lineRule="auto"/>
              <w:rPr>
                <w:rFonts w:eastAsia="Arial Unicode MS" w:cs="Arial"/>
                <w:i/>
                <w:szCs w:val="18"/>
                <w:lang w:eastAsia="ar-SA"/>
              </w:rPr>
            </w:pPr>
          </w:p>
        </w:tc>
      </w:tr>
      <w:tr w:rsidR="00021551" w:rsidRPr="00A75C05" w14:paraId="5AA4BFD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AB6BD22" w14:textId="4541444B"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F82A947" w14:textId="33C4E085" w:rsidR="00021551" w:rsidRPr="006424D0" w:rsidRDefault="008F461A" w:rsidP="00021551">
            <w:pPr>
              <w:snapToGrid w:val="0"/>
              <w:spacing w:after="0" w:line="240" w:lineRule="auto"/>
            </w:pPr>
            <w:hyperlink r:id="rId141" w:history="1">
              <w:r w:rsidR="00021551" w:rsidRPr="00021551">
                <w:rPr>
                  <w:rStyle w:val="Hyperlink"/>
                  <w:rFonts w:cs="Arial"/>
                </w:rPr>
                <w:t>S1-183025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2A4E029" w14:textId="634CC548" w:rsidR="00021551" w:rsidRPr="00A75C05" w:rsidRDefault="00021551" w:rsidP="00021551">
            <w:pPr>
              <w:snapToGrid w:val="0"/>
              <w:spacing w:after="0" w:line="240" w:lineRule="auto"/>
            </w:pPr>
            <w:r>
              <w:rPr>
                <w:noProof/>
              </w:rPr>
              <w:t>Thales, Novamint, TNO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A3856CA" w14:textId="28001B10" w:rsidR="00021551" w:rsidRPr="00A75C05" w:rsidRDefault="00021551" w:rsidP="00021551">
            <w:pPr>
              <w:snapToGrid w:val="0"/>
              <w:spacing w:after="0" w:line="240" w:lineRule="auto"/>
            </w:pPr>
            <w:r>
              <w:t xml:space="preserve">CR22.261v16.5.0: </w:t>
            </w:r>
            <w:r>
              <w:rPr>
                <w:noProof/>
              </w:rPr>
              <w:t>Performance requirements for satellite access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E6671AD"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3C7CA76" w14:textId="77777777" w:rsidR="00021551" w:rsidRDefault="00021551" w:rsidP="00021551">
            <w:pPr>
              <w:spacing w:after="0" w:line="240" w:lineRule="auto"/>
              <w:rPr>
                <w:rFonts w:eastAsia="Arial Unicode MS" w:cs="Arial"/>
                <w:szCs w:val="18"/>
                <w:lang w:eastAsia="ar-SA"/>
              </w:rPr>
            </w:pPr>
            <w:r>
              <w:rPr>
                <w:rFonts w:eastAsia="Arial Unicode MS" w:cs="Arial"/>
                <w:szCs w:val="18"/>
                <w:lang w:eastAsia="ar-SA"/>
              </w:rPr>
              <w:t xml:space="preserve">WI code </w:t>
            </w:r>
            <w:r w:rsidRPr="00901FC7">
              <w:rPr>
                <w:rFonts w:eastAsia="Arial Unicode MS" w:cs="Arial"/>
                <w:szCs w:val="18"/>
                <w:shd w:val="clear" w:color="auto" w:fill="FFFF00"/>
                <w:lang w:eastAsia="ar-SA"/>
              </w:rPr>
              <w:t>5GSAT</w:t>
            </w:r>
            <w:r>
              <w:rPr>
                <w:rFonts w:eastAsia="Arial Unicode MS" w:cs="Arial"/>
                <w:szCs w:val="18"/>
                <w:lang w:eastAsia="ar-SA"/>
              </w:rPr>
              <w:t xml:space="preserve"> Rel-16 CR0300R- Cat </w:t>
            </w:r>
            <w:r w:rsidR="00901FC7">
              <w:rPr>
                <w:rFonts w:eastAsia="Arial Unicode MS" w:cs="Arial"/>
                <w:szCs w:val="18"/>
                <w:lang w:eastAsia="ar-SA"/>
              </w:rPr>
              <w:t>B</w:t>
            </w:r>
          </w:p>
          <w:p w14:paraId="6B23E212" w14:textId="203C4A90" w:rsidR="00901FC7" w:rsidRPr="00A75C05" w:rsidRDefault="00901FC7" w:rsidP="00021551">
            <w:pPr>
              <w:spacing w:after="0" w:line="240" w:lineRule="auto"/>
              <w:rPr>
                <w:rFonts w:eastAsia="Arial Unicode MS" w:cs="Arial"/>
                <w:szCs w:val="18"/>
                <w:lang w:eastAsia="ar-SA"/>
              </w:rPr>
            </w:pPr>
            <w:r w:rsidRPr="00901FC7">
              <w:rPr>
                <w:rFonts w:eastAsia="Arial Unicode MS" w:cs="Arial"/>
                <w:szCs w:val="18"/>
                <w:shd w:val="clear" w:color="auto" w:fill="FFFF00"/>
                <w:lang w:eastAsia="ar-SA"/>
              </w:rPr>
              <w:t>Clauses affected 7.1</w:t>
            </w:r>
          </w:p>
        </w:tc>
      </w:tr>
      <w:tr w:rsidR="00021551" w:rsidRPr="00B04844" w14:paraId="3D14F554"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1FC74AE" w14:textId="77777777" w:rsidR="00021551" w:rsidRDefault="00021551" w:rsidP="00021551">
            <w:pPr>
              <w:pStyle w:val="Heading2"/>
            </w:pPr>
            <w:r>
              <w:rPr>
                <w:lang w:val="en-US"/>
              </w:rPr>
              <w:t>5G_HYPOS</w:t>
            </w:r>
            <w:r>
              <w:t xml:space="preserve">: </w:t>
            </w:r>
            <w:r>
              <w:rPr>
                <w:lang w:val="en-US"/>
              </w:rPr>
              <w:t>5G Positioning Services</w:t>
            </w:r>
            <w:r>
              <w:t xml:space="preserve"> [</w:t>
            </w:r>
            <w:r w:rsidRPr="00012C8A">
              <w:rPr>
                <w:bCs/>
                <w:iCs/>
              </w:rPr>
              <w:t>SP-1</w:t>
            </w:r>
            <w:r>
              <w:rPr>
                <w:bCs/>
                <w:iCs/>
              </w:rPr>
              <w:t>8</w:t>
            </w:r>
            <w:r w:rsidRPr="00012C8A">
              <w:rPr>
                <w:bCs/>
                <w:iCs/>
              </w:rPr>
              <w:t>0</w:t>
            </w:r>
            <w:r>
              <w:rPr>
                <w:bCs/>
                <w:iCs/>
              </w:rPr>
              <w:t>329</w:t>
            </w:r>
            <w:r>
              <w:t>]</w:t>
            </w:r>
          </w:p>
        </w:tc>
      </w:tr>
      <w:tr w:rsidR="00021551" w:rsidRPr="00B04844" w14:paraId="22715666" w14:textId="77777777" w:rsidTr="00E10FD6">
        <w:trPr>
          <w:trHeight w:val="141"/>
        </w:trPr>
        <w:tc>
          <w:tcPr>
            <w:tcW w:w="14494" w:type="dxa"/>
            <w:gridSpan w:val="8"/>
            <w:tcBorders>
              <w:bottom w:val="single" w:sz="4" w:space="0" w:color="auto"/>
            </w:tcBorders>
            <w:shd w:val="clear" w:color="auto" w:fill="auto"/>
          </w:tcPr>
          <w:p w14:paraId="6814613E"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E37D88" w14:textId="601B8390"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6253CDD4" w14:textId="1A930814"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440C2EEF" w14:textId="77777777" w:rsidR="00021551" w:rsidRPr="00DE3E2E" w:rsidRDefault="00021551" w:rsidP="00021551">
            <w:pPr>
              <w:suppressAutoHyphens/>
              <w:spacing w:after="0" w:line="240" w:lineRule="auto"/>
              <w:rPr>
                <w:rFonts w:eastAsia="Arial Unicode MS" w:cs="Arial"/>
                <w:i/>
                <w:szCs w:val="18"/>
                <w:lang w:val="fr-FR" w:eastAsia="ar-SA"/>
              </w:rPr>
            </w:pPr>
          </w:p>
        </w:tc>
      </w:tr>
      <w:tr w:rsidR="00021551" w:rsidRPr="00A75C05" w14:paraId="0757E88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2D6DAB1"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7907956" w14:textId="56C52010" w:rsidR="00021551" w:rsidRPr="006424D0" w:rsidRDefault="008F461A" w:rsidP="00021551">
            <w:pPr>
              <w:snapToGrid w:val="0"/>
              <w:spacing w:after="0" w:line="240" w:lineRule="auto"/>
            </w:pPr>
            <w:hyperlink r:id="rId142" w:history="1">
              <w:r w:rsidR="00021551" w:rsidRPr="00901FC7">
                <w:rPr>
                  <w:rStyle w:val="Hyperlink"/>
                  <w:rFonts w:cs="Arial"/>
                </w:rPr>
                <w:t>S1-183168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C8BCB8E" w14:textId="376ABBD8" w:rsidR="00021551" w:rsidRPr="00A75C05" w:rsidRDefault="00E10FD6" w:rsidP="00021551">
            <w:pPr>
              <w:snapToGrid w:val="0"/>
              <w:spacing w:after="0" w:line="240" w:lineRule="auto"/>
            </w:pPr>
            <w:r>
              <w:t>ESA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0CF568" w14:textId="3664AEE2" w:rsidR="00021551" w:rsidRPr="00A75C05" w:rsidRDefault="00E10FD6" w:rsidP="00021551">
            <w:pPr>
              <w:snapToGrid w:val="0"/>
              <w:spacing w:after="0" w:line="240" w:lineRule="auto"/>
            </w:pPr>
            <w:r w:rsidRPr="00E10FD6">
              <w:t xml:space="preserve">CR22.261v16.5.0: </w:t>
            </w:r>
            <w:r>
              <w:rPr>
                <w:noProof/>
              </w:rPr>
              <w:t>Clarification of requirement on energy per fix in clause 7.3.2.3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E2F6321"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AFAECB5" w14:textId="7C859303" w:rsidR="00021551" w:rsidRPr="00A75C05" w:rsidRDefault="00E10FD6"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5G_HYPOS</w:t>
            </w:r>
            <w:r w:rsidRPr="00E10FD6">
              <w:rPr>
                <w:rFonts w:eastAsia="Arial Unicode MS" w:cs="Arial"/>
                <w:szCs w:val="18"/>
                <w:lang w:eastAsia="ar-SA"/>
              </w:rPr>
              <w:t xml:space="preserve"> Rel-16 CR03</w:t>
            </w:r>
            <w:r w:rsidR="00833919">
              <w:rPr>
                <w:rFonts w:eastAsia="Arial Unicode MS" w:cs="Arial"/>
                <w:szCs w:val="18"/>
                <w:lang w:eastAsia="ar-SA"/>
              </w:rPr>
              <w:t>30</w:t>
            </w:r>
            <w:r w:rsidRPr="00E10FD6">
              <w:rPr>
                <w:rFonts w:eastAsia="Arial Unicode MS" w:cs="Arial"/>
                <w:szCs w:val="18"/>
                <w:lang w:eastAsia="ar-SA"/>
              </w:rPr>
              <w:t xml:space="preserve">R- Cat </w:t>
            </w:r>
            <w:r w:rsidR="00833919">
              <w:rPr>
                <w:rFonts w:eastAsia="Arial Unicode MS" w:cs="Arial"/>
                <w:szCs w:val="18"/>
                <w:lang w:eastAsia="ar-SA"/>
              </w:rPr>
              <w:t>C</w:t>
            </w:r>
          </w:p>
        </w:tc>
      </w:tr>
      <w:tr w:rsidR="00021551" w:rsidRPr="00A75C05" w14:paraId="05E40EE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2810206"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377EBD" w14:textId="4EE7B323" w:rsidR="00021551" w:rsidRPr="006424D0" w:rsidRDefault="008F461A" w:rsidP="00021551">
            <w:pPr>
              <w:snapToGrid w:val="0"/>
              <w:spacing w:after="0" w:line="240" w:lineRule="auto"/>
            </w:pPr>
            <w:hyperlink r:id="rId143" w:history="1">
              <w:r w:rsidR="00021551" w:rsidRPr="00901FC7">
                <w:rPr>
                  <w:rStyle w:val="Hyperlink"/>
                  <w:rFonts w:cs="Arial"/>
                </w:rPr>
                <w:t>S1-183169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E05FB56" w14:textId="330879D8" w:rsidR="00021551" w:rsidRPr="00A75C05" w:rsidRDefault="00833919" w:rsidP="00021551">
            <w:pPr>
              <w:snapToGrid w:val="0"/>
              <w:spacing w:after="0" w:line="240" w:lineRule="auto"/>
            </w:pPr>
            <w:r>
              <w:t>ESA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881AE9" w14:textId="5E85983E" w:rsidR="00021551" w:rsidRPr="00A75C05" w:rsidRDefault="00833919" w:rsidP="00021551">
            <w:pPr>
              <w:snapToGrid w:val="0"/>
              <w:spacing w:after="0" w:line="240" w:lineRule="auto"/>
            </w:pPr>
            <w:r w:rsidRPr="00E10FD6">
              <w:t xml:space="preserve">CR22.261v16.5.0: </w:t>
            </w:r>
            <w:r w:rsidRPr="00874800">
              <w:rPr>
                <w:noProof/>
              </w:rPr>
              <w:t>Functional requirements for 5G positioning services (clause 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E7D4278"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66BF007" w14:textId="2F000086" w:rsidR="00021551" w:rsidRPr="00A75C05" w:rsidRDefault="00833919"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5G_HYPOS</w:t>
            </w:r>
            <w:r w:rsidRPr="00E10FD6">
              <w:rPr>
                <w:rFonts w:eastAsia="Arial Unicode MS" w:cs="Arial"/>
                <w:szCs w:val="18"/>
                <w:lang w:eastAsia="ar-SA"/>
              </w:rPr>
              <w:t xml:space="preserve"> Rel-16 CR03</w:t>
            </w:r>
            <w:r>
              <w:rPr>
                <w:rFonts w:eastAsia="Arial Unicode MS" w:cs="Arial"/>
                <w:szCs w:val="18"/>
                <w:lang w:eastAsia="ar-SA"/>
              </w:rPr>
              <w:t>31</w:t>
            </w:r>
            <w:r w:rsidRPr="00E10FD6">
              <w:rPr>
                <w:rFonts w:eastAsia="Arial Unicode MS" w:cs="Arial"/>
                <w:szCs w:val="18"/>
                <w:lang w:eastAsia="ar-SA"/>
              </w:rPr>
              <w:t xml:space="preserve">R- Cat </w:t>
            </w:r>
            <w:r>
              <w:rPr>
                <w:rFonts w:eastAsia="Arial Unicode MS" w:cs="Arial"/>
                <w:szCs w:val="18"/>
                <w:lang w:eastAsia="ar-SA"/>
              </w:rPr>
              <w:t>B</w:t>
            </w:r>
          </w:p>
        </w:tc>
      </w:tr>
      <w:tr w:rsidR="00021551" w:rsidRPr="00A75C05" w14:paraId="35F66EA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ADFD35F" w14:textId="3F24AD6F"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7BCCBBC" w14:textId="6C922212" w:rsidR="00021551" w:rsidRPr="006424D0" w:rsidRDefault="008F461A" w:rsidP="00021551">
            <w:pPr>
              <w:snapToGrid w:val="0"/>
              <w:spacing w:after="0" w:line="240" w:lineRule="auto"/>
            </w:pPr>
            <w:hyperlink r:id="rId144" w:history="1">
              <w:r w:rsidR="00021551" w:rsidRPr="00901FC7">
                <w:rPr>
                  <w:rStyle w:val="Hyperlink"/>
                  <w:rFonts w:cs="Arial"/>
                </w:rPr>
                <w:t>S1-183242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0E0DE9D" w14:textId="5A4E1D6D" w:rsidR="00021551" w:rsidRPr="00A75C05" w:rsidRDefault="00833919" w:rsidP="00021551">
            <w:pPr>
              <w:snapToGrid w:val="0"/>
              <w:spacing w:after="0" w:line="240" w:lineRule="auto"/>
            </w:pPr>
            <w: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C8F57D" w14:textId="0EDA5F5C" w:rsidR="00021551" w:rsidRPr="00A75C05" w:rsidRDefault="00833919" w:rsidP="00021551">
            <w:pPr>
              <w:snapToGrid w:val="0"/>
              <w:spacing w:after="0" w:line="240" w:lineRule="auto"/>
            </w:pPr>
            <w:r w:rsidRPr="00E10FD6">
              <w:t>CR22.</w:t>
            </w:r>
            <w:r>
              <w:t>872v16.1</w:t>
            </w:r>
            <w:r w:rsidRPr="00E10FD6">
              <w:t>.0:</w:t>
            </w:r>
            <w:r>
              <w:t xml:space="preserve"> Very accurate positio</w:t>
            </w:r>
            <w:r w:rsidRPr="00F56F8F">
              <w:t>ning in support of precision agriculture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17EAF0D"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0E5C45" w14:textId="45CDEC5F" w:rsidR="00021551" w:rsidRPr="00A75C05" w:rsidRDefault="00833919"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rFonts w:eastAsia="Arial Unicode MS" w:cs="Arial"/>
                <w:szCs w:val="18"/>
                <w:lang w:eastAsia="ar-SA"/>
              </w:rPr>
              <w:t>FS_</w:t>
            </w:r>
            <w:r w:rsidRPr="00E10FD6">
              <w:rPr>
                <w:noProof/>
              </w:rPr>
              <w:t>5G_HYPOS</w:t>
            </w:r>
            <w:r w:rsidRPr="00E10FD6">
              <w:rPr>
                <w:rFonts w:eastAsia="Arial Unicode MS" w:cs="Arial"/>
                <w:szCs w:val="18"/>
                <w:lang w:eastAsia="ar-SA"/>
              </w:rPr>
              <w:t xml:space="preserve"> Rel-16 CR0</w:t>
            </w:r>
            <w:r>
              <w:rPr>
                <w:rFonts w:eastAsia="Arial Unicode MS" w:cs="Arial"/>
                <w:szCs w:val="18"/>
                <w:lang w:eastAsia="ar-SA"/>
              </w:rPr>
              <w:t>009</w:t>
            </w:r>
            <w:r w:rsidRPr="00E10FD6">
              <w:rPr>
                <w:rFonts w:eastAsia="Arial Unicode MS" w:cs="Arial"/>
                <w:szCs w:val="18"/>
                <w:lang w:eastAsia="ar-SA"/>
              </w:rPr>
              <w:t xml:space="preserve">R- Cat </w:t>
            </w:r>
            <w:r>
              <w:rPr>
                <w:rFonts w:eastAsia="Arial Unicode MS" w:cs="Arial"/>
                <w:szCs w:val="18"/>
                <w:lang w:eastAsia="ar-SA"/>
              </w:rPr>
              <w:t>B</w:t>
            </w:r>
          </w:p>
        </w:tc>
      </w:tr>
      <w:tr w:rsidR="00E10FD6" w:rsidRPr="00A75C05" w14:paraId="697E5B2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0F4F279F" w14:textId="77777777" w:rsidR="00E10FD6" w:rsidRPr="00E10FD6" w:rsidRDefault="00E10FD6" w:rsidP="00366525">
            <w:pPr>
              <w:snapToGrid w:val="0"/>
              <w:spacing w:after="0" w:line="240" w:lineRule="auto"/>
              <w:rPr>
                <w:rFonts w:eastAsia="Times New Roman" w:cs="Arial"/>
                <w:szCs w:val="18"/>
                <w:lang w:eastAsia="ar-SA"/>
              </w:rPr>
            </w:pPr>
            <w:r w:rsidRPr="00E10FD6">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6AAFC737" w14:textId="365F7192" w:rsidR="00E10FD6" w:rsidRPr="00E10FD6" w:rsidRDefault="008F461A" w:rsidP="00366525">
            <w:pPr>
              <w:snapToGrid w:val="0"/>
              <w:spacing w:after="0" w:line="240" w:lineRule="auto"/>
            </w:pPr>
            <w:hyperlink r:id="rId145" w:history="1">
              <w:r w:rsidR="00E10FD6" w:rsidRPr="00E10FD6">
                <w:rPr>
                  <w:rStyle w:val="Hyperlink"/>
                  <w:rFonts w:cs="Arial"/>
                  <w:color w:val="auto"/>
                </w:rPr>
                <w:t>S1-183088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747A7B9E" w14:textId="77777777" w:rsidR="00E10FD6" w:rsidRPr="00E10FD6" w:rsidRDefault="00E10FD6" w:rsidP="00366525">
            <w:pPr>
              <w:snapToGrid w:val="0"/>
              <w:spacing w:after="0" w:line="240" w:lineRule="auto"/>
            </w:pPr>
            <w:r w:rsidRPr="00E10FD6">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9E55928" w14:textId="77777777" w:rsidR="00E10FD6" w:rsidRPr="00E10FD6" w:rsidRDefault="00E10FD6" w:rsidP="00366525">
            <w:pPr>
              <w:snapToGrid w:val="0"/>
              <w:spacing w:after="0" w:line="240" w:lineRule="auto"/>
            </w:pPr>
            <w:r w:rsidRPr="00E10FD6">
              <w:t xml:space="preserve">CR22.261v16.5.0: </w:t>
            </w:r>
            <w:r w:rsidRPr="00E10FD6">
              <w:rPr>
                <w:noProof/>
              </w:rPr>
              <w:t>Editorial correction for positioning-related tables in 7.3.2</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0E9A17A5" w14:textId="77777777" w:rsidR="00E10FD6" w:rsidRPr="00E10FD6" w:rsidRDefault="00E10FD6" w:rsidP="00366525">
            <w:pPr>
              <w:snapToGrid w:val="0"/>
              <w:spacing w:after="0" w:line="240" w:lineRule="auto"/>
              <w:rPr>
                <w:rFonts w:eastAsia="Times New Roman" w:cs="Arial"/>
                <w:szCs w:val="18"/>
                <w:highlight w:val="red"/>
                <w:lang w:eastAsia="ar-SA"/>
              </w:rPr>
            </w:pPr>
            <w:r w:rsidRPr="00E10FD6">
              <w:rPr>
                <w:rFonts w:eastAsia="Times New Roman" w:cs="Arial"/>
                <w:szCs w:val="18"/>
                <w:lang w:eastAsia="ar-SA"/>
              </w:rPr>
              <w:t>Revised to S1-183095</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4889CCB0" w14:textId="45C5B71A" w:rsidR="00E10FD6" w:rsidRPr="00E10FD6" w:rsidRDefault="00E10FD6" w:rsidP="0036652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5G_HYPOS</w:t>
            </w:r>
            <w:r w:rsidRPr="00E10FD6">
              <w:rPr>
                <w:rFonts w:eastAsia="Arial Unicode MS" w:cs="Arial"/>
                <w:szCs w:val="18"/>
                <w:lang w:eastAsia="ar-SA"/>
              </w:rPr>
              <w:t xml:space="preserve"> Rel-16 CR0304R- Cat </w:t>
            </w:r>
            <w:r>
              <w:rPr>
                <w:rFonts w:eastAsia="Arial Unicode MS" w:cs="Arial"/>
                <w:szCs w:val="18"/>
                <w:lang w:eastAsia="ar-SA"/>
              </w:rPr>
              <w:t>D</w:t>
            </w:r>
          </w:p>
        </w:tc>
      </w:tr>
      <w:tr w:rsidR="00E10FD6" w:rsidRPr="00A75C05" w14:paraId="24311FE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14:paraId="2F7C7BA8" w14:textId="77777777" w:rsidR="00E10FD6" w:rsidRPr="00E10FD6" w:rsidRDefault="00E10FD6" w:rsidP="00366525">
            <w:pPr>
              <w:snapToGrid w:val="0"/>
              <w:spacing w:after="0" w:line="240" w:lineRule="auto"/>
              <w:rPr>
                <w:rFonts w:eastAsia="Times New Roman" w:cs="Arial"/>
                <w:szCs w:val="18"/>
                <w:lang w:eastAsia="ar-SA"/>
              </w:rPr>
            </w:pPr>
            <w:r w:rsidRPr="00E10FD6">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808080"/>
          </w:tcPr>
          <w:p w14:paraId="55A0993F" w14:textId="488EA58B" w:rsidR="00E10FD6" w:rsidRPr="00E10FD6" w:rsidRDefault="008F461A" w:rsidP="00366525">
            <w:pPr>
              <w:snapToGrid w:val="0"/>
              <w:spacing w:after="0" w:line="240" w:lineRule="auto"/>
              <w:rPr>
                <w:rFonts w:cs="Arial"/>
              </w:rPr>
            </w:pPr>
            <w:hyperlink r:id="rId146" w:history="1">
              <w:r w:rsidR="00E10FD6" w:rsidRPr="00E10FD6">
                <w:rPr>
                  <w:rStyle w:val="Hyperlink"/>
                  <w:rFonts w:cs="Arial"/>
                  <w:color w:val="auto"/>
                </w:rPr>
                <w:t>S1-183095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808080"/>
          </w:tcPr>
          <w:p w14:paraId="0D23EF17" w14:textId="77777777" w:rsidR="00E10FD6" w:rsidRPr="00E10FD6" w:rsidRDefault="00E10FD6" w:rsidP="00366525">
            <w:pPr>
              <w:snapToGrid w:val="0"/>
              <w:spacing w:after="0" w:line="240" w:lineRule="auto"/>
              <w:rPr>
                <w:noProof/>
              </w:rPr>
            </w:pPr>
            <w:r w:rsidRPr="00E10FD6">
              <w:rPr>
                <w:noProof/>
              </w:rPr>
              <w:t>LG Electronics Mobile Research</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3697F9BB" w14:textId="77777777" w:rsidR="00E10FD6" w:rsidRPr="00E10FD6" w:rsidRDefault="00E10FD6" w:rsidP="00366525">
            <w:pPr>
              <w:snapToGrid w:val="0"/>
              <w:spacing w:after="0" w:line="240" w:lineRule="auto"/>
            </w:pPr>
            <w:r w:rsidRPr="00E10FD6">
              <w:t>CR22.261v16.5.0: Editorial correction for positioning-related tables in 7.3.2</w:t>
            </w: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7F54537F" w14:textId="77777777" w:rsidR="00E10FD6" w:rsidRPr="00E10FD6" w:rsidRDefault="00E10FD6" w:rsidP="00366525">
            <w:pPr>
              <w:snapToGrid w:val="0"/>
              <w:spacing w:after="0" w:line="240" w:lineRule="auto"/>
              <w:rPr>
                <w:rFonts w:eastAsia="Times New Roman" w:cs="Arial"/>
                <w:szCs w:val="18"/>
                <w:highlight w:val="red"/>
                <w:lang w:eastAsia="ar-SA"/>
              </w:rPr>
            </w:pPr>
            <w:r w:rsidRPr="00E10FD6">
              <w:rPr>
                <w:rFonts w:eastAsia="Times New Roman" w:cs="Arial"/>
                <w:szCs w:val="18"/>
                <w:lang w:eastAsia="ar-SA"/>
              </w:rPr>
              <w:t>Withdrawn</w:t>
            </w:r>
          </w:p>
        </w:tc>
        <w:tc>
          <w:tcPr>
            <w:tcW w:w="3526" w:type="dxa"/>
            <w:gridSpan w:val="2"/>
            <w:tcBorders>
              <w:top w:val="single" w:sz="4" w:space="0" w:color="auto"/>
              <w:left w:val="single" w:sz="4" w:space="0" w:color="auto"/>
              <w:bottom w:val="single" w:sz="4" w:space="0" w:color="auto"/>
              <w:right w:val="single" w:sz="4" w:space="0" w:color="auto"/>
            </w:tcBorders>
            <w:shd w:val="clear" w:color="auto" w:fill="808080"/>
          </w:tcPr>
          <w:p w14:paraId="611423CC" w14:textId="77777777" w:rsidR="00E10FD6" w:rsidRPr="00E10FD6" w:rsidRDefault="00E10FD6" w:rsidP="00366525">
            <w:pPr>
              <w:spacing w:after="0" w:line="240" w:lineRule="auto"/>
              <w:rPr>
                <w:rFonts w:eastAsia="Arial Unicode MS" w:cs="Arial"/>
                <w:szCs w:val="18"/>
                <w:lang w:eastAsia="ar-SA"/>
              </w:rPr>
            </w:pPr>
            <w:r w:rsidRPr="00E10FD6">
              <w:rPr>
                <w:rFonts w:eastAsia="Arial Unicode MS" w:cs="Arial"/>
                <w:i/>
                <w:szCs w:val="18"/>
                <w:lang w:eastAsia="ar-SA"/>
              </w:rPr>
              <w:t xml:space="preserve">WI code </w:t>
            </w:r>
            <w:r w:rsidRPr="00E10FD6">
              <w:rPr>
                <w:i/>
                <w:noProof/>
              </w:rPr>
              <w:t>5G_HYPOS</w:t>
            </w:r>
            <w:r w:rsidRPr="00E10FD6">
              <w:rPr>
                <w:rFonts w:eastAsia="Arial Unicode MS" w:cs="Arial"/>
                <w:i/>
                <w:szCs w:val="18"/>
                <w:lang w:eastAsia="ar-SA"/>
              </w:rPr>
              <w:t xml:space="preserve"> Rel-16 CR0304R- Cat B</w:t>
            </w:r>
          </w:p>
          <w:p w14:paraId="5CAE4244" w14:textId="77777777" w:rsidR="00E10FD6" w:rsidRPr="00E10FD6" w:rsidRDefault="00E10FD6" w:rsidP="00366525">
            <w:pPr>
              <w:spacing w:after="0" w:line="240" w:lineRule="auto"/>
              <w:rPr>
                <w:rFonts w:eastAsia="Arial Unicode MS" w:cs="Arial"/>
                <w:szCs w:val="18"/>
                <w:lang w:eastAsia="ar-SA"/>
              </w:rPr>
            </w:pPr>
            <w:r w:rsidRPr="00E10FD6">
              <w:rPr>
                <w:rFonts w:eastAsia="Arial Unicode MS" w:cs="Arial"/>
                <w:szCs w:val="18"/>
                <w:lang w:eastAsia="ar-SA"/>
              </w:rPr>
              <w:t>Revision of S1-183088.</w:t>
            </w:r>
          </w:p>
        </w:tc>
      </w:tr>
      <w:tr w:rsidR="002E0881" w:rsidRPr="00B81C05" w14:paraId="3D3B5C41" w14:textId="77777777" w:rsidTr="007E10DA">
        <w:trPr>
          <w:trHeight w:val="141"/>
        </w:trPr>
        <w:tc>
          <w:tcPr>
            <w:tcW w:w="14494" w:type="dxa"/>
            <w:gridSpan w:val="8"/>
            <w:tcBorders>
              <w:top w:val="nil"/>
              <w:bottom w:val="single" w:sz="4" w:space="0" w:color="auto"/>
            </w:tcBorders>
            <w:shd w:val="clear" w:color="auto" w:fill="F2F2F2"/>
          </w:tcPr>
          <w:p w14:paraId="13EE6F95" w14:textId="729DDA94" w:rsidR="002E0881" w:rsidRPr="00B81C05" w:rsidRDefault="002E0881" w:rsidP="007E10DA">
            <w:pPr>
              <w:pStyle w:val="Heading3"/>
            </w:pPr>
            <w:r>
              <w:t>5G_HYPOS + 5GMSG + BRMNS + FS_BMNS drafting session information</w:t>
            </w:r>
          </w:p>
        </w:tc>
      </w:tr>
      <w:tr w:rsidR="002E0881" w:rsidRPr="00A75C05" w14:paraId="449D4D6E"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94EFB23"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605392B" w14:textId="0D752CFF" w:rsidR="002E0881" w:rsidRPr="00197B46" w:rsidRDefault="002E0881" w:rsidP="007E10DA">
            <w:pPr>
              <w:snapToGrid w:val="0"/>
              <w:spacing w:after="0" w:line="240" w:lineRule="auto"/>
              <w:rPr>
                <w:rStyle w:val="Hyperlink"/>
                <w:rFonts w:eastAsia="Times New Roman" w:cs="Arial"/>
                <w:color w:val="auto"/>
                <w:szCs w:val="18"/>
                <w:lang w:eastAsia="ar-SA"/>
              </w:rPr>
            </w:pPr>
            <w:hyperlink r:id="rId147" w:history="1">
              <w:r w:rsidRPr="002E0881">
                <w:rPr>
                  <w:rStyle w:val="Hyperlink"/>
                  <w:rFonts w:cs="Arial"/>
                </w:rPr>
                <w:t>S1-18</w:t>
              </w:r>
            </w:hyperlink>
            <w:r w:rsidRPr="002E0881">
              <w:rPr>
                <w:rStyle w:val="Hyperlink"/>
                <w:rFonts w:cs="Arial"/>
              </w:rPr>
              <w:t>3319</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16EFD17"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F0265C" w14:textId="4DF43890" w:rsidR="002E0881" w:rsidRPr="00D66E9C" w:rsidRDefault="002E0881" w:rsidP="007E10DA">
            <w:pPr>
              <w:snapToGrid w:val="0"/>
              <w:spacing w:after="0" w:line="240" w:lineRule="auto"/>
              <w:rPr>
                <w:rFonts w:eastAsia="Times New Roman" w:cs="Arial"/>
                <w:szCs w:val="18"/>
                <w:lang w:eastAsia="ar-SA"/>
              </w:rPr>
            </w:pPr>
            <w:r>
              <w:t xml:space="preserve">5G_HYPOS + 5GMSG + BRMNS + FS_BMNS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CFC6A71"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A8C54C9" w14:textId="77777777" w:rsidR="002E0881" w:rsidRPr="00D66E9C" w:rsidRDefault="002E0881" w:rsidP="007E10DA">
            <w:pPr>
              <w:snapToGrid w:val="0"/>
              <w:spacing w:after="0" w:line="240" w:lineRule="auto"/>
              <w:rPr>
                <w:rFonts w:eastAsia="Arial Unicode MS" w:cs="Arial"/>
                <w:szCs w:val="18"/>
                <w:lang w:eastAsia="ar-SA"/>
              </w:rPr>
            </w:pPr>
          </w:p>
        </w:tc>
      </w:tr>
      <w:tr w:rsidR="002E0881" w:rsidRPr="00A75C05" w14:paraId="24A0BB21"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1B04775"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2B22CD2" w14:textId="64BF11B3" w:rsidR="002E0881" w:rsidRPr="00197B46" w:rsidRDefault="002E0881" w:rsidP="007E10DA">
            <w:pPr>
              <w:snapToGrid w:val="0"/>
              <w:spacing w:after="0" w:line="240" w:lineRule="auto"/>
              <w:rPr>
                <w:rStyle w:val="Hyperlink"/>
                <w:rFonts w:eastAsia="Times New Roman" w:cs="Arial"/>
                <w:color w:val="auto"/>
                <w:szCs w:val="18"/>
                <w:lang w:eastAsia="ar-SA"/>
              </w:rPr>
            </w:pPr>
            <w:hyperlink r:id="rId148" w:history="1">
              <w:r w:rsidRPr="002E0881">
                <w:rPr>
                  <w:rStyle w:val="Hyperlink"/>
                  <w:rFonts w:cs="Arial"/>
                </w:rPr>
                <w:t>S1-18</w:t>
              </w:r>
            </w:hyperlink>
            <w:r w:rsidRPr="002E0881">
              <w:rPr>
                <w:rStyle w:val="Hyperlink"/>
                <w:rFonts w:cs="Arial"/>
              </w:rPr>
              <w:t>3320</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86E3B8C"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EF39BC" w14:textId="5B236D4E" w:rsidR="002E0881" w:rsidRPr="00D66E9C" w:rsidRDefault="002E0881" w:rsidP="007E10DA">
            <w:pPr>
              <w:snapToGrid w:val="0"/>
              <w:spacing w:after="0" w:line="240" w:lineRule="auto"/>
              <w:rPr>
                <w:rFonts w:eastAsia="Times New Roman" w:cs="Arial"/>
                <w:szCs w:val="18"/>
                <w:lang w:eastAsia="ar-SA"/>
              </w:rPr>
            </w:pPr>
            <w:r>
              <w:t xml:space="preserve">5G_HYPOS + 5GMSG + BRMNS + FS_BMNS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86ACE6"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CA3D7F6" w14:textId="77777777" w:rsidR="002E0881" w:rsidRPr="00D66E9C" w:rsidRDefault="002E0881" w:rsidP="007E10DA">
            <w:pPr>
              <w:snapToGrid w:val="0"/>
              <w:spacing w:after="0" w:line="240" w:lineRule="auto"/>
              <w:rPr>
                <w:rFonts w:eastAsia="Arial Unicode MS" w:cs="Arial"/>
                <w:szCs w:val="18"/>
                <w:lang w:eastAsia="ar-SA"/>
              </w:rPr>
            </w:pPr>
          </w:p>
        </w:tc>
      </w:tr>
      <w:tr w:rsidR="00021551" w:rsidRPr="00B04844" w14:paraId="33519EFC" w14:textId="77777777" w:rsidTr="00D34F73">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6D5635C" w14:textId="54FA4F8E" w:rsidR="00021551" w:rsidRDefault="00021551" w:rsidP="00021551">
            <w:pPr>
              <w:pStyle w:val="Heading2"/>
            </w:pPr>
            <w:r>
              <w:lastRenderedPageBreak/>
              <w:t xml:space="preserve">MuD: </w:t>
            </w:r>
            <w:r>
              <w:rPr>
                <w:lang w:val="en-US"/>
              </w:rPr>
              <w:t>Multi-device and Multi-identity</w:t>
            </w:r>
            <w:r>
              <w:t xml:space="preserve"> [</w:t>
            </w:r>
            <w:r w:rsidRPr="00012C8A">
              <w:rPr>
                <w:bCs/>
                <w:iCs/>
              </w:rPr>
              <w:t>SP-1</w:t>
            </w:r>
            <w:r>
              <w:rPr>
                <w:bCs/>
                <w:iCs/>
              </w:rPr>
              <w:t>8</w:t>
            </w:r>
            <w:r w:rsidRPr="00012C8A">
              <w:rPr>
                <w:bCs/>
                <w:iCs/>
              </w:rPr>
              <w:t>0</w:t>
            </w:r>
            <w:r>
              <w:rPr>
                <w:bCs/>
                <w:iCs/>
              </w:rPr>
              <w:t>315</w:t>
            </w:r>
            <w:r>
              <w:t>]</w:t>
            </w:r>
          </w:p>
        </w:tc>
      </w:tr>
      <w:tr w:rsidR="00021551" w:rsidRPr="00B04844" w14:paraId="7AE57022" w14:textId="77777777" w:rsidTr="00D34F73">
        <w:trPr>
          <w:trHeight w:val="141"/>
        </w:trPr>
        <w:tc>
          <w:tcPr>
            <w:tcW w:w="14494" w:type="dxa"/>
            <w:gridSpan w:val="8"/>
            <w:tcBorders>
              <w:bottom w:val="single" w:sz="4" w:space="0" w:color="auto"/>
            </w:tcBorders>
            <w:shd w:val="clear" w:color="auto" w:fill="auto"/>
          </w:tcPr>
          <w:p w14:paraId="5D4CE5DD"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A1B3197"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304A53AF" w14:textId="4358E90C"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r w:rsidRPr="004070E3">
              <w:rPr>
                <w:rFonts w:eastAsia="Arial Unicode MS" w:cs="Arial"/>
                <w:szCs w:val="18"/>
                <w:lang w:val="fr-FR" w:eastAsia="ar-SA"/>
              </w:rPr>
              <w:t>%</w:t>
            </w:r>
          </w:p>
          <w:p w14:paraId="2E7934A5" w14:textId="77777777" w:rsidR="00021551" w:rsidRPr="004070E3" w:rsidRDefault="00021551" w:rsidP="00021551">
            <w:pPr>
              <w:suppressAutoHyphens/>
              <w:spacing w:after="0" w:line="240" w:lineRule="auto"/>
              <w:rPr>
                <w:rFonts w:eastAsia="Arial Unicode MS" w:cs="Arial"/>
                <w:i/>
                <w:szCs w:val="18"/>
                <w:lang w:eastAsia="ar-SA"/>
              </w:rPr>
            </w:pPr>
          </w:p>
        </w:tc>
      </w:tr>
      <w:tr w:rsidR="00021551" w:rsidRPr="00B04844" w14:paraId="040CC9E7"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0A15DEB0" w14:textId="77777777" w:rsidR="00021551" w:rsidRDefault="00021551" w:rsidP="00021551">
            <w:pPr>
              <w:pStyle w:val="Heading2"/>
            </w:pPr>
            <w:r>
              <w:t xml:space="preserve">5GLAN: </w:t>
            </w:r>
            <w:r>
              <w:rPr>
                <w:lang w:val="en-US"/>
              </w:rPr>
              <w:t>LAN support in 5G</w:t>
            </w:r>
            <w:r>
              <w:t xml:space="preserve"> [</w:t>
            </w:r>
            <w:r w:rsidRPr="00012C8A">
              <w:rPr>
                <w:bCs/>
                <w:iCs/>
              </w:rPr>
              <w:t>SP-1</w:t>
            </w:r>
            <w:r>
              <w:rPr>
                <w:bCs/>
                <w:iCs/>
              </w:rPr>
              <w:t>8</w:t>
            </w:r>
            <w:r w:rsidRPr="00012C8A">
              <w:rPr>
                <w:bCs/>
                <w:iCs/>
              </w:rPr>
              <w:t>0</w:t>
            </w:r>
            <w:r>
              <w:rPr>
                <w:bCs/>
                <w:iCs/>
              </w:rPr>
              <w:t>593</w:t>
            </w:r>
            <w:r>
              <w:t>]</w:t>
            </w:r>
          </w:p>
        </w:tc>
      </w:tr>
      <w:tr w:rsidR="00021551" w:rsidRPr="00B04844" w14:paraId="0B815D73" w14:textId="77777777" w:rsidTr="006424D0">
        <w:trPr>
          <w:trHeight w:val="141"/>
        </w:trPr>
        <w:tc>
          <w:tcPr>
            <w:tcW w:w="14494" w:type="dxa"/>
            <w:gridSpan w:val="8"/>
            <w:tcBorders>
              <w:bottom w:val="single" w:sz="4" w:space="0" w:color="auto"/>
            </w:tcBorders>
            <w:shd w:val="clear" w:color="auto" w:fill="auto"/>
          </w:tcPr>
          <w:p w14:paraId="79AA4CBA"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54E630D"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7B3A975A" w14:textId="77777777"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11CD494A" w14:textId="77777777" w:rsidR="00021551" w:rsidRPr="004070E3" w:rsidRDefault="00021551" w:rsidP="00021551">
            <w:pPr>
              <w:suppressAutoHyphens/>
              <w:spacing w:after="0" w:line="240" w:lineRule="auto"/>
              <w:rPr>
                <w:rFonts w:eastAsia="Arial Unicode MS" w:cs="Arial"/>
                <w:i/>
                <w:szCs w:val="18"/>
                <w:lang w:eastAsia="ar-SA"/>
              </w:rPr>
            </w:pPr>
          </w:p>
        </w:tc>
      </w:tr>
      <w:tr w:rsidR="00021551" w:rsidRPr="00A75C05" w14:paraId="077E9A7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378C1EE" w14:textId="24ADD76D"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AB4AC63" w14:textId="04F80EEC" w:rsidR="00021551" w:rsidRPr="006424D0" w:rsidRDefault="008F461A" w:rsidP="00021551">
            <w:pPr>
              <w:snapToGrid w:val="0"/>
              <w:spacing w:after="0" w:line="240" w:lineRule="auto"/>
            </w:pPr>
            <w:hyperlink r:id="rId149" w:history="1">
              <w:r w:rsidR="00021551" w:rsidRPr="00366525">
                <w:rPr>
                  <w:rStyle w:val="Hyperlink"/>
                  <w:rFonts w:cs="Arial"/>
                </w:rPr>
                <w:t>S1-183124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0464581" w14:textId="36F64F3F" w:rsidR="00021551" w:rsidRPr="00A75C05" w:rsidRDefault="000440EA" w:rsidP="00021551">
            <w:pPr>
              <w:snapToGrid w:val="0"/>
              <w:spacing w:after="0" w:line="240" w:lineRule="auto"/>
            </w:pPr>
            <w:r>
              <w:rPr>
                <w:rFonts w:eastAsia="SimSun"/>
                <w:lang w:eastAsia="en-GB"/>
              </w:rPr>
              <w:t>China Mobile,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E54327" w14:textId="43D1BED0" w:rsidR="00021551" w:rsidRPr="00A75C05" w:rsidRDefault="000440EA" w:rsidP="00021551">
            <w:pPr>
              <w:snapToGrid w:val="0"/>
              <w:spacing w:after="0" w:line="240" w:lineRule="auto"/>
            </w:pPr>
            <w:r>
              <w:rPr>
                <w:rFonts w:eastAsia="SimSun"/>
                <w:lang w:eastAsia="en-GB"/>
              </w:rPr>
              <w:t>5G LAN-</w:t>
            </w:r>
            <w:r w:rsidRPr="00A16C2B">
              <w:rPr>
                <w:rFonts w:eastAsia="SimSun"/>
                <w:lang w:eastAsia="en-GB"/>
              </w:rPr>
              <w:t xml:space="preserve"> </w:t>
            </w:r>
            <w:r>
              <w:rPr>
                <w:rFonts w:eastAsia="SimSun"/>
                <w:lang w:eastAsia="en-GB"/>
              </w:rPr>
              <w:t>discussion about enabling/disabling</w:t>
            </w:r>
            <w:r w:rsidRPr="00A16C2B">
              <w:rPr>
                <w:rFonts w:eastAsia="SimSun"/>
                <w:lang w:eastAsia="en-GB"/>
              </w:rPr>
              <w:t xml:space="preserve"> UE from 5G-LAN</w:t>
            </w:r>
            <w:r>
              <w:rPr>
                <w:rFonts w:eastAsia="SimSun"/>
                <w:lang w:eastAsia="en-GB"/>
              </w:rPr>
              <w:t xml:space="preserve"> based on </w:t>
            </w:r>
            <w:r w:rsidRPr="00A16C2B">
              <w:rPr>
                <w:rFonts w:eastAsia="SimSun"/>
                <w:lang w:eastAsia="en-GB"/>
              </w:rPr>
              <w:t>location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4DE81D"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7CE7C2D"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3608A557" w14:textId="77777777" w:rsidTr="00BE6BBD">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EF7E7ED"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8920C7" w14:textId="2D5C492B" w:rsidR="00021551" w:rsidRPr="006424D0" w:rsidRDefault="008F461A" w:rsidP="00021551">
            <w:pPr>
              <w:snapToGrid w:val="0"/>
              <w:spacing w:after="0" w:line="240" w:lineRule="auto"/>
            </w:pPr>
            <w:hyperlink r:id="rId150" w:history="1">
              <w:r w:rsidR="00021551" w:rsidRPr="00366525">
                <w:rPr>
                  <w:rStyle w:val="Hyperlink"/>
                  <w:rFonts w:cs="Arial"/>
                </w:rPr>
                <w:t>S1-183125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2BB362D" w14:textId="17FCDE72" w:rsidR="00021551" w:rsidRPr="00A75C05" w:rsidRDefault="000440EA" w:rsidP="00021551">
            <w:pPr>
              <w:snapToGrid w:val="0"/>
              <w:spacing w:after="0" w:line="240" w:lineRule="auto"/>
            </w:pPr>
            <w:r w:rsidRPr="004F10F8">
              <w:rPr>
                <w:rFonts w:hint="eastAsia"/>
                <w:noProof/>
                <w:lang w:eastAsia="zh-CN"/>
              </w:rPr>
              <w:t>China</w:t>
            </w:r>
            <w:r w:rsidRPr="004F10F8">
              <w:rPr>
                <w:noProof/>
                <w:lang w:eastAsia="zh-CN"/>
              </w:rPr>
              <w:t xml:space="preserve"> Mobile</w:t>
            </w:r>
            <w:r>
              <w:rPr>
                <w:noProof/>
                <w:lang w:eastAsia="zh-CN"/>
              </w:rPr>
              <w:t>,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1A4BEA" w14:textId="06A48417" w:rsidR="00021551" w:rsidRPr="00A75C05" w:rsidRDefault="000440EA" w:rsidP="00021551">
            <w:pPr>
              <w:snapToGrid w:val="0"/>
              <w:spacing w:after="0" w:line="240" w:lineRule="auto"/>
            </w:pPr>
            <w:r>
              <w:rPr>
                <w:noProof/>
              </w:rPr>
              <w:t>CR22.261v16.5</w:t>
            </w:r>
            <w:r w:rsidRPr="004F10F8">
              <w:rPr>
                <w:noProof/>
              </w:rPr>
              <w:t>.0: 5GLAN requirements about enabling disabling UE from 5G-LAN based on location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2DF3B9B"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7096F4" w14:textId="77777777" w:rsidR="00021551" w:rsidRDefault="000440EA"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Pr>
                <w:rFonts w:eastAsia="Arial Unicode MS" w:cs="Arial"/>
                <w:szCs w:val="18"/>
                <w:lang w:eastAsia="ar-SA"/>
              </w:rPr>
              <w:t>16</w:t>
            </w:r>
            <w:r w:rsidRPr="00E10FD6">
              <w:rPr>
                <w:rFonts w:eastAsia="Arial Unicode MS" w:cs="Arial"/>
                <w:szCs w:val="18"/>
                <w:lang w:eastAsia="ar-SA"/>
              </w:rPr>
              <w:t>R</w:t>
            </w:r>
            <w:r w:rsidRPr="000440EA">
              <w:rPr>
                <w:rFonts w:eastAsia="Arial Unicode MS" w:cs="Arial"/>
                <w:szCs w:val="18"/>
                <w:highlight w:val="yellow"/>
                <w:lang w:eastAsia="ar-SA"/>
              </w:rPr>
              <w:t>1</w:t>
            </w:r>
            <w:r w:rsidRPr="00E10FD6">
              <w:rPr>
                <w:rFonts w:eastAsia="Arial Unicode MS" w:cs="Arial"/>
                <w:szCs w:val="18"/>
                <w:lang w:eastAsia="ar-SA"/>
              </w:rPr>
              <w:t xml:space="preserve"> Cat </w:t>
            </w:r>
            <w:r>
              <w:rPr>
                <w:rFonts w:eastAsia="Arial Unicode MS" w:cs="Arial"/>
                <w:szCs w:val="18"/>
                <w:lang w:eastAsia="ar-SA"/>
              </w:rPr>
              <w:t>B</w:t>
            </w:r>
          </w:p>
          <w:p w14:paraId="58FE7CDA" w14:textId="1BA83FCB" w:rsidR="000440EA" w:rsidRPr="00A75C05" w:rsidRDefault="000440EA" w:rsidP="00021551">
            <w:pPr>
              <w:spacing w:after="0" w:line="240" w:lineRule="auto"/>
              <w:rPr>
                <w:rFonts w:eastAsia="Arial Unicode MS" w:cs="Arial"/>
                <w:szCs w:val="18"/>
                <w:lang w:eastAsia="ar-SA"/>
              </w:rPr>
            </w:pPr>
            <w:r w:rsidRPr="000440EA">
              <w:rPr>
                <w:rFonts w:eastAsia="Arial Unicode MS" w:cs="Arial"/>
                <w:szCs w:val="18"/>
                <w:highlight w:val="yellow"/>
                <w:lang w:eastAsia="ar-SA"/>
              </w:rPr>
              <w:t>First version should be R-.</w:t>
            </w:r>
          </w:p>
        </w:tc>
      </w:tr>
      <w:tr w:rsidR="00021551" w:rsidRPr="00A75C05" w14:paraId="587DE84E" w14:textId="77777777" w:rsidTr="00BE6BBD">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04BBD4E6" w14:textId="77777777" w:rsidR="00021551" w:rsidRPr="00BE6BBD" w:rsidRDefault="00021551" w:rsidP="00021551">
            <w:pPr>
              <w:snapToGrid w:val="0"/>
              <w:spacing w:after="0" w:line="240" w:lineRule="auto"/>
              <w:rPr>
                <w:rFonts w:eastAsia="Times New Roman" w:cs="Arial"/>
                <w:szCs w:val="18"/>
                <w:lang w:eastAsia="ar-SA"/>
              </w:rPr>
            </w:pPr>
            <w:r w:rsidRPr="00BE6BBD">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34E32A50" w14:textId="48433583" w:rsidR="00021551" w:rsidRPr="00BE6BBD" w:rsidRDefault="008F461A" w:rsidP="00021551">
            <w:pPr>
              <w:snapToGrid w:val="0"/>
              <w:spacing w:after="0" w:line="240" w:lineRule="auto"/>
            </w:pPr>
            <w:hyperlink r:id="rId151" w:history="1">
              <w:r w:rsidR="00021551" w:rsidRPr="00BE6BBD">
                <w:rPr>
                  <w:rStyle w:val="Hyperlink"/>
                  <w:rFonts w:cs="Arial"/>
                  <w:color w:val="auto"/>
                </w:rPr>
                <w:t>S1-183133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09DAFFBB" w14:textId="63CCFA1B" w:rsidR="00021551" w:rsidRPr="00BE6BBD" w:rsidRDefault="000440EA" w:rsidP="00021551">
            <w:pPr>
              <w:snapToGrid w:val="0"/>
              <w:spacing w:after="0" w:line="240" w:lineRule="auto"/>
            </w:pPr>
            <w:r w:rsidRPr="00BE6BBD">
              <w:t>KDDI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191530B" w14:textId="22E2B71F" w:rsidR="00021551" w:rsidRPr="00BE6BBD" w:rsidRDefault="000440EA" w:rsidP="00021551">
            <w:pPr>
              <w:snapToGrid w:val="0"/>
              <w:spacing w:after="0" w:line="240" w:lineRule="auto"/>
            </w:pPr>
            <w:r w:rsidRPr="00BE6BBD">
              <w:rPr>
                <w:noProof/>
              </w:rPr>
              <w:t xml:space="preserve">CR22.261v16.5.0: </w:t>
            </w:r>
            <w:r w:rsidRPr="00BE6BBD">
              <w:rPr>
                <w:rFonts w:hint="eastAsia"/>
                <w:noProof/>
                <w:lang w:eastAsia="ja-JP"/>
              </w:rPr>
              <w:t>5G LAN-type service support connected to wired Ethernet</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2F2BA9FC" w14:textId="7FDEA6E7" w:rsidR="00021551" w:rsidRPr="00BE6BBD" w:rsidRDefault="00BE6BBD" w:rsidP="00021551">
            <w:pPr>
              <w:snapToGrid w:val="0"/>
              <w:spacing w:after="0" w:line="240" w:lineRule="auto"/>
              <w:rPr>
                <w:rFonts w:eastAsia="Times New Roman" w:cs="Arial"/>
                <w:szCs w:val="18"/>
                <w:lang w:eastAsia="ar-SA"/>
              </w:rPr>
            </w:pPr>
            <w:r w:rsidRPr="00BE6BBD">
              <w:rPr>
                <w:rFonts w:eastAsia="Times New Roman" w:cs="Arial"/>
                <w:szCs w:val="18"/>
                <w:lang w:eastAsia="ar-SA"/>
              </w:rPr>
              <w:t>Revised to S1-183266</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3924EBFC" w14:textId="4D8A9322" w:rsidR="00021551" w:rsidRPr="00BE6BBD" w:rsidRDefault="00AC7745" w:rsidP="00021551">
            <w:pPr>
              <w:spacing w:after="0" w:line="240" w:lineRule="auto"/>
              <w:rPr>
                <w:rFonts w:eastAsia="Arial Unicode MS" w:cs="Arial"/>
                <w:szCs w:val="18"/>
                <w:lang w:eastAsia="ar-SA"/>
              </w:rPr>
            </w:pPr>
            <w:r w:rsidRPr="00BE6BBD">
              <w:rPr>
                <w:rFonts w:eastAsia="Arial Unicode MS" w:cs="Arial"/>
                <w:szCs w:val="18"/>
                <w:lang w:eastAsia="ar-SA"/>
              </w:rPr>
              <w:t xml:space="preserve">WI code </w:t>
            </w:r>
            <w:r w:rsidRPr="00BE6BBD">
              <w:rPr>
                <w:noProof/>
              </w:rPr>
              <w:t>5GLAN</w:t>
            </w:r>
            <w:r w:rsidRPr="00BE6BBD">
              <w:rPr>
                <w:rFonts w:eastAsia="Arial Unicode MS" w:cs="Arial"/>
                <w:szCs w:val="18"/>
                <w:lang w:eastAsia="ar-SA"/>
              </w:rPr>
              <w:t xml:space="preserve"> Rel-16 CR0319R- Cat F</w:t>
            </w:r>
          </w:p>
        </w:tc>
      </w:tr>
      <w:tr w:rsidR="00BE6BBD" w:rsidRPr="00A75C05" w14:paraId="6AA2093C" w14:textId="77777777" w:rsidTr="00BE6BBD">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881A7D6" w14:textId="17D63226" w:rsidR="00BE6BBD" w:rsidRPr="00BE6BBD" w:rsidRDefault="00BE6BBD" w:rsidP="00021551">
            <w:pPr>
              <w:snapToGrid w:val="0"/>
              <w:spacing w:after="0" w:line="240" w:lineRule="auto"/>
              <w:rPr>
                <w:rFonts w:eastAsia="Times New Roman" w:cs="Arial"/>
                <w:szCs w:val="18"/>
                <w:lang w:eastAsia="ar-SA"/>
              </w:rPr>
            </w:pPr>
            <w:r w:rsidRPr="00BE6BBD">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1108E58" w14:textId="119F4073" w:rsidR="00BE6BBD" w:rsidRPr="00BE6BBD" w:rsidRDefault="008F461A" w:rsidP="00021551">
            <w:pPr>
              <w:snapToGrid w:val="0"/>
              <w:spacing w:after="0" w:line="240" w:lineRule="auto"/>
            </w:pPr>
            <w:hyperlink r:id="rId152" w:history="1">
              <w:r w:rsidR="00BE6BBD" w:rsidRPr="00BE6BBD">
                <w:rPr>
                  <w:rStyle w:val="Hyperlink"/>
                  <w:rFonts w:cs="Arial"/>
                  <w:color w:val="auto"/>
                </w:rPr>
                <w:t>S1-183266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3317207" w14:textId="45883516" w:rsidR="00BE6BBD" w:rsidRPr="00BE6BBD" w:rsidRDefault="00BE6BBD" w:rsidP="00021551">
            <w:pPr>
              <w:snapToGrid w:val="0"/>
              <w:spacing w:after="0" w:line="240" w:lineRule="auto"/>
            </w:pPr>
            <w:r w:rsidRPr="00BE6BBD">
              <w:t>KDDI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F048E3" w14:textId="15697260" w:rsidR="00BE6BBD" w:rsidRPr="00BE6BBD" w:rsidRDefault="00BE6BBD" w:rsidP="00021551">
            <w:pPr>
              <w:snapToGrid w:val="0"/>
              <w:spacing w:after="0" w:line="240" w:lineRule="auto"/>
              <w:rPr>
                <w:noProof/>
              </w:rPr>
            </w:pPr>
            <w:r w:rsidRPr="00BE6BBD">
              <w:rPr>
                <w:noProof/>
              </w:rPr>
              <w:t>CR22.261v16.5.0: 5G LAN-type service support connected to wired Ethernet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91E35" w14:textId="77777777" w:rsidR="00BE6BBD" w:rsidRPr="00BE6BBD" w:rsidRDefault="00BE6BBD"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5769C55" w14:textId="529F1500" w:rsidR="00BE6BBD" w:rsidRDefault="00BE6BBD" w:rsidP="00021551">
            <w:pPr>
              <w:spacing w:after="0" w:line="240" w:lineRule="auto"/>
              <w:rPr>
                <w:rFonts w:eastAsia="Arial Unicode MS" w:cs="Arial"/>
                <w:szCs w:val="18"/>
                <w:lang w:eastAsia="ar-SA"/>
              </w:rPr>
            </w:pPr>
            <w:r w:rsidRPr="00BE6BBD">
              <w:rPr>
                <w:rFonts w:eastAsia="Arial Unicode MS" w:cs="Arial"/>
                <w:i/>
                <w:szCs w:val="18"/>
                <w:lang w:eastAsia="ar-SA"/>
              </w:rPr>
              <w:t xml:space="preserve">WI code </w:t>
            </w:r>
            <w:r w:rsidRPr="00BE6BBD">
              <w:rPr>
                <w:i/>
                <w:noProof/>
              </w:rPr>
              <w:t>5GLAN</w:t>
            </w:r>
            <w:r w:rsidRPr="00BE6BBD">
              <w:rPr>
                <w:rFonts w:eastAsia="Arial Unicode MS" w:cs="Arial"/>
                <w:i/>
                <w:szCs w:val="18"/>
                <w:lang w:eastAsia="ar-SA"/>
              </w:rPr>
              <w:t xml:space="preserve"> Rel-16 CR0319R- Cat F</w:t>
            </w:r>
          </w:p>
          <w:p w14:paraId="7778A6C0" w14:textId="0F4E9A00" w:rsidR="00BE6BBD" w:rsidRPr="00BE6BBD" w:rsidRDefault="00BE6BBD" w:rsidP="00021551">
            <w:pPr>
              <w:spacing w:after="0" w:line="240" w:lineRule="auto"/>
              <w:rPr>
                <w:rFonts w:eastAsia="Arial Unicode MS" w:cs="Arial"/>
                <w:szCs w:val="18"/>
                <w:lang w:eastAsia="ar-SA"/>
              </w:rPr>
            </w:pPr>
            <w:r w:rsidRPr="00BE6BBD">
              <w:rPr>
                <w:rFonts w:eastAsia="Arial Unicode MS" w:cs="Arial"/>
                <w:szCs w:val="18"/>
                <w:lang w:eastAsia="ar-SA"/>
              </w:rPr>
              <w:t>Revision of S1-183133.</w:t>
            </w:r>
          </w:p>
        </w:tc>
      </w:tr>
      <w:tr w:rsidR="00021551" w:rsidRPr="00A75C05" w14:paraId="7BE03E8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145D64B"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F3AF2E9" w14:textId="49AE8FC7" w:rsidR="00021551" w:rsidRPr="006424D0" w:rsidRDefault="008F461A" w:rsidP="00021551">
            <w:pPr>
              <w:snapToGrid w:val="0"/>
              <w:spacing w:after="0" w:line="240" w:lineRule="auto"/>
            </w:pPr>
            <w:hyperlink r:id="rId153" w:history="1">
              <w:r w:rsidR="00021551" w:rsidRPr="00366525">
                <w:rPr>
                  <w:rStyle w:val="Hyperlink"/>
                  <w:rFonts w:cs="Arial"/>
                </w:rPr>
                <w:t>S1-183195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3858B45" w14:textId="18FE38BD" w:rsidR="00021551" w:rsidRPr="00A75C05" w:rsidRDefault="00AC7745" w:rsidP="00021551">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3C9981" w14:textId="49CE646B" w:rsidR="00021551" w:rsidRPr="00A75C05" w:rsidRDefault="00AC7745" w:rsidP="00021551">
            <w:pPr>
              <w:snapToGrid w:val="0"/>
              <w:spacing w:after="0" w:line="240" w:lineRule="auto"/>
            </w:pPr>
            <w:r>
              <w:rPr>
                <w:noProof/>
              </w:rPr>
              <w:t>CR22.261v16.5</w:t>
            </w:r>
            <w:r w:rsidRPr="004F10F8">
              <w:rPr>
                <w:noProof/>
              </w:rPr>
              <w:t>.0:</w:t>
            </w:r>
            <w:r>
              <w:rPr>
                <w:noProof/>
              </w:rPr>
              <w:t xml:space="preserve"> Addittion to definition on private communication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0D9AFA0"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A47152C" w14:textId="77777777" w:rsidR="00021551" w:rsidRDefault="00AC7745"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Pr>
                <w:rFonts w:eastAsia="Arial Unicode MS" w:cs="Arial"/>
                <w:szCs w:val="18"/>
                <w:lang w:eastAsia="ar-SA"/>
              </w:rPr>
              <w:t>34</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C</w:t>
            </w:r>
          </w:p>
          <w:p w14:paraId="5A3344B8" w14:textId="4BA48415" w:rsidR="00A203A2" w:rsidRPr="00A75C05" w:rsidRDefault="00A203A2" w:rsidP="00021551">
            <w:pPr>
              <w:spacing w:after="0" w:line="240" w:lineRule="auto"/>
              <w:rPr>
                <w:rFonts w:eastAsia="Arial Unicode MS" w:cs="Arial"/>
                <w:szCs w:val="18"/>
                <w:lang w:eastAsia="ar-SA"/>
              </w:rPr>
            </w:pPr>
            <w:r w:rsidRPr="00A203A2">
              <w:rPr>
                <w:rFonts w:eastAsia="Arial Unicode MS" w:cs="Arial"/>
                <w:szCs w:val="18"/>
                <w:highlight w:val="yellow"/>
                <w:lang w:eastAsia="ar-SA"/>
              </w:rPr>
              <w:t>Add clauses affected</w:t>
            </w:r>
          </w:p>
        </w:tc>
      </w:tr>
      <w:tr w:rsidR="00021551" w:rsidRPr="00A75C05" w14:paraId="3E47B42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4CAB7C6"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FF909C2" w14:textId="39F4DFE1" w:rsidR="00021551" w:rsidRPr="006424D0" w:rsidRDefault="008F461A" w:rsidP="00021551">
            <w:pPr>
              <w:snapToGrid w:val="0"/>
              <w:spacing w:after="0" w:line="240" w:lineRule="auto"/>
            </w:pPr>
            <w:hyperlink r:id="rId154" w:history="1">
              <w:r w:rsidR="00021551" w:rsidRPr="00366525">
                <w:rPr>
                  <w:rStyle w:val="Hyperlink"/>
                  <w:rFonts w:cs="Arial"/>
                </w:rPr>
                <w:t>S1-183</w:t>
              </w:r>
              <w:r w:rsidR="00021551" w:rsidRPr="00366525">
                <w:rPr>
                  <w:rStyle w:val="Hyperlink"/>
                  <w:rFonts w:cs="Arial"/>
                </w:rPr>
                <w:t>1</w:t>
              </w:r>
              <w:r w:rsidR="00021551" w:rsidRPr="00366525">
                <w:rPr>
                  <w:rStyle w:val="Hyperlink"/>
                  <w:rFonts w:cs="Arial"/>
                </w:rPr>
                <w:t>96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FF847B9" w14:textId="5A47480C" w:rsidR="00021551" w:rsidRPr="00A75C05" w:rsidRDefault="00AC7745" w:rsidP="00021551">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E43B6F" w14:textId="781AF1DF" w:rsidR="00021551" w:rsidRPr="00A75C05" w:rsidRDefault="00AC7745" w:rsidP="00021551">
            <w:pPr>
              <w:snapToGrid w:val="0"/>
              <w:spacing w:after="0" w:line="240" w:lineRule="auto"/>
            </w:pPr>
            <w:r>
              <w:rPr>
                <w:noProof/>
              </w:rPr>
              <w:t>CR22.261v16.5</w:t>
            </w:r>
            <w:r w:rsidRPr="004F10F8">
              <w:rPr>
                <w:noProof/>
              </w:rPr>
              <w:t>.0:</w:t>
            </w:r>
            <w:r w:rsidRPr="006D513A">
              <w:rPr>
                <w:noProof/>
              </w:rPr>
              <w:t xml:space="preserve"> Update of 5GLAN -</w:t>
            </w:r>
            <w:r>
              <w:rPr>
                <w:noProof/>
              </w:rPr>
              <w:t xml:space="preserve"> General</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C8BFC7"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87226D0" w14:textId="7C4FF352" w:rsidR="00021551" w:rsidRPr="00A75C05" w:rsidRDefault="00AC7745"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Pr>
                <w:rFonts w:eastAsia="Arial Unicode MS" w:cs="Arial"/>
                <w:szCs w:val="18"/>
                <w:lang w:eastAsia="ar-SA"/>
              </w:rPr>
              <w:t>35</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C</w:t>
            </w:r>
          </w:p>
        </w:tc>
      </w:tr>
      <w:tr w:rsidR="00AC7745" w:rsidRPr="00A75C05" w14:paraId="0E08A0E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D73E04" w14:textId="77777777" w:rsidR="00AC7745" w:rsidRPr="00A75C05" w:rsidRDefault="00AC7745" w:rsidP="00AC77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F731756" w14:textId="23A2BE0F" w:rsidR="00AC7745" w:rsidRPr="006424D0" w:rsidRDefault="008F461A" w:rsidP="00AC7745">
            <w:pPr>
              <w:snapToGrid w:val="0"/>
              <w:spacing w:after="0" w:line="240" w:lineRule="auto"/>
            </w:pPr>
            <w:hyperlink r:id="rId155" w:history="1">
              <w:r w:rsidR="00AC7745" w:rsidRPr="00366525">
                <w:rPr>
                  <w:rStyle w:val="Hyperlink"/>
                  <w:rFonts w:cs="Arial"/>
                </w:rPr>
                <w:t>S1-1831</w:t>
              </w:r>
              <w:r w:rsidR="00AC7745" w:rsidRPr="00366525">
                <w:rPr>
                  <w:rStyle w:val="Hyperlink"/>
                  <w:rFonts w:cs="Arial"/>
                </w:rPr>
                <w:t>9</w:t>
              </w:r>
              <w:r w:rsidR="00AC7745" w:rsidRPr="00366525">
                <w:rPr>
                  <w:rStyle w:val="Hyperlink"/>
                  <w:rFonts w:cs="Arial"/>
                </w:rPr>
                <w:t>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D53300F" w14:textId="1CA2B258" w:rsidR="00AC7745" w:rsidRPr="00A75C05" w:rsidRDefault="00AC7745" w:rsidP="00AC7745">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6785EA" w14:textId="5667A3CA" w:rsidR="00AC7745" w:rsidRPr="00A75C05" w:rsidRDefault="00AC7745" w:rsidP="00AC7745">
            <w:pPr>
              <w:snapToGrid w:val="0"/>
              <w:spacing w:after="0" w:line="240" w:lineRule="auto"/>
            </w:pPr>
            <w:r>
              <w:rPr>
                <w:noProof/>
              </w:rPr>
              <w:t>CR22.261v16.5</w:t>
            </w:r>
            <w:r w:rsidRPr="004F10F8">
              <w:rPr>
                <w:noProof/>
              </w:rPr>
              <w:t>.0:</w:t>
            </w:r>
            <w:r>
              <w:rPr>
                <w:noProof/>
              </w:rPr>
              <w:t xml:space="preserve"> Update of</w:t>
            </w:r>
            <w:r>
              <w:t xml:space="preserve"> 5G LAN - virtual network (5G LAN-VN).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D895360" w14:textId="77777777" w:rsidR="00AC7745" w:rsidRPr="00A75C05" w:rsidRDefault="00AC7745"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8505CE6" w14:textId="21996C84" w:rsidR="00AC7745" w:rsidRPr="00A75C05" w:rsidRDefault="00AC7745" w:rsidP="00AC774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sidR="005919C1">
              <w:rPr>
                <w:rFonts w:eastAsia="Arial Unicode MS" w:cs="Arial"/>
                <w:szCs w:val="18"/>
                <w:lang w:eastAsia="ar-SA"/>
              </w:rPr>
              <w:t>36</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sidR="005919C1">
              <w:rPr>
                <w:rFonts w:eastAsia="Arial Unicode MS" w:cs="Arial"/>
                <w:szCs w:val="18"/>
                <w:lang w:eastAsia="ar-SA"/>
              </w:rPr>
              <w:t>C</w:t>
            </w:r>
          </w:p>
        </w:tc>
      </w:tr>
      <w:tr w:rsidR="00AC7745" w:rsidRPr="00A75C05" w14:paraId="2DF60A4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C124E81" w14:textId="77777777" w:rsidR="00AC7745" w:rsidRPr="00A75C05" w:rsidRDefault="00AC7745" w:rsidP="00AC77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55AA3B8" w14:textId="1F24D406" w:rsidR="00AC7745" w:rsidRPr="006424D0" w:rsidRDefault="008F461A" w:rsidP="00AC7745">
            <w:pPr>
              <w:snapToGrid w:val="0"/>
              <w:spacing w:after="0" w:line="240" w:lineRule="auto"/>
            </w:pPr>
            <w:hyperlink r:id="rId156" w:history="1">
              <w:r w:rsidR="00AC7745" w:rsidRPr="00366525">
                <w:rPr>
                  <w:rStyle w:val="Hyperlink"/>
                  <w:rFonts w:cs="Arial"/>
                </w:rPr>
                <w:t>S1-183198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147C998" w14:textId="28A0A63F" w:rsidR="00AC7745" w:rsidRPr="00A75C05" w:rsidRDefault="00AC7745" w:rsidP="00AC7745">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0DC0CF" w14:textId="141C11FD" w:rsidR="00AC7745" w:rsidRPr="00A75C05" w:rsidRDefault="00AC7745" w:rsidP="00AC7745">
            <w:pPr>
              <w:snapToGrid w:val="0"/>
              <w:spacing w:after="0" w:line="240" w:lineRule="auto"/>
            </w:pPr>
            <w:r>
              <w:rPr>
                <w:noProof/>
              </w:rPr>
              <w:t>CR22.261v16.5</w:t>
            </w:r>
            <w:r w:rsidRPr="004F10F8">
              <w:rPr>
                <w:noProof/>
              </w:rPr>
              <w:t>.0:</w:t>
            </w:r>
            <w:r w:rsidR="005919C1">
              <w:rPr>
                <w:noProof/>
              </w:rPr>
              <w:t xml:space="preserve"> Update of 5GLAN - </w:t>
            </w:r>
            <w:r w:rsidR="005919C1" w:rsidRPr="000950D5">
              <w:rPr>
                <w:noProof/>
              </w:rPr>
              <w:t>Creation and management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CAA90F4" w14:textId="77777777" w:rsidR="00AC7745" w:rsidRPr="00A75C05" w:rsidRDefault="00AC7745"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687AC9E" w14:textId="5741253A" w:rsidR="00AC7745" w:rsidRPr="00A75C05" w:rsidRDefault="00AC7745" w:rsidP="00AC774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sidR="005919C1">
              <w:rPr>
                <w:rFonts w:eastAsia="Arial Unicode MS" w:cs="Arial"/>
                <w:szCs w:val="18"/>
                <w:lang w:eastAsia="ar-SA"/>
              </w:rPr>
              <w:t>37</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F</w:t>
            </w:r>
          </w:p>
        </w:tc>
      </w:tr>
      <w:tr w:rsidR="00021551" w:rsidRPr="00A75C05" w14:paraId="7D5FC32E" w14:textId="77777777" w:rsidTr="00E8209B">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2F540AD"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5BF027E" w14:textId="3C7979B8" w:rsidR="00021551" w:rsidRPr="006424D0" w:rsidRDefault="008F461A" w:rsidP="00021551">
            <w:pPr>
              <w:snapToGrid w:val="0"/>
              <w:spacing w:after="0" w:line="240" w:lineRule="auto"/>
            </w:pPr>
            <w:hyperlink r:id="rId157" w:history="1">
              <w:r w:rsidR="00021551" w:rsidRPr="00366525">
                <w:rPr>
                  <w:rStyle w:val="Hyperlink"/>
                  <w:rFonts w:cs="Arial"/>
                </w:rPr>
                <w:t>S1-1832</w:t>
              </w:r>
              <w:r w:rsidR="00021551" w:rsidRPr="00366525">
                <w:rPr>
                  <w:rStyle w:val="Hyperlink"/>
                  <w:rFonts w:cs="Arial"/>
                </w:rPr>
                <w:t>0</w:t>
              </w:r>
              <w:r w:rsidR="00021551" w:rsidRPr="00366525">
                <w:rPr>
                  <w:rStyle w:val="Hyperlink"/>
                  <w:rFonts w:cs="Arial"/>
                </w:rPr>
                <w:t>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BCF66DA" w14:textId="206D9363" w:rsidR="00021551" w:rsidRPr="00A75C05" w:rsidRDefault="00AC7745" w:rsidP="00021551">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A9932F" w14:textId="601C3D20" w:rsidR="00021551" w:rsidRPr="00A75C05" w:rsidRDefault="00AC7745" w:rsidP="00021551">
            <w:pPr>
              <w:snapToGrid w:val="0"/>
              <w:spacing w:after="0" w:line="240" w:lineRule="auto"/>
            </w:pPr>
            <w:r>
              <w:rPr>
                <w:noProof/>
              </w:rPr>
              <w:t>CR22.261v16.5</w:t>
            </w:r>
            <w:r w:rsidRPr="004F10F8">
              <w:rPr>
                <w:noProof/>
              </w:rPr>
              <w:t>.0:</w:t>
            </w:r>
            <w:r>
              <w:rPr>
                <w:noProof/>
              </w:rPr>
              <w:t xml:space="preserve"> Update of 5GLAN – Privacy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A8051AE"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7CA77BA" w14:textId="15208E3E" w:rsidR="00021551" w:rsidRPr="00A75C05" w:rsidRDefault="00AC7745" w:rsidP="00021551">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Pr>
                <w:rFonts w:eastAsia="Arial Unicode MS" w:cs="Arial"/>
                <w:szCs w:val="18"/>
                <w:lang w:eastAsia="ar-SA"/>
              </w:rPr>
              <w:t>38</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C</w:t>
            </w:r>
          </w:p>
        </w:tc>
      </w:tr>
      <w:tr w:rsidR="00AC7745" w:rsidRPr="00A75C05" w14:paraId="285815E2" w14:textId="77777777" w:rsidTr="00E8209B">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5DCFA6C8" w14:textId="77777777" w:rsidR="00AC7745" w:rsidRPr="00E8209B" w:rsidRDefault="00AC7745" w:rsidP="00AC7745">
            <w:pPr>
              <w:snapToGrid w:val="0"/>
              <w:spacing w:after="0" w:line="240" w:lineRule="auto"/>
              <w:rPr>
                <w:rFonts w:eastAsia="Times New Roman" w:cs="Arial"/>
                <w:szCs w:val="18"/>
                <w:lang w:eastAsia="ar-SA"/>
              </w:rPr>
            </w:pPr>
            <w:r w:rsidRPr="00E8209B">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023E363B" w14:textId="17E24782" w:rsidR="00AC7745" w:rsidRPr="00E8209B" w:rsidRDefault="008F461A" w:rsidP="00AC7745">
            <w:pPr>
              <w:snapToGrid w:val="0"/>
              <w:spacing w:after="0" w:line="240" w:lineRule="auto"/>
            </w:pPr>
            <w:hyperlink r:id="rId158" w:history="1">
              <w:r w:rsidR="00AC7745" w:rsidRPr="00E8209B">
                <w:rPr>
                  <w:rStyle w:val="Hyperlink"/>
                  <w:rFonts w:cs="Arial"/>
                  <w:color w:val="auto"/>
                </w:rPr>
                <w:t>S1-18</w:t>
              </w:r>
              <w:r w:rsidR="00AC7745" w:rsidRPr="00E8209B">
                <w:rPr>
                  <w:rStyle w:val="Hyperlink"/>
                  <w:rFonts w:cs="Arial"/>
                  <w:color w:val="auto"/>
                </w:rPr>
                <w:t>3</w:t>
              </w:r>
              <w:r w:rsidR="00AC7745" w:rsidRPr="00E8209B">
                <w:rPr>
                  <w:rStyle w:val="Hyperlink"/>
                  <w:rFonts w:cs="Arial"/>
                  <w:color w:val="auto"/>
                </w:rPr>
                <w:t>201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27B3144E" w14:textId="13932194" w:rsidR="00AC7745" w:rsidRPr="00E8209B" w:rsidRDefault="00AC7745" w:rsidP="00AC7745">
            <w:pPr>
              <w:snapToGrid w:val="0"/>
              <w:spacing w:after="0" w:line="240" w:lineRule="auto"/>
            </w:pPr>
            <w:r w:rsidRPr="00E8209B">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C1EC7E3" w14:textId="456BA63E" w:rsidR="00AC7745" w:rsidRPr="00E8209B" w:rsidRDefault="00AC7745" w:rsidP="00AC7745">
            <w:pPr>
              <w:snapToGrid w:val="0"/>
              <w:spacing w:after="0" w:line="240" w:lineRule="auto"/>
            </w:pPr>
            <w:r w:rsidRPr="00E8209B">
              <w:rPr>
                <w:noProof/>
              </w:rPr>
              <w:t>CR22.261v16.5.0:</w:t>
            </w:r>
            <w:r w:rsidR="005919C1" w:rsidRPr="00E8209B">
              <w:rPr>
                <w:noProof/>
              </w:rPr>
              <w:t xml:space="preserve"> Update of 5GLAN – Discovery</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63E707E2" w14:textId="4A3F5E40" w:rsidR="00AC7745" w:rsidRPr="00E8209B" w:rsidRDefault="00E8209B" w:rsidP="00AC7745">
            <w:pPr>
              <w:snapToGrid w:val="0"/>
              <w:spacing w:after="0" w:line="240" w:lineRule="auto"/>
              <w:rPr>
                <w:rFonts w:eastAsia="Times New Roman" w:cs="Arial"/>
                <w:szCs w:val="18"/>
                <w:lang w:eastAsia="ar-SA"/>
              </w:rPr>
            </w:pPr>
            <w:r w:rsidRPr="00E8209B">
              <w:rPr>
                <w:rFonts w:eastAsia="Times New Roman" w:cs="Arial"/>
                <w:szCs w:val="18"/>
                <w:lang w:eastAsia="ar-SA"/>
              </w:rPr>
              <w:t>Revised to S1-183267</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128B14B3" w14:textId="7D1000DE" w:rsidR="00AC7745" w:rsidRPr="00E8209B" w:rsidRDefault="00AC7745" w:rsidP="00AC7745">
            <w:pPr>
              <w:spacing w:after="0" w:line="240" w:lineRule="auto"/>
              <w:rPr>
                <w:rFonts w:eastAsia="Arial Unicode MS" w:cs="Arial"/>
                <w:szCs w:val="18"/>
                <w:lang w:eastAsia="ar-SA"/>
              </w:rPr>
            </w:pPr>
            <w:r w:rsidRPr="00E8209B">
              <w:rPr>
                <w:rFonts w:eastAsia="Arial Unicode MS" w:cs="Arial"/>
                <w:szCs w:val="18"/>
                <w:lang w:eastAsia="ar-SA"/>
              </w:rPr>
              <w:t xml:space="preserve">WI code </w:t>
            </w:r>
            <w:r w:rsidRPr="00E8209B">
              <w:rPr>
                <w:noProof/>
              </w:rPr>
              <w:t>5GLAN</w:t>
            </w:r>
            <w:r w:rsidRPr="00E8209B">
              <w:rPr>
                <w:rFonts w:eastAsia="Arial Unicode MS" w:cs="Arial"/>
                <w:szCs w:val="18"/>
                <w:lang w:eastAsia="ar-SA"/>
              </w:rPr>
              <w:t xml:space="preserve"> Rel-16 CR0</w:t>
            </w:r>
            <w:r w:rsidRPr="00E8209B">
              <w:rPr>
                <w:rFonts w:eastAsia="Arial Unicode MS" w:cs="Arial"/>
                <w:szCs w:val="18"/>
                <w:highlight w:val="yellow"/>
                <w:lang w:eastAsia="ar-SA"/>
              </w:rPr>
              <w:t>3</w:t>
            </w:r>
            <w:r w:rsidR="005919C1" w:rsidRPr="00E8209B">
              <w:rPr>
                <w:rFonts w:eastAsia="Arial Unicode MS" w:cs="Arial"/>
                <w:szCs w:val="18"/>
                <w:lang w:eastAsia="ar-SA"/>
              </w:rPr>
              <w:t>39</w:t>
            </w:r>
            <w:r w:rsidRPr="00E8209B">
              <w:rPr>
                <w:rFonts w:eastAsia="Arial Unicode MS" w:cs="Arial"/>
                <w:szCs w:val="18"/>
                <w:lang w:eastAsia="ar-SA"/>
              </w:rPr>
              <w:t xml:space="preserve">R- Cat </w:t>
            </w:r>
            <w:r w:rsidR="005919C1" w:rsidRPr="00E8209B">
              <w:rPr>
                <w:rFonts w:eastAsia="Arial Unicode MS" w:cs="Arial"/>
                <w:szCs w:val="18"/>
                <w:lang w:eastAsia="ar-SA"/>
              </w:rPr>
              <w:t>C</w:t>
            </w:r>
          </w:p>
          <w:p w14:paraId="2523E4B9" w14:textId="77777777" w:rsidR="005919C1" w:rsidRPr="00E8209B" w:rsidRDefault="005919C1" w:rsidP="00AC7745">
            <w:pPr>
              <w:spacing w:after="0" w:line="240" w:lineRule="auto"/>
              <w:rPr>
                <w:rFonts w:eastAsia="Arial Unicode MS" w:cs="Arial"/>
                <w:szCs w:val="18"/>
                <w:lang w:eastAsia="ar-SA"/>
              </w:rPr>
            </w:pPr>
            <w:r w:rsidRPr="00E8209B">
              <w:rPr>
                <w:rFonts w:eastAsia="Arial Unicode MS" w:cs="Arial"/>
                <w:szCs w:val="18"/>
                <w:highlight w:val="yellow"/>
                <w:lang w:eastAsia="ar-SA"/>
              </w:rPr>
              <w:t>Clauses affected 6.26.2.6</w:t>
            </w:r>
          </w:p>
          <w:p w14:paraId="312660B0" w14:textId="7A36F77D" w:rsidR="005919C1" w:rsidRPr="00E8209B" w:rsidRDefault="005919C1" w:rsidP="00AC7745">
            <w:pPr>
              <w:spacing w:after="0" w:line="240" w:lineRule="auto"/>
              <w:rPr>
                <w:rFonts w:eastAsia="Arial Unicode MS" w:cs="Arial"/>
                <w:szCs w:val="18"/>
                <w:lang w:eastAsia="ar-SA"/>
              </w:rPr>
            </w:pPr>
            <w:r w:rsidRPr="00E8209B">
              <w:rPr>
                <w:rFonts w:eastAsia="Arial Unicode MS" w:cs="Arial"/>
                <w:szCs w:val="18"/>
                <w:highlight w:val="yellow"/>
                <w:lang w:eastAsia="ar-SA"/>
              </w:rPr>
              <w:t>Correct CR number</w:t>
            </w:r>
          </w:p>
        </w:tc>
      </w:tr>
      <w:tr w:rsidR="00E8209B" w:rsidRPr="00A75C05" w14:paraId="0CA166CF" w14:textId="77777777" w:rsidTr="00E8209B">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578D0EB" w14:textId="34B5538D" w:rsidR="00E8209B" w:rsidRPr="00E8209B" w:rsidRDefault="00E8209B" w:rsidP="00AC7745">
            <w:pPr>
              <w:snapToGrid w:val="0"/>
              <w:spacing w:after="0" w:line="240" w:lineRule="auto"/>
              <w:rPr>
                <w:rFonts w:eastAsia="Times New Roman" w:cs="Arial"/>
                <w:szCs w:val="18"/>
                <w:lang w:eastAsia="ar-SA"/>
              </w:rPr>
            </w:pPr>
            <w:r w:rsidRPr="00E8209B">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6F3B897" w14:textId="3813E4F5" w:rsidR="00E8209B" w:rsidRPr="00E8209B" w:rsidRDefault="008F461A" w:rsidP="00AC7745">
            <w:pPr>
              <w:snapToGrid w:val="0"/>
              <w:spacing w:after="0" w:line="240" w:lineRule="auto"/>
            </w:pPr>
            <w:hyperlink r:id="rId159" w:history="1">
              <w:r w:rsidR="00E8209B" w:rsidRPr="00E8209B">
                <w:rPr>
                  <w:rStyle w:val="Hyperlink"/>
                  <w:rFonts w:cs="Arial"/>
                  <w:color w:val="auto"/>
                </w:rPr>
                <w:t>S1-183267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FD3DF1" w14:textId="26C6D0D8" w:rsidR="00E8209B" w:rsidRPr="00E8209B" w:rsidRDefault="00E8209B" w:rsidP="00AC7745">
            <w:pPr>
              <w:snapToGrid w:val="0"/>
              <w:spacing w:after="0" w:line="240" w:lineRule="auto"/>
              <w:rPr>
                <w:noProof/>
              </w:rPr>
            </w:pPr>
            <w:r w:rsidRPr="00E8209B">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3E0C28" w14:textId="3446C84F" w:rsidR="00E8209B" w:rsidRPr="00E8209B" w:rsidRDefault="00E8209B" w:rsidP="00AC7745">
            <w:pPr>
              <w:snapToGrid w:val="0"/>
              <w:spacing w:after="0" w:line="240" w:lineRule="auto"/>
              <w:rPr>
                <w:noProof/>
              </w:rPr>
            </w:pPr>
            <w:r w:rsidRPr="00E8209B">
              <w:rPr>
                <w:noProof/>
              </w:rPr>
              <w:t>CR22.261v16.5.0: Update of 5GLAN – Discovery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6550EC" w14:textId="77777777" w:rsidR="00E8209B" w:rsidRPr="00E8209B" w:rsidRDefault="00E8209B"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FC80FD8" w14:textId="77777777" w:rsidR="00E8209B" w:rsidRPr="00E8209B" w:rsidRDefault="00E8209B" w:rsidP="00E8209B">
            <w:pPr>
              <w:spacing w:after="0" w:line="240" w:lineRule="auto"/>
              <w:rPr>
                <w:rFonts w:eastAsia="Arial Unicode MS" w:cs="Arial"/>
                <w:i/>
                <w:szCs w:val="18"/>
                <w:lang w:eastAsia="ar-SA"/>
              </w:rPr>
            </w:pPr>
            <w:r w:rsidRPr="00E8209B">
              <w:rPr>
                <w:rFonts w:eastAsia="Arial Unicode MS" w:cs="Arial"/>
                <w:i/>
                <w:szCs w:val="18"/>
                <w:lang w:eastAsia="ar-SA"/>
              </w:rPr>
              <w:t xml:space="preserve">WI code </w:t>
            </w:r>
            <w:r w:rsidRPr="00E8209B">
              <w:rPr>
                <w:i/>
                <w:noProof/>
              </w:rPr>
              <w:t>5GLAN</w:t>
            </w:r>
            <w:r w:rsidRPr="00E8209B">
              <w:rPr>
                <w:rFonts w:eastAsia="Arial Unicode MS" w:cs="Arial"/>
                <w:i/>
                <w:szCs w:val="18"/>
                <w:lang w:eastAsia="ar-SA"/>
              </w:rPr>
              <w:t xml:space="preserve"> Rel-16 CR0</w:t>
            </w:r>
            <w:r w:rsidRPr="00E8209B">
              <w:rPr>
                <w:rFonts w:eastAsia="Arial Unicode MS" w:cs="Arial"/>
                <w:i/>
                <w:szCs w:val="18"/>
                <w:highlight w:val="yellow"/>
                <w:lang w:eastAsia="ar-SA"/>
              </w:rPr>
              <w:t>3</w:t>
            </w:r>
            <w:r w:rsidRPr="00E8209B">
              <w:rPr>
                <w:rFonts w:eastAsia="Arial Unicode MS" w:cs="Arial"/>
                <w:i/>
                <w:szCs w:val="18"/>
                <w:lang w:eastAsia="ar-SA"/>
              </w:rPr>
              <w:t>39R- Cat C</w:t>
            </w:r>
          </w:p>
          <w:p w14:paraId="3914C10A" w14:textId="77777777" w:rsidR="00E8209B" w:rsidRPr="00E8209B" w:rsidRDefault="00E8209B" w:rsidP="00E8209B">
            <w:pPr>
              <w:spacing w:after="0" w:line="240" w:lineRule="auto"/>
              <w:rPr>
                <w:rFonts w:eastAsia="Arial Unicode MS" w:cs="Arial"/>
                <w:i/>
                <w:szCs w:val="18"/>
                <w:lang w:eastAsia="ar-SA"/>
              </w:rPr>
            </w:pPr>
            <w:r w:rsidRPr="00E8209B">
              <w:rPr>
                <w:rFonts w:eastAsia="Arial Unicode MS" w:cs="Arial"/>
                <w:i/>
                <w:szCs w:val="18"/>
                <w:highlight w:val="yellow"/>
                <w:lang w:eastAsia="ar-SA"/>
              </w:rPr>
              <w:t>Clauses affected 6.26.2.6</w:t>
            </w:r>
          </w:p>
          <w:p w14:paraId="2F659073" w14:textId="6C3E61F0" w:rsidR="00E8209B" w:rsidRDefault="00E8209B" w:rsidP="00E8209B">
            <w:pPr>
              <w:spacing w:after="0" w:line="240" w:lineRule="auto"/>
              <w:rPr>
                <w:rFonts w:eastAsia="Arial Unicode MS" w:cs="Arial"/>
                <w:szCs w:val="18"/>
                <w:lang w:eastAsia="ar-SA"/>
              </w:rPr>
            </w:pPr>
            <w:r w:rsidRPr="00E8209B">
              <w:rPr>
                <w:rFonts w:eastAsia="Arial Unicode MS" w:cs="Arial"/>
                <w:i/>
                <w:szCs w:val="18"/>
                <w:highlight w:val="yellow"/>
                <w:lang w:eastAsia="ar-SA"/>
              </w:rPr>
              <w:t>Correct CR number</w:t>
            </w:r>
          </w:p>
          <w:p w14:paraId="48DE20E9" w14:textId="2B5322AA" w:rsidR="00E8209B" w:rsidRPr="00E8209B" w:rsidRDefault="00E8209B" w:rsidP="00AC7745">
            <w:pPr>
              <w:spacing w:after="0" w:line="240" w:lineRule="auto"/>
              <w:rPr>
                <w:rFonts w:eastAsia="Arial Unicode MS" w:cs="Arial"/>
                <w:szCs w:val="18"/>
                <w:lang w:eastAsia="ar-SA"/>
              </w:rPr>
            </w:pPr>
            <w:r w:rsidRPr="00E8209B">
              <w:rPr>
                <w:rFonts w:eastAsia="Arial Unicode MS" w:cs="Arial"/>
                <w:szCs w:val="18"/>
                <w:lang w:eastAsia="ar-SA"/>
              </w:rPr>
              <w:t>Revision of S1-183201.</w:t>
            </w:r>
          </w:p>
        </w:tc>
      </w:tr>
      <w:tr w:rsidR="00AC7745" w:rsidRPr="00A75C05" w14:paraId="5C75537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64C3FB0" w14:textId="77777777" w:rsidR="00AC7745" w:rsidRPr="00A75C05" w:rsidRDefault="00AC7745" w:rsidP="00AC77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63432CE" w14:textId="3025D00B" w:rsidR="00AC7745" w:rsidRPr="006424D0" w:rsidRDefault="008F461A" w:rsidP="00AC7745">
            <w:pPr>
              <w:snapToGrid w:val="0"/>
              <w:spacing w:after="0" w:line="240" w:lineRule="auto"/>
            </w:pPr>
            <w:hyperlink r:id="rId160" w:history="1">
              <w:r w:rsidR="00AC7745" w:rsidRPr="00366525">
                <w:rPr>
                  <w:rStyle w:val="Hyperlink"/>
                  <w:rFonts w:cs="Arial"/>
                </w:rPr>
                <w:t>S1-1832</w:t>
              </w:r>
              <w:r w:rsidR="00AC7745" w:rsidRPr="00366525">
                <w:rPr>
                  <w:rStyle w:val="Hyperlink"/>
                  <w:rFonts w:cs="Arial"/>
                </w:rPr>
                <w:t>0</w:t>
              </w:r>
              <w:r w:rsidR="00AC7745" w:rsidRPr="00366525">
                <w:rPr>
                  <w:rStyle w:val="Hyperlink"/>
                  <w:rFonts w:cs="Arial"/>
                </w:rPr>
                <w:t>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B8DE9F1" w14:textId="0E7BEB82" w:rsidR="00AC7745" w:rsidRPr="00A75C05" w:rsidRDefault="00AC7745" w:rsidP="00AC7745">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54ABF9" w14:textId="45614DE9" w:rsidR="00AC7745" w:rsidRPr="00A75C05" w:rsidRDefault="00AC7745" w:rsidP="00AC7745">
            <w:pPr>
              <w:snapToGrid w:val="0"/>
              <w:spacing w:after="0" w:line="240" w:lineRule="auto"/>
            </w:pPr>
            <w:r>
              <w:rPr>
                <w:noProof/>
              </w:rPr>
              <w:t>CR22.261v16.5</w:t>
            </w:r>
            <w:r w:rsidRPr="004F10F8">
              <w:rPr>
                <w:noProof/>
              </w:rPr>
              <w:t>.0:</w:t>
            </w:r>
            <w:r w:rsidR="005919C1">
              <w:rPr>
                <w:noProof/>
              </w:rPr>
              <w:t xml:space="preserve"> Update of 5GLAN – Indirect Communication Mode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1565F1A" w14:textId="77777777" w:rsidR="00AC7745" w:rsidRPr="00A75C05" w:rsidRDefault="00AC7745"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98B34CD" w14:textId="76943754" w:rsidR="00AC7745" w:rsidRPr="00A75C05" w:rsidRDefault="00AC7745" w:rsidP="00AC774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sidR="005919C1">
              <w:rPr>
                <w:rFonts w:eastAsia="Arial Unicode MS" w:cs="Arial"/>
                <w:szCs w:val="18"/>
                <w:lang w:eastAsia="ar-SA"/>
              </w:rPr>
              <w:t>40</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sidR="005919C1">
              <w:rPr>
                <w:rFonts w:eastAsia="Arial Unicode MS" w:cs="Arial"/>
                <w:szCs w:val="18"/>
                <w:lang w:eastAsia="ar-SA"/>
              </w:rPr>
              <w:t>C</w:t>
            </w:r>
          </w:p>
        </w:tc>
      </w:tr>
      <w:tr w:rsidR="00AC7745" w:rsidRPr="00A75C05" w14:paraId="4F9C78B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C1008E0" w14:textId="77777777" w:rsidR="00AC7745" w:rsidRPr="00A75C05" w:rsidRDefault="00AC7745" w:rsidP="00AC77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E312A88" w14:textId="4FB5998D" w:rsidR="00AC7745" w:rsidRPr="006424D0" w:rsidRDefault="008F461A" w:rsidP="00AC7745">
            <w:pPr>
              <w:snapToGrid w:val="0"/>
              <w:spacing w:after="0" w:line="240" w:lineRule="auto"/>
            </w:pPr>
            <w:hyperlink r:id="rId161" w:history="1">
              <w:r w:rsidR="00AC7745" w:rsidRPr="00366525">
                <w:rPr>
                  <w:rStyle w:val="Hyperlink"/>
                  <w:rFonts w:cs="Arial"/>
                </w:rPr>
                <w:t>S1-183</w:t>
              </w:r>
              <w:r w:rsidR="00AC7745" w:rsidRPr="00366525">
                <w:rPr>
                  <w:rStyle w:val="Hyperlink"/>
                  <w:rFonts w:cs="Arial"/>
                </w:rPr>
                <w:t>2</w:t>
              </w:r>
              <w:r w:rsidR="00AC7745" w:rsidRPr="00366525">
                <w:rPr>
                  <w:rStyle w:val="Hyperlink"/>
                  <w:rFonts w:cs="Arial"/>
                </w:rPr>
                <w:t>03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F395CE1" w14:textId="43068B4E" w:rsidR="00AC7745" w:rsidRPr="00A75C05" w:rsidRDefault="00AC7745" w:rsidP="00AC7745">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ACE36D" w14:textId="0A376B71" w:rsidR="00AC7745" w:rsidRPr="00A75C05" w:rsidRDefault="00AC7745" w:rsidP="00AC7745">
            <w:pPr>
              <w:snapToGrid w:val="0"/>
              <w:spacing w:after="0" w:line="240" w:lineRule="auto"/>
            </w:pPr>
            <w:r>
              <w:rPr>
                <w:noProof/>
              </w:rPr>
              <w:t>CR22.261v16.5</w:t>
            </w:r>
            <w:r w:rsidRPr="004F10F8">
              <w:rPr>
                <w:noProof/>
              </w:rPr>
              <w:t>.0:</w:t>
            </w:r>
            <w:r w:rsidR="005919C1">
              <w:rPr>
                <w:noProof/>
              </w:rPr>
              <w:t xml:space="preserve"> Update of 5GLAN – </w:t>
            </w:r>
            <w:r w:rsidR="005919C1">
              <w:t>Service exposure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9DB592" w14:textId="77777777" w:rsidR="00AC7745" w:rsidRPr="00A75C05" w:rsidRDefault="00AC7745"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A4B8E3C" w14:textId="1003FD34" w:rsidR="00AC7745" w:rsidRPr="00A75C05" w:rsidRDefault="00AC7745" w:rsidP="00AC774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sidR="005919C1">
              <w:rPr>
                <w:rFonts w:eastAsia="Arial Unicode MS" w:cs="Arial"/>
                <w:szCs w:val="18"/>
                <w:lang w:eastAsia="ar-SA"/>
              </w:rPr>
              <w:t>41</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sidR="005919C1">
              <w:rPr>
                <w:rFonts w:eastAsia="Arial Unicode MS" w:cs="Arial"/>
                <w:szCs w:val="18"/>
                <w:lang w:eastAsia="ar-SA"/>
              </w:rPr>
              <w:t>C</w:t>
            </w:r>
          </w:p>
        </w:tc>
      </w:tr>
      <w:tr w:rsidR="00AC7745" w:rsidRPr="00A75C05" w14:paraId="792A716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0D044BF" w14:textId="77777777" w:rsidR="00AC7745" w:rsidRPr="00A75C05" w:rsidRDefault="00AC7745" w:rsidP="00AC77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0EA30AD" w14:textId="66642DD8" w:rsidR="00AC7745" w:rsidRPr="006424D0" w:rsidRDefault="008F461A" w:rsidP="00AC7745">
            <w:pPr>
              <w:snapToGrid w:val="0"/>
              <w:spacing w:after="0" w:line="240" w:lineRule="auto"/>
            </w:pPr>
            <w:hyperlink r:id="rId162" w:history="1">
              <w:r w:rsidR="00AC7745" w:rsidRPr="00366525">
                <w:rPr>
                  <w:rStyle w:val="Hyperlink"/>
                  <w:rFonts w:cs="Arial"/>
                </w:rPr>
                <w:t>S1-183204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35A15CC" w14:textId="6D1B0833" w:rsidR="00AC7745" w:rsidRPr="00A75C05" w:rsidRDefault="00AC7745" w:rsidP="00AC7745">
            <w:pPr>
              <w:snapToGrid w:val="0"/>
              <w:spacing w:after="0" w:line="240" w:lineRule="auto"/>
            </w:pPr>
            <w:r>
              <w:rPr>
                <w:noProof/>
              </w:rPr>
              <w:t>KPN, Nokia, Huawei, 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02E862" w14:textId="4ADBDFEA" w:rsidR="00AC7745" w:rsidRPr="00A75C05" w:rsidRDefault="00AC7745" w:rsidP="00AC7745">
            <w:pPr>
              <w:snapToGrid w:val="0"/>
              <w:spacing w:after="0" w:line="240" w:lineRule="auto"/>
            </w:pPr>
            <w:r>
              <w:rPr>
                <w:noProof/>
              </w:rPr>
              <w:t>CR22.261v16.5</w:t>
            </w:r>
            <w:r w:rsidRPr="004F10F8">
              <w:rPr>
                <w:noProof/>
              </w:rPr>
              <w:t>.0:</w:t>
            </w:r>
            <w:r w:rsidR="005919C1">
              <w:rPr>
                <w:noProof/>
              </w:rPr>
              <w:t xml:space="preserve"> Update of 5GLAN – Security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499D710" w14:textId="77777777" w:rsidR="00AC7745" w:rsidRPr="00A75C05" w:rsidRDefault="00AC7745" w:rsidP="00AC7745">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DC4407" w14:textId="27E7C4C7" w:rsidR="00AC7745" w:rsidRPr="00A75C05" w:rsidRDefault="00AC7745" w:rsidP="00AC7745">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sidRPr="00E10FD6">
              <w:rPr>
                <w:noProof/>
              </w:rPr>
              <w:t>5G</w:t>
            </w:r>
            <w:r>
              <w:rPr>
                <w:noProof/>
              </w:rPr>
              <w:t>LAN</w:t>
            </w:r>
            <w:r w:rsidRPr="00E10FD6">
              <w:rPr>
                <w:rFonts w:eastAsia="Arial Unicode MS" w:cs="Arial"/>
                <w:szCs w:val="18"/>
                <w:lang w:eastAsia="ar-SA"/>
              </w:rPr>
              <w:t xml:space="preserve"> Rel-16 CR03</w:t>
            </w:r>
            <w:r w:rsidR="005919C1">
              <w:rPr>
                <w:rFonts w:eastAsia="Arial Unicode MS" w:cs="Arial"/>
                <w:szCs w:val="18"/>
                <w:lang w:eastAsia="ar-SA"/>
              </w:rPr>
              <w:t>42</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sidR="005919C1">
              <w:rPr>
                <w:rFonts w:eastAsia="Arial Unicode MS" w:cs="Arial"/>
                <w:szCs w:val="18"/>
                <w:lang w:eastAsia="ar-SA"/>
              </w:rPr>
              <w:t>C</w:t>
            </w:r>
          </w:p>
        </w:tc>
      </w:tr>
      <w:tr w:rsidR="00021551" w:rsidRPr="00A75C05" w14:paraId="7A911CC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098CC7F" w14:textId="46A2314C"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0E9E9BE" w14:textId="50179BF8" w:rsidR="00021551" w:rsidRPr="006424D0" w:rsidRDefault="008F461A" w:rsidP="00021551">
            <w:pPr>
              <w:snapToGrid w:val="0"/>
              <w:spacing w:after="0" w:line="240" w:lineRule="auto"/>
            </w:pPr>
            <w:hyperlink r:id="rId163" w:history="1">
              <w:r w:rsidR="00021551" w:rsidRPr="00366525">
                <w:rPr>
                  <w:rStyle w:val="Hyperlink"/>
                  <w:rFonts w:cs="Arial"/>
                </w:rPr>
                <w:t>S1-183205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B91469" w14:textId="7FEDADF3" w:rsidR="00021551" w:rsidRPr="00A75C05" w:rsidRDefault="00021551" w:rsidP="00021551">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50D9AF" w14:textId="11127539" w:rsidR="00021551" w:rsidRPr="00A75C05" w:rsidRDefault="00021551" w:rsidP="00021551">
            <w:pPr>
              <w:snapToGrid w:val="0"/>
              <w:spacing w:after="0" w:line="240" w:lineRule="auto"/>
            </w:pPr>
            <w:r w:rsidRPr="005663C3">
              <w:t>5G LAN- CRs explanation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BBEABC" w14:textId="31DBB5F7" w:rsidR="00021551" w:rsidRPr="00A75C05" w:rsidRDefault="005919C1" w:rsidP="00021551">
            <w:pPr>
              <w:snapToGrid w:val="0"/>
              <w:spacing w:after="0" w:line="240" w:lineRule="auto"/>
              <w:rPr>
                <w:rFonts w:eastAsia="Times New Roman" w:cs="Arial"/>
                <w:szCs w:val="18"/>
                <w:lang w:eastAsia="ar-SA"/>
              </w:rPr>
            </w:pPr>
            <w:r w:rsidRPr="005919C1">
              <w:rPr>
                <w:rFonts w:eastAsia="Times New Roman" w:cs="Arial"/>
                <w:szCs w:val="18"/>
                <w:highlight w:val="yellow"/>
                <w:lang w:eastAsia="ar-SA"/>
              </w:rPr>
              <w:t>LATE DOCUMENT</w:t>
            </w: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329182C" w14:textId="77777777" w:rsidR="00021551" w:rsidRPr="00A75C05" w:rsidRDefault="00021551" w:rsidP="00021551">
            <w:pPr>
              <w:spacing w:after="0" w:line="240" w:lineRule="auto"/>
              <w:rPr>
                <w:rFonts w:eastAsia="Arial Unicode MS" w:cs="Arial"/>
                <w:szCs w:val="18"/>
                <w:lang w:eastAsia="ar-SA"/>
              </w:rPr>
            </w:pPr>
          </w:p>
        </w:tc>
      </w:tr>
      <w:tr w:rsidR="002E0881" w:rsidRPr="00B81C05" w14:paraId="1AF8DDF7" w14:textId="77777777" w:rsidTr="007E10DA">
        <w:trPr>
          <w:trHeight w:val="141"/>
        </w:trPr>
        <w:tc>
          <w:tcPr>
            <w:tcW w:w="14494" w:type="dxa"/>
            <w:gridSpan w:val="8"/>
            <w:tcBorders>
              <w:top w:val="nil"/>
              <w:bottom w:val="single" w:sz="4" w:space="0" w:color="auto"/>
            </w:tcBorders>
            <w:shd w:val="clear" w:color="auto" w:fill="F2F2F2"/>
          </w:tcPr>
          <w:p w14:paraId="6BEDC058" w14:textId="5FE5756E" w:rsidR="002E0881" w:rsidRPr="00B81C05" w:rsidRDefault="002E0881" w:rsidP="007E10DA">
            <w:pPr>
              <w:pStyle w:val="Heading3"/>
            </w:pPr>
            <w:r>
              <w:lastRenderedPageBreak/>
              <w:t>5GLAN + FS_REFER + FS_ATRAC drafting session information</w:t>
            </w:r>
          </w:p>
        </w:tc>
      </w:tr>
      <w:tr w:rsidR="002E0881" w:rsidRPr="00A75C05" w14:paraId="449850B3"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8681915"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C9717FE" w14:textId="29C6339C" w:rsidR="002E0881" w:rsidRPr="00197B46" w:rsidRDefault="002E0881" w:rsidP="007E10DA">
            <w:pPr>
              <w:snapToGrid w:val="0"/>
              <w:spacing w:after="0" w:line="240" w:lineRule="auto"/>
              <w:rPr>
                <w:rStyle w:val="Hyperlink"/>
                <w:rFonts w:eastAsia="Times New Roman" w:cs="Arial"/>
                <w:color w:val="auto"/>
                <w:szCs w:val="18"/>
                <w:lang w:eastAsia="ar-SA"/>
              </w:rPr>
            </w:pPr>
            <w:hyperlink r:id="rId164" w:history="1">
              <w:r w:rsidRPr="002E0881">
                <w:rPr>
                  <w:rStyle w:val="Hyperlink"/>
                  <w:rFonts w:cs="Arial"/>
                </w:rPr>
                <w:t>S1-18</w:t>
              </w:r>
            </w:hyperlink>
            <w:r w:rsidRPr="002E0881">
              <w:rPr>
                <w:rStyle w:val="Hyperlink"/>
                <w:rFonts w:cs="Arial"/>
              </w:rPr>
              <w:t>3321</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B802B30"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05A7F4" w14:textId="2F361F60" w:rsidR="002E0881" w:rsidRPr="00D66E9C" w:rsidRDefault="002E0881" w:rsidP="007E10DA">
            <w:pPr>
              <w:snapToGrid w:val="0"/>
              <w:spacing w:after="0" w:line="240" w:lineRule="auto"/>
              <w:rPr>
                <w:rFonts w:eastAsia="Times New Roman" w:cs="Arial"/>
                <w:szCs w:val="18"/>
                <w:lang w:eastAsia="ar-SA"/>
              </w:rPr>
            </w:pPr>
            <w:r>
              <w:t xml:space="preserve">5GLAN + FS_REFER + FS_ATRAC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7091B79"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36FD703" w14:textId="77777777" w:rsidR="002E0881" w:rsidRPr="00D66E9C" w:rsidRDefault="002E0881" w:rsidP="007E10DA">
            <w:pPr>
              <w:snapToGrid w:val="0"/>
              <w:spacing w:after="0" w:line="240" w:lineRule="auto"/>
              <w:rPr>
                <w:rFonts w:eastAsia="Arial Unicode MS" w:cs="Arial"/>
                <w:szCs w:val="18"/>
                <w:lang w:eastAsia="ar-SA"/>
              </w:rPr>
            </w:pPr>
          </w:p>
        </w:tc>
      </w:tr>
      <w:tr w:rsidR="002E0881" w:rsidRPr="00A75C05" w14:paraId="3287BFC5"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25CCF3A"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D86A2A2" w14:textId="0AD54312" w:rsidR="002E0881" w:rsidRPr="00197B46" w:rsidRDefault="002E0881" w:rsidP="007E10DA">
            <w:pPr>
              <w:snapToGrid w:val="0"/>
              <w:spacing w:after="0" w:line="240" w:lineRule="auto"/>
              <w:rPr>
                <w:rStyle w:val="Hyperlink"/>
                <w:rFonts w:eastAsia="Times New Roman" w:cs="Arial"/>
                <w:color w:val="auto"/>
                <w:szCs w:val="18"/>
                <w:lang w:eastAsia="ar-SA"/>
              </w:rPr>
            </w:pPr>
            <w:hyperlink r:id="rId165" w:history="1">
              <w:r w:rsidRPr="002E0881">
                <w:rPr>
                  <w:rStyle w:val="Hyperlink"/>
                  <w:rFonts w:cs="Arial"/>
                </w:rPr>
                <w:t>S1-18</w:t>
              </w:r>
            </w:hyperlink>
            <w:r w:rsidRPr="002E0881">
              <w:rPr>
                <w:rStyle w:val="Hyperlink"/>
                <w:rFonts w:cs="Arial"/>
              </w:rPr>
              <w:t>3322</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11A1465"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8D1D9D" w14:textId="263F6230" w:rsidR="002E0881" w:rsidRPr="00D66E9C" w:rsidRDefault="002E0881" w:rsidP="007E10DA">
            <w:pPr>
              <w:snapToGrid w:val="0"/>
              <w:spacing w:after="0" w:line="240" w:lineRule="auto"/>
              <w:rPr>
                <w:rFonts w:eastAsia="Times New Roman" w:cs="Arial"/>
                <w:szCs w:val="18"/>
                <w:lang w:eastAsia="ar-SA"/>
              </w:rPr>
            </w:pPr>
            <w:r>
              <w:t xml:space="preserve">5GLAN + FS_REFER + FS_ATRAC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B5EF58"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EABDE9B" w14:textId="77777777" w:rsidR="002E0881" w:rsidRPr="00D66E9C" w:rsidRDefault="002E0881" w:rsidP="007E10DA">
            <w:pPr>
              <w:snapToGrid w:val="0"/>
              <w:spacing w:after="0" w:line="240" w:lineRule="auto"/>
              <w:rPr>
                <w:rFonts w:eastAsia="Arial Unicode MS" w:cs="Arial"/>
                <w:szCs w:val="18"/>
                <w:lang w:eastAsia="ar-SA"/>
              </w:rPr>
            </w:pPr>
          </w:p>
        </w:tc>
      </w:tr>
      <w:tr w:rsidR="00021551" w:rsidRPr="00B04844" w14:paraId="534C8B8D"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CEAB5C7" w14:textId="3446762F" w:rsidR="00021551" w:rsidRPr="00DE3E2E" w:rsidRDefault="00021551" w:rsidP="00021551">
            <w:pPr>
              <w:pStyle w:val="Heading2"/>
              <w:rPr>
                <w:lang w:val="en-US"/>
              </w:rPr>
            </w:pPr>
            <w:r w:rsidRPr="00DE3E2E">
              <w:t>ID_UAS</w:t>
            </w:r>
            <w:r>
              <w:t xml:space="preserve">: </w:t>
            </w:r>
            <w:r w:rsidRPr="00DE3E2E">
              <w:rPr>
                <w:lang w:val="en-US"/>
              </w:rPr>
              <w:t>Remote Identification of Unmanned Aerial Systems</w:t>
            </w:r>
            <w:r>
              <w:t xml:space="preserve"> [</w:t>
            </w:r>
            <w:r w:rsidRPr="00DE3E2E">
              <w:rPr>
                <w:bCs/>
                <w:iCs/>
              </w:rPr>
              <w:t>SP-180</w:t>
            </w:r>
            <w:r>
              <w:rPr>
                <w:bCs/>
                <w:iCs/>
              </w:rPr>
              <w:t>771</w:t>
            </w:r>
            <w:r>
              <w:t>]</w:t>
            </w:r>
          </w:p>
        </w:tc>
      </w:tr>
      <w:tr w:rsidR="00021551" w:rsidRPr="00B04844" w14:paraId="432CE8DE" w14:textId="77777777" w:rsidTr="006424D0">
        <w:trPr>
          <w:trHeight w:val="141"/>
        </w:trPr>
        <w:tc>
          <w:tcPr>
            <w:tcW w:w="14494" w:type="dxa"/>
            <w:gridSpan w:val="8"/>
            <w:tcBorders>
              <w:bottom w:val="single" w:sz="4" w:space="0" w:color="auto"/>
            </w:tcBorders>
            <w:shd w:val="clear" w:color="auto" w:fill="auto"/>
          </w:tcPr>
          <w:p w14:paraId="3A928E98"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BF0FA6" w14:textId="2A845B6E"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TS22.125v0.1.0</w:t>
            </w:r>
          </w:p>
          <w:p w14:paraId="2375260D"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6041897A" w14:textId="2DF169F6"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w:t>
            </w:r>
            <w:r w:rsidRPr="004070E3">
              <w:rPr>
                <w:rFonts w:eastAsia="Arial Unicode MS" w:cs="Arial"/>
                <w:szCs w:val="18"/>
                <w:lang w:val="fr-FR" w:eastAsia="ar-SA"/>
              </w:rPr>
              <w:t>%</w:t>
            </w:r>
          </w:p>
          <w:p w14:paraId="4D43F578" w14:textId="77777777" w:rsidR="00021551" w:rsidRPr="004070E3" w:rsidRDefault="00021551" w:rsidP="00021551">
            <w:pPr>
              <w:suppressAutoHyphens/>
              <w:spacing w:after="0" w:line="240" w:lineRule="auto"/>
              <w:rPr>
                <w:rFonts w:eastAsia="Arial Unicode MS" w:cs="Arial"/>
                <w:i/>
                <w:szCs w:val="18"/>
                <w:lang w:eastAsia="ar-SA"/>
              </w:rPr>
            </w:pPr>
          </w:p>
        </w:tc>
      </w:tr>
      <w:tr w:rsidR="00021551" w:rsidRPr="00A75C05" w14:paraId="672236C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B473E1E"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26C94E" w14:textId="34597547" w:rsidR="00021551" w:rsidRPr="006424D0" w:rsidRDefault="008F461A" w:rsidP="00021551">
            <w:pPr>
              <w:snapToGrid w:val="0"/>
              <w:spacing w:after="0" w:line="240" w:lineRule="auto"/>
            </w:pPr>
            <w:hyperlink r:id="rId166" w:history="1">
              <w:r w:rsidR="00021551" w:rsidRPr="00366525">
                <w:rPr>
                  <w:rStyle w:val="Hyperlink"/>
                  <w:rFonts w:cs="Arial"/>
                </w:rPr>
                <w:t>S1-183232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605AF51" w14:textId="1375DBF4" w:rsidR="00021551" w:rsidRPr="00A75C05" w:rsidRDefault="005919C1"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23AB8A" w14:textId="6B7156E8" w:rsidR="00021551" w:rsidRPr="00A75C05" w:rsidRDefault="005919C1" w:rsidP="00021551">
            <w:pPr>
              <w:snapToGrid w:val="0"/>
              <w:spacing w:after="0" w:line="240" w:lineRule="auto"/>
            </w:pPr>
            <w:r>
              <w:rPr>
                <w:rFonts w:eastAsia="SimSun"/>
                <w:lang w:eastAsia="en-GB"/>
              </w:rPr>
              <w:t>ID_UAS: Introduction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A78A34C"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11D9678"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29BA3A9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69D8C67"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5200B43" w14:textId="3B25CC78" w:rsidR="00021551" w:rsidRPr="006424D0" w:rsidRDefault="008F461A" w:rsidP="00021551">
            <w:pPr>
              <w:snapToGrid w:val="0"/>
              <w:spacing w:after="0" w:line="240" w:lineRule="auto"/>
            </w:pPr>
            <w:hyperlink r:id="rId167" w:history="1">
              <w:r w:rsidR="00021551" w:rsidRPr="00366525">
                <w:rPr>
                  <w:rStyle w:val="Hyperlink"/>
                  <w:rFonts w:cs="Arial"/>
                </w:rPr>
                <w:t>S1-183233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5CB386" w14:textId="37BA8D72" w:rsidR="00021551" w:rsidRPr="00A75C05" w:rsidRDefault="005919C1"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5FFFA3" w14:textId="4F47D5E9" w:rsidR="00021551" w:rsidRPr="00A75C05" w:rsidRDefault="005919C1" w:rsidP="00021551">
            <w:pPr>
              <w:snapToGrid w:val="0"/>
              <w:spacing w:after="0" w:line="240" w:lineRule="auto"/>
            </w:pPr>
            <w:r>
              <w:rPr>
                <w:rFonts w:eastAsia="SimSun"/>
                <w:lang w:eastAsia="en-GB"/>
              </w:rPr>
              <w:t>ID_UAS: Scope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DECF87"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BCC5A8A"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74182D3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865D618"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5D33581" w14:textId="24DB6ABC" w:rsidR="00021551" w:rsidRPr="006424D0" w:rsidRDefault="008F461A" w:rsidP="00021551">
            <w:pPr>
              <w:snapToGrid w:val="0"/>
              <w:spacing w:after="0" w:line="240" w:lineRule="auto"/>
            </w:pPr>
            <w:hyperlink r:id="rId168" w:history="1">
              <w:r w:rsidR="00021551" w:rsidRPr="00366525">
                <w:rPr>
                  <w:rStyle w:val="Hyperlink"/>
                  <w:rFonts w:cs="Arial"/>
                </w:rPr>
                <w:t>S1-183234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2B86716" w14:textId="47EC5F20" w:rsidR="00021551" w:rsidRPr="00A75C05" w:rsidRDefault="006A2067"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578CEF" w14:textId="3707DCDC" w:rsidR="00021551" w:rsidRPr="00A75C05" w:rsidRDefault="006A2067" w:rsidP="00021551">
            <w:pPr>
              <w:snapToGrid w:val="0"/>
              <w:spacing w:after="0" w:line="240" w:lineRule="auto"/>
            </w:pPr>
            <w:r>
              <w:rPr>
                <w:rFonts w:eastAsia="SimSun"/>
                <w:lang w:eastAsia="en-GB"/>
              </w:rPr>
              <w:t>ID_UAS: Overview on UAS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4C693C7"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12002CC" w14:textId="77777777" w:rsidR="00021551" w:rsidRPr="00A75C05" w:rsidRDefault="00021551" w:rsidP="00021551">
            <w:pPr>
              <w:spacing w:after="0" w:line="240" w:lineRule="auto"/>
              <w:rPr>
                <w:rFonts w:eastAsia="Arial Unicode MS" w:cs="Arial"/>
                <w:szCs w:val="18"/>
                <w:lang w:eastAsia="ar-SA"/>
              </w:rPr>
            </w:pPr>
          </w:p>
        </w:tc>
      </w:tr>
      <w:tr w:rsidR="006A2067" w:rsidRPr="00A75C05" w14:paraId="1E1865AB"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87EB0D6" w14:textId="77777777" w:rsidR="006A2067" w:rsidRPr="00A75C05" w:rsidRDefault="006A2067"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F52B238" w14:textId="548C6830" w:rsidR="006A2067" w:rsidRPr="006424D0" w:rsidRDefault="008F461A" w:rsidP="00353D12">
            <w:pPr>
              <w:snapToGrid w:val="0"/>
              <w:spacing w:after="0" w:line="240" w:lineRule="auto"/>
            </w:pPr>
            <w:hyperlink r:id="rId169" w:history="1">
              <w:r w:rsidR="006A2067" w:rsidRPr="00366525">
                <w:rPr>
                  <w:rStyle w:val="Hyperlink"/>
                  <w:rFonts w:cs="Arial"/>
                </w:rPr>
                <w:t>S1-183135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28BFC31" w14:textId="77777777" w:rsidR="006A2067" w:rsidRPr="00A75C05" w:rsidRDefault="006A2067" w:rsidP="00353D12">
            <w:pPr>
              <w:snapToGrid w:val="0"/>
              <w:spacing w:after="0" w:line="240" w:lineRule="auto"/>
            </w:pPr>
            <w:r>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56A237" w14:textId="77777777" w:rsidR="006A2067" w:rsidRPr="00A75C05" w:rsidRDefault="006A2067" w:rsidP="00353D12">
            <w:pPr>
              <w:snapToGrid w:val="0"/>
              <w:spacing w:after="0" w:line="240" w:lineRule="auto"/>
            </w:pPr>
            <w:r>
              <w:rPr>
                <w:rFonts w:eastAsia="SimSun"/>
                <w:lang w:eastAsia="en-GB"/>
              </w:rPr>
              <w:t>Proposal for normative ID_UAS General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99FD94" w14:textId="77777777" w:rsidR="006A2067" w:rsidRPr="00A75C05" w:rsidRDefault="006A2067"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3A222A9" w14:textId="77777777" w:rsidR="006A2067" w:rsidRPr="00A75C05" w:rsidRDefault="006A2067" w:rsidP="00353D12">
            <w:pPr>
              <w:spacing w:after="0" w:line="240" w:lineRule="auto"/>
              <w:rPr>
                <w:rFonts w:eastAsia="Arial Unicode MS" w:cs="Arial"/>
                <w:szCs w:val="18"/>
                <w:lang w:eastAsia="ar-SA"/>
              </w:rPr>
            </w:pPr>
          </w:p>
        </w:tc>
      </w:tr>
      <w:tr w:rsidR="00021551" w:rsidRPr="00A75C05" w14:paraId="71780FC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E8B8067"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8C9DF23" w14:textId="60AAE093" w:rsidR="00021551" w:rsidRPr="006424D0" w:rsidRDefault="008F461A" w:rsidP="00021551">
            <w:pPr>
              <w:snapToGrid w:val="0"/>
              <w:spacing w:after="0" w:line="240" w:lineRule="auto"/>
            </w:pPr>
            <w:hyperlink r:id="rId170" w:history="1">
              <w:r w:rsidR="00021551" w:rsidRPr="00366525">
                <w:rPr>
                  <w:rStyle w:val="Hyperlink"/>
                  <w:rFonts w:cs="Arial"/>
                </w:rPr>
                <w:t>S1-183235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38214E2" w14:textId="0E97C5B3" w:rsidR="00021551" w:rsidRPr="00A75C05" w:rsidRDefault="006A2067"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6813C5" w14:textId="250D4654" w:rsidR="00021551" w:rsidRPr="00A75C05" w:rsidRDefault="006A2067" w:rsidP="00021551">
            <w:pPr>
              <w:snapToGrid w:val="0"/>
              <w:spacing w:after="0" w:line="240" w:lineRule="auto"/>
            </w:pPr>
            <w:r>
              <w:rPr>
                <w:rFonts w:eastAsia="SimSun"/>
                <w:lang w:eastAsia="en-GB"/>
              </w:rPr>
              <w:t>ID_UAS: General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CB351A"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5C0D354"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23B6368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6027CCB"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87A4B71" w14:textId="01AC9C7A" w:rsidR="00021551" w:rsidRPr="006424D0" w:rsidRDefault="008F461A" w:rsidP="00021551">
            <w:pPr>
              <w:snapToGrid w:val="0"/>
              <w:spacing w:after="0" w:line="240" w:lineRule="auto"/>
            </w:pPr>
            <w:hyperlink r:id="rId171" w:history="1">
              <w:r w:rsidR="00021551" w:rsidRPr="00366525">
                <w:rPr>
                  <w:rStyle w:val="Hyperlink"/>
                  <w:rFonts w:cs="Arial"/>
                </w:rPr>
                <w:t>S1-183236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6AD03C6" w14:textId="32DC4BBC" w:rsidR="00021551" w:rsidRPr="00A75C05" w:rsidRDefault="006A2067"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766E9E" w14:textId="31342178" w:rsidR="00021551" w:rsidRPr="00A75C05" w:rsidRDefault="006A2067" w:rsidP="00021551">
            <w:pPr>
              <w:snapToGrid w:val="0"/>
              <w:spacing w:after="0" w:line="240" w:lineRule="auto"/>
            </w:pPr>
            <w:r>
              <w:rPr>
                <w:rFonts w:eastAsia="SimSun"/>
                <w:lang w:eastAsia="en-GB"/>
              </w:rPr>
              <w:t xml:space="preserve">ID_UAS: </w:t>
            </w:r>
            <w:r w:rsidRPr="00B57B16">
              <w:rPr>
                <w:rFonts w:eastAsia="SimSun"/>
                <w:lang w:eastAsia="en-GB"/>
              </w:rPr>
              <w:t>Centralised UAV traffic management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7E52E8"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13F47E6"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2E826AD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057533B"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120C504" w14:textId="04686D35" w:rsidR="00021551" w:rsidRPr="006424D0" w:rsidRDefault="008F461A" w:rsidP="00021551">
            <w:pPr>
              <w:snapToGrid w:val="0"/>
              <w:spacing w:after="0" w:line="240" w:lineRule="auto"/>
            </w:pPr>
            <w:hyperlink r:id="rId172" w:history="1">
              <w:r w:rsidR="00021551" w:rsidRPr="00366525">
                <w:rPr>
                  <w:rStyle w:val="Hyperlink"/>
                  <w:rFonts w:cs="Arial"/>
                </w:rPr>
                <w:t>S1-183237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1330856" w14:textId="485227FD" w:rsidR="00021551" w:rsidRPr="00A75C05" w:rsidRDefault="006A2067"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D3BBEF" w14:textId="5CAF3C94" w:rsidR="00021551" w:rsidRPr="00A75C05" w:rsidRDefault="006A2067" w:rsidP="00021551">
            <w:pPr>
              <w:snapToGrid w:val="0"/>
              <w:spacing w:after="0" w:line="240" w:lineRule="auto"/>
            </w:pPr>
            <w:r w:rsidRPr="00613153">
              <w:rPr>
                <w:rFonts w:eastAsia="SimSun"/>
                <w:lang w:val="en-US" w:eastAsia="en-GB"/>
              </w:rPr>
              <w:t>ID_UAS: Decentralised UAV traffic management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DDA0DB"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770D404"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3AC5D5E4" w14:textId="77777777" w:rsidTr="00E8209B">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3985FB2"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79BE04B" w14:textId="3A1BF74E" w:rsidR="00021551" w:rsidRPr="006424D0" w:rsidRDefault="008F461A" w:rsidP="00021551">
            <w:pPr>
              <w:snapToGrid w:val="0"/>
              <w:spacing w:after="0" w:line="240" w:lineRule="auto"/>
            </w:pPr>
            <w:hyperlink r:id="rId173" w:history="1">
              <w:r w:rsidR="00021551" w:rsidRPr="00366525">
                <w:rPr>
                  <w:rStyle w:val="Hyperlink"/>
                  <w:rFonts w:cs="Arial"/>
                </w:rPr>
                <w:t>S1-183238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1F872AB" w14:textId="12D4F3B3" w:rsidR="00021551" w:rsidRPr="00A75C05" w:rsidRDefault="006A2067" w:rsidP="00021551">
            <w:pPr>
              <w:snapToGrid w:val="0"/>
              <w:spacing w:after="0" w:line="240" w:lineRule="auto"/>
            </w:pPr>
            <w:r>
              <w:rPr>
                <w:rFonts w:eastAsia="SimSun"/>
                <w:lang w:eastAsia="en-GB"/>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53C04C" w14:textId="51D669FE" w:rsidR="00021551" w:rsidRPr="00A75C05" w:rsidRDefault="006A2067" w:rsidP="00021551">
            <w:pPr>
              <w:snapToGrid w:val="0"/>
              <w:spacing w:after="0" w:line="240" w:lineRule="auto"/>
            </w:pPr>
            <w:r>
              <w:rPr>
                <w:rFonts w:eastAsia="SimSun"/>
                <w:lang w:eastAsia="en-GB"/>
              </w:rPr>
              <w:t xml:space="preserve">ID_UAS: </w:t>
            </w:r>
            <w:r w:rsidRPr="005D629F">
              <w:rPr>
                <w:rFonts w:eastAsia="SimSun"/>
                <w:lang w:eastAsia="en-GB"/>
              </w:rPr>
              <w:t>Security</w:t>
            </w:r>
            <w:r>
              <w:rPr>
                <w:rFonts w:eastAsia="SimSun"/>
                <w:lang w:eastAsia="en-GB"/>
              </w:rPr>
              <w:t xml:space="preserv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04E399" w14:textId="66A7DD4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99C4312" w14:textId="77777777" w:rsidR="00021551" w:rsidRPr="00A75C05" w:rsidRDefault="00021551" w:rsidP="00021551">
            <w:pPr>
              <w:spacing w:after="0" w:line="240" w:lineRule="auto"/>
              <w:rPr>
                <w:rFonts w:eastAsia="Arial Unicode MS" w:cs="Arial"/>
                <w:szCs w:val="18"/>
                <w:lang w:eastAsia="ar-SA"/>
              </w:rPr>
            </w:pPr>
          </w:p>
        </w:tc>
      </w:tr>
      <w:tr w:rsidR="005919C1" w:rsidRPr="00A75C05" w14:paraId="11D242C7" w14:textId="77777777" w:rsidTr="00E8209B">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14:paraId="09A38FBA" w14:textId="77777777" w:rsidR="005919C1" w:rsidRPr="00E8209B" w:rsidRDefault="005919C1" w:rsidP="00353D12">
            <w:pPr>
              <w:snapToGrid w:val="0"/>
              <w:spacing w:after="0" w:line="240" w:lineRule="auto"/>
              <w:rPr>
                <w:rFonts w:eastAsia="Times New Roman" w:cs="Arial"/>
                <w:szCs w:val="18"/>
                <w:lang w:eastAsia="ar-SA"/>
              </w:rPr>
            </w:pPr>
            <w:r w:rsidRPr="00E8209B">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808080"/>
          </w:tcPr>
          <w:p w14:paraId="62CD7569" w14:textId="6FA89636" w:rsidR="005919C1" w:rsidRPr="00E8209B" w:rsidRDefault="008F461A" w:rsidP="00353D12">
            <w:pPr>
              <w:snapToGrid w:val="0"/>
              <w:spacing w:after="0" w:line="240" w:lineRule="auto"/>
            </w:pPr>
            <w:hyperlink r:id="rId174" w:history="1">
              <w:r w:rsidR="005919C1" w:rsidRPr="00E8209B">
                <w:rPr>
                  <w:rStyle w:val="Hyperlink"/>
                  <w:rFonts w:cs="Arial"/>
                  <w:color w:val="auto"/>
                </w:rPr>
                <w:t>S1-183026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808080"/>
          </w:tcPr>
          <w:p w14:paraId="7F1E28BD" w14:textId="77777777" w:rsidR="005919C1" w:rsidRPr="00E8209B" w:rsidRDefault="005919C1" w:rsidP="00353D12">
            <w:pPr>
              <w:snapToGrid w:val="0"/>
              <w:spacing w:after="0" w:line="240" w:lineRule="auto"/>
            </w:pPr>
            <w:r w:rsidRPr="00E8209B">
              <w:t>SHARP Corporation</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430DD492" w14:textId="77777777" w:rsidR="005919C1" w:rsidRPr="00E8209B" w:rsidRDefault="005919C1" w:rsidP="00353D12">
            <w:pPr>
              <w:snapToGrid w:val="0"/>
              <w:spacing w:after="0" w:line="240" w:lineRule="auto"/>
            </w:pPr>
            <w:r w:rsidRPr="00E8209B">
              <w:t>pCR to 22.125 for configuring the UTM</w:t>
            </w: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04A0ACE6" w14:textId="31F11B82" w:rsidR="005919C1" w:rsidRPr="00E8209B" w:rsidRDefault="00E8209B" w:rsidP="00353D12">
            <w:pPr>
              <w:snapToGrid w:val="0"/>
              <w:spacing w:after="0" w:line="240" w:lineRule="auto"/>
              <w:rPr>
                <w:rFonts w:eastAsia="Times New Roman" w:cs="Arial"/>
                <w:szCs w:val="18"/>
                <w:lang w:eastAsia="ar-SA"/>
              </w:rPr>
            </w:pPr>
            <w:r w:rsidRPr="00E8209B">
              <w:rPr>
                <w:rFonts w:eastAsia="Times New Roman" w:cs="Arial"/>
                <w:szCs w:val="18"/>
                <w:lang w:eastAsia="ar-SA"/>
              </w:rPr>
              <w:t>Withdrawn</w:t>
            </w:r>
          </w:p>
        </w:tc>
        <w:tc>
          <w:tcPr>
            <w:tcW w:w="3526" w:type="dxa"/>
            <w:gridSpan w:val="2"/>
            <w:tcBorders>
              <w:top w:val="single" w:sz="4" w:space="0" w:color="auto"/>
              <w:left w:val="single" w:sz="4" w:space="0" w:color="auto"/>
              <w:bottom w:val="single" w:sz="4" w:space="0" w:color="auto"/>
              <w:right w:val="single" w:sz="4" w:space="0" w:color="auto"/>
            </w:tcBorders>
            <w:shd w:val="clear" w:color="auto" w:fill="808080"/>
          </w:tcPr>
          <w:p w14:paraId="2315AE73" w14:textId="77777777" w:rsidR="005919C1" w:rsidRPr="00E8209B" w:rsidRDefault="005919C1" w:rsidP="00353D12">
            <w:pPr>
              <w:spacing w:after="0" w:line="240" w:lineRule="auto"/>
              <w:rPr>
                <w:rFonts w:eastAsia="Arial Unicode MS" w:cs="Arial"/>
                <w:szCs w:val="18"/>
                <w:lang w:eastAsia="ar-SA"/>
              </w:rPr>
            </w:pPr>
          </w:p>
        </w:tc>
      </w:tr>
      <w:tr w:rsidR="00423907" w:rsidRPr="00B81C05" w14:paraId="516D9B4B" w14:textId="77777777" w:rsidTr="0029452C">
        <w:trPr>
          <w:trHeight w:val="141"/>
        </w:trPr>
        <w:tc>
          <w:tcPr>
            <w:tcW w:w="14494" w:type="dxa"/>
            <w:gridSpan w:val="8"/>
            <w:tcBorders>
              <w:top w:val="nil"/>
              <w:bottom w:val="single" w:sz="4" w:space="0" w:color="auto"/>
            </w:tcBorders>
            <w:shd w:val="clear" w:color="auto" w:fill="F2F2F2"/>
          </w:tcPr>
          <w:p w14:paraId="699D4504" w14:textId="48228083" w:rsidR="00423907" w:rsidRPr="00B81C05" w:rsidRDefault="00423907" w:rsidP="0029452C">
            <w:pPr>
              <w:pStyle w:val="Heading3"/>
            </w:pPr>
            <w:r>
              <w:t>ID_UAS output</w:t>
            </w:r>
            <w:r w:rsidR="002E0881">
              <w:t xml:space="preserve"> and ID_UAS + FS_MPS2 + FS_EAV + FS_V2XIMP drafting session information</w:t>
            </w:r>
          </w:p>
        </w:tc>
      </w:tr>
      <w:tr w:rsidR="00423907" w:rsidRPr="00A75C05" w14:paraId="5C985FE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4EB7B36" w14:textId="77777777" w:rsidR="00423907" w:rsidRPr="00021551" w:rsidRDefault="00423907" w:rsidP="0029452C">
            <w:pPr>
              <w:snapToGrid w:val="0"/>
              <w:spacing w:after="0" w:line="240" w:lineRule="auto"/>
              <w:rPr>
                <w:rFonts w:eastAsia="Times New Roman" w:cs="Arial"/>
                <w:szCs w:val="18"/>
                <w:lang w:eastAsia="ar-SA"/>
              </w:rPr>
            </w:pPr>
            <w:r w:rsidRPr="00021551">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8E2C733" w14:textId="0670E50D" w:rsidR="00423907" w:rsidRPr="00384887" w:rsidRDefault="00384887" w:rsidP="0029452C">
            <w:pPr>
              <w:snapToGrid w:val="0"/>
              <w:spacing w:after="0" w:line="240" w:lineRule="auto"/>
              <w:rPr>
                <w:rStyle w:val="Hyperlink"/>
                <w:rFonts w:eastAsia="Times New Roman" w:cs="Arial"/>
                <w:color w:val="auto"/>
                <w:szCs w:val="18"/>
                <w:lang w:eastAsia="ar-SA"/>
              </w:rPr>
            </w:pPr>
            <w:hyperlink r:id="rId175" w:history="1">
              <w:r w:rsidR="00423907" w:rsidRPr="00384887">
                <w:rPr>
                  <w:rStyle w:val="Hyperlink"/>
                  <w:rFonts w:cs="Arial"/>
                </w:rPr>
                <w:t>S1-18</w:t>
              </w:r>
              <w:r w:rsidRPr="00384887">
                <w:rPr>
                  <w:rStyle w:val="Hyperlink"/>
                  <w:rFonts w:cs="Arial"/>
                </w:rPr>
                <w:t>3278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F009750" w14:textId="400079A8" w:rsidR="00423907" w:rsidRPr="00021551" w:rsidRDefault="00423907" w:rsidP="0029452C">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Qualcomm</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4B9C336" w14:textId="7E29067F" w:rsidR="00423907" w:rsidRPr="00021551" w:rsidRDefault="00423907" w:rsidP="0029452C">
            <w:pPr>
              <w:snapToGrid w:val="0"/>
              <w:spacing w:after="0" w:line="240" w:lineRule="auto"/>
              <w:rPr>
                <w:rFonts w:eastAsia="Times New Roman" w:cs="Arial"/>
                <w:szCs w:val="18"/>
                <w:lang w:eastAsia="ar-SA"/>
              </w:rPr>
            </w:pPr>
            <w:r>
              <w:rPr>
                <w:rFonts w:eastAsia="Times New Roman" w:cs="Arial"/>
                <w:szCs w:val="18"/>
                <w:lang w:eastAsia="ar-SA"/>
              </w:rPr>
              <w:t>TS22.125v0.2</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82BEDD" w14:textId="77777777" w:rsidR="00423907" w:rsidRPr="00021551" w:rsidRDefault="00423907"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E112BB" w14:textId="77777777" w:rsidR="00423907" w:rsidRPr="00021551" w:rsidRDefault="00423907" w:rsidP="0029452C">
            <w:pPr>
              <w:snapToGrid w:val="0"/>
              <w:spacing w:after="0" w:line="240" w:lineRule="auto"/>
              <w:rPr>
                <w:rFonts w:eastAsia="Arial Unicode MS" w:cs="Arial"/>
                <w:szCs w:val="18"/>
                <w:lang w:eastAsia="ar-SA"/>
              </w:rPr>
            </w:pPr>
          </w:p>
        </w:tc>
      </w:tr>
      <w:tr w:rsidR="00423907" w:rsidRPr="00A75C05" w14:paraId="4E4634B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CA333AC" w14:textId="77777777" w:rsidR="00423907" w:rsidRPr="00A75C05" w:rsidRDefault="00423907" w:rsidP="0029452C">
            <w:pPr>
              <w:snapToGrid w:val="0"/>
              <w:spacing w:after="0" w:line="240" w:lineRule="auto"/>
              <w:rPr>
                <w:rFonts w:eastAsia="Times New Roman" w:cs="Arial"/>
                <w:szCs w:val="18"/>
                <w:lang w:eastAsia="ar-SA"/>
              </w:rPr>
            </w:pPr>
            <w:r>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C022DC4" w14:textId="78962C61" w:rsidR="00423907" w:rsidRPr="00384887" w:rsidRDefault="00384887" w:rsidP="0029452C">
            <w:pPr>
              <w:snapToGrid w:val="0"/>
              <w:spacing w:after="0" w:line="240" w:lineRule="auto"/>
            </w:pPr>
            <w:hyperlink r:id="rId176" w:history="1">
              <w:r w:rsidR="00423907" w:rsidRPr="00384887">
                <w:rPr>
                  <w:rStyle w:val="Hyperlink"/>
                  <w:rFonts w:cs="Arial"/>
                </w:rPr>
                <w:t>S1-18</w:t>
              </w:r>
              <w:r w:rsidRPr="00384887">
                <w:rPr>
                  <w:rStyle w:val="Hyperlink"/>
                  <w:rFonts w:cs="Arial"/>
                </w:rPr>
                <w:t>3279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AA2A1B3" w14:textId="63A2042C" w:rsidR="00423907" w:rsidRPr="00A75C05" w:rsidRDefault="00423907" w:rsidP="0029452C">
            <w:pPr>
              <w:snapToGrid w:val="0"/>
              <w:spacing w:after="0" w:line="240" w:lineRule="auto"/>
            </w:pPr>
            <w:r w:rsidRPr="00D76881">
              <w:rPr>
                <w:rFonts w:eastAsia="Times New Roman" w:cs="Arial"/>
                <w:szCs w:val="18"/>
                <w:lang w:eastAsia="ar-SA"/>
              </w:rPr>
              <w:t>Rapporteur (</w:t>
            </w:r>
            <w:r>
              <w:rPr>
                <w:rFonts w:eastAsia="Times New Roman" w:cs="Arial"/>
                <w:szCs w:val="18"/>
                <w:lang w:eastAsia="ar-SA"/>
              </w:rPr>
              <w:t>Qualcomm</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2246A3" w14:textId="47AB0945" w:rsidR="00423907" w:rsidRPr="00A75C05" w:rsidRDefault="00423907" w:rsidP="0029452C">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TS22.125v1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9FCC9BC" w14:textId="77777777" w:rsidR="00423907" w:rsidRPr="00A75C05" w:rsidRDefault="00423907" w:rsidP="0029452C">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1D40810" w14:textId="77777777" w:rsidR="00423907" w:rsidRPr="00A75C05" w:rsidRDefault="00423907" w:rsidP="0029452C">
            <w:pPr>
              <w:spacing w:after="0" w:line="240" w:lineRule="auto"/>
              <w:rPr>
                <w:rFonts w:eastAsia="Arial Unicode MS" w:cs="Arial"/>
                <w:szCs w:val="18"/>
                <w:lang w:eastAsia="ar-SA"/>
              </w:rPr>
            </w:pPr>
          </w:p>
        </w:tc>
      </w:tr>
      <w:tr w:rsidR="002E0881" w:rsidRPr="00A75C05" w14:paraId="09868772"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5C82426"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A1F917C" w14:textId="4BA1627A" w:rsidR="002E0881" w:rsidRPr="00197B46" w:rsidRDefault="002E0881" w:rsidP="007E10DA">
            <w:pPr>
              <w:snapToGrid w:val="0"/>
              <w:spacing w:after="0" w:line="240" w:lineRule="auto"/>
              <w:rPr>
                <w:rStyle w:val="Hyperlink"/>
                <w:rFonts w:eastAsia="Times New Roman" w:cs="Arial"/>
                <w:color w:val="auto"/>
                <w:szCs w:val="18"/>
                <w:lang w:eastAsia="ar-SA"/>
              </w:rPr>
            </w:pPr>
            <w:hyperlink r:id="rId177" w:history="1">
              <w:r w:rsidRPr="002E0881">
                <w:rPr>
                  <w:rStyle w:val="Hyperlink"/>
                  <w:rFonts w:cs="Arial"/>
                </w:rPr>
                <w:t>S1-18</w:t>
              </w:r>
            </w:hyperlink>
            <w:r w:rsidRPr="002E0881">
              <w:rPr>
                <w:rStyle w:val="Hyperlink"/>
                <w:rFonts w:cs="Arial"/>
              </w:rPr>
              <w:t>3323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81D070F"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A48917" w14:textId="6FD717B3" w:rsidR="002E0881" w:rsidRPr="00D66E9C" w:rsidRDefault="002E0881" w:rsidP="007E10DA">
            <w:pPr>
              <w:snapToGrid w:val="0"/>
              <w:spacing w:after="0" w:line="240" w:lineRule="auto"/>
              <w:rPr>
                <w:rFonts w:eastAsia="Times New Roman" w:cs="Arial"/>
                <w:szCs w:val="18"/>
                <w:lang w:eastAsia="ar-SA"/>
              </w:rPr>
            </w:pPr>
            <w:r>
              <w:t xml:space="preserve">ID_UAS + FS_MPS2 + FS_EAV + FS_V2XIMP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2C0B80"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7C206AB" w14:textId="77777777" w:rsidR="002E0881" w:rsidRPr="00D66E9C" w:rsidRDefault="002E0881" w:rsidP="007E10DA">
            <w:pPr>
              <w:snapToGrid w:val="0"/>
              <w:spacing w:after="0" w:line="240" w:lineRule="auto"/>
              <w:rPr>
                <w:rFonts w:eastAsia="Arial Unicode MS" w:cs="Arial"/>
                <w:szCs w:val="18"/>
                <w:lang w:eastAsia="ar-SA"/>
              </w:rPr>
            </w:pPr>
          </w:p>
        </w:tc>
      </w:tr>
      <w:tr w:rsidR="002E0881" w:rsidRPr="00A75C05" w14:paraId="503DB608"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906D22C"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5B98679" w14:textId="28FAD627" w:rsidR="002E0881" w:rsidRPr="00197B46" w:rsidRDefault="002E0881" w:rsidP="007E10DA">
            <w:pPr>
              <w:snapToGrid w:val="0"/>
              <w:spacing w:after="0" w:line="240" w:lineRule="auto"/>
              <w:rPr>
                <w:rStyle w:val="Hyperlink"/>
                <w:rFonts w:eastAsia="Times New Roman" w:cs="Arial"/>
                <w:color w:val="auto"/>
                <w:szCs w:val="18"/>
                <w:lang w:eastAsia="ar-SA"/>
              </w:rPr>
            </w:pPr>
            <w:hyperlink r:id="rId178" w:history="1">
              <w:r w:rsidRPr="002E0881">
                <w:rPr>
                  <w:rStyle w:val="Hyperlink"/>
                  <w:rFonts w:cs="Arial"/>
                </w:rPr>
                <w:t>S1-18</w:t>
              </w:r>
            </w:hyperlink>
            <w:r w:rsidRPr="002E0881">
              <w:rPr>
                <w:rStyle w:val="Hyperlink"/>
                <w:rFonts w:cs="Arial"/>
              </w:rPr>
              <w:t>3324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968BB68"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EA4A63" w14:textId="269BC088" w:rsidR="002E0881" w:rsidRPr="00D66E9C" w:rsidRDefault="002E0881" w:rsidP="007E10DA">
            <w:pPr>
              <w:snapToGrid w:val="0"/>
              <w:spacing w:after="0" w:line="240" w:lineRule="auto"/>
              <w:rPr>
                <w:rFonts w:eastAsia="Times New Roman" w:cs="Arial"/>
                <w:szCs w:val="18"/>
                <w:lang w:eastAsia="ar-SA"/>
              </w:rPr>
            </w:pPr>
            <w:r>
              <w:t xml:space="preserve">ID_UAS + FS_MPS2 + FS_EAV + FS_V2XIMP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34AE59"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4118C3D" w14:textId="77777777" w:rsidR="002E0881" w:rsidRPr="00D66E9C" w:rsidRDefault="002E0881" w:rsidP="007E10DA">
            <w:pPr>
              <w:snapToGrid w:val="0"/>
              <w:spacing w:after="0" w:line="240" w:lineRule="auto"/>
              <w:rPr>
                <w:rFonts w:eastAsia="Arial Unicode MS" w:cs="Arial"/>
                <w:szCs w:val="18"/>
                <w:lang w:eastAsia="ar-SA"/>
              </w:rPr>
            </w:pPr>
          </w:p>
        </w:tc>
      </w:tr>
      <w:tr w:rsidR="00021551" w:rsidRPr="00B04844" w14:paraId="4DD39E21" w14:textId="77777777" w:rsidTr="006424D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2CEE522F" w14:textId="477D42DD" w:rsidR="00021551" w:rsidRDefault="00021551" w:rsidP="00021551">
            <w:pPr>
              <w:pStyle w:val="Heading2"/>
            </w:pPr>
            <w:r>
              <w:t xml:space="preserve">MSGin5G: </w:t>
            </w:r>
            <w:r>
              <w:rPr>
                <w:lang w:eastAsia="zh-CN"/>
              </w:rPr>
              <w:t>M</w:t>
            </w:r>
            <w:r>
              <w:rPr>
                <w:rFonts w:hint="eastAsia"/>
                <w:lang w:eastAsia="zh-CN"/>
              </w:rPr>
              <w:t>essage s</w:t>
            </w:r>
            <w:r w:rsidRPr="00BF78E5">
              <w:rPr>
                <w:rFonts w:hint="eastAsia"/>
              </w:rPr>
              <w:t>ervice</w:t>
            </w:r>
            <w:r>
              <w:t xml:space="preserve"> with 5G system</w:t>
            </w:r>
            <w:r w:rsidRPr="00BF78E5">
              <w:rPr>
                <w:rFonts w:hint="eastAsia"/>
              </w:rPr>
              <w:t xml:space="preserve"> requirements</w:t>
            </w:r>
            <w:r>
              <w:t xml:space="preserve"> [</w:t>
            </w:r>
            <w:r w:rsidRPr="00012C8A">
              <w:rPr>
                <w:bCs/>
                <w:iCs/>
              </w:rPr>
              <w:t>SP-1</w:t>
            </w:r>
            <w:r>
              <w:rPr>
                <w:bCs/>
                <w:iCs/>
              </w:rPr>
              <w:t>8</w:t>
            </w:r>
            <w:r w:rsidRPr="00012C8A">
              <w:rPr>
                <w:bCs/>
                <w:iCs/>
              </w:rPr>
              <w:t>0</w:t>
            </w:r>
            <w:r>
              <w:rPr>
                <w:bCs/>
                <w:iCs/>
              </w:rPr>
              <w:t>920</w:t>
            </w:r>
            <w:r>
              <w:t>]</w:t>
            </w:r>
          </w:p>
        </w:tc>
      </w:tr>
      <w:tr w:rsidR="00021551" w:rsidRPr="00B04844" w14:paraId="525A30AB" w14:textId="77777777" w:rsidTr="006424D0">
        <w:trPr>
          <w:trHeight w:val="141"/>
        </w:trPr>
        <w:tc>
          <w:tcPr>
            <w:tcW w:w="14494" w:type="dxa"/>
            <w:gridSpan w:val="8"/>
            <w:tcBorders>
              <w:bottom w:val="single" w:sz="4" w:space="0" w:color="auto"/>
            </w:tcBorders>
            <w:shd w:val="clear" w:color="auto" w:fill="auto"/>
          </w:tcPr>
          <w:p w14:paraId="4A6635A6" w14:textId="77777777" w:rsidR="00021551" w:rsidRPr="004067FF" w:rsidRDefault="00021551" w:rsidP="000215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BA61400" w14:textId="2F672058"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TS22.262vx.x.x</w:t>
            </w:r>
          </w:p>
          <w:p w14:paraId="4E24FD17" w14:textId="77777777" w:rsidR="00021551" w:rsidRPr="00411066" w:rsidRDefault="00021551" w:rsidP="000215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7C0E48BF" w14:textId="25711544" w:rsidR="00021551" w:rsidRPr="004070E3" w:rsidRDefault="00021551" w:rsidP="000215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4B09CF15" w14:textId="77777777" w:rsidR="00021551" w:rsidRPr="004070E3" w:rsidRDefault="00021551" w:rsidP="00021551">
            <w:pPr>
              <w:suppressAutoHyphens/>
              <w:spacing w:after="0" w:line="240" w:lineRule="auto"/>
              <w:rPr>
                <w:rFonts w:eastAsia="Arial Unicode MS" w:cs="Arial"/>
                <w:i/>
                <w:szCs w:val="18"/>
                <w:lang w:eastAsia="ar-SA"/>
              </w:rPr>
            </w:pPr>
          </w:p>
        </w:tc>
      </w:tr>
      <w:tr w:rsidR="00021551" w:rsidRPr="00A75C05" w14:paraId="52B21FA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821F180"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93AA527" w14:textId="3D7D13D8" w:rsidR="00021551" w:rsidRPr="006424D0" w:rsidRDefault="008F461A" w:rsidP="00021551">
            <w:pPr>
              <w:snapToGrid w:val="0"/>
              <w:spacing w:after="0" w:line="240" w:lineRule="auto"/>
            </w:pPr>
            <w:hyperlink r:id="rId179" w:history="1">
              <w:r w:rsidR="00021551" w:rsidRPr="00366525">
                <w:rPr>
                  <w:rStyle w:val="Hyperlink"/>
                  <w:rFonts w:cs="Arial"/>
                </w:rPr>
                <w:t>S1-183038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9DE80FD" w14:textId="42C6E1F4" w:rsidR="00021551" w:rsidRPr="00A75C05" w:rsidRDefault="006A2067" w:rsidP="00021551">
            <w:pPr>
              <w:snapToGrid w:val="0"/>
              <w:spacing w:after="0" w:line="240" w:lineRule="auto"/>
            </w:pPr>
            <w:r>
              <w:rPr>
                <w:rFonts w:eastAsia="SimSun" w:hint="eastAsia"/>
                <w:lang w:eastAsia="zh-CN"/>
              </w:rPr>
              <w:t>China Mobile, China Unicom,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07501C" w14:textId="119ED81E" w:rsidR="00021551" w:rsidRPr="00A75C05" w:rsidRDefault="006A2067" w:rsidP="00021551">
            <w:pPr>
              <w:snapToGrid w:val="0"/>
              <w:spacing w:after="0" w:line="240" w:lineRule="auto"/>
            </w:pPr>
            <w:r w:rsidRPr="00E0705E">
              <w:rPr>
                <w:rFonts w:eastAsia="SimSun"/>
                <w:lang w:eastAsia="en-GB"/>
              </w:rPr>
              <w:t>TS 22.262 skeleton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993915"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02FBEA8"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5362986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676183A"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B8C1D85" w14:textId="35A09EA7" w:rsidR="00021551" w:rsidRPr="006424D0" w:rsidRDefault="008F461A" w:rsidP="00021551">
            <w:pPr>
              <w:snapToGrid w:val="0"/>
              <w:spacing w:after="0" w:line="240" w:lineRule="auto"/>
            </w:pPr>
            <w:hyperlink r:id="rId180" w:history="1">
              <w:r w:rsidR="00021551" w:rsidRPr="00366525">
                <w:rPr>
                  <w:rStyle w:val="Hyperlink"/>
                  <w:rFonts w:cs="Arial"/>
                </w:rPr>
                <w:t>S1-183039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95556D9" w14:textId="28D670B6" w:rsidR="00021551" w:rsidRPr="00A75C05" w:rsidRDefault="006A2067" w:rsidP="00021551">
            <w:pPr>
              <w:snapToGrid w:val="0"/>
              <w:spacing w:after="0" w:line="240" w:lineRule="auto"/>
            </w:pPr>
            <w:r>
              <w:rPr>
                <w:rFonts w:eastAsia="SimSun" w:hint="eastAsia"/>
                <w:lang w:eastAsia="zh-CN"/>
              </w:rPr>
              <w:t>China Mobile, China Unicom,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F1B360" w14:textId="4C56D689" w:rsidR="00021551" w:rsidRPr="00A75C05" w:rsidRDefault="006A2067" w:rsidP="00021551">
            <w:pPr>
              <w:snapToGrid w:val="0"/>
              <w:spacing w:after="0" w:line="240" w:lineRule="auto"/>
            </w:pPr>
            <w:r w:rsidRPr="00E0705E">
              <w:rPr>
                <w:rFonts w:eastAsia="SimSun"/>
                <w:lang w:eastAsia="en-GB"/>
              </w:rPr>
              <w:t xml:space="preserve">TS 22.262 </w:t>
            </w:r>
            <w:r>
              <w:rPr>
                <w:rFonts w:eastAsia="SimSun" w:hint="eastAsia"/>
                <w:lang w:eastAsia="zh-CN"/>
              </w:rPr>
              <w:t>overview</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7B3CF9"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ADEE0CA"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536EEA6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87D5401"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B0C60C3" w14:textId="6DE01009" w:rsidR="00021551" w:rsidRPr="006424D0" w:rsidRDefault="008F461A" w:rsidP="00021551">
            <w:pPr>
              <w:snapToGrid w:val="0"/>
              <w:spacing w:after="0" w:line="240" w:lineRule="auto"/>
            </w:pPr>
            <w:hyperlink r:id="rId181" w:history="1">
              <w:r w:rsidR="00021551" w:rsidRPr="00366525">
                <w:rPr>
                  <w:rStyle w:val="Hyperlink"/>
                  <w:rFonts w:cs="Arial"/>
                </w:rPr>
                <w:t>S1-183040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4E8EDBC" w14:textId="50612D09" w:rsidR="00021551" w:rsidRPr="00A75C05" w:rsidRDefault="006A2067" w:rsidP="00021551">
            <w:pPr>
              <w:snapToGrid w:val="0"/>
              <w:spacing w:after="0" w:line="240" w:lineRule="auto"/>
            </w:pPr>
            <w:r>
              <w:rPr>
                <w:rFonts w:eastAsia="SimSun" w:hint="eastAsia"/>
                <w:lang w:eastAsia="zh-CN"/>
              </w:rPr>
              <w:t>China Mobile, China Unicom,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F5176B" w14:textId="6618A7FA" w:rsidR="00021551" w:rsidRPr="00A75C05" w:rsidRDefault="006A2067" w:rsidP="00021551">
            <w:pPr>
              <w:snapToGrid w:val="0"/>
              <w:spacing w:after="0" w:line="240" w:lineRule="auto"/>
            </w:pPr>
            <w:r w:rsidRPr="00E0705E">
              <w:rPr>
                <w:rFonts w:eastAsia="SimSun"/>
                <w:lang w:eastAsia="en-GB"/>
              </w:rPr>
              <w:t xml:space="preserve">TS 22.262 </w:t>
            </w:r>
            <w:r w:rsidRPr="000408BD">
              <w:rPr>
                <w:rFonts w:eastAsia="SimSun"/>
                <w:lang w:eastAsia="en-GB"/>
              </w:rPr>
              <w:t>service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9040B5"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00F3B9E"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6E20E37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1232844"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CCC910C" w14:textId="78390B3C" w:rsidR="00021551" w:rsidRPr="006424D0" w:rsidRDefault="008F461A" w:rsidP="00021551">
            <w:pPr>
              <w:snapToGrid w:val="0"/>
              <w:spacing w:after="0" w:line="240" w:lineRule="auto"/>
            </w:pPr>
            <w:hyperlink r:id="rId182" w:history="1">
              <w:r w:rsidR="00021551" w:rsidRPr="00366525">
                <w:rPr>
                  <w:rStyle w:val="Hyperlink"/>
                  <w:rFonts w:cs="Arial"/>
                </w:rPr>
                <w:t>S1-183041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EE532C0" w14:textId="00CCB9A8" w:rsidR="00021551" w:rsidRPr="00A75C05" w:rsidRDefault="00735E58" w:rsidP="00021551">
            <w:pPr>
              <w:snapToGrid w:val="0"/>
              <w:spacing w:after="0" w:line="240" w:lineRule="auto"/>
            </w:pPr>
            <w:r>
              <w:rPr>
                <w:rFonts w:eastAsia="SimSun" w:hint="eastAsia"/>
                <w:lang w:eastAsia="zh-CN"/>
              </w:rPr>
              <w:t>China Mobile, China Unicom,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D8F532" w14:textId="12866A71" w:rsidR="00021551" w:rsidRPr="00A75C05" w:rsidRDefault="00735E58" w:rsidP="00021551">
            <w:pPr>
              <w:snapToGrid w:val="0"/>
              <w:spacing w:after="0" w:line="240" w:lineRule="auto"/>
            </w:pPr>
            <w:r w:rsidRPr="00E0705E">
              <w:rPr>
                <w:rFonts w:eastAsia="SimSun"/>
                <w:lang w:eastAsia="en-GB"/>
              </w:rPr>
              <w:t xml:space="preserve">TS 22.262 </w:t>
            </w:r>
            <w:r w:rsidRPr="006C4692">
              <w:rPr>
                <w:rFonts w:eastAsia="SimSun"/>
                <w:lang w:eastAsia="en-GB"/>
              </w:rPr>
              <w:t>charging security and other requir</w:t>
            </w:r>
            <w:r>
              <w:rPr>
                <w:rFonts w:eastAsia="SimSun" w:hint="eastAsia"/>
                <w:lang w:eastAsia="zh-CN"/>
              </w:rPr>
              <w:t>e</w:t>
            </w:r>
            <w:r w:rsidRPr="006C4692">
              <w:rPr>
                <w:rFonts w:eastAsia="SimSun"/>
                <w:lang w:eastAsia="en-GB"/>
              </w:rPr>
              <w:t>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3436C56"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9FEBAC" w14:textId="77777777" w:rsidR="00021551" w:rsidRPr="00A75C05" w:rsidRDefault="00021551" w:rsidP="00021551">
            <w:pPr>
              <w:spacing w:after="0" w:line="240" w:lineRule="auto"/>
              <w:rPr>
                <w:rFonts w:eastAsia="Arial Unicode MS" w:cs="Arial"/>
                <w:szCs w:val="18"/>
                <w:lang w:eastAsia="ar-SA"/>
              </w:rPr>
            </w:pPr>
          </w:p>
        </w:tc>
      </w:tr>
      <w:tr w:rsidR="00735E58" w:rsidRPr="00A75C05" w14:paraId="0A95D20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EC294EE" w14:textId="6E27BC43"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9D86CDE" w14:textId="02C89F72" w:rsidR="00735E58" w:rsidRPr="006424D0" w:rsidRDefault="008F461A" w:rsidP="00735E58">
            <w:pPr>
              <w:snapToGrid w:val="0"/>
              <w:spacing w:after="0" w:line="240" w:lineRule="auto"/>
            </w:pPr>
            <w:hyperlink r:id="rId183" w:history="1">
              <w:r w:rsidR="00735E58" w:rsidRPr="00366525">
                <w:rPr>
                  <w:rStyle w:val="Hyperlink"/>
                  <w:rFonts w:cs="Arial"/>
                </w:rPr>
                <w:t>S1-183087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ED5449C" w14:textId="6910C628" w:rsidR="00735E58" w:rsidRPr="00A75C05" w:rsidRDefault="00735E58" w:rsidP="00735E58">
            <w:pPr>
              <w:snapToGrid w:val="0"/>
              <w:spacing w:after="0" w:line="240" w:lineRule="auto"/>
            </w:pPr>
            <w:r w:rsidRPr="00A80149">
              <w:rPr>
                <w:rFonts w:hint="eastAsia"/>
                <w:noProof/>
                <w:lang w:eastAsia="zh-CN"/>
              </w:rPr>
              <w:t>China Mobile</w:t>
            </w:r>
            <w:r>
              <w:rPr>
                <w:rFonts w:hint="eastAsia"/>
                <w:noProof/>
                <w:lang w:eastAsia="zh-CN"/>
              </w:rPr>
              <w: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B5E4D8" w14:textId="7E621121" w:rsidR="00735E58" w:rsidRPr="00A75C05" w:rsidRDefault="00735E58" w:rsidP="00735E58">
            <w:pPr>
              <w:snapToGrid w:val="0"/>
              <w:spacing w:after="0" w:line="240" w:lineRule="auto"/>
            </w:pPr>
            <w:r>
              <w:rPr>
                <w:noProof/>
              </w:rPr>
              <w:t>CR22.261v16.5</w:t>
            </w:r>
            <w:r w:rsidRPr="004F10F8">
              <w:rPr>
                <w:noProof/>
              </w:rPr>
              <w:t>.0:</w:t>
            </w:r>
            <w:r>
              <w:rPr>
                <w:noProof/>
              </w:rPr>
              <w:t xml:space="preserve"> Update of 5GLAN – Indirect Communication Mode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1919F1"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052CD6" w14:textId="4F427308" w:rsidR="00735E58" w:rsidRPr="00A75C05" w:rsidRDefault="00735E58" w:rsidP="00735E58">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MSGin5G</w:t>
            </w:r>
            <w:r w:rsidRPr="00E10FD6">
              <w:rPr>
                <w:rFonts w:eastAsia="Arial Unicode MS" w:cs="Arial"/>
                <w:szCs w:val="18"/>
                <w:lang w:eastAsia="ar-SA"/>
              </w:rPr>
              <w:t xml:space="preserve"> Rel-16 CR03</w:t>
            </w:r>
            <w:r>
              <w:rPr>
                <w:rFonts w:eastAsia="Arial Unicode MS" w:cs="Arial"/>
                <w:szCs w:val="18"/>
                <w:lang w:eastAsia="ar-SA"/>
              </w:rPr>
              <w:t>03</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021551" w:rsidRPr="00A75C05" w14:paraId="30909DC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0A6360C"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3744159" w14:textId="53F6FA10" w:rsidR="00021551" w:rsidRPr="006424D0" w:rsidRDefault="008F461A" w:rsidP="00021551">
            <w:pPr>
              <w:snapToGrid w:val="0"/>
              <w:spacing w:after="0" w:line="240" w:lineRule="auto"/>
            </w:pPr>
            <w:hyperlink r:id="rId184" w:history="1">
              <w:r w:rsidR="00021551" w:rsidRPr="00366525">
                <w:rPr>
                  <w:rStyle w:val="Hyperlink"/>
                  <w:rFonts w:cs="Arial"/>
                </w:rPr>
                <w:t>S1-183096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FBEF1D" w14:textId="56CEAEFA" w:rsidR="00021551" w:rsidRPr="00A75C05" w:rsidRDefault="00735E58" w:rsidP="00021551">
            <w:pPr>
              <w:snapToGrid w:val="0"/>
              <w:spacing w:after="0" w:line="240" w:lineRule="auto"/>
            </w:pPr>
            <w:r>
              <w:rPr>
                <w:rFonts w:eastAsia="SimSun" w:hint="eastAsia"/>
                <w:lang w:eastAsia="zh-CN"/>
              </w:rPr>
              <w:t>China Unicom</w:t>
            </w:r>
            <w:r>
              <w:rPr>
                <w:rFonts w:eastAsia="SimSun"/>
                <w:lang w:eastAsia="zh-CN"/>
              </w:rPr>
              <w:t xml:space="preserve">, China </w:t>
            </w:r>
            <w:r>
              <w:rPr>
                <w:rFonts w:eastAsia="SimSun" w:hint="eastAsia"/>
                <w:lang w:eastAsia="zh-CN"/>
              </w:rPr>
              <w:t xml:space="preserve">Mobile, </w:t>
            </w:r>
            <w:r>
              <w:rPr>
                <w:rFonts w:eastAsia="SimSun"/>
                <w:lang w:eastAsia="zh-CN"/>
              </w:rP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110812" w14:textId="71535C15" w:rsidR="00021551" w:rsidRPr="00A75C05" w:rsidRDefault="00735E58" w:rsidP="00021551">
            <w:pPr>
              <w:snapToGrid w:val="0"/>
              <w:spacing w:after="0" w:line="240" w:lineRule="auto"/>
            </w:pPr>
            <w:r>
              <w:rPr>
                <w:rFonts w:eastAsia="SimSun"/>
                <w:lang w:eastAsia="en-GB"/>
              </w:rPr>
              <w:t>5GMSG</w:t>
            </w:r>
            <w:r w:rsidRPr="00D37C0D">
              <w:rPr>
                <w:rFonts w:eastAsia="SimSun"/>
                <w:lang w:eastAsia="en-GB"/>
              </w:rPr>
              <w:t xml:space="preserve"> </w:t>
            </w:r>
            <w:r>
              <w:rPr>
                <w:rFonts w:eastAsia="SimSun"/>
                <w:lang w:eastAsia="en-GB"/>
              </w:rPr>
              <w:t xml:space="preserve">of </w:t>
            </w:r>
            <w:r>
              <w:rPr>
                <w:rFonts w:eastAsia="SimSun"/>
                <w:lang w:eastAsia="zh-CN"/>
              </w:rPr>
              <w:t xml:space="preserve">TS 22.262 </w:t>
            </w:r>
            <w:r w:rsidRPr="00D37C0D">
              <w:rPr>
                <w:rFonts w:eastAsia="SimSun"/>
                <w:lang w:eastAsia="zh-CN"/>
              </w:rPr>
              <w:t>Abbreviations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96F80E5"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5B08951" w14:textId="77777777" w:rsidR="00021551" w:rsidRPr="00A75C05" w:rsidRDefault="00021551" w:rsidP="00021551">
            <w:pPr>
              <w:spacing w:after="0" w:line="240" w:lineRule="auto"/>
              <w:rPr>
                <w:rFonts w:eastAsia="Arial Unicode MS" w:cs="Arial"/>
                <w:szCs w:val="18"/>
                <w:lang w:eastAsia="ar-SA"/>
              </w:rPr>
            </w:pPr>
          </w:p>
        </w:tc>
      </w:tr>
      <w:tr w:rsidR="00021551" w:rsidRPr="00A75C05" w14:paraId="3CF1236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7019B5C" w14:textId="77777777" w:rsidR="00021551" w:rsidRPr="00A75C05" w:rsidRDefault="00021551" w:rsidP="0002155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3B1D783" w14:textId="49D091EA" w:rsidR="00021551" w:rsidRPr="006424D0" w:rsidRDefault="008F461A" w:rsidP="00021551">
            <w:pPr>
              <w:snapToGrid w:val="0"/>
              <w:spacing w:after="0" w:line="240" w:lineRule="auto"/>
            </w:pPr>
            <w:hyperlink r:id="rId185" w:history="1">
              <w:r w:rsidR="00021551" w:rsidRPr="00366525">
                <w:rPr>
                  <w:rStyle w:val="Hyperlink"/>
                  <w:rFonts w:cs="Arial"/>
                </w:rPr>
                <w:t>S1-183097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8A5942E" w14:textId="521B9C76" w:rsidR="00021551" w:rsidRPr="00A75C05" w:rsidRDefault="00735E58" w:rsidP="00021551">
            <w:pPr>
              <w:snapToGrid w:val="0"/>
              <w:spacing w:after="0" w:line="240" w:lineRule="auto"/>
            </w:pPr>
            <w:r>
              <w:rPr>
                <w:rFonts w:eastAsia="SimSun" w:hint="eastAsia"/>
                <w:lang w:eastAsia="zh-CN"/>
              </w:rPr>
              <w:t>China Unicom</w:t>
            </w:r>
            <w:r>
              <w:rPr>
                <w:rFonts w:eastAsia="SimSun"/>
                <w:lang w:eastAsia="zh-CN"/>
              </w:rPr>
              <w:t xml:space="preserve">, China </w:t>
            </w:r>
            <w:r>
              <w:rPr>
                <w:rFonts w:eastAsia="SimSun" w:hint="eastAsia"/>
                <w:lang w:eastAsia="zh-CN"/>
              </w:rPr>
              <w:t xml:space="preserve">Mobile, </w:t>
            </w:r>
            <w:r>
              <w:rPr>
                <w:rFonts w:eastAsia="SimSun"/>
                <w:lang w:eastAsia="zh-CN"/>
              </w:rP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328F83" w14:textId="4CA8FA12" w:rsidR="00021551" w:rsidRPr="00A75C05" w:rsidRDefault="00735E58" w:rsidP="00021551">
            <w:pPr>
              <w:snapToGrid w:val="0"/>
              <w:spacing w:after="0" w:line="240" w:lineRule="auto"/>
            </w:pPr>
            <w:r>
              <w:rPr>
                <w:rFonts w:eastAsia="SimSun"/>
                <w:lang w:eastAsia="en-GB"/>
              </w:rPr>
              <w:t>5GMSG</w:t>
            </w:r>
            <w:r w:rsidRPr="00D37C0D">
              <w:rPr>
                <w:rFonts w:eastAsia="SimSun"/>
                <w:lang w:eastAsia="en-GB"/>
              </w:rPr>
              <w:t xml:space="preserve"> </w:t>
            </w:r>
            <w:r>
              <w:rPr>
                <w:rFonts w:eastAsia="SimSun"/>
                <w:lang w:eastAsia="en-GB"/>
              </w:rPr>
              <w:t xml:space="preserve">of </w:t>
            </w:r>
            <w:r>
              <w:rPr>
                <w:rFonts w:eastAsia="SimSun"/>
                <w:lang w:eastAsia="zh-CN"/>
              </w:rPr>
              <w:t xml:space="preserve">TS 22.262 </w:t>
            </w:r>
            <w:r w:rsidRPr="004A7D38">
              <w:rPr>
                <w:rFonts w:eastAsia="SimSun"/>
                <w:lang w:eastAsia="zh-CN"/>
              </w:rPr>
              <w:t>Definitions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B87686" w14:textId="77777777" w:rsidR="00021551" w:rsidRPr="00A75C05" w:rsidRDefault="00021551" w:rsidP="00021551">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0A7B5AB" w14:textId="77777777" w:rsidR="00021551" w:rsidRPr="00A75C05" w:rsidRDefault="00021551" w:rsidP="00021551">
            <w:pPr>
              <w:spacing w:after="0" w:line="240" w:lineRule="auto"/>
              <w:rPr>
                <w:rFonts w:eastAsia="Arial Unicode MS" w:cs="Arial"/>
                <w:szCs w:val="18"/>
                <w:lang w:eastAsia="ar-SA"/>
              </w:rPr>
            </w:pPr>
          </w:p>
        </w:tc>
      </w:tr>
      <w:tr w:rsidR="00735E58" w:rsidRPr="00A75C05" w14:paraId="411AE70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0A5622D" w14:textId="11A4A8F4"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3B439E7" w14:textId="54696A7F" w:rsidR="00735E58" w:rsidRPr="006424D0" w:rsidRDefault="008F461A" w:rsidP="00735E58">
            <w:pPr>
              <w:snapToGrid w:val="0"/>
              <w:spacing w:after="0" w:line="240" w:lineRule="auto"/>
            </w:pPr>
            <w:hyperlink r:id="rId186" w:history="1">
              <w:r w:rsidR="00735E58" w:rsidRPr="00366525">
                <w:rPr>
                  <w:rStyle w:val="Hyperlink"/>
                  <w:rFonts w:cs="Arial"/>
                </w:rPr>
                <w:t>S1-183141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41E3FC9" w14:textId="3F4A2F81" w:rsidR="00735E58" w:rsidRPr="00A75C05" w:rsidRDefault="00735E58" w:rsidP="00735E58">
            <w:pPr>
              <w:snapToGrid w:val="0"/>
              <w:spacing w:after="0" w:line="240" w:lineRule="auto"/>
            </w:pPr>
            <w:r>
              <w:rPr>
                <w:noProof/>
              </w:rPr>
              <w:t>Intel,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81FF5F" w14:textId="004EFB97" w:rsidR="00735E58" w:rsidRPr="00A75C05" w:rsidRDefault="00735E58" w:rsidP="00735E58">
            <w:pPr>
              <w:snapToGrid w:val="0"/>
              <w:spacing w:after="0" w:line="240" w:lineRule="auto"/>
            </w:pPr>
            <w:r>
              <w:rPr>
                <w:noProof/>
              </w:rPr>
              <w:t>CR22.261v16.5</w:t>
            </w:r>
            <w:r w:rsidRPr="004F10F8">
              <w:rPr>
                <w:noProof/>
              </w:rPr>
              <w:t>.0:</w:t>
            </w:r>
            <w:r>
              <w:rPr>
                <w:noProof/>
              </w:rPr>
              <w:t xml:space="preserve"> Service requirements in support of RDS in 5GMSG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12EDB4B"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D9FA8C9" w14:textId="1B4FE631" w:rsidR="00735E58" w:rsidRPr="00A75C05" w:rsidRDefault="00735E58" w:rsidP="00735E58">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MSGin5G</w:t>
            </w:r>
            <w:r w:rsidRPr="00E10FD6">
              <w:rPr>
                <w:rFonts w:eastAsia="Arial Unicode MS" w:cs="Arial"/>
                <w:szCs w:val="18"/>
                <w:lang w:eastAsia="ar-SA"/>
              </w:rPr>
              <w:t xml:space="preserve"> Rel-16 CR03</w:t>
            </w:r>
            <w:r>
              <w:rPr>
                <w:rFonts w:eastAsia="Arial Unicode MS" w:cs="Arial"/>
                <w:szCs w:val="18"/>
                <w:lang w:eastAsia="ar-SA"/>
              </w:rPr>
              <w:t>03</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735E58" w:rsidRPr="00A75C05" w14:paraId="084B18F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01D1636" w14:textId="77777777"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6E9F155" w14:textId="35DED720" w:rsidR="00735E58" w:rsidRPr="006424D0" w:rsidRDefault="008F461A" w:rsidP="00735E58">
            <w:pPr>
              <w:snapToGrid w:val="0"/>
              <w:spacing w:after="0" w:line="240" w:lineRule="auto"/>
            </w:pPr>
            <w:hyperlink r:id="rId187" w:history="1">
              <w:r w:rsidR="00735E58" w:rsidRPr="00366525">
                <w:rPr>
                  <w:rStyle w:val="Hyperlink"/>
                  <w:rFonts w:cs="Arial"/>
                </w:rPr>
                <w:t>S1-183152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7DC09F1" w14:textId="39917588" w:rsidR="00735E58" w:rsidRPr="00A75C05" w:rsidRDefault="00735E58" w:rsidP="00735E58">
            <w:pPr>
              <w:snapToGrid w:val="0"/>
              <w:spacing w:after="0" w:line="240" w:lineRule="auto"/>
            </w:pPr>
            <w:r>
              <w:t>Sony</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764801" w14:textId="13AC4C0F" w:rsidR="00735E58" w:rsidRPr="00A75C05" w:rsidRDefault="00735E58" w:rsidP="00735E58">
            <w:pPr>
              <w:snapToGrid w:val="0"/>
              <w:spacing w:after="0" w:line="240" w:lineRule="auto"/>
            </w:pPr>
            <w:r>
              <w:rPr>
                <w:rFonts w:eastAsia="SimSun"/>
                <w:lang w:eastAsia="en-GB"/>
              </w:rPr>
              <w:t>MSGin5G performance requirement for application originated messaging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7B525F4"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B7DE871" w14:textId="77777777" w:rsidR="00735E58" w:rsidRPr="00A75C05" w:rsidRDefault="00735E58" w:rsidP="00735E58">
            <w:pPr>
              <w:spacing w:after="0" w:line="240" w:lineRule="auto"/>
              <w:rPr>
                <w:rFonts w:eastAsia="Arial Unicode MS" w:cs="Arial"/>
                <w:szCs w:val="18"/>
                <w:lang w:eastAsia="ar-SA"/>
              </w:rPr>
            </w:pPr>
          </w:p>
        </w:tc>
      </w:tr>
      <w:tr w:rsidR="00735E58" w:rsidRPr="00A75C05" w14:paraId="05D381B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18FAA8B" w14:textId="11306C1D"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F8E8517" w14:textId="4C96620D" w:rsidR="00735E58" w:rsidRPr="006424D0" w:rsidRDefault="008F461A" w:rsidP="00735E58">
            <w:pPr>
              <w:snapToGrid w:val="0"/>
              <w:spacing w:after="0" w:line="240" w:lineRule="auto"/>
            </w:pPr>
            <w:hyperlink r:id="rId188" w:history="1">
              <w:r w:rsidR="00735E58" w:rsidRPr="00366525">
                <w:rPr>
                  <w:rStyle w:val="Hyperlink"/>
                  <w:rFonts w:cs="Arial"/>
                </w:rPr>
                <w:t>S1-183153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994A118" w14:textId="5753F706" w:rsidR="00735E58" w:rsidRPr="00A75C05" w:rsidRDefault="00B27503" w:rsidP="00735E58">
            <w:pPr>
              <w:snapToGrid w:val="0"/>
              <w:spacing w:after="0" w:line="240" w:lineRule="auto"/>
            </w:pPr>
            <w:r>
              <w:rPr>
                <w:noProof/>
              </w:rPr>
              <w:t>Sony,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F4D21D" w14:textId="45AA5848" w:rsidR="00735E58" w:rsidRPr="00A75C05" w:rsidRDefault="00B27503" w:rsidP="00735E58">
            <w:pPr>
              <w:snapToGrid w:val="0"/>
              <w:spacing w:after="0" w:line="240" w:lineRule="auto"/>
            </w:pPr>
            <w:r>
              <w:rPr>
                <w:noProof/>
              </w:rPr>
              <w:t>CR22.261v16.5</w:t>
            </w:r>
            <w:r w:rsidRPr="004F10F8">
              <w:rPr>
                <w:noProof/>
              </w:rPr>
              <w:t>.0:</w:t>
            </w:r>
            <w:r>
              <w:rPr>
                <w:noProof/>
              </w:rPr>
              <w:t xml:space="preserve"> Application originated messageing for IOT sensors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C2D6572"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499A81F" w14:textId="0445787B" w:rsidR="00735E58" w:rsidRPr="00A75C05" w:rsidRDefault="00B27503" w:rsidP="00735E58">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MSGin5G</w:t>
            </w:r>
            <w:r w:rsidRPr="00E10FD6">
              <w:rPr>
                <w:rFonts w:eastAsia="Arial Unicode MS" w:cs="Arial"/>
                <w:szCs w:val="18"/>
                <w:lang w:eastAsia="ar-SA"/>
              </w:rPr>
              <w:t xml:space="preserve"> Rel-16 CR03</w:t>
            </w:r>
            <w:r>
              <w:rPr>
                <w:rFonts w:eastAsia="Arial Unicode MS" w:cs="Arial"/>
                <w:szCs w:val="18"/>
                <w:lang w:eastAsia="ar-SA"/>
              </w:rPr>
              <w:t>03</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735E58" w:rsidRPr="00B81C05" w14:paraId="561D84A7" w14:textId="77777777" w:rsidTr="0029452C">
        <w:trPr>
          <w:trHeight w:val="141"/>
        </w:trPr>
        <w:tc>
          <w:tcPr>
            <w:tcW w:w="14494" w:type="dxa"/>
            <w:gridSpan w:val="8"/>
            <w:tcBorders>
              <w:top w:val="nil"/>
              <w:bottom w:val="single" w:sz="4" w:space="0" w:color="auto"/>
            </w:tcBorders>
            <w:shd w:val="clear" w:color="auto" w:fill="F2F2F2"/>
          </w:tcPr>
          <w:p w14:paraId="42D08F7D" w14:textId="4E8AFF08" w:rsidR="00735E58" w:rsidRPr="00B81C05" w:rsidRDefault="00735E58" w:rsidP="00735E58">
            <w:pPr>
              <w:pStyle w:val="Heading3"/>
            </w:pPr>
            <w:r>
              <w:t>MSGin5G output</w:t>
            </w:r>
          </w:p>
        </w:tc>
      </w:tr>
      <w:tr w:rsidR="00735E58" w:rsidRPr="00A75C05" w14:paraId="5477AE5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576D721" w14:textId="77777777" w:rsidR="00735E58" w:rsidRPr="00021551" w:rsidRDefault="00735E58" w:rsidP="00735E58">
            <w:pPr>
              <w:snapToGrid w:val="0"/>
              <w:spacing w:after="0" w:line="240" w:lineRule="auto"/>
              <w:rPr>
                <w:rFonts w:eastAsia="Times New Roman" w:cs="Arial"/>
                <w:szCs w:val="18"/>
                <w:lang w:eastAsia="ar-SA"/>
              </w:rPr>
            </w:pPr>
            <w:r w:rsidRPr="00021551">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27EC5E" w14:textId="46E67091" w:rsidR="00735E58" w:rsidRPr="00021551" w:rsidRDefault="008F461A" w:rsidP="00735E58">
            <w:pPr>
              <w:snapToGrid w:val="0"/>
              <w:spacing w:after="0" w:line="240" w:lineRule="auto"/>
              <w:rPr>
                <w:rStyle w:val="Hyperlink"/>
                <w:rFonts w:eastAsia="Times New Roman" w:cs="Arial"/>
                <w:color w:val="auto"/>
                <w:szCs w:val="18"/>
                <w:highlight w:val="red"/>
                <w:lang w:eastAsia="ar-SA"/>
              </w:rPr>
            </w:pPr>
            <w:hyperlink r:id="rId189" w:history="1">
              <w:r w:rsidR="00043DC7" w:rsidRPr="00366525">
                <w:rPr>
                  <w:rStyle w:val="Hyperlink"/>
                  <w:rFonts w:cs="Arial"/>
                </w:rPr>
                <w:t>S1-183137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5A3DB1E" w14:textId="72E05300" w:rsidR="00735E58" w:rsidRPr="00021551" w:rsidRDefault="00735E58" w:rsidP="00735E58">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China Mobile</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19E93D" w14:textId="72991A1A" w:rsidR="00735E58" w:rsidRPr="00021551"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TS22.262v0.1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158CC0" w14:textId="77777777" w:rsidR="00735E58" w:rsidRPr="00021551"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8C54F15" w14:textId="77777777" w:rsidR="00735E58" w:rsidRPr="00021551" w:rsidRDefault="00735E58" w:rsidP="00735E58">
            <w:pPr>
              <w:snapToGrid w:val="0"/>
              <w:spacing w:after="0" w:line="240" w:lineRule="auto"/>
              <w:rPr>
                <w:rFonts w:eastAsia="Arial Unicode MS" w:cs="Arial"/>
                <w:szCs w:val="18"/>
                <w:lang w:eastAsia="ar-SA"/>
              </w:rPr>
            </w:pPr>
          </w:p>
        </w:tc>
      </w:tr>
      <w:tr w:rsidR="00735E58" w:rsidRPr="00A75C05" w14:paraId="0B76B27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E685E62" w14:textId="77777777"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TS</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4F9851B" w14:textId="38F91E2F" w:rsidR="00735E58" w:rsidRPr="006424D0" w:rsidRDefault="008F461A" w:rsidP="00735E58">
            <w:pPr>
              <w:snapToGrid w:val="0"/>
              <w:spacing w:after="0" w:line="240" w:lineRule="auto"/>
            </w:pPr>
            <w:hyperlink r:id="rId190" w:history="1">
              <w:r w:rsidR="00043DC7" w:rsidRPr="00366525">
                <w:rPr>
                  <w:rStyle w:val="Hyperlink"/>
                  <w:rFonts w:cs="Arial"/>
                </w:rPr>
                <w:t>S1-183136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3743CCC" w14:textId="788D8156" w:rsidR="00735E58" w:rsidRPr="00A75C05" w:rsidRDefault="00735E58" w:rsidP="00735E58">
            <w:pPr>
              <w:snapToGrid w:val="0"/>
              <w:spacing w:after="0" w:line="240" w:lineRule="auto"/>
            </w:pPr>
            <w:r w:rsidRPr="00D76881">
              <w:rPr>
                <w:rFonts w:eastAsia="Times New Roman" w:cs="Arial"/>
                <w:szCs w:val="18"/>
                <w:lang w:eastAsia="ar-SA"/>
              </w:rPr>
              <w:t>Rapporteur (</w:t>
            </w:r>
            <w:r>
              <w:rPr>
                <w:rFonts w:eastAsia="Times New Roman" w:cs="Arial"/>
                <w:szCs w:val="18"/>
                <w:lang w:eastAsia="ar-SA"/>
              </w:rPr>
              <w:t>China Mobile</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4D0560" w14:textId="3DD6D78B" w:rsidR="00735E58" w:rsidRPr="00A75C05" w:rsidRDefault="00735E58" w:rsidP="00735E58">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TS22.262v1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ED3EE3F"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367AD79" w14:textId="77777777" w:rsidR="00735E58" w:rsidRPr="00A75C05" w:rsidRDefault="00735E58" w:rsidP="00735E58">
            <w:pPr>
              <w:spacing w:after="0" w:line="240" w:lineRule="auto"/>
              <w:rPr>
                <w:rFonts w:eastAsia="Arial Unicode MS" w:cs="Arial"/>
                <w:szCs w:val="18"/>
                <w:lang w:eastAsia="ar-SA"/>
              </w:rPr>
            </w:pPr>
          </w:p>
        </w:tc>
      </w:tr>
      <w:tr w:rsidR="00735E58" w:rsidRPr="00B04844" w14:paraId="3A803FCD" w14:textId="77777777" w:rsidTr="00D34F73">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77E11DD" w14:textId="510B0216" w:rsidR="00735E58" w:rsidRDefault="00735E58" w:rsidP="00735E58">
            <w:pPr>
              <w:pStyle w:val="Heading2"/>
            </w:pPr>
            <w:r>
              <w:t xml:space="preserve">BRMNS: </w:t>
            </w:r>
            <w:r w:rsidRPr="00B3496D">
              <w:rPr>
                <w:lang w:val="en-US"/>
              </w:rPr>
              <w:t>Business Role Models for Network Slicing</w:t>
            </w:r>
            <w:r>
              <w:t xml:space="preserve"> [</w:t>
            </w:r>
            <w:r w:rsidRPr="00012C8A">
              <w:rPr>
                <w:bCs/>
                <w:iCs/>
              </w:rPr>
              <w:t>SP-1</w:t>
            </w:r>
            <w:r>
              <w:rPr>
                <w:bCs/>
                <w:iCs/>
              </w:rPr>
              <w:t>8</w:t>
            </w:r>
            <w:r w:rsidRPr="00012C8A">
              <w:rPr>
                <w:bCs/>
                <w:iCs/>
              </w:rPr>
              <w:t>0</w:t>
            </w:r>
            <w:r w:rsidR="00A1203E">
              <w:rPr>
                <w:bCs/>
                <w:iCs/>
              </w:rPr>
              <w:t>773</w:t>
            </w:r>
            <w:r>
              <w:t>]</w:t>
            </w:r>
          </w:p>
        </w:tc>
      </w:tr>
      <w:tr w:rsidR="00735E58" w:rsidRPr="00B04844" w14:paraId="31D7B5B1" w14:textId="77777777" w:rsidTr="00D34F73">
        <w:trPr>
          <w:trHeight w:val="141"/>
        </w:trPr>
        <w:tc>
          <w:tcPr>
            <w:tcW w:w="14494" w:type="dxa"/>
            <w:gridSpan w:val="8"/>
            <w:tcBorders>
              <w:bottom w:val="single" w:sz="4" w:space="0" w:color="auto"/>
            </w:tcBorders>
            <w:shd w:val="clear" w:color="auto" w:fill="auto"/>
          </w:tcPr>
          <w:p w14:paraId="651C6054" w14:textId="77777777" w:rsidR="00735E58" w:rsidRPr="004067FF" w:rsidRDefault="00735E58" w:rsidP="00735E5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CA873F3" w14:textId="4EA10DAB" w:rsidR="00735E58" w:rsidRPr="00411066" w:rsidRDefault="00735E58" w:rsidP="00735E5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3574E74D" w14:textId="73B944D0" w:rsidR="00735E58" w:rsidRPr="004070E3" w:rsidRDefault="00735E58" w:rsidP="00735E5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60DA4D63" w14:textId="77777777" w:rsidR="00735E58" w:rsidRPr="004070E3" w:rsidRDefault="00735E58" w:rsidP="00735E58">
            <w:pPr>
              <w:suppressAutoHyphens/>
              <w:spacing w:after="0" w:line="240" w:lineRule="auto"/>
              <w:rPr>
                <w:rFonts w:eastAsia="Arial Unicode MS" w:cs="Arial"/>
                <w:i/>
                <w:szCs w:val="18"/>
                <w:lang w:eastAsia="ar-SA"/>
              </w:rPr>
            </w:pPr>
          </w:p>
        </w:tc>
      </w:tr>
      <w:tr w:rsidR="00735E58" w:rsidRPr="00A75C05" w14:paraId="226920D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A0C0D25" w14:textId="77777777"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612279" w14:textId="5CFBB2E9" w:rsidR="00735E58" w:rsidRPr="006424D0" w:rsidRDefault="008F461A" w:rsidP="00735E58">
            <w:pPr>
              <w:snapToGrid w:val="0"/>
              <w:spacing w:after="0" w:line="240" w:lineRule="auto"/>
            </w:pPr>
            <w:hyperlink r:id="rId191" w:history="1">
              <w:r w:rsidR="00735E58" w:rsidRPr="00366525">
                <w:rPr>
                  <w:rStyle w:val="Hyperlink"/>
                  <w:rFonts w:cs="Arial"/>
                </w:rPr>
                <w:t>S1-183017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747A96" w14:textId="5CAF5932" w:rsidR="00735E58" w:rsidRPr="00A75C05" w:rsidRDefault="00043DC7" w:rsidP="00735E58">
            <w:pPr>
              <w:snapToGrid w:val="0"/>
              <w:spacing w:after="0" w:line="240" w:lineRule="auto"/>
            </w:pPr>
            <w:r>
              <w:rPr>
                <w:rFonts w:hint="eastAsia"/>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8FA570" w14:textId="1A6B671D" w:rsidR="00735E58" w:rsidRPr="00A75C05" w:rsidRDefault="00043DC7" w:rsidP="00735E58">
            <w:pPr>
              <w:snapToGrid w:val="0"/>
              <w:spacing w:after="0" w:line="240" w:lineRule="auto"/>
            </w:pPr>
            <w:r>
              <w:rPr>
                <w:noProof/>
              </w:rPr>
              <w:t>CR22.261v16.5</w:t>
            </w:r>
            <w:r w:rsidRPr="004F10F8">
              <w:rPr>
                <w:noProof/>
              </w:rPr>
              <w:t>.0:</w:t>
            </w:r>
            <w:r>
              <w:rPr>
                <w:noProof/>
              </w:rPr>
              <w:t xml:space="preserve"> Correction to BRMNS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CA5E1B"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A88EFEC" w14:textId="29B45B92" w:rsidR="00735E58" w:rsidRPr="00A75C05" w:rsidRDefault="00043DC7" w:rsidP="00735E58">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BRMNS</w:t>
            </w:r>
            <w:r w:rsidRPr="00E10FD6">
              <w:rPr>
                <w:rFonts w:eastAsia="Arial Unicode MS" w:cs="Arial"/>
                <w:szCs w:val="18"/>
                <w:lang w:eastAsia="ar-SA"/>
              </w:rPr>
              <w:t xml:space="preserve"> Rel-16 CR0</w:t>
            </w:r>
            <w:r>
              <w:rPr>
                <w:rFonts w:eastAsia="Arial Unicode MS" w:cs="Arial"/>
                <w:szCs w:val="18"/>
                <w:lang w:eastAsia="ar-SA"/>
              </w:rPr>
              <w:t>299</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F</w:t>
            </w:r>
          </w:p>
        </w:tc>
      </w:tr>
      <w:tr w:rsidR="00735E58" w:rsidRPr="00A75C05" w14:paraId="023A42B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61D34AA" w14:textId="5985BEF8"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97A3AD2" w14:textId="1431EFAC" w:rsidR="00735E58" w:rsidRPr="006424D0" w:rsidRDefault="008F461A" w:rsidP="00735E58">
            <w:pPr>
              <w:snapToGrid w:val="0"/>
              <w:spacing w:after="0" w:line="240" w:lineRule="auto"/>
            </w:pPr>
            <w:hyperlink r:id="rId192" w:history="1">
              <w:r w:rsidR="00735E58" w:rsidRPr="00366525">
                <w:rPr>
                  <w:rStyle w:val="Hyperlink"/>
                  <w:rFonts w:cs="Arial"/>
                </w:rPr>
                <w:t>S1-183100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12F54B2" w14:textId="751F96EF" w:rsidR="00735E58" w:rsidRPr="00A75C05" w:rsidRDefault="00043DC7" w:rsidP="00735E58">
            <w:pPr>
              <w:snapToGrid w:val="0"/>
              <w:spacing w:after="0" w:line="240" w:lineRule="auto"/>
            </w:pPr>
            <w:r>
              <w:rPr>
                <w:rFonts w:eastAsia="SimSun"/>
                <w:lang w:eastAsia="en-GB"/>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D0F24E" w14:textId="58D42009" w:rsidR="00735E58" w:rsidRPr="00A75C05" w:rsidRDefault="00043DC7" w:rsidP="00735E58">
            <w:pPr>
              <w:snapToGrid w:val="0"/>
              <w:spacing w:after="0" w:line="240" w:lineRule="auto"/>
            </w:pPr>
            <w:r>
              <w:rPr>
                <w:rFonts w:eastAsia="SimSun"/>
                <w:lang w:eastAsia="en-GB"/>
              </w:rPr>
              <w:t>Discussion on completion of normative BRMNS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DEC524F"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E1E79FA" w14:textId="77777777" w:rsidR="00735E58" w:rsidRPr="00A75C05" w:rsidRDefault="00735E58" w:rsidP="00735E58">
            <w:pPr>
              <w:spacing w:after="0" w:line="240" w:lineRule="auto"/>
              <w:rPr>
                <w:rFonts w:eastAsia="Arial Unicode MS" w:cs="Arial"/>
                <w:szCs w:val="18"/>
                <w:lang w:eastAsia="ar-SA"/>
              </w:rPr>
            </w:pPr>
          </w:p>
        </w:tc>
      </w:tr>
      <w:tr w:rsidR="00735E58" w:rsidRPr="00A75C05" w14:paraId="6D35F98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01F1B1D" w14:textId="77777777"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45FE1D6" w14:textId="79AE4178" w:rsidR="00735E58" w:rsidRPr="006424D0" w:rsidRDefault="008F461A" w:rsidP="00735E58">
            <w:pPr>
              <w:snapToGrid w:val="0"/>
              <w:spacing w:after="0" w:line="240" w:lineRule="auto"/>
            </w:pPr>
            <w:hyperlink r:id="rId193" w:history="1">
              <w:r w:rsidR="00735E58" w:rsidRPr="00366525">
                <w:rPr>
                  <w:rStyle w:val="Hyperlink"/>
                  <w:rFonts w:cs="Arial"/>
                </w:rPr>
                <w:t>S1-183101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D677EFF" w14:textId="3EBDDAC1" w:rsidR="00735E58" w:rsidRPr="00A75C05" w:rsidRDefault="00043DC7" w:rsidP="00735E58">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7FD594" w14:textId="2B55D872" w:rsidR="00735E58" w:rsidRPr="00A75C05" w:rsidRDefault="00043DC7" w:rsidP="00735E58">
            <w:pPr>
              <w:snapToGrid w:val="0"/>
              <w:spacing w:after="0" w:line="240" w:lineRule="auto"/>
            </w:pPr>
            <w:r>
              <w:rPr>
                <w:noProof/>
              </w:rPr>
              <w:t>Enhanced network slice requirements based on business role models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31598C"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D450DF9" w14:textId="77777777" w:rsidR="00735E58" w:rsidRPr="00A75C05" w:rsidRDefault="00735E58" w:rsidP="00735E58">
            <w:pPr>
              <w:spacing w:after="0" w:line="240" w:lineRule="auto"/>
              <w:rPr>
                <w:rFonts w:eastAsia="Arial Unicode MS" w:cs="Arial"/>
                <w:szCs w:val="18"/>
                <w:lang w:eastAsia="ar-SA"/>
              </w:rPr>
            </w:pPr>
          </w:p>
        </w:tc>
      </w:tr>
      <w:tr w:rsidR="00735E58" w:rsidRPr="00A75C05" w14:paraId="201627B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AB365DF" w14:textId="5B563B52" w:rsidR="00735E58" w:rsidRPr="00A75C05" w:rsidRDefault="00735E58" w:rsidP="00735E5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F57F925" w14:textId="3DC9D555" w:rsidR="00735E58" w:rsidRPr="006424D0" w:rsidRDefault="008F461A" w:rsidP="00735E58">
            <w:pPr>
              <w:snapToGrid w:val="0"/>
              <w:spacing w:after="0" w:line="240" w:lineRule="auto"/>
            </w:pPr>
            <w:hyperlink r:id="rId194" w:history="1">
              <w:r w:rsidR="00735E58" w:rsidRPr="00366525">
                <w:rPr>
                  <w:rStyle w:val="Hyperlink"/>
                  <w:rFonts w:cs="Arial"/>
                </w:rPr>
                <w:t>S1-183146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CFDF82D" w14:textId="28F0E819" w:rsidR="00735E58" w:rsidRPr="00A75C05" w:rsidRDefault="00043DC7" w:rsidP="00735E58">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26BA3A" w14:textId="07FFFC1C" w:rsidR="00735E58" w:rsidRPr="00A75C05" w:rsidRDefault="00043DC7" w:rsidP="00735E58">
            <w:pPr>
              <w:snapToGrid w:val="0"/>
              <w:spacing w:after="0" w:line="240" w:lineRule="auto"/>
            </w:pPr>
            <w:r>
              <w:rPr>
                <w:rFonts w:eastAsia="SimSun"/>
                <w:lang w:eastAsia="en-GB"/>
              </w:rPr>
              <w:t>Review and Proposal for Service Requirements of FS_BMNS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6C321C7" w14:textId="77777777" w:rsidR="00735E58" w:rsidRPr="00A75C05" w:rsidRDefault="00735E58" w:rsidP="00735E58">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F3BFEA" w14:textId="77777777" w:rsidR="00735E58" w:rsidRPr="00A75C05" w:rsidRDefault="00735E58" w:rsidP="00735E58">
            <w:pPr>
              <w:spacing w:after="0" w:line="240" w:lineRule="auto"/>
              <w:rPr>
                <w:rFonts w:eastAsia="Arial Unicode MS" w:cs="Arial"/>
                <w:szCs w:val="18"/>
                <w:lang w:eastAsia="ar-SA"/>
              </w:rPr>
            </w:pPr>
          </w:p>
        </w:tc>
      </w:tr>
      <w:tr w:rsidR="00E514C2" w:rsidRPr="00A75C05" w14:paraId="4D1FB55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CFE315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EB756E9" w14:textId="570F78F6" w:rsidR="00E514C2" w:rsidRPr="006424D0" w:rsidRDefault="008F461A" w:rsidP="00E514C2">
            <w:pPr>
              <w:snapToGrid w:val="0"/>
              <w:spacing w:after="0" w:line="240" w:lineRule="auto"/>
            </w:pPr>
            <w:hyperlink r:id="rId195" w:history="1">
              <w:r w:rsidR="00E514C2" w:rsidRPr="00366525">
                <w:rPr>
                  <w:rStyle w:val="Hyperlink"/>
                  <w:rFonts w:cs="Arial"/>
                </w:rPr>
                <w:t>S1-183147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A8DD1A2" w14:textId="6817E88B" w:rsidR="00E514C2" w:rsidRPr="00A75C05" w:rsidRDefault="00E514C2" w:rsidP="00E514C2">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AFF50B" w14:textId="2BFDA7A1" w:rsidR="00E514C2" w:rsidRPr="00A75C05" w:rsidRDefault="00E514C2" w:rsidP="00E514C2">
            <w:pPr>
              <w:snapToGrid w:val="0"/>
              <w:spacing w:after="0" w:line="240" w:lineRule="auto"/>
            </w:pPr>
            <w:r>
              <w:rPr>
                <w:noProof/>
              </w:rPr>
              <w:t>CR22.261v16.5</w:t>
            </w:r>
            <w:r w:rsidRPr="004F10F8">
              <w:rPr>
                <w:noProof/>
              </w:rPr>
              <w:t>.0:</w:t>
            </w:r>
            <w:r>
              <w:rPr>
                <w:noProof/>
              </w:rPr>
              <w:t xml:space="preserve"> Service requirements for Business Roles of Network Slice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2585B8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2BBE3D2" w14:textId="424B0C1A" w:rsidR="00E514C2" w:rsidRPr="00A75C05" w:rsidRDefault="00E514C2" w:rsidP="00E514C2">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BRMNS</w:t>
            </w:r>
            <w:r w:rsidRPr="00E10FD6">
              <w:rPr>
                <w:rFonts w:eastAsia="Arial Unicode MS" w:cs="Arial"/>
                <w:szCs w:val="18"/>
                <w:lang w:eastAsia="ar-SA"/>
              </w:rPr>
              <w:t xml:space="preserve"> Rel-16 CR0</w:t>
            </w:r>
            <w:r>
              <w:rPr>
                <w:rFonts w:eastAsia="Arial Unicode MS" w:cs="Arial"/>
                <w:szCs w:val="18"/>
                <w:lang w:eastAsia="ar-SA"/>
              </w:rPr>
              <w:t>325</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E514C2" w:rsidRPr="00A75C05" w14:paraId="07D4F7D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47D01CE" w14:textId="48BDDB29"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ABB19F2" w14:textId="120C5D75" w:rsidR="00E514C2" w:rsidRPr="006424D0" w:rsidRDefault="008F461A" w:rsidP="00E514C2">
            <w:pPr>
              <w:snapToGrid w:val="0"/>
              <w:spacing w:after="0" w:line="240" w:lineRule="auto"/>
            </w:pPr>
            <w:hyperlink r:id="rId196" w:history="1">
              <w:r w:rsidR="00E514C2" w:rsidRPr="00366525">
                <w:rPr>
                  <w:rStyle w:val="Hyperlink"/>
                  <w:rFonts w:cs="Arial"/>
                </w:rPr>
                <w:t>S1-183212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6DF3826" w14:textId="68198814" w:rsidR="00E514C2" w:rsidRPr="00A75C05" w:rsidRDefault="00E514C2" w:rsidP="00E514C2">
            <w:pPr>
              <w:snapToGrid w:val="0"/>
              <w:spacing w:after="0" w:line="240" w:lineRule="auto"/>
            </w:pPr>
            <w:r>
              <w:t>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79DE79" w14:textId="7CDB7A04" w:rsidR="00E514C2" w:rsidRPr="00A75C05" w:rsidRDefault="00E514C2" w:rsidP="00E514C2">
            <w:pPr>
              <w:snapToGrid w:val="0"/>
              <w:spacing w:after="0" w:line="240" w:lineRule="auto"/>
            </w:pPr>
            <w:r w:rsidRPr="00E514C2">
              <w:t>[DRAFT] Reply LS on business roles for 5G networks and network slicing management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A58AB89"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6B98FF8"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9D84B2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0347EF3"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8F6D837" w14:textId="76A40FB3" w:rsidR="00E514C2" w:rsidRPr="006424D0" w:rsidRDefault="008F461A" w:rsidP="00E514C2">
            <w:pPr>
              <w:snapToGrid w:val="0"/>
              <w:spacing w:after="0" w:line="240" w:lineRule="auto"/>
            </w:pPr>
            <w:hyperlink r:id="rId197" w:history="1">
              <w:r w:rsidR="00E514C2" w:rsidRPr="00366525">
                <w:rPr>
                  <w:rStyle w:val="Hyperlink"/>
                  <w:rFonts w:cs="Arial"/>
                </w:rPr>
                <w:t>S1-183239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0D188B4" w14:textId="3E2BA170" w:rsidR="00E514C2" w:rsidRPr="00A75C05" w:rsidRDefault="001B4C6D" w:rsidP="00E514C2">
            <w:pPr>
              <w:snapToGrid w:val="0"/>
              <w:spacing w:after="0" w:line="240" w:lineRule="auto"/>
            </w:pPr>
            <w: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76293F" w14:textId="3E5FBAB4" w:rsidR="00E514C2" w:rsidRPr="00A75C05" w:rsidRDefault="001B4C6D" w:rsidP="00E514C2">
            <w:pPr>
              <w:snapToGrid w:val="0"/>
              <w:spacing w:after="0" w:line="240" w:lineRule="auto"/>
            </w:pPr>
            <w:r>
              <w:rPr>
                <w:noProof/>
              </w:rPr>
              <w:t>CR22.261v16.5</w:t>
            </w:r>
            <w:r w:rsidRPr="004F10F8">
              <w:rPr>
                <w:noProof/>
              </w:rPr>
              <w:t>.0:</w:t>
            </w:r>
            <w:r>
              <w:rPr>
                <w:noProof/>
              </w:rPr>
              <w:t xml:space="preserve"> Adding the</w:t>
            </w:r>
            <w:r w:rsidRPr="00925AFF">
              <w:rPr>
                <w:noProof/>
              </w:rPr>
              <w:t xml:space="preserve"> </w:t>
            </w:r>
            <w:r>
              <w:rPr>
                <w:noProof/>
              </w:rPr>
              <w:t>description about</w:t>
            </w:r>
            <w:r w:rsidRPr="00372199">
              <w:rPr>
                <w:noProof/>
              </w:rPr>
              <w:t xml:space="preserve"> </w:t>
            </w:r>
            <w:r>
              <w:rPr>
                <w:noProof/>
              </w:rPr>
              <w:t xml:space="preserve">a private slice for </w:t>
            </w:r>
            <w:r w:rsidRPr="00925AFF">
              <w:rPr>
                <w:noProof/>
              </w:rPr>
              <w:t>Network capability exposure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D193724"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B655770" w14:textId="71BFE99F" w:rsidR="00E514C2" w:rsidRPr="00A75C05" w:rsidRDefault="001B4C6D" w:rsidP="00E514C2">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BRMNS</w:t>
            </w:r>
            <w:r w:rsidRPr="00E10FD6">
              <w:rPr>
                <w:rFonts w:eastAsia="Arial Unicode MS" w:cs="Arial"/>
                <w:szCs w:val="18"/>
                <w:lang w:eastAsia="ar-SA"/>
              </w:rPr>
              <w:t xml:space="preserve"> Rel-16 CR0</w:t>
            </w:r>
            <w:r>
              <w:rPr>
                <w:rFonts w:eastAsia="Arial Unicode MS" w:cs="Arial"/>
                <w:szCs w:val="18"/>
                <w:lang w:eastAsia="ar-SA"/>
              </w:rPr>
              <w:t>344</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E514C2" w:rsidRPr="00A75C05" w14:paraId="1D6AACE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9C85E40"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6D4AEEB" w14:textId="2037FBAA" w:rsidR="00E514C2" w:rsidRPr="006424D0" w:rsidRDefault="008F461A" w:rsidP="00E514C2">
            <w:pPr>
              <w:snapToGrid w:val="0"/>
              <w:spacing w:after="0" w:line="240" w:lineRule="auto"/>
            </w:pPr>
            <w:hyperlink r:id="rId198" w:history="1">
              <w:r w:rsidR="00E514C2" w:rsidRPr="00366525">
                <w:rPr>
                  <w:rStyle w:val="Hyperlink"/>
                  <w:rFonts w:cs="Arial"/>
                </w:rPr>
                <w:t>S1-183240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84735F9" w14:textId="0617E551" w:rsidR="00E514C2" w:rsidRPr="00A75C05" w:rsidRDefault="001B4C6D" w:rsidP="00E514C2">
            <w:pPr>
              <w:snapToGrid w:val="0"/>
              <w:spacing w:after="0" w:line="240" w:lineRule="auto"/>
            </w:pPr>
            <w: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EE9208" w14:textId="1A38929B" w:rsidR="00E514C2" w:rsidRPr="00A75C05" w:rsidRDefault="001B4C6D" w:rsidP="00E514C2">
            <w:pPr>
              <w:snapToGrid w:val="0"/>
              <w:spacing w:after="0" w:line="240" w:lineRule="auto"/>
            </w:pPr>
            <w:r>
              <w:rPr>
                <w:noProof/>
              </w:rPr>
              <w:t>CR22.261v16.5</w:t>
            </w:r>
            <w:r w:rsidRPr="004F10F8">
              <w:rPr>
                <w:noProof/>
              </w:rPr>
              <w:t>.0:</w:t>
            </w:r>
            <w:r>
              <w:rPr>
                <w:noProof/>
              </w:rPr>
              <w:t xml:space="preserve"> Update the</w:t>
            </w:r>
            <w:r w:rsidRPr="00925AFF">
              <w:rPr>
                <w:noProof/>
              </w:rPr>
              <w:t xml:space="preserve"> </w:t>
            </w:r>
            <w:r>
              <w:rPr>
                <w:noProof/>
              </w:rPr>
              <w:t>requirements about</w:t>
            </w:r>
            <w:r w:rsidRPr="00372199">
              <w:rPr>
                <w:noProof/>
              </w:rPr>
              <w:t xml:space="preserve"> </w:t>
            </w:r>
            <w:r>
              <w:rPr>
                <w:noProof/>
              </w:rPr>
              <w:t xml:space="preserve">a private slice for </w:t>
            </w:r>
            <w:r w:rsidRPr="00925AFF">
              <w:rPr>
                <w:noProof/>
              </w:rPr>
              <w:t>Network capability exposure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165316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225C105" w14:textId="0EFAAD12" w:rsidR="00E514C2" w:rsidRPr="00A75C05" w:rsidRDefault="001B4C6D" w:rsidP="00E514C2">
            <w:pPr>
              <w:spacing w:after="0" w:line="240" w:lineRule="auto"/>
              <w:rPr>
                <w:rFonts w:eastAsia="Arial Unicode MS" w:cs="Arial"/>
                <w:szCs w:val="18"/>
                <w:lang w:eastAsia="ar-SA"/>
              </w:rPr>
            </w:pPr>
            <w:r w:rsidRPr="00E10FD6">
              <w:rPr>
                <w:rFonts w:eastAsia="Arial Unicode MS" w:cs="Arial"/>
                <w:szCs w:val="18"/>
                <w:lang w:eastAsia="ar-SA"/>
              </w:rPr>
              <w:t xml:space="preserve">WI code </w:t>
            </w:r>
            <w:r>
              <w:rPr>
                <w:noProof/>
              </w:rPr>
              <w:t>BRMNS</w:t>
            </w:r>
            <w:r w:rsidRPr="00E10FD6">
              <w:rPr>
                <w:rFonts w:eastAsia="Arial Unicode MS" w:cs="Arial"/>
                <w:szCs w:val="18"/>
                <w:lang w:eastAsia="ar-SA"/>
              </w:rPr>
              <w:t xml:space="preserve"> Rel-16 CR0</w:t>
            </w:r>
            <w:r>
              <w:rPr>
                <w:rFonts w:eastAsia="Arial Unicode MS" w:cs="Arial"/>
                <w:szCs w:val="18"/>
                <w:lang w:eastAsia="ar-SA"/>
              </w:rPr>
              <w:t>345</w:t>
            </w:r>
            <w:r w:rsidRPr="00E10FD6">
              <w:rPr>
                <w:rFonts w:eastAsia="Arial Unicode MS" w:cs="Arial"/>
                <w:szCs w:val="18"/>
                <w:lang w:eastAsia="ar-SA"/>
              </w:rPr>
              <w:t>R</w:t>
            </w:r>
            <w:r>
              <w:rPr>
                <w:rFonts w:eastAsia="Arial Unicode MS" w:cs="Arial"/>
                <w:szCs w:val="18"/>
                <w:lang w:eastAsia="ar-SA"/>
              </w:rPr>
              <w:t>-</w:t>
            </w:r>
            <w:r w:rsidRPr="00E10FD6">
              <w:rPr>
                <w:rFonts w:eastAsia="Arial Unicode MS" w:cs="Arial"/>
                <w:szCs w:val="18"/>
                <w:lang w:eastAsia="ar-SA"/>
              </w:rPr>
              <w:t xml:space="preserve"> Cat </w:t>
            </w:r>
            <w:r>
              <w:rPr>
                <w:rFonts w:eastAsia="Arial Unicode MS" w:cs="Arial"/>
                <w:szCs w:val="18"/>
                <w:lang w:eastAsia="ar-SA"/>
              </w:rPr>
              <w:t>B</w:t>
            </w:r>
          </w:p>
        </w:tc>
      </w:tr>
      <w:tr w:rsidR="00E514C2" w:rsidRPr="00B04844" w14:paraId="595FD0D8" w14:textId="77777777" w:rsidTr="00B46DDA">
        <w:trPr>
          <w:trHeight w:val="141"/>
        </w:trPr>
        <w:tc>
          <w:tcPr>
            <w:tcW w:w="14494" w:type="dxa"/>
            <w:gridSpan w:val="8"/>
            <w:shd w:val="clear" w:color="auto" w:fill="F2F2F2"/>
          </w:tcPr>
          <w:p w14:paraId="595FD0D7" w14:textId="3F9C0CC8" w:rsidR="00E514C2" w:rsidRPr="00F45489"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2"/>
          </w:p>
        </w:tc>
      </w:tr>
      <w:tr w:rsidR="00E514C2" w:rsidRPr="00B04844" w14:paraId="78389378" w14:textId="77777777" w:rsidTr="000532E0">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9BD8F8A" w14:textId="219ABFFB" w:rsidR="00E514C2" w:rsidRDefault="00E514C2" w:rsidP="00E514C2">
            <w:pPr>
              <w:pStyle w:val="Heading2"/>
            </w:pPr>
            <w:r>
              <w:t>Rel-16 CRs for completed study items</w:t>
            </w:r>
          </w:p>
        </w:tc>
      </w:tr>
      <w:tr w:rsidR="00E514C2" w:rsidRPr="00A75C05" w14:paraId="4776A78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0748D4C"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25D4347" w14:textId="4A6EE25E" w:rsidR="00E514C2" w:rsidRPr="006424D0" w:rsidRDefault="008F461A" w:rsidP="00E514C2">
            <w:pPr>
              <w:snapToGrid w:val="0"/>
              <w:spacing w:after="0" w:line="240" w:lineRule="auto"/>
            </w:pPr>
            <w:hyperlink r:id="rId199" w:history="1">
              <w:r w:rsidR="00E514C2" w:rsidRPr="00366525">
                <w:rPr>
                  <w:rStyle w:val="Hyperlink"/>
                  <w:rFonts w:cs="Arial"/>
                </w:rPr>
                <w:t>S1-183184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EAA3C8" w14:textId="006A0C42" w:rsidR="00E514C2" w:rsidRPr="00A75C05" w:rsidRDefault="00E514C2" w:rsidP="00E514C2">
            <w:pPr>
              <w:snapToGrid w:val="0"/>
              <w:spacing w:after="0" w:line="240" w:lineRule="auto"/>
            </w:pPr>
            <w:r>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99FC59" w14:textId="37CD110F" w:rsidR="00E514C2" w:rsidRPr="00A75C05" w:rsidRDefault="00E514C2" w:rsidP="00E514C2">
            <w:pPr>
              <w:snapToGrid w:val="0"/>
              <w:spacing w:after="0" w:line="240" w:lineRule="auto"/>
            </w:pPr>
            <w:r>
              <w:rPr>
                <w:noProof/>
              </w:rPr>
              <w:t>CR22.804v16.1.0: Clean-up of clause 4.3 and batch processing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072A581"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9FDE86F" w14:textId="77777777" w:rsidR="00E514C2" w:rsidRDefault="00E514C2" w:rsidP="00E514C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FS_CAV Rel-16 CR0010</w:t>
            </w:r>
            <w:r w:rsidRPr="000532E0">
              <w:rPr>
                <w:rFonts w:eastAsia="Arial Unicode MS" w:cs="Arial"/>
                <w:szCs w:val="18"/>
                <w:lang w:eastAsia="ar-SA"/>
              </w:rPr>
              <w:t>R- Cat F</w:t>
            </w:r>
          </w:p>
          <w:p w14:paraId="79442CC6" w14:textId="7C1682A5" w:rsidR="00E514C2" w:rsidRPr="00A75C05" w:rsidRDefault="00E514C2" w:rsidP="00E514C2">
            <w:pPr>
              <w:spacing w:after="0" w:line="240" w:lineRule="auto"/>
              <w:rPr>
                <w:rFonts w:eastAsia="Arial Unicode MS" w:cs="Arial"/>
                <w:szCs w:val="18"/>
                <w:lang w:eastAsia="ar-SA"/>
              </w:rPr>
            </w:pPr>
            <w:r w:rsidRPr="000532E0">
              <w:rPr>
                <w:rFonts w:eastAsia="Arial Unicode MS" w:cs="Arial"/>
                <w:szCs w:val="18"/>
                <w:highlight w:val="yellow"/>
                <w:lang w:eastAsia="ar-SA"/>
              </w:rPr>
              <w:t>List subclauses of 4.3</w:t>
            </w:r>
          </w:p>
        </w:tc>
      </w:tr>
      <w:tr w:rsidR="00E514C2" w:rsidRPr="00A75C05" w14:paraId="7A25CEF6"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E05F322"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54D3A51" w14:textId="5CA9BBEA" w:rsidR="00E514C2" w:rsidRPr="006424D0" w:rsidRDefault="008F461A" w:rsidP="00E514C2">
            <w:pPr>
              <w:snapToGrid w:val="0"/>
              <w:spacing w:after="0" w:line="240" w:lineRule="auto"/>
            </w:pPr>
            <w:hyperlink r:id="rId200" w:history="1">
              <w:r w:rsidR="00E514C2" w:rsidRPr="00366525">
                <w:rPr>
                  <w:rStyle w:val="Hyperlink"/>
                  <w:rFonts w:cs="Arial"/>
                </w:rPr>
                <w:t>S1-183185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EC2FC88" w14:textId="4A2359E5" w:rsidR="00E514C2" w:rsidRPr="00A75C05" w:rsidRDefault="00E514C2" w:rsidP="00E514C2">
            <w:pPr>
              <w:snapToGrid w:val="0"/>
              <w:spacing w:after="0" w:line="240" w:lineRule="auto"/>
            </w:pPr>
            <w:r>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95ED5B5" w14:textId="2BB0E213" w:rsidR="00E514C2" w:rsidRPr="00A75C05" w:rsidRDefault="00E514C2" w:rsidP="00E514C2">
            <w:pPr>
              <w:snapToGrid w:val="0"/>
              <w:spacing w:after="0" w:line="240" w:lineRule="auto"/>
            </w:pPr>
            <w:r>
              <w:rPr>
                <w:noProof/>
              </w:rPr>
              <w:t>CR22.804v16.1.0: Update to TR 22.804 clause 5.6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6395499"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E64733A" w14:textId="1775071F" w:rsidR="00E514C2" w:rsidRDefault="00E514C2" w:rsidP="00E514C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FS_CAV Rel-16 CR0011</w:t>
            </w:r>
            <w:r w:rsidRPr="000532E0">
              <w:rPr>
                <w:rFonts w:eastAsia="Arial Unicode MS" w:cs="Arial"/>
                <w:szCs w:val="18"/>
                <w:lang w:eastAsia="ar-SA"/>
              </w:rPr>
              <w:t>R- Cat F</w:t>
            </w:r>
            <w:r>
              <w:rPr>
                <w:rFonts w:eastAsia="Arial Unicode MS" w:cs="Arial"/>
                <w:szCs w:val="18"/>
                <w:lang w:eastAsia="ar-SA"/>
              </w:rPr>
              <w:t xml:space="preserve"> </w:t>
            </w:r>
          </w:p>
          <w:p w14:paraId="706F553C" w14:textId="18BB36FF" w:rsidR="00E514C2" w:rsidRPr="00A75C05" w:rsidRDefault="00E514C2" w:rsidP="00E514C2">
            <w:pPr>
              <w:spacing w:after="0" w:line="240" w:lineRule="auto"/>
              <w:rPr>
                <w:rFonts w:eastAsia="Arial Unicode MS" w:cs="Arial"/>
                <w:szCs w:val="18"/>
                <w:lang w:eastAsia="ar-SA"/>
              </w:rPr>
            </w:pPr>
            <w:r w:rsidRPr="000532E0">
              <w:rPr>
                <w:rFonts w:eastAsia="Arial Unicode MS" w:cs="Arial"/>
                <w:szCs w:val="18"/>
                <w:highlight w:val="yellow"/>
                <w:lang w:eastAsia="ar-SA"/>
              </w:rPr>
              <w:t>List subclauses of 5.6</w:t>
            </w:r>
          </w:p>
        </w:tc>
      </w:tr>
      <w:tr w:rsidR="00E514C2" w:rsidRPr="00A75C05" w14:paraId="0CF9656F"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238057C5" w14:textId="3F408F5C" w:rsidR="00E514C2" w:rsidRPr="00877735" w:rsidRDefault="00E514C2" w:rsidP="00E514C2">
            <w:pPr>
              <w:snapToGrid w:val="0"/>
              <w:spacing w:after="0" w:line="240" w:lineRule="auto"/>
              <w:rPr>
                <w:rFonts w:eastAsia="Times New Roman" w:cs="Arial"/>
                <w:szCs w:val="18"/>
                <w:lang w:eastAsia="ar-SA"/>
              </w:rPr>
            </w:pPr>
            <w:r w:rsidRPr="00877735">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0DB3DCAA" w14:textId="73076C62" w:rsidR="00E514C2" w:rsidRPr="00877735" w:rsidRDefault="008F461A" w:rsidP="00E514C2">
            <w:pPr>
              <w:snapToGrid w:val="0"/>
              <w:spacing w:after="0" w:line="240" w:lineRule="auto"/>
            </w:pPr>
            <w:hyperlink r:id="rId201" w:history="1">
              <w:r w:rsidR="00E514C2" w:rsidRPr="00877735">
                <w:rPr>
                  <w:rStyle w:val="Hyperlink"/>
                  <w:rFonts w:cs="Arial"/>
                  <w:color w:val="auto"/>
                </w:rPr>
                <w:t>S1-183227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48250CCC" w14:textId="3C7F05B0" w:rsidR="00E514C2" w:rsidRPr="00877735" w:rsidRDefault="00E514C2" w:rsidP="00E514C2">
            <w:pPr>
              <w:snapToGrid w:val="0"/>
              <w:spacing w:after="0" w:line="240" w:lineRule="auto"/>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068B9F0" w14:textId="652DC784" w:rsidR="00E514C2" w:rsidRPr="00877735" w:rsidRDefault="00E514C2" w:rsidP="00E514C2">
            <w:pPr>
              <w:snapToGrid w:val="0"/>
              <w:spacing w:after="0" w:line="240" w:lineRule="auto"/>
            </w:pPr>
            <w:r w:rsidRPr="00877735">
              <w:rPr>
                <w:rFonts w:eastAsia="SimSun"/>
                <w:lang w:eastAsia="en-GB"/>
              </w:rPr>
              <w:t>Discussion on resolution of editor’s notes in TR 22.804</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CB1FF22" w14:textId="108A9EE0" w:rsidR="00E514C2" w:rsidRPr="00877735" w:rsidRDefault="00877735" w:rsidP="00E514C2">
            <w:pPr>
              <w:snapToGrid w:val="0"/>
              <w:spacing w:after="0" w:line="240" w:lineRule="auto"/>
              <w:rPr>
                <w:rFonts w:eastAsia="Times New Roman" w:cs="Arial"/>
                <w:szCs w:val="18"/>
                <w:lang w:eastAsia="ar-SA"/>
              </w:rPr>
            </w:pPr>
            <w:r w:rsidRPr="00877735">
              <w:rPr>
                <w:rFonts w:eastAsia="Times New Roman" w:cs="Arial"/>
                <w:szCs w:val="18"/>
                <w:lang w:eastAsia="ar-SA"/>
              </w:rPr>
              <w:t>Revised to S1-183333</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3395981D" w14:textId="77777777" w:rsidR="00E514C2" w:rsidRPr="00877735" w:rsidRDefault="00E514C2" w:rsidP="00E514C2">
            <w:pPr>
              <w:spacing w:after="0" w:line="240" w:lineRule="auto"/>
              <w:rPr>
                <w:rFonts w:eastAsia="Arial Unicode MS" w:cs="Arial"/>
                <w:szCs w:val="18"/>
                <w:lang w:eastAsia="ar-SA"/>
              </w:rPr>
            </w:pPr>
          </w:p>
        </w:tc>
      </w:tr>
      <w:tr w:rsidR="00877735" w:rsidRPr="00A75C05" w14:paraId="64F9BF40"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06FACD6" w14:textId="4F265934" w:rsidR="00877735" w:rsidRPr="00877735" w:rsidRDefault="00877735" w:rsidP="00E514C2">
            <w:pPr>
              <w:snapToGrid w:val="0"/>
              <w:spacing w:after="0" w:line="240" w:lineRule="auto"/>
              <w:rPr>
                <w:rFonts w:eastAsia="Times New Roman" w:cs="Arial"/>
                <w:szCs w:val="18"/>
                <w:lang w:eastAsia="ar-SA"/>
              </w:rPr>
            </w:pPr>
            <w:r w:rsidRPr="00877735">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7465441" w14:textId="57FE3AE5" w:rsidR="00877735" w:rsidRPr="00877735" w:rsidRDefault="00877735" w:rsidP="00E514C2">
            <w:pPr>
              <w:snapToGrid w:val="0"/>
              <w:spacing w:after="0" w:line="240" w:lineRule="auto"/>
            </w:pPr>
            <w:hyperlink r:id="rId202" w:history="1">
              <w:r w:rsidRPr="00877735">
                <w:rPr>
                  <w:rStyle w:val="Hyperlink"/>
                  <w:rFonts w:cs="Arial"/>
                  <w:color w:val="auto"/>
                </w:rPr>
                <w:t>S1-183333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01AF22C" w14:textId="779D8865" w:rsidR="00877735" w:rsidRPr="00877735" w:rsidRDefault="00877735" w:rsidP="00E514C2">
            <w:pPr>
              <w:snapToGrid w:val="0"/>
              <w:spacing w:after="0" w:line="240" w:lineRule="auto"/>
              <w:rPr>
                <w:noProof/>
              </w:rPr>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C92A13" w14:textId="71869023" w:rsidR="00877735" w:rsidRPr="00877735" w:rsidRDefault="00877735" w:rsidP="00E514C2">
            <w:pPr>
              <w:snapToGrid w:val="0"/>
              <w:spacing w:after="0" w:line="240" w:lineRule="auto"/>
              <w:rPr>
                <w:rFonts w:eastAsia="SimSun"/>
                <w:lang w:eastAsia="en-GB"/>
              </w:rPr>
            </w:pPr>
            <w:r w:rsidRPr="00877735">
              <w:rPr>
                <w:rFonts w:eastAsia="SimSun"/>
                <w:lang w:eastAsia="en-GB"/>
              </w:rPr>
              <w:t>Discussion on resolution of editor’s notes in TR 22.804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45FD532" w14:textId="77777777" w:rsidR="00877735" w:rsidRPr="00877735" w:rsidRDefault="00877735"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B82D386" w14:textId="5C2AF8F4" w:rsidR="00877735" w:rsidRPr="00877735" w:rsidRDefault="00877735" w:rsidP="00E514C2">
            <w:pPr>
              <w:spacing w:after="0" w:line="240" w:lineRule="auto"/>
              <w:rPr>
                <w:rFonts w:eastAsia="Arial Unicode MS" w:cs="Arial"/>
                <w:szCs w:val="18"/>
                <w:lang w:eastAsia="ar-SA"/>
              </w:rPr>
            </w:pPr>
            <w:r w:rsidRPr="00877735">
              <w:rPr>
                <w:rFonts w:eastAsia="Arial Unicode MS" w:cs="Arial"/>
                <w:szCs w:val="18"/>
                <w:lang w:eastAsia="ar-SA"/>
              </w:rPr>
              <w:t>Revision of S1-183227.</w:t>
            </w:r>
          </w:p>
        </w:tc>
      </w:tr>
      <w:tr w:rsidR="00E514C2" w:rsidRPr="00A75C05" w14:paraId="4FED735F"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4CEE7C2B" w14:textId="77777777" w:rsidR="00E514C2" w:rsidRPr="00877735" w:rsidRDefault="00E514C2" w:rsidP="00E514C2">
            <w:pPr>
              <w:snapToGrid w:val="0"/>
              <w:spacing w:after="0" w:line="240" w:lineRule="auto"/>
              <w:rPr>
                <w:rFonts w:eastAsia="Times New Roman" w:cs="Arial"/>
                <w:szCs w:val="18"/>
                <w:lang w:eastAsia="ar-SA"/>
              </w:rPr>
            </w:pPr>
            <w:r w:rsidRPr="00877735">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741E61B9" w14:textId="63A715B5" w:rsidR="00E514C2" w:rsidRPr="00877735" w:rsidRDefault="008F461A" w:rsidP="00E514C2">
            <w:pPr>
              <w:snapToGrid w:val="0"/>
              <w:spacing w:after="0" w:line="240" w:lineRule="auto"/>
            </w:pPr>
            <w:hyperlink r:id="rId203" w:history="1">
              <w:r w:rsidR="00E514C2" w:rsidRPr="00877735">
                <w:rPr>
                  <w:rStyle w:val="Hyperlink"/>
                  <w:rFonts w:cs="Arial"/>
                  <w:color w:val="auto"/>
                </w:rPr>
                <w:t>S1-183228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4C97E9D2" w14:textId="0A698A61" w:rsidR="00E514C2" w:rsidRPr="00877735" w:rsidRDefault="00E514C2" w:rsidP="00E514C2">
            <w:pPr>
              <w:snapToGrid w:val="0"/>
              <w:spacing w:after="0" w:line="240" w:lineRule="auto"/>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AF2019D" w14:textId="438E9FFE" w:rsidR="00E514C2" w:rsidRPr="00877735" w:rsidRDefault="00E514C2" w:rsidP="00E514C2">
            <w:pPr>
              <w:snapToGrid w:val="0"/>
              <w:spacing w:after="0" w:line="240" w:lineRule="auto"/>
            </w:pPr>
            <w:r w:rsidRPr="00877735">
              <w:rPr>
                <w:noProof/>
              </w:rPr>
              <w:t>CR22.804v16.1.0: Resolution of editor’s notes in TR 22.804</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3134EC8E" w14:textId="0D38FCF4" w:rsidR="00E514C2" w:rsidRPr="00877735" w:rsidRDefault="00877735" w:rsidP="00E514C2">
            <w:pPr>
              <w:snapToGrid w:val="0"/>
              <w:spacing w:after="0" w:line="240" w:lineRule="auto"/>
              <w:rPr>
                <w:rFonts w:eastAsia="Times New Roman" w:cs="Arial"/>
                <w:szCs w:val="18"/>
                <w:lang w:eastAsia="ar-SA"/>
              </w:rPr>
            </w:pPr>
            <w:r w:rsidRPr="00877735">
              <w:rPr>
                <w:rFonts w:eastAsia="Times New Roman" w:cs="Arial"/>
                <w:szCs w:val="18"/>
                <w:lang w:eastAsia="ar-SA"/>
              </w:rPr>
              <w:t>Revised to S1-183334</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73A5A92E" w14:textId="77777777" w:rsidR="00E514C2" w:rsidRPr="00877735" w:rsidRDefault="00E514C2" w:rsidP="00E514C2">
            <w:pPr>
              <w:spacing w:after="0" w:line="240" w:lineRule="auto"/>
              <w:rPr>
                <w:rFonts w:eastAsia="Arial Unicode MS" w:cs="Arial"/>
                <w:szCs w:val="18"/>
                <w:lang w:eastAsia="ar-SA"/>
              </w:rPr>
            </w:pPr>
            <w:r w:rsidRPr="00877735">
              <w:rPr>
                <w:rFonts w:eastAsia="Arial Unicode MS" w:cs="Arial"/>
                <w:szCs w:val="18"/>
                <w:lang w:eastAsia="ar-SA"/>
              </w:rPr>
              <w:t>WI-code FS_CAV Rel-16 CR0013R- Cat F</w:t>
            </w:r>
          </w:p>
          <w:p w14:paraId="5663DBA0" w14:textId="1BD84FEA" w:rsidR="00E514C2" w:rsidRPr="00877735" w:rsidRDefault="00E514C2" w:rsidP="00E514C2">
            <w:pPr>
              <w:spacing w:after="0" w:line="240" w:lineRule="auto"/>
              <w:rPr>
                <w:rFonts w:eastAsia="Arial Unicode MS" w:cs="Arial"/>
                <w:szCs w:val="18"/>
                <w:lang w:eastAsia="ar-SA"/>
              </w:rPr>
            </w:pPr>
            <w:r w:rsidRPr="00877735">
              <w:rPr>
                <w:rFonts w:eastAsia="Arial Unicode MS" w:cs="Arial"/>
                <w:szCs w:val="18"/>
                <w:highlight w:val="yellow"/>
                <w:lang w:eastAsia="ar-SA"/>
              </w:rPr>
              <w:t>Changes still to be made</w:t>
            </w:r>
          </w:p>
        </w:tc>
      </w:tr>
      <w:tr w:rsidR="00877735" w:rsidRPr="00A75C05" w14:paraId="4FD4BDFB" w14:textId="77777777" w:rsidTr="0087773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0CF6A70" w14:textId="65F811BC" w:rsidR="00877735" w:rsidRPr="00877735" w:rsidRDefault="00877735" w:rsidP="00E514C2">
            <w:pPr>
              <w:snapToGrid w:val="0"/>
              <w:spacing w:after="0" w:line="240" w:lineRule="auto"/>
              <w:rPr>
                <w:rFonts w:eastAsia="Times New Roman" w:cs="Arial"/>
                <w:szCs w:val="18"/>
                <w:lang w:eastAsia="ar-SA"/>
              </w:rPr>
            </w:pPr>
            <w:r w:rsidRPr="00877735">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0333456" w14:textId="2C7A2C09" w:rsidR="00877735" w:rsidRPr="00877735" w:rsidRDefault="00877735" w:rsidP="00E514C2">
            <w:pPr>
              <w:snapToGrid w:val="0"/>
              <w:spacing w:after="0" w:line="240" w:lineRule="auto"/>
            </w:pPr>
            <w:hyperlink r:id="rId204" w:history="1">
              <w:r w:rsidRPr="00877735">
                <w:rPr>
                  <w:rStyle w:val="Hyperlink"/>
                  <w:rFonts w:cs="Arial"/>
                  <w:color w:val="auto"/>
                </w:rPr>
                <w:t>S1-183334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76BA594" w14:textId="3CFCDC90" w:rsidR="00877735" w:rsidRPr="00877735" w:rsidRDefault="00877735" w:rsidP="00E514C2">
            <w:pPr>
              <w:snapToGrid w:val="0"/>
              <w:spacing w:after="0" w:line="240" w:lineRule="auto"/>
              <w:rPr>
                <w:noProof/>
              </w:rPr>
            </w:pPr>
            <w:r w:rsidRPr="00877735">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BBEC8A" w14:textId="4BA66684" w:rsidR="00877735" w:rsidRPr="00877735" w:rsidRDefault="00877735" w:rsidP="00E514C2">
            <w:pPr>
              <w:snapToGrid w:val="0"/>
              <w:spacing w:after="0" w:line="240" w:lineRule="auto"/>
              <w:rPr>
                <w:noProof/>
              </w:rPr>
            </w:pPr>
            <w:r w:rsidRPr="00877735">
              <w:rPr>
                <w:noProof/>
              </w:rPr>
              <w:t>CR22.804v16.1.0: Resolution of editor’s notes in TR 22.804</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6E58CE" w14:textId="77777777" w:rsidR="00877735" w:rsidRPr="00877735" w:rsidRDefault="00877735"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972F85D" w14:textId="77777777" w:rsidR="00877735" w:rsidRPr="00877735" w:rsidRDefault="00877735" w:rsidP="00877735">
            <w:pPr>
              <w:spacing w:after="0" w:line="240" w:lineRule="auto"/>
              <w:rPr>
                <w:rFonts w:eastAsia="Arial Unicode MS" w:cs="Arial"/>
                <w:i/>
                <w:szCs w:val="18"/>
                <w:lang w:eastAsia="ar-SA"/>
              </w:rPr>
            </w:pPr>
            <w:r w:rsidRPr="00877735">
              <w:rPr>
                <w:rFonts w:eastAsia="Arial Unicode MS" w:cs="Arial"/>
                <w:i/>
                <w:szCs w:val="18"/>
                <w:lang w:eastAsia="ar-SA"/>
              </w:rPr>
              <w:t>WI-code FS_CAV Rel-16 CR0013R- Cat F</w:t>
            </w:r>
          </w:p>
          <w:p w14:paraId="768B10B7" w14:textId="0AAEDF88" w:rsidR="00877735" w:rsidRDefault="00877735" w:rsidP="00877735">
            <w:pPr>
              <w:spacing w:after="0" w:line="240" w:lineRule="auto"/>
              <w:rPr>
                <w:rFonts w:eastAsia="Arial Unicode MS" w:cs="Arial"/>
                <w:szCs w:val="18"/>
                <w:lang w:eastAsia="ar-SA"/>
              </w:rPr>
            </w:pPr>
            <w:r w:rsidRPr="00877735">
              <w:rPr>
                <w:rFonts w:eastAsia="Arial Unicode MS" w:cs="Arial"/>
                <w:i/>
                <w:szCs w:val="18"/>
                <w:highlight w:val="yellow"/>
                <w:lang w:eastAsia="ar-SA"/>
              </w:rPr>
              <w:t>Changes still to be made</w:t>
            </w:r>
          </w:p>
          <w:p w14:paraId="3751952D" w14:textId="78CD4989" w:rsidR="00877735" w:rsidRPr="00877735" w:rsidRDefault="00877735" w:rsidP="00E514C2">
            <w:pPr>
              <w:spacing w:after="0" w:line="240" w:lineRule="auto"/>
              <w:rPr>
                <w:rFonts w:eastAsia="Arial Unicode MS" w:cs="Arial"/>
                <w:szCs w:val="18"/>
                <w:lang w:eastAsia="ar-SA"/>
              </w:rPr>
            </w:pPr>
            <w:r w:rsidRPr="00877735">
              <w:rPr>
                <w:rFonts w:eastAsia="Arial Unicode MS" w:cs="Arial"/>
                <w:szCs w:val="18"/>
                <w:lang w:eastAsia="ar-SA"/>
              </w:rPr>
              <w:t>Revision of S1-183228.</w:t>
            </w:r>
          </w:p>
        </w:tc>
      </w:tr>
      <w:tr w:rsidR="00E514C2" w:rsidRPr="00A75C05" w14:paraId="52490B27"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0BCAC8F3" w14:textId="77777777" w:rsidR="00E514C2" w:rsidRPr="007E10DA" w:rsidRDefault="00E514C2" w:rsidP="00E514C2">
            <w:pPr>
              <w:snapToGrid w:val="0"/>
              <w:spacing w:after="0" w:line="240" w:lineRule="auto"/>
              <w:rPr>
                <w:rFonts w:eastAsia="Times New Roman" w:cs="Arial"/>
                <w:szCs w:val="18"/>
                <w:lang w:eastAsia="ar-SA"/>
              </w:rPr>
            </w:pPr>
            <w:r w:rsidRPr="007E10DA">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7D8BDBEE" w14:textId="5BC8D57F" w:rsidR="00E514C2" w:rsidRPr="007E10DA" w:rsidRDefault="008F461A" w:rsidP="00E514C2">
            <w:pPr>
              <w:snapToGrid w:val="0"/>
              <w:spacing w:after="0" w:line="240" w:lineRule="auto"/>
            </w:pPr>
            <w:hyperlink r:id="rId205" w:history="1">
              <w:r w:rsidR="00E514C2" w:rsidRPr="007E10DA">
                <w:rPr>
                  <w:rStyle w:val="Hyperlink"/>
                  <w:rFonts w:cs="Arial"/>
                  <w:color w:val="auto"/>
                </w:rPr>
                <w:t>S1-183186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79812880" w14:textId="77777777" w:rsidR="00E514C2" w:rsidRPr="007E10DA" w:rsidRDefault="00E514C2" w:rsidP="00E514C2">
            <w:pPr>
              <w:snapToGrid w:val="0"/>
              <w:spacing w:after="0" w:line="240" w:lineRule="auto"/>
            </w:pPr>
            <w:r w:rsidRPr="007E10DA">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6AFBBE31" w14:textId="77777777" w:rsidR="00E514C2" w:rsidRPr="007E10DA" w:rsidRDefault="00E514C2" w:rsidP="00E514C2">
            <w:pPr>
              <w:snapToGrid w:val="0"/>
              <w:spacing w:after="0" w:line="240" w:lineRule="auto"/>
            </w:pPr>
            <w:r w:rsidRPr="007E10DA">
              <w:rPr>
                <w:noProof/>
              </w:rPr>
              <w:t>CR22.804v16.1.0: TR 22.804 - General editorial corrections</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56BC5C34" w14:textId="7222F753" w:rsidR="00E514C2" w:rsidRPr="007E10DA" w:rsidRDefault="007E10DA" w:rsidP="00E514C2">
            <w:pPr>
              <w:snapToGrid w:val="0"/>
              <w:spacing w:after="0" w:line="240" w:lineRule="auto"/>
              <w:rPr>
                <w:rFonts w:eastAsia="Times New Roman" w:cs="Arial"/>
                <w:szCs w:val="18"/>
                <w:lang w:eastAsia="ar-SA"/>
              </w:rPr>
            </w:pPr>
            <w:r w:rsidRPr="007E10DA">
              <w:rPr>
                <w:rFonts w:eastAsia="Times New Roman" w:cs="Arial"/>
                <w:szCs w:val="18"/>
                <w:lang w:eastAsia="ar-SA"/>
              </w:rPr>
              <w:t>Revised to S1-183330</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132A2138" w14:textId="77777777" w:rsidR="00E514C2" w:rsidRPr="007E10DA" w:rsidRDefault="00E514C2" w:rsidP="00E514C2">
            <w:pPr>
              <w:spacing w:after="0" w:line="240" w:lineRule="auto"/>
              <w:rPr>
                <w:rFonts w:eastAsia="Arial Unicode MS" w:cs="Arial"/>
                <w:szCs w:val="18"/>
                <w:lang w:eastAsia="ar-SA"/>
              </w:rPr>
            </w:pPr>
            <w:r w:rsidRPr="007E10DA">
              <w:rPr>
                <w:rFonts w:eastAsia="Arial Unicode MS" w:cs="Arial"/>
                <w:szCs w:val="18"/>
                <w:lang w:eastAsia="ar-SA"/>
              </w:rPr>
              <w:t>WI-code FS_CAV Rel-16 CR0012R- Cat D</w:t>
            </w:r>
          </w:p>
        </w:tc>
      </w:tr>
      <w:tr w:rsidR="007E10DA" w:rsidRPr="00A75C05" w14:paraId="752E8FE2"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9C578D5" w14:textId="395D8C00" w:rsidR="007E10DA" w:rsidRPr="007E10DA" w:rsidRDefault="007E10DA" w:rsidP="00E514C2">
            <w:pPr>
              <w:snapToGrid w:val="0"/>
              <w:spacing w:after="0" w:line="240" w:lineRule="auto"/>
              <w:rPr>
                <w:rFonts w:eastAsia="Times New Roman" w:cs="Arial"/>
                <w:szCs w:val="18"/>
                <w:lang w:eastAsia="ar-SA"/>
              </w:rPr>
            </w:pPr>
            <w:r w:rsidRPr="007E10DA">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7B96B9B" w14:textId="42224FD6" w:rsidR="007E10DA" w:rsidRPr="007E10DA" w:rsidRDefault="007E10DA" w:rsidP="00E514C2">
            <w:pPr>
              <w:snapToGrid w:val="0"/>
              <w:spacing w:after="0" w:line="240" w:lineRule="auto"/>
            </w:pPr>
            <w:hyperlink r:id="rId206" w:history="1">
              <w:r w:rsidRPr="007E10DA">
                <w:rPr>
                  <w:rStyle w:val="Hyperlink"/>
                  <w:rFonts w:cs="Arial"/>
                  <w:color w:val="auto"/>
                </w:rPr>
                <w:t>S1-183330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61E62F" w14:textId="7FAACC4F" w:rsidR="007E10DA" w:rsidRPr="007E10DA" w:rsidRDefault="007E10DA" w:rsidP="00E514C2">
            <w:pPr>
              <w:snapToGrid w:val="0"/>
              <w:spacing w:after="0" w:line="240" w:lineRule="auto"/>
              <w:rPr>
                <w:noProof/>
              </w:rPr>
            </w:pPr>
            <w:r w:rsidRPr="007E10DA">
              <w:rPr>
                <w:noProof/>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9C880DA" w14:textId="566CDDB2" w:rsidR="007E10DA" w:rsidRPr="007E10DA" w:rsidRDefault="007E10DA" w:rsidP="00E514C2">
            <w:pPr>
              <w:snapToGrid w:val="0"/>
              <w:spacing w:after="0" w:line="240" w:lineRule="auto"/>
              <w:rPr>
                <w:noProof/>
              </w:rPr>
            </w:pPr>
            <w:r w:rsidRPr="007E10DA">
              <w:rPr>
                <w:noProof/>
              </w:rPr>
              <w:t>CR22.804v16.1.0: TR 22.804 - General editorial corrections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03F4A0" w14:textId="77777777" w:rsidR="007E10DA" w:rsidRPr="007E10DA" w:rsidRDefault="007E10DA"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45E7BFA" w14:textId="49E015D5" w:rsidR="007E10DA" w:rsidRDefault="007E10DA" w:rsidP="00E514C2">
            <w:pPr>
              <w:spacing w:after="0" w:line="240" w:lineRule="auto"/>
              <w:rPr>
                <w:rFonts w:eastAsia="Arial Unicode MS" w:cs="Arial"/>
                <w:szCs w:val="18"/>
                <w:lang w:eastAsia="ar-SA"/>
              </w:rPr>
            </w:pPr>
            <w:r w:rsidRPr="007E10DA">
              <w:rPr>
                <w:rFonts w:eastAsia="Arial Unicode MS" w:cs="Arial"/>
                <w:i/>
                <w:szCs w:val="18"/>
                <w:lang w:eastAsia="ar-SA"/>
              </w:rPr>
              <w:t>WI-code FS_CAV Rel-16 CR0012R- Cat D</w:t>
            </w:r>
          </w:p>
          <w:p w14:paraId="2ECC7844" w14:textId="54D0ABDF" w:rsidR="007E10DA" w:rsidRPr="007E10DA" w:rsidRDefault="007E10DA" w:rsidP="00E514C2">
            <w:pPr>
              <w:spacing w:after="0" w:line="240" w:lineRule="auto"/>
              <w:rPr>
                <w:rFonts w:eastAsia="Arial Unicode MS" w:cs="Arial"/>
                <w:szCs w:val="18"/>
                <w:lang w:eastAsia="ar-SA"/>
              </w:rPr>
            </w:pPr>
            <w:r w:rsidRPr="007E10DA">
              <w:rPr>
                <w:rFonts w:eastAsia="Arial Unicode MS" w:cs="Arial"/>
                <w:szCs w:val="18"/>
                <w:lang w:eastAsia="ar-SA"/>
              </w:rPr>
              <w:t>Revision of S1-183186.</w:t>
            </w:r>
          </w:p>
        </w:tc>
      </w:tr>
      <w:tr w:rsidR="00E514C2" w:rsidRPr="00A75C05" w14:paraId="7708258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14:paraId="560B36EE" w14:textId="77777777" w:rsidR="00E514C2" w:rsidRPr="000532E0" w:rsidRDefault="00E514C2" w:rsidP="00E514C2">
            <w:pPr>
              <w:snapToGrid w:val="0"/>
              <w:spacing w:after="0" w:line="240" w:lineRule="auto"/>
              <w:rPr>
                <w:rFonts w:eastAsia="Times New Roman" w:cs="Arial"/>
                <w:szCs w:val="18"/>
                <w:lang w:eastAsia="ar-SA"/>
              </w:rPr>
            </w:pPr>
            <w:r w:rsidRPr="000532E0">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C0C0C0"/>
          </w:tcPr>
          <w:p w14:paraId="07473569" w14:textId="4983D255" w:rsidR="00E514C2" w:rsidRPr="000532E0" w:rsidRDefault="008F461A" w:rsidP="00E514C2">
            <w:pPr>
              <w:snapToGrid w:val="0"/>
              <w:spacing w:after="0" w:line="240" w:lineRule="auto"/>
            </w:pPr>
            <w:hyperlink r:id="rId207" w:history="1">
              <w:r w:rsidR="00E514C2" w:rsidRPr="000532E0">
                <w:rPr>
                  <w:rStyle w:val="Hyperlink"/>
                  <w:rFonts w:cs="Arial"/>
                  <w:color w:val="auto"/>
                </w:rPr>
                <w:t>S1-183099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C0C0C0"/>
          </w:tcPr>
          <w:p w14:paraId="51D8B4AA" w14:textId="77777777" w:rsidR="00E514C2" w:rsidRPr="000532E0" w:rsidRDefault="00E514C2" w:rsidP="00E514C2">
            <w:pPr>
              <w:snapToGrid w:val="0"/>
              <w:spacing w:after="0" w:line="240" w:lineRule="auto"/>
            </w:pPr>
            <w:r w:rsidRPr="000532E0">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197CE74" w14:textId="77777777" w:rsidR="00E514C2" w:rsidRPr="000532E0" w:rsidRDefault="00E514C2" w:rsidP="00E514C2">
            <w:pPr>
              <w:snapToGrid w:val="0"/>
              <w:spacing w:after="0" w:line="240" w:lineRule="auto"/>
            </w:pPr>
            <w:r w:rsidRPr="000532E0">
              <w:rPr>
                <w:noProof/>
              </w:rPr>
              <w:t>CR22.830v16.0.0: Completion of consolidation potential requirements</w:t>
            </w:r>
          </w:p>
        </w:tc>
        <w:tc>
          <w:tcPr>
            <w:tcW w:w="2037" w:type="dxa"/>
            <w:tcBorders>
              <w:top w:val="single" w:sz="4" w:space="0" w:color="auto"/>
              <w:left w:val="single" w:sz="4" w:space="0" w:color="auto"/>
              <w:bottom w:val="single" w:sz="4" w:space="0" w:color="auto"/>
              <w:right w:val="single" w:sz="4" w:space="0" w:color="auto"/>
            </w:tcBorders>
            <w:shd w:val="clear" w:color="auto" w:fill="C0C0C0"/>
          </w:tcPr>
          <w:p w14:paraId="37D7F2CF" w14:textId="77777777" w:rsidR="00E514C2" w:rsidRPr="000532E0" w:rsidRDefault="00E514C2" w:rsidP="00E514C2">
            <w:pPr>
              <w:snapToGrid w:val="0"/>
              <w:spacing w:after="0" w:line="240" w:lineRule="auto"/>
              <w:rPr>
                <w:rFonts w:eastAsia="Times New Roman" w:cs="Arial"/>
                <w:szCs w:val="18"/>
                <w:lang w:eastAsia="ar-SA"/>
              </w:rPr>
            </w:pPr>
            <w:r w:rsidRPr="000532E0">
              <w:rPr>
                <w:rFonts w:eastAsia="Times New Roman" w:cs="Arial"/>
                <w:szCs w:val="18"/>
                <w:lang w:eastAsia="ar-SA"/>
              </w:rPr>
              <w:t xml:space="preserve">Moved to </w:t>
            </w:r>
            <w:r>
              <w:rPr>
                <w:rFonts w:eastAsia="Times New Roman" w:cs="Arial"/>
                <w:szCs w:val="18"/>
                <w:lang w:eastAsia="ar-SA"/>
              </w:rPr>
              <w:t>8.6</w:t>
            </w:r>
          </w:p>
        </w:tc>
        <w:tc>
          <w:tcPr>
            <w:tcW w:w="3526" w:type="dxa"/>
            <w:gridSpan w:val="2"/>
            <w:tcBorders>
              <w:top w:val="single" w:sz="4" w:space="0" w:color="auto"/>
              <w:left w:val="single" w:sz="4" w:space="0" w:color="auto"/>
              <w:bottom w:val="single" w:sz="4" w:space="0" w:color="auto"/>
              <w:right w:val="single" w:sz="4" w:space="0" w:color="auto"/>
            </w:tcBorders>
            <w:shd w:val="clear" w:color="auto" w:fill="C0C0C0"/>
          </w:tcPr>
          <w:p w14:paraId="728AD1A7" w14:textId="77777777" w:rsidR="00E514C2" w:rsidRPr="000532E0" w:rsidRDefault="00E514C2" w:rsidP="00E514C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sidRPr="000532E0">
              <w:rPr>
                <w:rFonts w:eastAsia="Arial Unicode MS" w:cs="Arial"/>
                <w:szCs w:val="18"/>
                <w:shd w:val="clear" w:color="auto" w:fill="FFFF00"/>
                <w:lang w:eastAsia="ar-SA"/>
              </w:rPr>
              <w:t>FS_BMNS</w:t>
            </w:r>
            <w:r w:rsidRPr="000532E0">
              <w:rPr>
                <w:rFonts w:eastAsia="Arial Unicode MS" w:cs="Arial"/>
                <w:szCs w:val="18"/>
                <w:lang w:eastAsia="ar-SA"/>
              </w:rPr>
              <w:t xml:space="preserve"> Rel-16 CR0001R- Cat F</w:t>
            </w:r>
          </w:p>
          <w:p w14:paraId="5299F2E5" w14:textId="77777777" w:rsidR="00E514C2" w:rsidRPr="000532E0" w:rsidRDefault="00E514C2" w:rsidP="00E514C2">
            <w:pPr>
              <w:spacing w:after="0" w:line="240" w:lineRule="auto"/>
              <w:rPr>
                <w:rFonts w:eastAsia="Arial Unicode MS" w:cs="Arial"/>
                <w:szCs w:val="18"/>
                <w:lang w:eastAsia="ar-SA"/>
              </w:rPr>
            </w:pPr>
            <w:r w:rsidRPr="000532E0">
              <w:rPr>
                <w:rFonts w:eastAsia="Arial Unicode MS" w:cs="Arial"/>
                <w:szCs w:val="18"/>
                <w:shd w:val="clear" w:color="auto" w:fill="FFFF00"/>
                <w:lang w:eastAsia="ar-SA"/>
              </w:rPr>
              <w:t>Correct WID code</w:t>
            </w:r>
          </w:p>
        </w:tc>
      </w:tr>
      <w:tr w:rsidR="00E514C2" w:rsidRPr="00B04844" w14:paraId="6F262ED1" w14:textId="77777777" w:rsidTr="006424D0">
        <w:trPr>
          <w:trHeight w:val="141"/>
        </w:trPr>
        <w:tc>
          <w:tcPr>
            <w:tcW w:w="14494" w:type="dxa"/>
            <w:gridSpan w:val="8"/>
            <w:tcBorders>
              <w:bottom w:val="nil"/>
            </w:tcBorders>
            <w:shd w:val="clear" w:color="auto" w:fill="F2F2F2"/>
          </w:tcPr>
          <w:p w14:paraId="40754D60" w14:textId="77777777" w:rsidR="00E514C2" w:rsidRPr="009504CA" w:rsidRDefault="00E514C2" w:rsidP="00E514C2">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E514C2" w:rsidRPr="00B04844" w14:paraId="201297A6" w14:textId="77777777" w:rsidTr="006424D0">
        <w:trPr>
          <w:trHeight w:val="141"/>
        </w:trPr>
        <w:tc>
          <w:tcPr>
            <w:tcW w:w="14494" w:type="dxa"/>
            <w:gridSpan w:val="8"/>
            <w:tcBorders>
              <w:bottom w:val="single" w:sz="4" w:space="0" w:color="auto"/>
            </w:tcBorders>
            <w:shd w:val="clear" w:color="auto" w:fill="auto"/>
          </w:tcPr>
          <w:p w14:paraId="26DF0B0D"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5B7C6C4" w14:textId="7BE93881"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22.842v0.1.0</w:t>
            </w:r>
          </w:p>
          <w:p w14:paraId="06512D44" w14:textId="53AE0EA5"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734237EE" w14:textId="2DEA1524" w:rsidR="00E514C2"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25</w:t>
            </w:r>
            <w:r w:rsidRPr="004070E3">
              <w:rPr>
                <w:rFonts w:eastAsia="Arial Unicode MS" w:cs="Arial"/>
                <w:szCs w:val="18"/>
                <w:lang w:val="fr-FR" w:eastAsia="ar-SA"/>
              </w:rPr>
              <w:t>%</w:t>
            </w:r>
          </w:p>
          <w:p w14:paraId="4E68A86F" w14:textId="77777777" w:rsidR="00E514C2" w:rsidRPr="005767CB" w:rsidRDefault="00E514C2" w:rsidP="00E514C2">
            <w:pPr>
              <w:suppressAutoHyphens/>
              <w:spacing w:after="0" w:line="240" w:lineRule="auto"/>
              <w:rPr>
                <w:rFonts w:eastAsia="Arial Unicode MS" w:cs="Arial"/>
                <w:i/>
                <w:szCs w:val="18"/>
                <w:lang w:val="fr-FR" w:eastAsia="ar-SA"/>
              </w:rPr>
            </w:pPr>
          </w:p>
        </w:tc>
      </w:tr>
      <w:tr w:rsidR="00E514C2" w:rsidRPr="00A75C05" w14:paraId="0F6256C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C0419DB"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460A01B" w14:textId="3119D12E" w:rsidR="00E514C2" w:rsidRPr="006424D0" w:rsidRDefault="008F461A" w:rsidP="00E514C2">
            <w:pPr>
              <w:snapToGrid w:val="0"/>
              <w:spacing w:after="0" w:line="240" w:lineRule="auto"/>
            </w:pPr>
            <w:hyperlink r:id="rId208" w:history="1">
              <w:r w:rsidR="00E514C2" w:rsidRPr="00366525">
                <w:rPr>
                  <w:rStyle w:val="Hyperlink"/>
                  <w:rFonts w:cs="Arial"/>
                </w:rPr>
                <w:t>S1-183042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9EAF277" w14:textId="204CFE70" w:rsidR="00E514C2" w:rsidRPr="00A75C05" w:rsidRDefault="001B4C6D" w:rsidP="00E514C2">
            <w:pPr>
              <w:snapToGrid w:val="0"/>
              <w:spacing w:after="0" w:line="240" w:lineRule="auto"/>
            </w:pPr>
            <w:r w:rsidRPr="001B4C6D">
              <w:t>OPPO, 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64A416" w14:textId="2DC365D0" w:rsidR="00E514C2" w:rsidRPr="00A75C05" w:rsidRDefault="001B4C6D" w:rsidP="00E514C2">
            <w:pPr>
              <w:snapToGrid w:val="0"/>
              <w:spacing w:after="0" w:line="240" w:lineRule="auto"/>
            </w:pPr>
            <w:r w:rsidRPr="001B4C6D">
              <w:t>Response to SA4 regarding VR service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0F7A634"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7AFD3EF"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36404D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AA72FA3"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ADB4DEB" w14:textId="4DAA31B4" w:rsidR="00E514C2" w:rsidRPr="006424D0" w:rsidRDefault="008F461A" w:rsidP="00E514C2">
            <w:pPr>
              <w:snapToGrid w:val="0"/>
              <w:spacing w:after="0" w:line="240" w:lineRule="auto"/>
            </w:pPr>
            <w:hyperlink r:id="rId209" w:history="1">
              <w:r w:rsidR="00E514C2" w:rsidRPr="00366525">
                <w:rPr>
                  <w:rStyle w:val="Hyperlink"/>
                  <w:rFonts w:cs="Arial"/>
                </w:rPr>
                <w:t>S1-183043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A48F1B6" w14:textId="31BA367D" w:rsidR="00E514C2" w:rsidRPr="00A75C05" w:rsidRDefault="001B4C6D" w:rsidP="00E514C2">
            <w:pPr>
              <w:snapToGrid w:val="0"/>
              <w:spacing w:after="0" w:line="240" w:lineRule="auto"/>
            </w:pPr>
            <w: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6D9593" w14:textId="6C632D9A" w:rsidR="00E514C2" w:rsidRPr="00A75C05" w:rsidRDefault="001B4C6D" w:rsidP="00E514C2">
            <w:pPr>
              <w:snapToGrid w:val="0"/>
              <w:spacing w:after="0" w:line="240" w:lineRule="auto"/>
            </w:pPr>
            <w:r w:rsidRPr="001B4C6D">
              <w:t>NCIS TR Scope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6102D0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59C2C81"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0D15C8C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1B6E5F"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66157E" w14:textId="3629F5C8" w:rsidR="00E514C2" w:rsidRPr="006424D0" w:rsidRDefault="008F461A" w:rsidP="00E514C2">
            <w:pPr>
              <w:snapToGrid w:val="0"/>
              <w:spacing w:after="0" w:line="240" w:lineRule="auto"/>
            </w:pPr>
            <w:hyperlink r:id="rId210" w:history="1">
              <w:r w:rsidR="00E514C2" w:rsidRPr="00366525">
                <w:rPr>
                  <w:rStyle w:val="Hyperlink"/>
                  <w:rFonts w:cs="Arial"/>
                </w:rPr>
                <w:t>S1-183044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9535A96" w14:textId="6D078A18" w:rsidR="00E514C2" w:rsidRPr="00A75C05" w:rsidRDefault="00E8209B" w:rsidP="00E514C2">
            <w:pPr>
              <w:snapToGrid w:val="0"/>
              <w:spacing w:after="0" w:line="240" w:lineRule="auto"/>
            </w:pPr>
            <w: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C72834" w14:textId="7B89430D" w:rsidR="00E514C2" w:rsidRPr="00A75C05" w:rsidRDefault="001B4C6D" w:rsidP="00E514C2">
            <w:pPr>
              <w:snapToGrid w:val="0"/>
              <w:spacing w:after="0" w:line="240" w:lineRule="auto"/>
            </w:pPr>
            <w:r w:rsidRPr="001B4C6D">
              <w:t>NCIS TR Introduction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5E022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D861D1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4E4485F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7C54015"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53836C8" w14:textId="28075755" w:rsidR="00E514C2" w:rsidRPr="006424D0" w:rsidRDefault="008F461A" w:rsidP="00E514C2">
            <w:pPr>
              <w:snapToGrid w:val="0"/>
              <w:spacing w:after="0" w:line="240" w:lineRule="auto"/>
            </w:pPr>
            <w:hyperlink r:id="rId211" w:history="1">
              <w:r w:rsidR="00E514C2" w:rsidRPr="00366525">
                <w:rPr>
                  <w:rStyle w:val="Hyperlink"/>
                  <w:rFonts w:cs="Arial"/>
                </w:rPr>
                <w:t>S1-183045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9A3F44" w14:textId="5549B899" w:rsidR="00E514C2" w:rsidRPr="00A75C05" w:rsidRDefault="00E8209B" w:rsidP="00E514C2">
            <w:pPr>
              <w:snapToGrid w:val="0"/>
              <w:spacing w:after="0" w:line="240" w:lineRule="auto"/>
            </w:pPr>
            <w: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79FEC7" w14:textId="16D5F552" w:rsidR="00E514C2" w:rsidRPr="00A75C05" w:rsidRDefault="001B4C6D" w:rsidP="00E514C2">
            <w:pPr>
              <w:snapToGrid w:val="0"/>
              <w:spacing w:after="0" w:line="240" w:lineRule="auto"/>
            </w:pPr>
            <w:r w:rsidRPr="001B4C6D">
              <w:t>NCIS TR Overview</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2FE16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EE7D0DC"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0F7017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5D3A933"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40ECEEA" w14:textId="0274F229" w:rsidR="00E514C2" w:rsidRPr="006424D0" w:rsidRDefault="008F461A" w:rsidP="00E514C2">
            <w:pPr>
              <w:snapToGrid w:val="0"/>
              <w:spacing w:after="0" w:line="240" w:lineRule="auto"/>
            </w:pPr>
            <w:hyperlink r:id="rId212" w:history="1">
              <w:r w:rsidR="00E514C2" w:rsidRPr="00366525">
                <w:rPr>
                  <w:rStyle w:val="Hyperlink"/>
                  <w:rFonts w:cs="Arial"/>
                </w:rPr>
                <w:t>S1-183046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724A221" w14:textId="083BA56B" w:rsidR="00E514C2" w:rsidRPr="00A75C05" w:rsidRDefault="00E8209B" w:rsidP="00E514C2">
            <w:pPr>
              <w:snapToGrid w:val="0"/>
              <w:spacing w:after="0" w:line="240" w:lineRule="auto"/>
            </w:pPr>
            <w: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6C8B86" w14:textId="068741A6" w:rsidR="00E514C2" w:rsidRPr="00A75C05" w:rsidRDefault="00E8209B" w:rsidP="00E514C2">
            <w:pPr>
              <w:snapToGrid w:val="0"/>
              <w:spacing w:after="0" w:line="240" w:lineRule="auto"/>
            </w:pPr>
            <w:r w:rsidRPr="00E8209B">
              <w:t>Gap Analysese for High Speed Scenario</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6319515"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73114C7"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071676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EFF1C2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BE7BE50" w14:textId="7084C82E" w:rsidR="00E514C2" w:rsidRPr="006424D0" w:rsidRDefault="008F461A" w:rsidP="00E514C2">
            <w:pPr>
              <w:snapToGrid w:val="0"/>
              <w:spacing w:after="0" w:line="240" w:lineRule="auto"/>
            </w:pPr>
            <w:hyperlink r:id="rId213" w:history="1">
              <w:r w:rsidR="00E514C2" w:rsidRPr="00366525">
                <w:rPr>
                  <w:rStyle w:val="Hyperlink"/>
                  <w:rFonts w:cs="Arial"/>
                </w:rPr>
                <w:t>S1-183047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47CDB1B" w14:textId="7345B98F" w:rsidR="00E514C2" w:rsidRPr="00A75C05" w:rsidRDefault="00E8209B" w:rsidP="00E514C2">
            <w:pPr>
              <w:snapToGrid w:val="0"/>
              <w:spacing w:after="0" w:line="240" w:lineRule="auto"/>
            </w:pPr>
            <w: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4EE5EB2" w14:textId="44BB39C7" w:rsidR="00E514C2" w:rsidRPr="00A75C05" w:rsidRDefault="00E8209B" w:rsidP="00E514C2">
            <w:pPr>
              <w:snapToGrid w:val="0"/>
              <w:spacing w:after="0" w:line="240" w:lineRule="auto"/>
            </w:pPr>
            <w:r w:rsidRPr="00E8209B">
              <w:t>Gap Analyses and Requirements for Interactive Service Supporting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B39BDF"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06F7F3E" w14:textId="77777777" w:rsidR="00E514C2" w:rsidRPr="00A75C05" w:rsidRDefault="00E514C2" w:rsidP="00E514C2">
            <w:pPr>
              <w:spacing w:after="0" w:line="240" w:lineRule="auto"/>
              <w:rPr>
                <w:rFonts w:eastAsia="Arial Unicode MS" w:cs="Arial"/>
                <w:szCs w:val="18"/>
                <w:lang w:eastAsia="ar-SA"/>
              </w:rPr>
            </w:pPr>
          </w:p>
        </w:tc>
      </w:tr>
      <w:tr w:rsidR="00E8209B" w:rsidRPr="00A75C05" w14:paraId="2F626A82"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21F4237" w14:textId="77777777" w:rsidR="00E8209B" w:rsidRPr="00A75C05" w:rsidRDefault="00E8209B"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43C02C3" w14:textId="1A7E8CBE" w:rsidR="00E8209B" w:rsidRPr="006424D0" w:rsidRDefault="008F461A" w:rsidP="00353D12">
            <w:pPr>
              <w:snapToGrid w:val="0"/>
              <w:spacing w:after="0" w:line="240" w:lineRule="auto"/>
            </w:pPr>
            <w:hyperlink r:id="rId214" w:history="1">
              <w:r w:rsidR="00E8209B" w:rsidRPr="00366525">
                <w:rPr>
                  <w:rStyle w:val="Hyperlink"/>
                  <w:rFonts w:cs="Arial"/>
                </w:rPr>
                <w:t>S1-183150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42C7F5" w14:textId="77777777" w:rsidR="00E8209B" w:rsidRPr="00A75C05" w:rsidRDefault="00E8209B" w:rsidP="00353D12">
            <w:pPr>
              <w:snapToGrid w:val="0"/>
              <w:spacing w:after="0" w:line="240" w:lineRule="auto"/>
            </w:pPr>
            <w:r w:rsidRPr="00E8209B">
              <w:t>Tencent,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FDE908" w14:textId="77777777" w:rsidR="00E8209B" w:rsidRPr="00A75C05" w:rsidRDefault="00E8209B" w:rsidP="00353D12">
            <w:pPr>
              <w:snapToGrid w:val="0"/>
              <w:spacing w:after="0" w:line="240" w:lineRule="auto"/>
            </w:pPr>
            <w:r w:rsidRPr="00E8209B">
              <w:t>Latency Requirement and Update to Use Case 5.3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E1A861" w14:textId="77777777" w:rsidR="00E8209B" w:rsidRPr="00A75C05" w:rsidRDefault="00E8209B"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4056E3A" w14:textId="77777777" w:rsidR="00E8209B" w:rsidRPr="00A75C05" w:rsidRDefault="00E8209B" w:rsidP="00353D12">
            <w:pPr>
              <w:spacing w:after="0" w:line="240" w:lineRule="auto"/>
              <w:rPr>
                <w:rFonts w:eastAsia="Arial Unicode MS" w:cs="Arial"/>
                <w:szCs w:val="18"/>
                <w:lang w:eastAsia="ar-SA"/>
              </w:rPr>
            </w:pPr>
          </w:p>
        </w:tc>
      </w:tr>
      <w:tr w:rsidR="00E8209B" w:rsidRPr="00A75C05" w14:paraId="23FC27E0"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E0ED19B" w14:textId="77777777" w:rsidR="00E8209B" w:rsidRPr="00A75C05" w:rsidRDefault="00E8209B"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98C13BB" w14:textId="7985E57B" w:rsidR="00E8209B" w:rsidRPr="006424D0" w:rsidRDefault="008F461A" w:rsidP="00353D12">
            <w:pPr>
              <w:snapToGrid w:val="0"/>
              <w:spacing w:after="0" w:line="240" w:lineRule="auto"/>
            </w:pPr>
            <w:hyperlink r:id="rId215" w:history="1">
              <w:r w:rsidR="00E8209B" w:rsidRPr="00366525">
                <w:rPr>
                  <w:rStyle w:val="Hyperlink"/>
                  <w:rFonts w:cs="Arial"/>
                </w:rPr>
                <w:t>S1-183151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DDC066" w14:textId="77777777" w:rsidR="00E8209B" w:rsidRPr="00A75C05" w:rsidRDefault="00E8209B" w:rsidP="00353D12">
            <w:pPr>
              <w:snapToGrid w:val="0"/>
              <w:spacing w:after="0" w:line="240" w:lineRule="auto"/>
            </w:pPr>
            <w:r w:rsidRPr="00E8209B">
              <w:t>Tencent,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2B1698" w14:textId="77777777" w:rsidR="00E8209B" w:rsidRPr="00A75C05" w:rsidRDefault="00E8209B" w:rsidP="00353D12">
            <w:pPr>
              <w:snapToGrid w:val="0"/>
              <w:spacing w:after="0" w:line="240" w:lineRule="auto"/>
            </w:pPr>
            <w:r w:rsidRPr="00E8209B">
              <w:t>Discussion on Packet Loss Requirement and Update to Use Case 5.3</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0EA3B3" w14:textId="77777777" w:rsidR="00E8209B" w:rsidRPr="00A75C05" w:rsidRDefault="00E8209B"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3AB0C1B" w14:textId="77777777" w:rsidR="00E8209B" w:rsidRPr="00A75C05" w:rsidRDefault="00E8209B" w:rsidP="00353D12">
            <w:pPr>
              <w:spacing w:after="0" w:line="240" w:lineRule="auto"/>
              <w:rPr>
                <w:rFonts w:eastAsia="Arial Unicode MS" w:cs="Arial"/>
                <w:szCs w:val="18"/>
                <w:lang w:eastAsia="ar-SA"/>
              </w:rPr>
            </w:pPr>
          </w:p>
        </w:tc>
      </w:tr>
      <w:tr w:rsidR="00E514C2" w:rsidRPr="00A75C05" w14:paraId="483C400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999D51C"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D914718" w14:textId="4893A9AD" w:rsidR="00E514C2" w:rsidRPr="006424D0" w:rsidRDefault="008F461A" w:rsidP="00E514C2">
            <w:pPr>
              <w:snapToGrid w:val="0"/>
              <w:spacing w:after="0" w:line="240" w:lineRule="auto"/>
            </w:pPr>
            <w:hyperlink r:id="rId216" w:history="1">
              <w:r w:rsidR="00E514C2" w:rsidRPr="00366525">
                <w:rPr>
                  <w:rStyle w:val="Hyperlink"/>
                  <w:rFonts w:cs="Arial"/>
                </w:rPr>
                <w:t>S1-1831</w:t>
              </w:r>
              <w:r w:rsidR="00E514C2" w:rsidRPr="00366525">
                <w:rPr>
                  <w:rStyle w:val="Hyperlink"/>
                  <w:rFonts w:cs="Arial"/>
                </w:rPr>
                <w:t>0</w:t>
              </w:r>
              <w:r w:rsidR="00E514C2" w:rsidRPr="00366525">
                <w:rPr>
                  <w:rStyle w:val="Hyperlink"/>
                  <w:rFonts w:cs="Arial"/>
                </w:rPr>
                <w:t>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9615F33" w14:textId="3DB69ED0" w:rsidR="00E514C2" w:rsidRPr="00A75C05" w:rsidRDefault="00F34A3A" w:rsidP="00E514C2">
            <w:pPr>
              <w:snapToGrid w:val="0"/>
              <w:spacing w:after="0" w:line="240" w:lineRule="auto"/>
            </w:pPr>
            <w:r w:rsidRPr="00F34A3A">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8E0E8E" w14:textId="451DE216" w:rsidR="00E514C2" w:rsidRPr="00A75C05" w:rsidRDefault="00E8209B" w:rsidP="00E514C2">
            <w:pPr>
              <w:snapToGrid w:val="0"/>
              <w:spacing w:after="0" w:line="240" w:lineRule="auto"/>
            </w:pPr>
            <w:r w:rsidRPr="00E8209B">
              <w:t>Use case on IoE based social networking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D12E23"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6E3B24E"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62406CF0" w14:textId="77777777" w:rsidTr="0029452C">
        <w:trPr>
          <w:trHeight w:val="141"/>
        </w:trPr>
        <w:tc>
          <w:tcPr>
            <w:tcW w:w="14494" w:type="dxa"/>
            <w:gridSpan w:val="8"/>
            <w:tcBorders>
              <w:top w:val="nil"/>
              <w:bottom w:val="single" w:sz="4" w:space="0" w:color="auto"/>
            </w:tcBorders>
            <w:shd w:val="clear" w:color="auto" w:fill="F2F2F2"/>
          </w:tcPr>
          <w:p w14:paraId="5B54E0C9" w14:textId="488DB4C3" w:rsidR="00E514C2" w:rsidRPr="00B81C05" w:rsidRDefault="00E514C2" w:rsidP="00E514C2">
            <w:pPr>
              <w:pStyle w:val="Heading3"/>
            </w:pPr>
            <w:r>
              <w:t>FS_NCIS output</w:t>
            </w:r>
            <w:r w:rsidR="002E0881">
              <w:t xml:space="preserve"> and FS_AVPROD + FS_NCIS + FS_CMED drafting session information</w:t>
            </w:r>
          </w:p>
        </w:tc>
      </w:tr>
      <w:tr w:rsidR="00E514C2" w:rsidRPr="00A75C05" w14:paraId="030C62D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CA01EEF" w14:textId="02990875"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5CF984F" w14:textId="74AB3922" w:rsidR="00E514C2" w:rsidRPr="00384887" w:rsidRDefault="00384887" w:rsidP="00E514C2">
            <w:pPr>
              <w:snapToGrid w:val="0"/>
              <w:spacing w:after="0" w:line="240" w:lineRule="auto"/>
              <w:rPr>
                <w:rStyle w:val="Hyperlink"/>
                <w:rFonts w:eastAsia="Times New Roman" w:cs="Arial"/>
                <w:color w:val="auto"/>
                <w:szCs w:val="18"/>
                <w:lang w:eastAsia="ar-SA"/>
              </w:rPr>
            </w:pPr>
            <w:hyperlink r:id="rId217" w:history="1">
              <w:r w:rsidR="00E514C2" w:rsidRPr="00384887">
                <w:rPr>
                  <w:rStyle w:val="Hyperlink"/>
                  <w:rFonts w:cs="Arial"/>
                </w:rPr>
                <w:t>S1-18</w:t>
              </w:r>
              <w:r w:rsidRPr="00384887">
                <w:rPr>
                  <w:rStyle w:val="Hyperlink"/>
                  <w:rFonts w:cs="Arial"/>
                </w:rPr>
                <w:t>3280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812CE3E" w14:textId="3FD2A235"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OPPO</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47ED532" w14:textId="4792F8D8"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TR22.842v0.2</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0C5D39B"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0539F1F"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A75C05" w14:paraId="5CEC0A1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EA29257" w14:textId="0D96BC85"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DD50FC3" w14:textId="6347D0CE" w:rsidR="00E514C2" w:rsidRPr="00384887" w:rsidRDefault="00384887" w:rsidP="00E514C2">
            <w:pPr>
              <w:snapToGrid w:val="0"/>
              <w:spacing w:after="0" w:line="240" w:lineRule="auto"/>
            </w:pPr>
            <w:hyperlink r:id="rId218" w:history="1">
              <w:r w:rsidR="00E514C2" w:rsidRPr="00384887">
                <w:rPr>
                  <w:rStyle w:val="Hyperlink"/>
                  <w:rFonts w:cs="Arial"/>
                </w:rPr>
                <w:t>S1-18</w:t>
              </w:r>
              <w:r w:rsidRPr="00384887">
                <w:rPr>
                  <w:rStyle w:val="Hyperlink"/>
                  <w:rFonts w:cs="Arial"/>
                </w:rPr>
                <w:t>3281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1CA84EE" w14:textId="638599B8" w:rsidR="00E514C2" w:rsidRPr="00A75C05" w:rsidRDefault="00E514C2" w:rsidP="00E514C2">
            <w:pPr>
              <w:snapToGrid w:val="0"/>
              <w:spacing w:after="0" w:line="240" w:lineRule="auto"/>
            </w:pPr>
            <w:r w:rsidRPr="00D76881">
              <w:rPr>
                <w:rFonts w:eastAsia="Times New Roman" w:cs="Arial"/>
                <w:szCs w:val="18"/>
                <w:lang w:eastAsia="ar-SA"/>
              </w:rPr>
              <w:t>Rapporteur (</w:t>
            </w:r>
            <w:r>
              <w:rPr>
                <w:rFonts w:eastAsia="Times New Roman" w:cs="Arial"/>
                <w:szCs w:val="18"/>
                <w:lang w:eastAsia="ar-SA"/>
              </w:rPr>
              <w:t>OPPO</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5A772D" w14:textId="66C360ED" w:rsidR="00E514C2" w:rsidRPr="00A75C05" w:rsidRDefault="00E514C2" w:rsidP="00E514C2">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TR22.842v1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9AD59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00A5F9" w14:textId="77777777" w:rsidR="00E514C2" w:rsidRPr="00A75C05" w:rsidRDefault="00E514C2" w:rsidP="00E514C2">
            <w:pPr>
              <w:spacing w:after="0" w:line="240" w:lineRule="auto"/>
              <w:rPr>
                <w:rFonts w:eastAsia="Arial Unicode MS" w:cs="Arial"/>
                <w:szCs w:val="18"/>
                <w:lang w:eastAsia="ar-SA"/>
              </w:rPr>
            </w:pPr>
          </w:p>
        </w:tc>
      </w:tr>
      <w:tr w:rsidR="002E0881" w:rsidRPr="00A75C05" w14:paraId="319A3817"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95A10A5"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F3D60B4" w14:textId="15C85A14" w:rsidR="002E0881" w:rsidRPr="00197B46" w:rsidRDefault="002E0881" w:rsidP="007E10DA">
            <w:pPr>
              <w:snapToGrid w:val="0"/>
              <w:spacing w:after="0" w:line="240" w:lineRule="auto"/>
              <w:rPr>
                <w:rStyle w:val="Hyperlink"/>
                <w:rFonts w:eastAsia="Times New Roman" w:cs="Arial"/>
                <w:color w:val="auto"/>
                <w:szCs w:val="18"/>
                <w:lang w:eastAsia="ar-SA"/>
              </w:rPr>
            </w:pPr>
            <w:hyperlink r:id="rId219" w:history="1">
              <w:r w:rsidRPr="002E0881">
                <w:rPr>
                  <w:rStyle w:val="Hyperlink"/>
                  <w:rFonts w:cs="Arial"/>
                </w:rPr>
                <w:t>S1-18</w:t>
              </w:r>
            </w:hyperlink>
            <w:r w:rsidRPr="002E0881">
              <w:rPr>
                <w:rStyle w:val="Hyperlink"/>
                <w:rFonts w:cs="Arial"/>
              </w:rPr>
              <w:t>3327</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0B3E6A1"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A39777" w14:textId="1F35B100" w:rsidR="002E0881" w:rsidRPr="00D66E9C" w:rsidRDefault="002E0881" w:rsidP="007E10DA">
            <w:pPr>
              <w:snapToGrid w:val="0"/>
              <w:spacing w:after="0" w:line="240" w:lineRule="auto"/>
              <w:rPr>
                <w:rFonts w:eastAsia="Times New Roman" w:cs="Arial"/>
                <w:szCs w:val="18"/>
                <w:lang w:eastAsia="ar-SA"/>
              </w:rPr>
            </w:pPr>
            <w:r>
              <w:t xml:space="preserve">FS_AVPROD + FS_NCIS + FS_CMED </w:t>
            </w:r>
            <w:r w:rsidRPr="00D66E9C">
              <w:rPr>
                <w:rFonts w:eastAsia="Times New Roman" w:cs="Arial"/>
                <w:szCs w:val="18"/>
                <w:lang w:eastAsia="ar-SA"/>
              </w:rPr>
              <w:t>drafting agenda</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EF67623"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01F089D" w14:textId="77777777" w:rsidR="002E0881" w:rsidRPr="00D66E9C" w:rsidRDefault="002E0881" w:rsidP="007E10DA">
            <w:pPr>
              <w:snapToGrid w:val="0"/>
              <w:spacing w:after="0" w:line="240" w:lineRule="auto"/>
              <w:rPr>
                <w:rFonts w:eastAsia="Arial Unicode MS" w:cs="Arial"/>
                <w:szCs w:val="18"/>
                <w:lang w:eastAsia="ar-SA"/>
              </w:rPr>
            </w:pPr>
          </w:p>
        </w:tc>
      </w:tr>
      <w:tr w:rsidR="002E0881" w:rsidRPr="00A75C05" w14:paraId="2A63B8C0" w14:textId="77777777" w:rsidTr="007E10D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466A805"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1487D3D" w14:textId="79B03204" w:rsidR="002E0881" w:rsidRPr="00197B46" w:rsidRDefault="002E0881" w:rsidP="007E10DA">
            <w:pPr>
              <w:snapToGrid w:val="0"/>
              <w:spacing w:after="0" w:line="240" w:lineRule="auto"/>
              <w:rPr>
                <w:rStyle w:val="Hyperlink"/>
                <w:rFonts w:eastAsia="Times New Roman" w:cs="Arial"/>
                <w:color w:val="auto"/>
                <w:szCs w:val="18"/>
                <w:lang w:eastAsia="ar-SA"/>
              </w:rPr>
            </w:pPr>
            <w:hyperlink r:id="rId220" w:history="1">
              <w:r w:rsidRPr="002E0881">
                <w:rPr>
                  <w:rStyle w:val="Hyperlink"/>
                  <w:rFonts w:cs="Arial"/>
                </w:rPr>
                <w:t>S1-18</w:t>
              </w:r>
            </w:hyperlink>
            <w:r w:rsidRPr="002E0881">
              <w:rPr>
                <w:rStyle w:val="Hyperlink"/>
                <w:rFonts w:cs="Arial"/>
              </w:rPr>
              <w:t>3328</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4F97A8F" w14:textId="77777777" w:rsidR="002E0881" w:rsidRPr="00D66E9C" w:rsidRDefault="002E0881" w:rsidP="007E10DA">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DF7AEA" w14:textId="6172687F" w:rsidR="002E0881" w:rsidRPr="00D66E9C" w:rsidRDefault="002E0881" w:rsidP="007E10DA">
            <w:pPr>
              <w:snapToGrid w:val="0"/>
              <w:spacing w:after="0" w:line="240" w:lineRule="auto"/>
              <w:rPr>
                <w:rFonts w:eastAsia="Times New Roman" w:cs="Arial"/>
                <w:szCs w:val="18"/>
                <w:lang w:eastAsia="ar-SA"/>
              </w:rPr>
            </w:pPr>
            <w:r>
              <w:t xml:space="preserve">FS_AVPROD + FS_NCIS + FS_CMED </w:t>
            </w:r>
            <w:r w:rsidRPr="00D66E9C">
              <w:rPr>
                <w:rFonts w:eastAsia="Times New Roman" w:cs="Arial"/>
                <w:szCs w:val="18"/>
                <w:lang w:eastAsia="ar-SA"/>
              </w:rPr>
              <w:t>drafting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57B6157" w14:textId="77777777" w:rsidR="002E0881" w:rsidRPr="00D66E9C" w:rsidRDefault="002E0881" w:rsidP="007E10D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95203AD" w14:textId="77777777" w:rsidR="002E0881" w:rsidRPr="00D66E9C" w:rsidRDefault="002E0881" w:rsidP="007E10DA">
            <w:pPr>
              <w:snapToGrid w:val="0"/>
              <w:spacing w:after="0" w:line="240" w:lineRule="auto"/>
              <w:rPr>
                <w:rFonts w:eastAsia="Arial Unicode MS" w:cs="Arial"/>
                <w:szCs w:val="18"/>
                <w:lang w:eastAsia="ar-SA"/>
              </w:rPr>
            </w:pPr>
          </w:p>
        </w:tc>
      </w:tr>
      <w:tr w:rsidR="00E514C2" w:rsidRPr="00B04844" w14:paraId="33A1D989" w14:textId="77777777" w:rsidTr="006424D0">
        <w:trPr>
          <w:trHeight w:val="141"/>
        </w:trPr>
        <w:tc>
          <w:tcPr>
            <w:tcW w:w="14494" w:type="dxa"/>
            <w:gridSpan w:val="8"/>
            <w:tcBorders>
              <w:bottom w:val="nil"/>
            </w:tcBorders>
            <w:shd w:val="clear" w:color="auto" w:fill="F2F2F2"/>
          </w:tcPr>
          <w:p w14:paraId="6D06A982" w14:textId="77777777" w:rsidR="00E514C2" w:rsidRPr="009504CA" w:rsidRDefault="00E514C2" w:rsidP="00E514C2">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E514C2" w:rsidRPr="00B04844" w14:paraId="0B1287B0" w14:textId="77777777" w:rsidTr="006424D0">
        <w:trPr>
          <w:trHeight w:val="141"/>
        </w:trPr>
        <w:tc>
          <w:tcPr>
            <w:tcW w:w="14494" w:type="dxa"/>
            <w:gridSpan w:val="8"/>
            <w:tcBorders>
              <w:bottom w:val="single" w:sz="4" w:space="0" w:color="auto"/>
            </w:tcBorders>
            <w:shd w:val="clear" w:color="auto" w:fill="auto"/>
          </w:tcPr>
          <w:p w14:paraId="6323399B"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65CB2B" w14:textId="604C4096"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22.827v0.1.0</w:t>
            </w:r>
          </w:p>
          <w:p w14:paraId="313024FC" w14:textId="2C03A473"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1F07B4C3" w14:textId="6856AB68" w:rsidR="00E514C2"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14:paraId="05AE4ED2" w14:textId="77777777" w:rsidR="00E514C2" w:rsidRPr="005767CB" w:rsidRDefault="00E514C2" w:rsidP="00E514C2">
            <w:pPr>
              <w:suppressAutoHyphens/>
              <w:spacing w:after="0" w:line="240" w:lineRule="auto"/>
              <w:rPr>
                <w:rFonts w:eastAsia="Arial Unicode MS" w:cs="Arial"/>
                <w:i/>
                <w:szCs w:val="18"/>
                <w:lang w:val="fr-FR" w:eastAsia="ar-SA"/>
              </w:rPr>
            </w:pPr>
          </w:p>
        </w:tc>
      </w:tr>
      <w:tr w:rsidR="00E514C2" w:rsidRPr="00A75C05" w14:paraId="3158372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A018DCB"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8A98F11" w14:textId="0FF9ADFA" w:rsidR="00E514C2" w:rsidRPr="006424D0" w:rsidRDefault="008F461A" w:rsidP="00E514C2">
            <w:pPr>
              <w:snapToGrid w:val="0"/>
              <w:spacing w:after="0" w:line="240" w:lineRule="auto"/>
            </w:pPr>
            <w:hyperlink r:id="rId221" w:history="1">
              <w:r w:rsidR="00E514C2" w:rsidRPr="00366525">
                <w:rPr>
                  <w:rStyle w:val="Hyperlink"/>
                  <w:rFonts w:cs="Arial"/>
                </w:rPr>
                <w:t>S1-183059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BE275B6" w14:textId="547951ED"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CAAE98" w14:textId="48F1D267" w:rsidR="00E514C2" w:rsidRPr="00A75C05" w:rsidRDefault="00BE6BBD" w:rsidP="00E514C2">
            <w:pPr>
              <w:snapToGrid w:val="0"/>
              <w:spacing w:after="0" w:line="240" w:lineRule="auto"/>
            </w:pPr>
            <w:r>
              <w:rPr>
                <w:rFonts w:eastAsia="SimSun"/>
                <w:lang w:eastAsia="en-GB"/>
              </w:rPr>
              <w:t>Single-Camera Uncompressed Outside Broadcast Contribution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98D13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49EF636"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E5CF1F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049B714"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7014C2A" w14:textId="39E343F7" w:rsidR="00E514C2" w:rsidRPr="006424D0" w:rsidRDefault="008F461A" w:rsidP="00E514C2">
            <w:pPr>
              <w:snapToGrid w:val="0"/>
              <w:spacing w:after="0" w:line="240" w:lineRule="auto"/>
            </w:pPr>
            <w:hyperlink r:id="rId222" w:history="1">
              <w:r w:rsidR="00E514C2" w:rsidRPr="00366525">
                <w:rPr>
                  <w:rStyle w:val="Hyperlink"/>
                  <w:rFonts w:cs="Arial"/>
                </w:rPr>
                <w:t>S1-183060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7D3AF31" w14:textId="4C0FA5DE"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F4ACAA" w14:textId="2CF46476" w:rsidR="00E514C2" w:rsidRPr="00A75C05" w:rsidRDefault="00BE6BBD" w:rsidP="00E514C2">
            <w:pPr>
              <w:snapToGrid w:val="0"/>
              <w:spacing w:after="0" w:line="240" w:lineRule="auto"/>
            </w:pPr>
            <w:r>
              <w:rPr>
                <w:rFonts w:eastAsia="SimSun"/>
                <w:lang w:eastAsia="en-GB"/>
              </w:rPr>
              <w:t>Single-Camera compressed Outside Broadcast Contribution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90C2A2"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B87A8A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904C93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EBC7E74"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4C1888" w14:textId="5DEE0155" w:rsidR="00E514C2" w:rsidRPr="006424D0" w:rsidRDefault="008F461A" w:rsidP="00E514C2">
            <w:pPr>
              <w:snapToGrid w:val="0"/>
              <w:spacing w:after="0" w:line="240" w:lineRule="auto"/>
            </w:pPr>
            <w:hyperlink r:id="rId223" w:history="1">
              <w:r w:rsidR="00E514C2" w:rsidRPr="00366525">
                <w:rPr>
                  <w:rStyle w:val="Hyperlink"/>
                  <w:rFonts w:cs="Arial"/>
                </w:rPr>
                <w:t>S1-183061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25604EE" w14:textId="3BEBD2A6" w:rsidR="00E514C2" w:rsidRPr="00A75C05" w:rsidRDefault="00BE6BBD" w:rsidP="00E514C2">
            <w:pPr>
              <w:snapToGrid w:val="0"/>
              <w:spacing w:after="0" w:line="240" w:lineRule="auto"/>
            </w:pPr>
            <w:r>
              <w:rPr>
                <w:rFonts w:eastAsia="SimSun"/>
                <w:lang w:val="fr-CH" w:eastAsia="en-GB"/>
              </w:rPr>
              <w:t>EBU,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907EB0B" w14:textId="474C54D5" w:rsidR="00E514C2" w:rsidRPr="00A75C05" w:rsidRDefault="00BE6BBD" w:rsidP="00E514C2">
            <w:pPr>
              <w:snapToGrid w:val="0"/>
              <w:spacing w:after="0" w:line="240" w:lineRule="auto"/>
            </w:pPr>
            <w:r w:rsidRPr="004F6884">
              <w:rPr>
                <w:rFonts w:eastAsia="SimSun"/>
                <w:lang w:eastAsia="en-GB"/>
              </w:rPr>
              <w:t>Professional TV Production Contribution from a Multi-Camera Outside using Uncompressed Video</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D0AA8A"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32B23AF"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FD0AF5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7A8184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6B71DD9" w14:textId="591C4289" w:rsidR="00E514C2" w:rsidRPr="006424D0" w:rsidRDefault="008F461A" w:rsidP="00E514C2">
            <w:pPr>
              <w:snapToGrid w:val="0"/>
              <w:spacing w:after="0" w:line="240" w:lineRule="auto"/>
            </w:pPr>
            <w:hyperlink r:id="rId224" w:history="1">
              <w:r w:rsidR="00E514C2" w:rsidRPr="00366525">
                <w:rPr>
                  <w:rStyle w:val="Hyperlink"/>
                  <w:rFonts w:cs="Arial"/>
                </w:rPr>
                <w:t>S1-183062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A00FC6D" w14:textId="230ECD70"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E0BF56" w14:textId="2056B5FE" w:rsidR="00E514C2" w:rsidRPr="00A75C05" w:rsidRDefault="00BE6BBD" w:rsidP="00E514C2">
            <w:pPr>
              <w:snapToGrid w:val="0"/>
              <w:spacing w:after="0" w:line="240" w:lineRule="auto"/>
            </w:pPr>
            <w:r>
              <w:rPr>
                <w:rFonts w:eastAsia="SimSun"/>
                <w:lang w:eastAsia="en-GB"/>
              </w:rPr>
              <w:t>Simple Live Sports Commentary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31902A3"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186EA21"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60FD30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3E32454"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BF552E7" w14:textId="5860FC6B" w:rsidR="00E514C2" w:rsidRPr="006424D0" w:rsidRDefault="008F461A" w:rsidP="00E514C2">
            <w:pPr>
              <w:snapToGrid w:val="0"/>
              <w:spacing w:after="0" w:line="240" w:lineRule="auto"/>
            </w:pPr>
            <w:hyperlink r:id="rId225" w:history="1">
              <w:r w:rsidR="00E514C2" w:rsidRPr="00366525">
                <w:rPr>
                  <w:rStyle w:val="Hyperlink"/>
                  <w:rFonts w:cs="Arial"/>
                </w:rPr>
                <w:t>S1-183063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7A3E16" w14:textId="63D94CA6"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ACA77C" w14:textId="1E7FDEE1" w:rsidR="00E514C2" w:rsidRPr="00A75C05" w:rsidRDefault="00BE6BBD" w:rsidP="00E514C2">
            <w:pPr>
              <w:snapToGrid w:val="0"/>
              <w:spacing w:after="0" w:line="240" w:lineRule="auto"/>
            </w:pPr>
            <w:r w:rsidRPr="004F2143">
              <w:rPr>
                <w:rFonts w:eastAsia="SimSun"/>
                <w:lang w:eastAsia="en-GB"/>
              </w:rPr>
              <w:t>Non-public 5G network deployment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BA2238E"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63ABA75" w14:textId="77777777" w:rsidR="00E514C2" w:rsidRPr="00A75C05" w:rsidRDefault="00E514C2" w:rsidP="00E514C2">
            <w:pPr>
              <w:spacing w:after="0" w:line="240" w:lineRule="auto"/>
              <w:rPr>
                <w:rFonts w:eastAsia="Arial Unicode MS" w:cs="Arial"/>
                <w:szCs w:val="18"/>
                <w:lang w:eastAsia="ar-SA"/>
              </w:rPr>
            </w:pPr>
          </w:p>
        </w:tc>
      </w:tr>
      <w:tr w:rsidR="00353D12" w:rsidRPr="00A75C05" w14:paraId="01C91526"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ED8556F" w14:textId="77777777" w:rsidR="00353D12" w:rsidRPr="00A75C05" w:rsidRDefault="00353D12" w:rsidP="00353D1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C527524" w14:textId="608B9885" w:rsidR="00353D12" w:rsidRPr="006424D0" w:rsidRDefault="008F461A" w:rsidP="00353D12">
            <w:pPr>
              <w:snapToGrid w:val="0"/>
              <w:spacing w:after="0" w:line="240" w:lineRule="auto"/>
            </w:pPr>
            <w:hyperlink r:id="rId226" w:history="1">
              <w:r w:rsidR="00353D12" w:rsidRPr="00366525">
                <w:rPr>
                  <w:rStyle w:val="Hyperlink"/>
                  <w:rFonts w:cs="Arial"/>
                </w:rPr>
                <w:t>S1-183149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264C82A" w14:textId="417AB5CB" w:rsidR="00353D12" w:rsidRPr="00A75C05" w:rsidRDefault="00353D12" w:rsidP="00353D12">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5F9DD1" w14:textId="77777777" w:rsidR="00353D12" w:rsidRPr="00A75C05" w:rsidRDefault="00353D12" w:rsidP="00353D12">
            <w:pPr>
              <w:snapToGrid w:val="0"/>
              <w:spacing w:after="0" w:line="240" w:lineRule="auto"/>
            </w:pPr>
            <w:r w:rsidRPr="00353D12">
              <w:t>Use Case of Live Immersive Media Production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2363B5C" w14:textId="77777777" w:rsidR="00353D12" w:rsidRPr="00A75C05" w:rsidRDefault="00353D1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5900980" w14:textId="77777777" w:rsidR="00353D12" w:rsidRPr="00A75C05" w:rsidRDefault="00353D12" w:rsidP="00353D12">
            <w:pPr>
              <w:spacing w:after="0" w:line="240" w:lineRule="auto"/>
              <w:rPr>
                <w:rFonts w:eastAsia="Arial Unicode MS" w:cs="Arial"/>
                <w:szCs w:val="18"/>
                <w:lang w:eastAsia="ar-SA"/>
              </w:rPr>
            </w:pPr>
          </w:p>
        </w:tc>
      </w:tr>
      <w:tr w:rsidR="00353D12" w:rsidRPr="00A75C05" w14:paraId="287E97AA"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60D4C29C" w14:textId="77777777" w:rsidR="00353D12" w:rsidRPr="00876058" w:rsidRDefault="00353D12" w:rsidP="00353D12">
            <w:pPr>
              <w:snapToGrid w:val="0"/>
              <w:spacing w:after="0" w:line="240" w:lineRule="auto"/>
              <w:rPr>
                <w:rFonts w:eastAsia="Times New Roman" w:cs="Arial"/>
                <w:szCs w:val="18"/>
                <w:lang w:eastAsia="ar-SA"/>
              </w:rPr>
            </w:pPr>
            <w:r w:rsidRPr="00876058">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5D3AB69C" w14:textId="58944C16" w:rsidR="00353D12" w:rsidRPr="00876058" w:rsidRDefault="008F461A" w:rsidP="00353D12">
            <w:pPr>
              <w:snapToGrid w:val="0"/>
              <w:spacing w:after="0" w:line="240" w:lineRule="auto"/>
            </w:pPr>
            <w:hyperlink r:id="rId227" w:history="1">
              <w:r w:rsidR="00353D12" w:rsidRPr="00876058">
                <w:rPr>
                  <w:rStyle w:val="Hyperlink"/>
                  <w:rFonts w:cs="Arial"/>
                  <w:color w:val="auto"/>
                </w:rPr>
                <w:t>S1-183172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307C53A4" w14:textId="77777777" w:rsidR="00353D12" w:rsidRPr="00876058" w:rsidRDefault="00353D12" w:rsidP="00353D12">
            <w:pPr>
              <w:snapToGrid w:val="0"/>
              <w:spacing w:after="0" w:line="240" w:lineRule="auto"/>
            </w:pPr>
            <w:r w:rsidRPr="00876058">
              <w:t>Sennheiser electronic GmbH &amp; Co KG, Fraunhofer HHI, Fraunhofer IIS, EBU</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CA193AB" w14:textId="77777777" w:rsidR="00353D12" w:rsidRPr="00876058" w:rsidRDefault="00353D12" w:rsidP="00353D12">
            <w:pPr>
              <w:snapToGrid w:val="0"/>
              <w:spacing w:after="0" w:line="240" w:lineRule="auto"/>
            </w:pPr>
            <w:r w:rsidRPr="00876058">
              <w:t>Audio Streaming in Professional Live Performances</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4DAADFD6" w14:textId="0826ED53" w:rsidR="00353D12"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t>Revised to S1-183270</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2F59F0FB" w14:textId="77777777" w:rsidR="00353D12" w:rsidRPr="00876058" w:rsidRDefault="00353D12" w:rsidP="00353D12">
            <w:pPr>
              <w:spacing w:after="0" w:line="240" w:lineRule="auto"/>
              <w:rPr>
                <w:rFonts w:eastAsia="Arial Unicode MS" w:cs="Arial"/>
                <w:szCs w:val="18"/>
                <w:lang w:eastAsia="ar-SA"/>
              </w:rPr>
            </w:pPr>
          </w:p>
        </w:tc>
      </w:tr>
      <w:tr w:rsidR="00876058" w:rsidRPr="00A75C05" w14:paraId="2D48CBFA"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842BBB1" w14:textId="142E9491" w:rsidR="00876058"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32756A3" w14:textId="700F6452" w:rsidR="00876058" w:rsidRPr="00876058" w:rsidRDefault="00876058" w:rsidP="00353D12">
            <w:pPr>
              <w:snapToGrid w:val="0"/>
              <w:spacing w:after="0" w:line="240" w:lineRule="auto"/>
            </w:pPr>
            <w:hyperlink r:id="rId228" w:history="1">
              <w:r w:rsidRPr="00876058">
                <w:rPr>
                  <w:rStyle w:val="Hyperlink"/>
                  <w:rFonts w:cs="Arial"/>
                  <w:color w:val="auto"/>
                </w:rPr>
                <w:t>S1-183270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7335CD1" w14:textId="35B55F2C" w:rsidR="00876058" w:rsidRPr="00876058" w:rsidRDefault="00876058" w:rsidP="00353D12">
            <w:pPr>
              <w:snapToGrid w:val="0"/>
              <w:spacing w:after="0" w:line="240" w:lineRule="auto"/>
            </w:pPr>
            <w:r w:rsidRPr="00876058">
              <w:t>Sennheiser electronic GmbH &amp; Co KG, Fraunhofer HHI, Fraunhofer IIS, 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7CA135" w14:textId="0A10E9F6" w:rsidR="00876058" w:rsidRPr="00876058" w:rsidRDefault="00876058" w:rsidP="00353D12">
            <w:pPr>
              <w:snapToGrid w:val="0"/>
              <w:spacing w:after="0" w:line="240" w:lineRule="auto"/>
            </w:pPr>
            <w:r w:rsidRPr="00876058">
              <w:t>Audio Streaming in Professional Live Performances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0413B95" w14:textId="77777777" w:rsidR="00876058" w:rsidRPr="00876058" w:rsidRDefault="0087605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19787FE" w14:textId="5CC61235" w:rsidR="00876058" w:rsidRPr="00876058" w:rsidRDefault="00876058" w:rsidP="00353D12">
            <w:pPr>
              <w:spacing w:after="0" w:line="240" w:lineRule="auto"/>
              <w:rPr>
                <w:rFonts w:eastAsia="Arial Unicode MS" w:cs="Arial"/>
                <w:szCs w:val="18"/>
                <w:lang w:eastAsia="ar-SA"/>
              </w:rPr>
            </w:pPr>
            <w:r w:rsidRPr="00876058">
              <w:rPr>
                <w:rFonts w:eastAsia="Arial Unicode MS" w:cs="Arial"/>
                <w:szCs w:val="18"/>
                <w:lang w:eastAsia="ar-SA"/>
              </w:rPr>
              <w:t>Revision of S1-183172.</w:t>
            </w:r>
          </w:p>
        </w:tc>
      </w:tr>
      <w:tr w:rsidR="00353D12" w:rsidRPr="00A75C05" w14:paraId="1F5141AA"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1B8D1D5E" w14:textId="77777777" w:rsidR="00353D12" w:rsidRPr="00876058" w:rsidRDefault="00353D12" w:rsidP="00353D12">
            <w:pPr>
              <w:snapToGrid w:val="0"/>
              <w:spacing w:after="0" w:line="240" w:lineRule="auto"/>
              <w:rPr>
                <w:rFonts w:eastAsia="Times New Roman" w:cs="Arial"/>
                <w:szCs w:val="18"/>
                <w:lang w:eastAsia="ar-SA"/>
              </w:rPr>
            </w:pPr>
            <w:r w:rsidRPr="00876058">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0FAC5301" w14:textId="4EE8A8CB" w:rsidR="00353D12" w:rsidRPr="00876058" w:rsidRDefault="008F461A" w:rsidP="00353D12">
            <w:pPr>
              <w:snapToGrid w:val="0"/>
              <w:spacing w:after="0" w:line="240" w:lineRule="auto"/>
            </w:pPr>
            <w:hyperlink r:id="rId229" w:history="1">
              <w:r w:rsidR="00353D12" w:rsidRPr="00876058">
                <w:rPr>
                  <w:rStyle w:val="Hyperlink"/>
                  <w:rFonts w:cs="Arial"/>
                  <w:color w:val="auto"/>
                </w:rPr>
                <w:t>S1-183173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60F8F526" w14:textId="77777777" w:rsidR="00353D12" w:rsidRPr="00876058" w:rsidRDefault="00353D12" w:rsidP="00353D12">
            <w:pPr>
              <w:snapToGrid w:val="0"/>
              <w:spacing w:after="0" w:line="240" w:lineRule="auto"/>
            </w:pPr>
            <w:r w:rsidRPr="00876058">
              <w:t>Sennheiser, Fraunhofer HHI, Fraunhofer IIS</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9E19DF4" w14:textId="77777777" w:rsidR="00353D12" w:rsidRPr="00876058" w:rsidRDefault="00353D12" w:rsidP="00353D12">
            <w:pPr>
              <w:snapToGrid w:val="0"/>
              <w:spacing w:after="0" w:line="240" w:lineRule="auto"/>
            </w:pPr>
            <w:r w:rsidRPr="00876058">
              <w:t>Live production with integrated audience services</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6F7569BD" w14:textId="5A063FCA" w:rsidR="00353D12"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t>Revised to S1-183271</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0666582C" w14:textId="77777777" w:rsidR="00353D12" w:rsidRPr="00876058" w:rsidRDefault="00353D12" w:rsidP="00353D12">
            <w:pPr>
              <w:spacing w:after="0" w:line="240" w:lineRule="auto"/>
              <w:rPr>
                <w:rFonts w:eastAsia="Arial Unicode MS" w:cs="Arial"/>
                <w:szCs w:val="18"/>
                <w:lang w:eastAsia="ar-SA"/>
              </w:rPr>
            </w:pPr>
          </w:p>
        </w:tc>
      </w:tr>
      <w:tr w:rsidR="00876058" w:rsidRPr="00A75C05" w14:paraId="72ABD939"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3D7AD80" w14:textId="6C4FB307" w:rsidR="00876058"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427E65C" w14:textId="3433753C" w:rsidR="00876058" w:rsidRPr="00876058" w:rsidRDefault="00876058" w:rsidP="00353D12">
            <w:pPr>
              <w:snapToGrid w:val="0"/>
              <w:spacing w:after="0" w:line="240" w:lineRule="auto"/>
            </w:pPr>
            <w:hyperlink r:id="rId230" w:history="1">
              <w:r w:rsidRPr="00876058">
                <w:rPr>
                  <w:rStyle w:val="Hyperlink"/>
                  <w:rFonts w:cs="Arial"/>
                  <w:color w:val="auto"/>
                </w:rPr>
                <w:t>S1-183271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9BD2F9D" w14:textId="70EC7EA2" w:rsidR="00876058" w:rsidRPr="00876058" w:rsidRDefault="00876058" w:rsidP="00353D12">
            <w:pPr>
              <w:snapToGrid w:val="0"/>
              <w:spacing w:after="0" w:line="240" w:lineRule="auto"/>
            </w:pPr>
            <w:r w:rsidRPr="00876058">
              <w:t>Sennheiser, Fraunhofer HHI, Fraunhofer IIS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D86BDB" w14:textId="3BC2EFE8" w:rsidR="00876058" w:rsidRPr="00876058" w:rsidRDefault="00876058" w:rsidP="00353D12">
            <w:pPr>
              <w:snapToGrid w:val="0"/>
              <w:spacing w:after="0" w:line="240" w:lineRule="auto"/>
            </w:pPr>
            <w:r w:rsidRPr="00876058">
              <w:t>Live production with integrated audience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EAE97E2" w14:textId="77777777" w:rsidR="00876058" w:rsidRPr="00876058" w:rsidRDefault="0087605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B05A587" w14:textId="45B94DDA" w:rsidR="00876058" w:rsidRPr="00876058" w:rsidRDefault="00876058" w:rsidP="00353D12">
            <w:pPr>
              <w:spacing w:after="0" w:line="240" w:lineRule="auto"/>
              <w:rPr>
                <w:rFonts w:eastAsia="Arial Unicode MS" w:cs="Arial"/>
                <w:szCs w:val="18"/>
                <w:lang w:eastAsia="ar-SA"/>
              </w:rPr>
            </w:pPr>
            <w:r w:rsidRPr="00876058">
              <w:rPr>
                <w:rFonts w:eastAsia="Arial Unicode MS" w:cs="Arial"/>
                <w:szCs w:val="18"/>
                <w:lang w:eastAsia="ar-SA"/>
              </w:rPr>
              <w:t>Revision of S1-183173.</w:t>
            </w:r>
          </w:p>
        </w:tc>
      </w:tr>
      <w:tr w:rsidR="00353D12" w:rsidRPr="00A75C05" w14:paraId="16F9A9AD"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0B50DAA5" w14:textId="77777777" w:rsidR="00353D12" w:rsidRPr="00876058" w:rsidRDefault="00353D12" w:rsidP="00353D12">
            <w:pPr>
              <w:snapToGrid w:val="0"/>
              <w:spacing w:after="0" w:line="240" w:lineRule="auto"/>
              <w:rPr>
                <w:rFonts w:eastAsia="Times New Roman" w:cs="Arial"/>
                <w:szCs w:val="18"/>
                <w:lang w:eastAsia="ar-SA"/>
              </w:rPr>
            </w:pPr>
            <w:r w:rsidRPr="00876058">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37E0B526" w14:textId="004C73B1" w:rsidR="00353D12" w:rsidRPr="00876058" w:rsidRDefault="008F461A" w:rsidP="00353D12">
            <w:pPr>
              <w:snapToGrid w:val="0"/>
              <w:spacing w:after="0" w:line="240" w:lineRule="auto"/>
            </w:pPr>
            <w:hyperlink r:id="rId231" w:history="1">
              <w:r w:rsidR="00353D12" w:rsidRPr="00876058">
                <w:rPr>
                  <w:rStyle w:val="Hyperlink"/>
                  <w:rFonts w:cs="Arial"/>
                  <w:color w:val="auto"/>
                </w:rPr>
                <w:t>S1-183174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4292380A" w14:textId="77777777" w:rsidR="00353D12" w:rsidRPr="00876058" w:rsidRDefault="00353D12" w:rsidP="00353D12">
            <w:pPr>
              <w:snapToGrid w:val="0"/>
              <w:spacing w:after="0" w:line="240" w:lineRule="auto"/>
            </w:pPr>
            <w:r w:rsidRPr="00876058">
              <w:t>Sennheiser, Fraunhofer HHI, Fraunhofer IIS, BBC, EBU</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E7CAB2D" w14:textId="77777777" w:rsidR="00353D12" w:rsidRPr="00876058" w:rsidRDefault="00353D12" w:rsidP="00353D12">
            <w:pPr>
              <w:snapToGrid w:val="0"/>
              <w:spacing w:after="0" w:line="240" w:lineRule="auto"/>
            </w:pPr>
            <w:r w:rsidRPr="00876058">
              <w:t>Intercom system for large live events</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0FBFCB7F" w14:textId="4894122C" w:rsidR="00353D12"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t>Revised to S1-183272</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4BEE7B36" w14:textId="77777777" w:rsidR="00353D12" w:rsidRPr="00876058" w:rsidRDefault="00353D12" w:rsidP="00353D12">
            <w:pPr>
              <w:spacing w:after="0" w:line="240" w:lineRule="auto"/>
              <w:rPr>
                <w:rFonts w:eastAsia="Arial Unicode MS" w:cs="Arial"/>
                <w:szCs w:val="18"/>
                <w:lang w:eastAsia="ar-SA"/>
              </w:rPr>
            </w:pPr>
          </w:p>
        </w:tc>
      </w:tr>
      <w:tr w:rsidR="00876058" w:rsidRPr="00A75C05" w14:paraId="57FD2A6E" w14:textId="77777777" w:rsidTr="00876058">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1CFBCBC" w14:textId="77CEF3CE" w:rsidR="00876058" w:rsidRPr="00876058" w:rsidRDefault="00876058" w:rsidP="00353D12">
            <w:pPr>
              <w:snapToGrid w:val="0"/>
              <w:spacing w:after="0" w:line="240" w:lineRule="auto"/>
              <w:rPr>
                <w:rFonts w:eastAsia="Times New Roman" w:cs="Arial"/>
                <w:szCs w:val="18"/>
                <w:lang w:eastAsia="ar-SA"/>
              </w:rPr>
            </w:pPr>
            <w:r w:rsidRPr="00876058">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9885D74" w14:textId="4C8C3F92" w:rsidR="00876058" w:rsidRPr="00876058" w:rsidRDefault="00876058" w:rsidP="00353D12">
            <w:pPr>
              <w:snapToGrid w:val="0"/>
              <w:spacing w:after="0" w:line="240" w:lineRule="auto"/>
            </w:pPr>
            <w:hyperlink r:id="rId232" w:history="1">
              <w:r w:rsidRPr="00876058">
                <w:rPr>
                  <w:rStyle w:val="Hyperlink"/>
                  <w:rFonts w:cs="Arial"/>
                  <w:color w:val="auto"/>
                </w:rPr>
                <w:t>S1-183272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F75E6DB" w14:textId="22C38A73" w:rsidR="00876058" w:rsidRPr="00876058" w:rsidRDefault="00876058" w:rsidP="00353D12">
            <w:pPr>
              <w:snapToGrid w:val="0"/>
              <w:spacing w:after="0" w:line="240" w:lineRule="auto"/>
            </w:pPr>
            <w:r w:rsidRPr="00876058">
              <w:t>Sennheiser, Fraunhofer HHI, Fraunhofer IIS, BBC, 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2656D9" w14:textId="42A32050" w:rsidR="00876058" w:rsidRPr="00876058" w:rsidRDefault="00876058" w:rsidP="00353D12">
            <w:pPr>
              <w:snapToGrid w:val="0"/>
              <w:spacing w:after="0" w:line="240" w:lineRule="auto"/>
            </w:pPr>
            <w:r w:rsidRPr="00876058">
              <w:t>Intercom system for large live events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EDE7CE6" w14:textId="77777777" w:rsidR="00876058" w:rsidRPr="00876058" w:rsidRDefault="00876058"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86A7AFD" w14:textId="265194BB" w:rsidR="00876058" w:rsidRPr="00876058" w:rsidRDefault="00876058" w:rsidP="00353D12">
            <w:pPr>
              <w:spacing w:after="0" w:line="240" w:lineRule="auto"/>
              <w:rPr>
                <w:rFonts w:eastAsia="Arial Unicode MS" w:cs="Arial"/>
                <w:szCs w:val="18"/>
                <w:lang w:eastAsia="ar-SA"/>
              </w:rPr>
            </w:pPr>
            <w:r w:rsidRPr="00876058">
              <w:rPr>
                <w:rFonts w:eastAsia="Arial Unicode MS" w:cs="Arial"/>
                <w:szCs w:val="18"/>
                <w:lang w:eastAsia="ar-SA"/>
              </w:rPr>
              <w:t>Revision of S1-183174.</w:t>
            </w:r>
          </w:p>
        </w:tc>
      </w:tr>
      <w:tr w:rsidR="00E514C2" w:rsidRPr="00A75C05" w14:paraId="5F66D77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81E7F30"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5024C9F" w14:textId="5D9A88CC" w:rsidR="00E514C2" w:rsidRPr="006424D0" w:rsidRDefault="008F461A" w:rsidP="00E514C2">
            <w:pPr>
              <w:snapToGrid w:val="0"/>
              <w:spacing w:after="0" w:line="240" w:lineRule="auto"/>
            </w:pPr>
            <w:hyperlink r:id="rId233" w:history="1">
              <w:r w:rsidR="00E514C2" w:rsidRPr="00366525">
                <w:rPr>
                  <w:rStyle w:val="Hyperlink"/>
                  <w:rFonts w:cs="Arial"/>
                </w:rPr>
                <w:t>S1-183064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4425718" w14:textId="47B6BC00"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13D358" w14:textId="1E5CE249" w:rsidR="00E514C2" w:rsidRPr="00A75C05" w:rsidRDefault="00BE6BBD" w:rsidP="00E514C2">
            <w:pPr>
              <w:snapToGrid w:val="0"/>
              <w:spacing w:after="0" w:line="240" w:lineRule="auto"/>
            </w:pPr>
            <w:r>
              <w:rPr>
                <w:rFonts w:eastAsia="SimSun"/>
                <w:lang w:eastAsia="en-GB"/>
              </w:rPr>
              <w:t>Definitions for TR22.827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39F7D1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88F601B"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D3A6D1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7661C2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3529EB1" w14:textId="0E600306" w:rsidR="00E514C2" w:rsidRPr="006424D0" w:rsidRDefault="008F461A" w:rsidP="00E514C2">
            <w:pPr>
              <w:snapToGrid w:val="0"/>
              <w:spacing w:after="0" w:line="240" w:lineRule="auto"/>
            </w:pPr>
            <w:hyperlink r:id="rId234" w:history="1">
              <w:r w:rsidR="00E514C2" w:rsidRPr="00366525">
                <w:rPr>
                  <w:rStyle w:val="Hyperlink"/>
                  <w:rFonts w:cs="Arial"/>
                </w:rPr>
                <w:t>S1-183065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39ED1AE" w14:textId="0C6F79B6" w:rsidR="00E514C2" w:rsidRPr="00A75C05" w:rsidRDefault="00BE6BBD" w:rsidP="00E514C2">
            <w:pPr>
              <w:snapToGrid w:val="0"/>
              <w:spacing w:after="0" w:line="240" w:lineRule="auto"/>
            </w:pPr>
            <w:r>
              <w:rPr>
                <w:rFonts w:eastAsia="SimSun"/>
                <w:lang w:val="fr-CH" w:eastAsia="en-GB"/>
              </w:rPr>
              <w:t>EBU, BBC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DED0E9" w14:textId="0AB69A57" w:rsidR="00E514C2" w:rsidRPr="00A75C05" w:rsidRDefault="00BE6BBD" w:rsidP="00E514C2">
            <w:pPr>
              <w:snapToGrid w:val="0"/>
              <w:spacing w:after="0" w:line="240" w:lineRule="auto"/>
            </w:pPr>
            <w:r>
              <w:rPr>
                <w:rFonts w:cs="Arial"/>
                <w:color w:val="312E25"/>
                <w:szCs w:val="18"/>
              </w:rPr>
              <w:t>Background Information on AV Production Use Cases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01462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EDE36C"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24BC0B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578EB4A" w14:textId="2B6D1F32"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E77C88" w14:textId="788F751D" w:rsidR="00E514C2" w:rsidRPr="006424D0" w:rsidRDefault="008F461A" w:rsidP="00E514C2">
            <w:pPr>
              <w:snapToGrid w:val="0"/>
              <w:spacing w:after="0" w:line="240" w:lineRule="auto"/>
            </w:pPr>
            <w:hyperlink r:id="rId235" w:history="1">
              <w:r w:rsidR="00E514C2" w:rsidRPr="00366525">
                <w:rPr>
                  <w:rStyle w:val="Hyperlink"/>
                  <w:rFonts w:cs="Arial"/>
                </w:rPr>
                <w:t>S1-183098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DA1309E" w14:textId="111578D8" w:rsidR="00E514C2" w:rsidRPr="00A75C05" w:rsidRDefault="00BE6BBD" w:rsidP="00E514C2">
            <w:pPr>
              <w:snapToGrid w:val="0"/>
              <w:spacing w:after="0" w:line="240" w:lineRule="auto"/>
            </w:pPr>
            <w:r w:rsidRPr="00BE6BBD">
              <w:t>EBU, Sennheiser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D2F49E" w14:textId="7C168929" w:rsidR="00E514C2" w:rsidRPr="00A75C05" w:rsidRDefault="00353D12" w:rsidP="00E514C2">
            <w:pPr>
              <w:snapToGrid w:val="0"/>
              <w:spacing w:after="0" w:line="240" w:lineRule="auto"/>
            </w:pPr>
            <w:r w:rsidRPr="00353D12">
              <w:rPr>
                <w:rFonts w:eastAsia="SimSun"/>
                <w:lang w:eastAsia="en-GB"/>
              </w:rPr>
              <w:t>Revised WID on Feasibility Study on Audio-Visual Service Production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6FF155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2E33A98"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2643235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968DCE8"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6EF864D" w14:textId="4D4C26EF" w:rsidR="00E514C2" w:rsidRPr="006424D0" w:rsidRDefault="008F461A" w:rsidP="00E514C2">
            <w:pPr>
              <w:snapToGrid w:val="0"/>
              <w:spacing w:after="0" w:line="240" w:lineRule="auto"/>
            </w:pPr>
            <w:hyperlink r:id="rId236" w:history="1">
              <w:r w:rsidR="00E514C2" w:rsidRPr="00366525">
                <w:rPr>
                  <w:rStyle w:val="Hyperlink"/>
                  <w:rFonts w:cs="Arial"/>
                </w:rPr>
                <w:t>S1-183175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DFFFF87" w14:textId="6C2424E2" w:rsidR="00E514C2" w:rsidRPr="00A75C05" w:rsidRDefault="00353D12" w:rsidP="00E514C2">
            <w:pPr>
              <w:snapToGrid w:val="0"/>
              <w:spacing w:after="0" w:line="240" w:lineRule="auto"/>
            </w:pPr>
            <w:r w:rsidRPr="00FD50BE">
              <w:rPr>
                <w:rFonts w:eastAsia="SimSun"/>
                <w:lang w:val="en-US" w:eastAsia="en-GB"/>
              </w:rPr>
              <w:t>Sennheiser, Fraunhofer HHI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FAC9CA" w14:textId="22755498" w:rsidR="00E514C2" w:rsidRPr="00A75C05" w:rsidRDefault="00353D12" w:rsidP="00E514C2">
            <w:pPr>
              <w:snapToGrid w:val="0"/>
              <w:spacing w:after="0" w:line="240" w:lineRule="auto"/>
            </w:pPr>
            <w:r>
              <w:rPr>
                <w:rFonts w:eastAsia="SimSun"/>
                <w:lang w:val="en-US" w:eastAsia="en-GB"/>
              </w:rPr>
              <w:t xml:space="preserve">Annex: </w:t>
            </w:r>
            <w:r w:rsidRPr="0067079A">
              <w:rPr>
                <w:rFonts w:eastAsia="SimSun"/>
                <w:lang w:eastAsia="en-GB"/>
              </w:rPr>
              <w:t>Real-time audio-streaming latency budget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1C2BD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CBA343"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3A1E0A7A" w14:textId="77777777" w:rsidTr="0029452C">
        <w:trPr>
          <w:trHeight w:val="141"/>
        </w:trPr>
        <w:tc>
          <w:tcPr>
            <w:tcW w:w="14494" w:type="dxa"/>
            <w:gridSpan w:val="8"/>
            <w:tcBorders>
              <w:top w:val="nil"/>
              <w:bottom w:val="single" w:sz="4" w:space="0" w:color="auto"/>
            </w:tcBorders>
            <w:shd w:val="clear" w:color="auto" w:fill="F2F2F2"/>
          </w:tcPr>
          <w:p w14:paraId="752F7EBD" w14:textId="66D6DA73" w:rsidR="00E514C2" w:rsidRPr="00B81C05" w:rsidRDefault="00E514C2" w:rsidP="00E514C2">
            <w:pPr>
              <w:pStyle w:val="Heading3"/>
            </w:pPr>
            <w:r>
              <w:t>FS_AVPROD output</w:t>
            </w:r>
          </w:p>
        </w:tc>
      </w:tr>
      <w:tr w:rsidR="00E514C2" w:rsidRPr="00A75C05" w14:paraId="6AEA595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D84C0DD"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8E7B041" w14:textId="52888F81" w:rsidR="00E514C2" w:rsidRPr="00384887" w:rsidRDefault="00384887" w:rsidP="00E514C2">
            <w:pPr>
              <w:snapToGrid w:val="0"/>
              <w:spacing w:after="0" w:line="240" w:lineRule="auto"/>
              <w:rPr>
                <w:rStyle w:val="Hyperlink"/>
                <w:rFonts w:eastAsia="Times New Roman" w:cs="Arial"/>
                <w:color w:val="auto"/>
                <w:szCs w:val="18"/>
                <w:lang w:eastAsia="ar-SA"/>
              </w:rPr>
            </w:pPr>
            <w:hyperlink r:id="rId237" w:history="1">
              <w:r w:rsidR="00E514C2" w:rsidRPr="00384887">
                <w:rPr>
                  <w:rStyle w:val="Hyperlink"/>
                  <w:rFonts w:cs="Arial"/>
                </w:rPr>
                <w:t>S1-18</w:t>
              </w:r>
              <w:r w:rsidRPr="00384887">
                <w:rPr>
                  <w:rStyle w:val="Hyperlink"/>
                  <w:rFonts w:cs="Arial"/>
                </w:rPr>
                <w:t>3282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B61A2E0" w14:textId="18554DD2"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EBU</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B24F7A" w14:textId="1D7FA0D0"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TR22.827v0.2</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29FEEF0"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C9E2B27"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A75C05" w14:paraId="523E79B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C7D092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3D4FB21" w14:textId="11285C76" w:rsidR="00E514C2" w:rsidRPr="00384887" w:rsidRDefault="00384887" w:rsidP="00E514C2">
            <w:pPr>
              <w:snapToGrid w:val="0"/>
              <w:spacing w:after="0" w:line="240" w:lineRule="auto"/>
            </w:pPr>
            <w:hyperlink r:id="rId238" w:history="1">
              <w:r w:rsidR="00E514C2" w:rsidRPr="00384887">
                <w:rPr>
                  <w:rStyle w:val="Hyperlink"/>
                  <w:rFonts w:cs="Arial"/>
                </w:rPr>
                <w:t>S1-18</w:t>
              </w:r>
              <w:r w:rsidRPr="00384887">
                <w:rPr>
                  <w:rStyle w:val="Hyperlink"/>
                  <w:rFonts w:cs="Arial"/>
                </w:rPr>
                <w:t>3283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CB2F249" w14:textId="14930ECE" w:rsidR="00E514C2" w:rsidRPr="00A75C05" w:rsidRDefault="00E514C2" w:rsidP="00E514C2">
            <w:pPr>
              <w:snapToGrid w:val="0"/>
              <w:spacing w:after="0" w:line="240" w:lineRule="auto"/>
            </w:pPr>
            <w:r w:rsidRPr="00D76881">
              <w:rPr>
                <w:rFonts w:eastAsia="Times New Roman" w:cs="Arial"/>
                <w:szCs w:val="18"/>
                <w:lang w:eastAsia="ar-SA"/>
              </w:rPr>
              <w:t>Rapporteur (</w:t>
            </w:r>
            <w:r>
              <w:rPr>
                <w:rFonts w:eastAsia="Times New Roman" w:cs="Arial"/>
                <w:szCs w:val="18"/>
                <w:lang w:eastAsia="ar-SA"/>
              </w:rPr>
              <w:t>EBU</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05B76E" w14:textId="1306D9D3" w:rsidR="00E514C2" w:rsidRPr="00A75C05" w:rsidRDefault="00E514C2" w:rsidP="00E514C2">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TR22.827v1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5AD9CB"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E620AA0" w14:textId="77777777" w:rsidR="00E514C2" w:rsidRPr="00A75C05" w:rsidRDefault="00E514C2" w:rsidP="00E514C2">
            <w:pPr>
              <w:spacing w:after="0" w:line="240" w:lineRule="auto"/>
              <w:rPr>
                <w:rFonts w:eastAsia="Arial Unicode MS" w:cs="Arial"/>
                <w:szCs w:val="18"/>
                <w:lang w:eastAsia="ar-SA"/>
              </w:rPr>
            </w:pPr>
          </w:p>
        </w:tc>
      </w:tr>
      <w:tr w:rsidR="00E514C2" w:rsidRPr="00B04844" w14:paraId="595FD0DA" w14:textId="77777777" w:rsidTr="00B46DDA">
        <w:trPr>
          <w:trHeight w:val="141"/>
        </w:trPr>
        <w:tc>
          <w:tcPr>
            <w:tcW w:w="14494" w:type="dxa"/>
            <w:gridSpan w:val="8"/>
            <w:tcBorders>
              <w:bottom w:val="nil"/>
            </w:tcBorders>
            <w:shd w:val="clear" w:color="auto" w:fill="F2F2F2"/>
          </w:tcPr>
          <w:p w14:paraId="595FD0D9" w14:textId="77777777" w:rsidR="00E514C2" w:rsidRPr="00F45489" w:rsidRDefault="00E514C2" w:rsidP="00E514C2">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E514C2" w:rsidRPr="00B04844" w14:paraId="595FD0E1" w14:textId="77777777" w:rsidTr="00B46DDA">
        <w:trPr>
          <w:trHeight w:val="141"/>
        </w:trPr>
        <w:tc>
          <w:tcPr>
            <w:tcW w:w="14494" w:type="dxa"/>
            <w:gridSpan w:val="8"/>
            <w:tcBorders>
              <w:bottom w:val="single" w:sz="4" w:space="0" w:color="auto"/>
            </w:tcBorders>
            <w:shd w:val="clear" w:color="auto" w:fill="auto"/>
          </w:tcPr>
          <w:p w14:paraId="595FD0DC"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0DD" w14:textId="355CF455"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TR22.889v16.4.0</w:t>
            </w:r>
          </w:p>
          <w:p w14:paraId="595FD0DE" w14:textId="1DA890A1"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595FD0DF" w14:textId="62D27F2A" w:rsidR="00E514C2"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14:paraId="7DC4277C" w14:textId="0B0479A3"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14:paraId="595FD0E0"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3B98B5B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CD51FA9"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72C6346" w14:textId="72FEDBBD" w:rsidR="00E514C2" w:rsidRPr="006424D0" w:rsidRDefault="008F461A" w:rsidP="00E514C2">
            <w:pPr>
              <w:snapToGrid w:val="0"/>
              <w:spacing w:after="0" w:line="240" w:lineRule="auto"/>
            </w:pPr>
            <w:hyperlink r:id="rId239" w:history="1">
              <w:r w:rsidR="00E514C2" w:rsidRPr="00366525">
                <w:rPr>
                  <w:rStyle w:val="Hyperlink"/>
                  <w:rFonts w:cs="Arial"/>
                </w:rPr>
                <w:t>S1-183051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CE935D7" w14:textId="066590FC" w:rsidR="00E514C2" w:rsidRPr="00A75C05" w:rsidRDefault="00353D12" w:rsidP="00E514C2">
            <w:pPr>
              <w:snapToGrid w:val="0"/>
              <w:spacing w:after="0" w:line="240" w:lineRule="auto"/>
            </w:pPr>
            <w:r>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C368E6" w14:textId="797B18C4" w:rsidR="00E514C2" w:rsidRPr="00A75C05" w:rsidRDefault="00353D12" w:rsidP="00E514C2">
            <w:pPr>
              <w:snapToGrid w:val="0"/>
              <w:spacing w:after="0" w:line="240" w:lineRule="auto"/>
            </w:pPr>
            <w:r>
              <w:rPr>
                <w:noProof/>
              </w:rPr>
              <w:t>CR22.889v16.4.0: Update gap analysis for requirements in subclause 6 critical communications applications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89C19B1"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79288D9" w14:textId="6A2FDA7D" w:rsidR="00E514C2" w:rsidRPr="00A75C05" w:rsidRDefault="00353D12" w:rsidP="00E514C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CR0099</w:t>
            </w:r>
            <w:r w:rsidRPr="000532E0">
              <w:rPr>
                <w:rFonts w:eastAsia="Arial Unicode MS" w:cs="Arial"/>
                <w:szCs w:val="18"/>
                <w:lang w:eastAsia="ar-SA"/>
              </w:rPr>
              <w:t>R- Cat F</w:t>
            </w:r>
          </w:p>
        </w:tc>
      </w:tr>
      <w:tr w:rsidR="00FE5EDB" w:rsidRPr="00A75C05" w14:paraId="0791BC4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C80E362"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A00AA2" w14:textId="7B98B707" w:rsidR="00FE5EDB" w:rsidRPr="006424D0" w:rsidRDefault="008F461A" w:rsidP="00FE5EDB">
            <w:pPr>
              <w:snapToGrid w:val="0"/>
              <w:spacing w:after="0" w:line="240" w:lineRule="auto"/>
            </w:pPr>
            <w:hyperlink r:id="rId240" w:history="1">
              <w:r w:rsidR="00FE5EDB" w:rsidRPr="00366525">
                <w:rPr>
                  <w:rStyle w:val="Hyperlink"/>
                  <w:rFonts w:cs="Arial"/>
                </w:rPr>
                <w:t>S1-183052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1C4AF36" w14:textId="46BFD154" w:rsidR="00FE5EDB" w:rsidRPr="00A75C05" w:rsidRDefault="00FE5EDB" w:rsidP="00FE5EDB">
            <w:pPr>
              <w:snapToGrid w:val="0"/>
              <w:spacing w:after="0" w:line="240" w:lineRule="auto"/>
            </w:pPr>
            <w:r w:rsidRPr="000557E9">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827399" w14:textId="28672132" w:rsidR="00FE5EDB" w:rsidRPr="00A75C05" w:rsidRDefault="00FE5EDB" w:rsidP="00FE5EDB">
            <w:pPr>
              <w:snapToGrid w:val="0"/>
              <w:spacing w:after="0" w:line="240" w:lineRule="auto"/>
            </w:pPr>
            <w:r>
              <w:rPr>
                <w:noProof/>
              </w:rPr>
              <w:t>CR22.889v16.4.0: Update gap analysis for requirements in subclause 9.3 Service interworking with GSM-R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998B45"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180DC57" w14:textId="348C99E9"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CR0100</w:t>
            </w:r>
            <w:r w:rsidRPr="000532E0">
              <w:rPr>
                <w:rFonts w:eastAsia="Arial Unicode MS" w:cs="Arial"/>
                <w:szCs w:val="18"/>
                <w:lang w:eastAsia="ar-SA"/>
              </w:rPr>
              <w:t>R- Cat F</w:t>
            </w:r>
          </w:p>
        </w:tc>
      </w:tr>
      <w:tr w:rsidR="00FE5EDB" w:rsidRPr="00A75C05" w14:paraId="69DE4AF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CF03B31"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1BB360" w14:textId="3E325080" w:rsidR="00FE5EDB" w:rsidRPr="006424D0" w:rsidRDefault="008F461A" w:rsidP="00FE5EDB">
            <w:pPr>
              <w:snapToGrid w:val="0"/>
              <w:spacing w:after="0" w:line="240" w:lineRule="auto"/>
            </w:pPr>
            <w:hyperlink r:id="rId241" w:history="1">
              <w:r w:rsidR="00FE5EDB" w:rsidRPr="00366525">
                <w:rPr>
                  <w:rStyle w:val="Hyperlink"/>
                  <w:rFonts w:cs="Arial"/>
                </w:rPr>
                <w:t>S1-183053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CBD24FE" w14:textId="47CE63C3" w:rsidR="00FE5EDB" w:rsidRPr="00A75C05" w:rsidRDefault="00FE5EDB" w:rsidP="00FE5EDB">
            <w:pPr>
              <w:snapToGrid w:val="0"/>
              <w:spacing w:after="0" w:line="240" w:lineRule="auto"/>
            </w:pPr>
            <w:r w:rsidRPr="000557E9">
              <w:rPr>
                <w:noProof/>
              </w:rPr>
              <w:t>Kapsch CarrierCom,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410A2D" w14:textId="763EA5E7" w:rsidR="00FE5EDB" w:rsidRPr="00A75C05" w:rsidRDefault="00FE5EDB" w:rsidP="00FE5EDB">
            <w:pPr>
              <w:snapToGrid w:val="0"/>
              <w:spacing w:after="0" w:line="240" w:lineRule="auto"/>
            </w:pPr>
            <w:r>
              <w:rPr>
                <w:noProof/>
              </w:rPr>
              <w:t>CR22.889v16.4.0: Update gap analysis for requirements in subclause 12 related to interworking with GSM-R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D303B62"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E63130A" w14:textId="18284456"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CR0101</w:t>
            </w:r>
            <w:r w:rsidRPr="000532E0">
              <w:rPr>
                <w:rFonts w:eastAsia="Arial Unicode MS" w:cs="Arial"/>
                <w:szCs w:val="18"/>
                <w:lang w:eastAsia="ar-SA"/>
              </w:rPr>
              <w:t>R- Cat F</w:t>
            </w:r>
          </w:p>
        </w:tc>
      </w:tr>
      <w:tr w:rsidR="00FE5EDB" w:rsidRPr="00A75C05" w14:paraId="0C329D4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72C366E"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6311778" w14:textId="79C2C517" w:rsidR="00FE5EDB" w:rsidRPr="006424D0" w:rsidRDefault="008F461A" w:rsidP="00FE5EDB">
            <w:pPr>
              <w:snapToGrid w:val="0"/>
              <w:spacing w:after="0" w:line="240" w:lineRule="auto"/>
            </w:pPr>
            <w:hyperlink r:id="rId242" w:history="1">
              <w:r w:rsidR="00FE5EDB" w:rsidRPr="00366525">
                <w:rPr>
                  <w:rStyle w:val="Hyperlink"/>
                  <w:rFonts w:cs="Arial"/>
                </w:rPr>
                <w:t>S1-183074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45E1396" w14:textId="6E71ED54"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2235C9" w14:textId="52CD4480" w:rsidR="00FE5EDB" w:rsidRPr="00A75C05" w:rsidRDefault="00FE5EDB" w:rsidP="00FE5EDB">
            <w:pPr>
              <w:snapToGrid w:val="0"/>
              <w:spacing w:after="0" w:line="240" w:lineRule="auto"/>
            </w:pPr>
            <w:r>
              <w:rPr>
                <w:noProof/>
              </w:rPr>
              <w:t>CR22.889v16.4.0: Adding gap analysis information for 5 “Basic functionality use cases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764720"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B9347B3" w14:textId="28AAB67B"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CR0108</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2FC9158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CC7B0F1"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3DBB75C" w14:textId="4DAA5B1E" w:rsidR="00FE5EDB" w:rsidRPr="006424D0" w:rsidRDefault="008F461A" w:rsidP="00FE5EDB">
            <w:pPr>
              <w:snapToGrid w:val="0"/>
              <w:spacing w:after="0" w:line="240" w:lineRule="auto"/>
            </w:pPr>
            <w:hyperlink r:id="rId243" w:history="1">
              <w:r w:rsidR="00FE5EDB" w:rsidRPr="00366525">
                <w:rPr>
                  <w:rStyle w:val="Hyperlink"/>
                  <w:rFonts w:cs="Arial"/>
                </w:rPr>
                <w:t>S1-183075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F162BE5" w14:textId="23AAA262"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9EEA7A" w14:textId="20963D65" w:rsidR="00FE5EDB" w:rsidRPr="00A75C05" w:rsidRDefault="00FE5EDB" w:rsidP="00FE5EDB">
            <w:pPr>
              <w:snapToGrid w:val="0"/>
              <w:spacing w:after="0" w:line="240" w:lineRule="auto"/>
            </w:pPr>
            <w:r>
              <w:rPr>
                <w:noProof/>
              </w:rPr>
              <w:t>CR22.889v16.4.0: Adding gap analysis information for 6.5 “Automatic Train Control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B960E95"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6BA2FD1" w14:textId="72D6B0DD"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CR0109</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62234BC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04CBE01"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B2208E7" w14:textId="6B605FF9" w:rsidR="00FE5EDB" w:rsidRPr="006424D0" w:rsidRDefault="008F461A" w:rsidP="00FE5EDB">
            <w:pPr>
              <w:snapToGrid w:val="0"/>
              <w:spacing w:after="0" w:line="240" w:lineRule="auto"/>
            </w:pPr>
            <w:hyperlink r:id="rId244" w:history="1">
              <w:r w:rsidR="00FE5EDB" w:rsidRPr="00366525">
                <w:rPr>
                  <w:rStyle w:val="Hyperlink"/>
                  <w:rFonts w:cs="Arial"/>
                </w:rPr>
                <w:t>S1-183076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BC45E8" w14:textId="64244E9C"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D2B3C3" w14:textId="632F5EF0" w:rsidR="00FE5EDB" w:rsidRPr="00A75C05" w:rsidRDefault="00FE5EDB" w:rsidP="00FE5EDB">
            <w:pPr>
              <w:snapToGrid w:val="0"/>
              <w:spacing w:after="0" w:line="240" w:lineRule="auto"/>
            </w:pPr>
            <w:r>
              <w:rPr>
                <w:noProof/>
              </w:rPr>
              <w:t>CR22.889v16.4.0: Adding gap analysis information for 6.6 “Trackside Maintenance Warning System Communication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4741EA"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6B89470" w14:textId="005A17B8"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CR0110R- Cat C</w:t>
            </w:r>
          </w:p>
        </w:tc>
      </w:tr>
      <w:tr w:rsidR="00FE5EDB" w:rsidRPr="00A75C05" w14:paraId="0921F9C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F1EE8E1"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FD90CE7" w14:textId="03857C9E" w:rsidR="00FE5EDB" w:rsidRPr="006424D0" w:rsidRDefault="008F461A" w:rsidP="00FE5EDB">
            <w:pPr>
              <w:snapToGrid w:val="0"/>
              <w:spacing w:after="0" w:line="240" w:lineRule="auto"/>
            </w:pPr>
            <w:hyperlink r:id="rId245" w:history="1">
              <w:r w:rsidR="00FE5EDB" w:rsidRPr="00366525">
                <w:rPr>
                  <w:rStyle w:val="Hyperlink"/>
                  <w:rFonts w:cs="Arial"/>
                </w:rPr>
                <w:t>S1-183077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4D0DBDA" w14:textId="5FE89BAC"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8EFD2E" w14:textId="2BEB03D4" w:rsidR="00FE5EDB" w:rsidRPr="00A75C05" w:rsidRDefault="00FE5EDB" w:rsidP="00FE5EDB">
            <w:pPr>
              <w:snapToGrid w:val="0"/>
              <w:spacing w:after="0" w:line="240" w:lineRule="auto"/>
            </w:pPr>
            <w:r>
              <w:rPr>
                <w:noProof/>
              </w:rPr>
              <w:t>CR22.889v16.4.0: Adding gap analysis information for 6.17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793B663"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8C8C45D" w14:textId="2120067B"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CR0111</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11B6312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7791B64"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C1CB712" w14:textId="594CF05E" w:rsidR="00FE5EDB" w:rsidRPr="006424D0" w:rsidRDefault="008F461A" w:rsidP="00FE5EDB">
            <w:pPr>
              <w:snapToGrid w:val="0"/>
              <w:spacing w:after="0" w:line="240" w:lineRule="auto"/>
            </w:pPr>
            <w:hyperlink r:id="rId246" w:history="1">
              <w:r w:rsidR="00FE5EDB" w:rsidRPr="00366525">
                <w:rPr>
                  <w:rStyle w:val="Hyperlink"/>
                  <w:rFonts w:cs="Arial"/>
                </w:rPr>
                <w:t>S1-183078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4A83588" w14:textId="79A90FFD"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1A9651" w14:textId="59A235FA" w:rsidR="00FE5EDB" w:rsidRPr="00A75C05" w:rsidRDefault="00FE5EDB" w:rsidP="00FE5EDB">
            <w:pPr>
              <w:snapToGrid w:val="0"/>
              <w:spacing w:after="0" w:line="240" w:lineRule="auto"/>
            </w:pPr>
            <w:r>
              <w:rPr>
                <w:noProof/>
              </w:rPr>
              <w:t>CR22.889v16.4.0: Adding gap analysis information for 6.18</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B05A1A1"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2166F3C" w14:textId="7F041535"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CR0112</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73DDBE1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58895A3"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3E15A58" w14:textId="1E338A34" w:rsidR="00FE5EDB" w:rsidRPr="006424D0" w:rsidRDefault="008F461A" w:rsidP="00FE5EDB">
            <w:pPr>
              <w:snapToGrid w:val="0"/>
              <w:spacing w:after="0" w:line="240" w:lineRule="auto"/>
            </w:pPr>
            <w:hyperlink r:id="rId247" w:history="1">
              <w:r w:rsidR="00FE5EDB" w:rsidRPr="00366525">
                <w:rPr>
                  <w:rStyle w:val="Hyperlink"/>
                  <w:rFonts w:cs="Arial"/>
                </w:rPr>
                <w:t>S1-183079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753AA6C" w14:textId="65D75C70"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BDE3E1" w14:textId="1E8EADC0" w:rsidR="00FE5EDB" w:rsidRPr="00A75C05" w:rsidRDefault="00FE5EDB" w:rsidP="00FE5EDB">
            <w:pPr>
              <w:snapToGrid w:val="0"/>
              <w:spacing w:after="0" w:line="240" w:lineRule="auto"/>
            </w:pPr>
            <w:r>
              <w:rPr>
                <w:noProof/>
              </w:rPr>
              <w:t>CR22.889v16.4.0: Adding gap analysis information for 9.9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2DBDEC5"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7FDEF9A" w14:textId="0FCFF7EC"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CR0113</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2179CFE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CD24C5A"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AC7E3FF" w14:textId="77BBB20C" w:rsidR="00FE5EDB" w:rsidRPr="006424D0" w:rsidRDefault="008F461A" w:rsidP="00FE5EDB">
            <w:pPr>
              <w:snapToGrid w:val="0"/>
              <w:spacing w:after="0" w:line="240" w:lineRule="auto"/>
            </w:pPr>
            <w:hyperlink r:id="rId248" w:history="1">
              <w:r w:rsidR="00FE5EDB" w:rsidRPr="00366525">
                <w:rPr>
                  <w:rStyle w:val="Hyperlink"/>
                  <w:rFonts w:cs="Arial"/>
                </w:rPr>
                <w:t>S1-183080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1829C87" w14:textId="12021486"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BBE0A7" w14:textId="606D13EF" w:rsidR="00FE5EDB" w:rsidRPr="00A75C05" w:rsidRDefault="00FE5EDB" w:rsidP="00FE5EDB">
            <w:pPr>
              <w:snapToGrid w:val="0"/>
              <w:spacing w:after="0" w:line="240" w:lineRule="auto"/>
            </w:pPr>
            <w:r>
              <w:rPr>
                <w:noProof/>
              </w:rPr>
              <w:t>CR22.889v16.4.0: Adding gap analysis information for 9.17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4A63903"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7E619D6" w14:textId="7A5A34F5"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CR0114</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50D3249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928B9DD"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A6F25EF" w14:textId="2E281765" w:rsidR="00FE5EDB" w:rsidRPr="006424D0" w:rsidRDefault="008F461A" w:rsidP="00FE5EDB">
            <w:pPr>
              <w:snapToGrid w:val="0"/>
              <w:spacing w:after="0" w:line="240" w:lineRule="auto"/>
            </w:pPr>
            <w:hyperlink r:id="rId249" w:history="1">
              <w:r w:rsidR="00FE5EDB" w:rsidRPr="00366525">
                <w:rPr>
                  <w:rStyle w:val="Hyperlink"/>
                  <w:rFonts w:cs="Arial"/>
                </w:rPr>
                <w:t>S1-183081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50F02B6" w14:textId="74DA185E" w:rsidR="00FE5EDB" w:rsidRPr="00A75C05" w:rsidRDefault="00FE5EDB" w:rsidP="00FE5EDB">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E7E580" w14:textId="586E8E6A" w:rsidR="00FE5EDB" w:rsidRPr="00A75C05" w:rsidRDefault="00FE5EDB" w:rsidP="00FE5EDB">
            <w:pPr>
              <w:snapToGrid w:val="0"/>
              <w:spacing w:after="0" w:line="240" w:lineRule="auto"/>
            </w:pPr>
            <w:r>
              <w:rPr>
                <w:noProof/>
              </w:rPr>
              <w:t>CR22.889v16.4.0: Adding gap analysis information for 12.10</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A5C09C2"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7EF4267" w14:textId="1F663B5E"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CR0115</w:t>
            </w:r>
            <w:r w:rsidRPr="000532E0">
              <w:rPr>
                <w:rFonts w:eastAsia="Arial Unicode MS" w:cs="Arial"/>
                <w:szCs w:val="18"/>
                <w:lang w:eastAsia="ar-SA"/>
              </w:rPr>
              <w:t xml:space="preserve">R- Cat </w:t>
            </w:r>
            <w:r>
              <w:rPr>
                <w:rFonts w:eastAsia="Arial Unicode MS" w:cs="Arial"/>
                <w:szCs w:val="18"/>
                <w:lang w:eastAsia="ar-SA"/>
              </w:rPr>
              <w:t>C</w:t>
            </w:r>
          </w:p>
        </w:tc>
      </w:tr>
      <w:tr w:rsidR="00353D12" w:rsidRPr="00A75C05" w14:paraId="73FACA4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F30618B" w14:textId="77777777" w:rsidR="00353D12" w:rsidRPr="00A75C05" w:rsidRDefault="00353D1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E1AE86B" w14:textId="53577283" w:rsidR="00353D12" w:rsidRPr="006424D0" w:rsidRDefault="008F461A" w:rsidP="00353D12">
            <w:pPr>
              <w:snapToGrid w:val="0"/>
              <w:spacing w:after="0" w:line="240" w:lineRule="auto"/>
            </w:pPr>
            <w:hyperlink r:id="rId250" w:history="1">
              <w:r w:rsidR="00353D12" w:rsidRPr="00366525">
                <w:rPr>
                  <w:rStyle w:val="Hyperlink"/>
                  <w:rFonts w:cs="Arial"/>
                </w:rPr>
                <w:t>S1-183082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52F8F5" w14:textId="29371F2F" w:rsidR="00353D12" w:rsidRPr="00A75C05" w:rsidRDefault="00FE5EDB" w:rsidP="00353D12">
            <w:pPr>
              <w:snapToGrid w:val="0"/>
              <w:spacing w:after="0" w:line="240" w:lineRule="auto"/>
            </w:pPr>
            <w:r>
              <w:rPr>
                <w:noProof/>
              </w:rPr>
              <w:t>UIC, ETRI, Hansung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25AFA9" w14:textId="5C58AF58" w:rsidR="00353D12" w:rsidRPr="00A75C05" w:rsidRDefault="00353D12" w:rsidP="00353D12">
            <w:pPr>
              <w:snapToGrid w:val="0"/>
              <w:spacing w:after="0" w:line="240" w:lineRule="auto"/>
            </w:pPr>
            <w:r>
              <w:rPr>
                <w:noProof/>
              </w:rPr>
              <w:t>CR22.889v16.4.0:</w:t>
            </w:r>
            <w:r w:rsidR="00FE5EDB">
              <w:rPr>
                <w:noProof/>
              </w:rPr>
              <w:t xml:space="preserve"> Adding gap analysis information for 12.12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3D0CC60" w14:textId="77777777" w:rsidR="00353D12" w:rsidRPr="00A75C05" w:rsidRDefault="00353D1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3D3A85" w14:textId="25B60BDB" w:rsidR="00353D12" w:rsidRPr="00A75C05" w:rsidRDefault="00353D12" w:rsidP="00353D1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w:t>
            </w:r>
            <w:r w:rsidR="00FE5EDB">
              <w:rPr>
                <w:rFonts w:eastAsia="Arial Unicode MS" w:cs="Arial"/>
                <w:szCs w:val="18"/>
                <w:lang w:eastAsia="ar-SA"/>
              </w:rPr>
              <w:t>116</w:t>
            </w:r>
            <w:r w:rsidRPr="000532E0">
              <w:rPr>
                <w:rFonts w:eastAsia="Arial Unicode MS" w:cs="Arial"/>
                <w:szCs w:val="18"/>
                <w:lang w:eastAsia="ar-SA"/>
              </w:rPr>
              <w:t xml:space="preserve">R- Cat </w:t>
            </w:r>
            <w:r w:rsidR="00FE5EDB">
              <w:rPr>
                <w:rFonts w:eastAsia="Arial Unicode MS" w:cs="Arial"/>
                <w:szCs w:val="18"/>
                <w:lang w:eastAsia="ar-SA"/>
              </w:rPr>
              <w:t>C</w:t>
            </w:r>
          </w:p>
        </w:tc>
      </w:tr>
      <w:tr w:rsidR="00353D12" w:rsidRPr="00A75C05" w14:paraId="3148942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72E9D9E" w14:textId="77777777" w:rsidR="00353D12" w:rsidRPr="00A75C05" w:rsidRDefault="00353D1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261AD9C" w14:textId="230DE8AE" w:rsidR="00353D12" w:rsidRPr="006424D0" w:rsidRDefault="008F461A" w:rsidP="00353D12">
            <w:pPr>
              <w:snapToGrid w:val="0"/>
              <w:spacing w:after="0" w:line="240" w:lineRule="auto"/>
            </w:pPr>
            <w:hyperlink r:id="rId251" w:history="1">
              <w:r w:rsidR="00353D12" w:rsidRPr="00366525">
                <w:rPr>
                  <w:rStyle w:val="Hyperlink"/>
                  <w:rFonts w:cs="Arial"/>
                </w:rPr>
                <w:t>S1-183083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84E1337" w14:textId="6BE8DD0D" w:rsidR="00353D12" w:rsidRPr="00A75C05" w:rsidRDefault="00FE5EDB" w:rsidP="00353D12">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43DAC8" w14:textId="3605B8EF" w:rsidR="00353D12" w:rsidRPr="00A75C05" w:rsidRDefault="00353D12" w:rsidP="00353D12">
            <w:pPr>
              <w:snapToGrid w:val="0"/>
              <w:spacing w:after="0" w:line="240" w:lineRule="auto"/>
            </w:pPr>
            <w:r>
              <w:rPr>
                <w:noProof/>
              </w:rPr>
              <w:t>CR22.889v16.4.0:</w:t>
            </w:r>
            <w:r w:rsidR="00FE5EDB">
              <w:rPr>
                <w:noProof/>
              </w:rPr>
              <w:t xml:space="preserve"> Adding gap analysis information for 12.15</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42CEE2A" w14:textId="77777777" w:rsidR="00353D12" w:rsidRPr="00A75C05" w:rsidRDefault="00353D1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AB9B459" w14:textId="2185BBE4" w:rsidR="00353D12" w:rsidRPr="00A75C05" w:rsidRDefault="00353D12" w:rsidP="00353D1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w:t>
            </w:r>
            <w:r w:rsidR="00FE5EDB">
              <w:rPr>
                <w:rFonts w:eastAsia="Arial Unicode MS" w:cs="Arial"/>
                <w:szCs w:val="18"/>
                <w:lang w:eastAsia="ar-SA"/>
              </w:rPr>
              <w:t>117R- Cat C</w:t>
            </w:r>
          </w:p>
        </w:tc>
      </w:tr>
      <w:tr w:rsidR="00FE5EDB" w:rsidRPr="00A75C05" w14:paraId="6C9DE90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8692DA8"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6095F6D" w14:textId="5373C24A" w:rsidR="00FE5EDB" w:rsidRPr="006424D0" w:rsidRDefault="008F461A" w:rsidP="00FE5EDB">
            <w:pPr>
              <w:snapToGrid w:val="0"/>
              <w:spacing w:after="0" w:line="240" w:lineRule="auto"/>
            </w:pPr>
            <w:hyperlink r:id="rId252" w:history="1">
              <w:r w:rsidR="00FE5EDB" w:rsidRPr="00366525">
                <w:rPr>
                  <w:rStyle w:val="Hyperlink"/>
                  <w:rFonts w:cs="Arial"/>
                </w:rPr>
                <w:t>S1-183084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09E8076" w14:textId="30979570" w:rsidR="00FE5EDB" w:rsidRPr="00A75C05" w:rsidRDefault="00FE5EDB" w:rsidP="00FE5EDB">
            <w:pPr>
              <w:snapToGrid w:val="0"/>
              <w:spacing w:after="0" w:line="240" w:lineRule="auto"/>
            </w:pPr>
            <w:r w:rsidRPr="008A02A0">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B2FA9F" w14:textId="2945EA55" w:rsidR="00FE5EDB" w:rsidRPr="00A75C05" w:rsidRDefault="00FE5EDB" w:rsidP="00FE5EDB">
            <w:pPr>
              <w:snapToGrid w:val="0"/>
              <w:spacing w:after="0" w:line="240" w:lineRule="auto"/>
            </w:pPr>
            <w:r>
              <w:rPr>
                <w:noProof/>
              </w:rPr>
              <w:t>CR22.889v16.4.0: Adding gap analysis information for 12.17</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4571BE"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F29408A" w14:textId="686F4046"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CR0118</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58E3DDE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101141A"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16CCE3D" w14:textId="426AFFFD" w:rsidR="00FE5EDB" w:rsidRPr="006424D0" w:rsidRDefault="008F461A" w:rsidP="00FE5EDB">
            <w:pPr>
              <w:snapToGrid w:val="0"/>
              <w:spacing w:after="0" w:line="240" w:lineRule="auto"/>
            </w:pPr>
            <w:hyperlink r:id="rId253" w:history="1">
              <w:r w:rsidR="00FE5EDB" w:rsidRPr="00366525">
                <w:rPr>
                  <w:rStyle w:val="Hyperlink"/>
                  <w:rFonts w:cs="Arial"/>
                </w:rPr>
                <w:t>S1-183085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630B4C1" w14:textId="424CB0A5" w:rsidR="00FE5EDB" w:rsidRPr="00A75C05" w:rsidRDefault="00FE5EDB" w:rsidP="00FE5EDB">
            <w:pPr>
              <w:snapToGrid w:val="0"/>
              <w:spacing w:after="0" w:line="240" w:lineRule="auto"/>
            </w:pPr>
            <w:r w:rsidRPr="008A02A0">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933719" w14:textId="7DDD27A3" w:rsidR="00FE5EDB" w:rsidRPr="00A75C05" w:rsidRDefault="00FE5EDB" w:rsidP="00FE5EDB">
            <w:pPr>
              <w:snapToGrid w:val="0"/>
              <w:spacing w:after="0" w:line="240" w:lineRule="auto"/>
            </w:pPr>
            <w:r>
              <w:rPr>
                <w:noProof/>
              </w:rPr>
              <w:t>CR22.889v16.4.0: Adding gap analysis information for 12.20</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BB5C0A8"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6ACA932" w14:textId="4B8ADE6F"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CR0119</w:t>
            </w:r>
            <w:r w:rsidRPr="000532E0">
              <w:rPr>
                <w:rFonts w:eastAsia="Arial Unicode MS" w:cs="Arial"/>
                <w:szCs w:val="18"/>
                <w:lang w:eastAsia="ar-SA"/>
              </w:rPr>
              <w:t xml:space="preserve">R- Cat </w:t>
            </w:r>
            <w:r>
              <w:rPr>
                <w:rFonts w:eastAsia="Arial Unicode MS" w:cs="Arial"/>
                <w:szCs w:val="18"/>
                <w:lang w:eastAsia="ar-SA"/>
              </w:rPr>
              <w:t>C</w:t>
            </w:r>
          </w:p>
        </w:tc>
      </w:tr>
      <w:tr w:rsidR="00FE5EDB" w:rsidRPr="00A75C05" w14:paraId="437FE6E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8C48869" w14:textId="77777777" w:rsidR="00FE5EDB" w:rsidRPr="00A75C05" w:rsidRDefault="00FE5EDB" w:rsidP="00FE5E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6B20566" w14:textId="3ACA718D" w:rsidR="00FE5EDB" w:rsidRPr="006424D0" w:rsidRDefault="008F461A" w:rsidP="00FE5EDB">
            <w:pPr>
              <w:snapToGrid w:val="0"/>
              <w:spacing w:after="0" w:line="240" w:lineRule="auto"/>
            </w:pPr>
            <w:hyperlink r:id="rId254" w:history="1">
              <w:r w:rsidR="00FE5EDB" w:rsidRPr="00366525">
                <w:rPr>
                  <w:rStyle w:val="Hyperlink"/>
                  <w:rFonts w:cs="Arial"/>
                </w:rPr>
                <w:t>S1-183086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686116A" w14:textId="1321844F" w:rsidR="00FE5EDB" w:rsidRPr="00A75C05" w:rsidRDefault="00FE5EDB" w:rsidP="00FE5EDB">
            <w:pPr>
              <w:snapToGrid w:val="0"/>
              <w:spacing w:after="0" w:line="240" w:lineRule="auto"/>
            </w:pPr>
            <w:r w:rsidRPr="008A02A0">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56F6E8" w14:textId="0EBEF679" w:rsidR="00FE5EDB" w:rsidRPr="00A75C05" w:rsidRDefault="00FE5EDB" w:rsidP="00FE5EDB">
            <w:pPr>
              <w:snapToGrid w:val="0"/>
              <w:spacing w:after="0" w:line="240" w:lineRule="auto"/>
            </w:pPr>
            <w:r>
              <w:rPr>
                <w:noProof/>
              </w:rPr>
              <w:t>CR22.889v16.4.0: Adding gap analysis information for 12.21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4B1598" w14:textId="77777777" w:rsidR="00FE5EDB" w:rsidRPr="00A75C05" w:rsidRDefault="00FE5EDB" w:rsidP="00FE5EDB">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288570B" w14:textId="507AF043" w:rsidR="00FE5EDB" w:rsidRPr="00A75C05" w:rsidRDefault="00FE5EDB" w:rsidP="00FE5EDB">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CR0120</w:t>
            </w:r>
            <w:r w:rsidRPr="000532E0">
              <w:rPr>
                <w:rFonts w:eastAsia="Arial Unicode MS" w:cs="Arial"/>
                <w:szCs w:val="18"/>
                <w:lang w:eastAsia="ar-SA"/>
              </w:rPr>
              <w:t xml:space="preserve">R- Cat </w:t>
            </w:r>
            <w:r>
              <w:rPr>
                <w:rFonts w:eastAsia="Arial Unicode MS" w:cs="Arial"/>
                <w:szCs w:val="18"/>
                <w:lang w:eastAsia="ar-SA"/>
              </w:rPr>
              <w:t>C</w:t>
            </w:r>
          </w:p>
        </w:tc>
      </w:tr>
      <w:tr w:rsidR="00353D12" w:rsidRPr="00A75C05" w14:paraId="2C33F56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CCA4F0B" w14:textId="77777777" w:rsidR="00353D12" w:rsidRPr="00A75C05" w:rsidRDefault="00353D1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8470DAC" w14:textId="1B3DF127" w:rsidR="00353D12" w:rsidRPr="006424D0" w:rsidRDefault="008F461A" w:rsidP="00353D12">
            <w:pPr>
              <w:snapToGrid w:val="0"/>
              <w:spacing w:after="0" w:line="240" w:lineRule="auto"/>
            </w:pPr>
            <w:hyperlink r:id="rId255" w:history="1">
              <w:r w:rsidR="00353D12" w:rsidRPr="00366525">
                <w:rPr>
                  <w:rStyle w:val="Hyperlink"/>
                  <w:rFonts w:cs="Arial"/>
                </w:rPr>
                <w:t>S1-183164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8E44D8E" w14:textId="4B1951D9" w:rsidR="00353D12" w:rsidRPr="00A75C05" w:rsidRDefault="00FE5EDB" w:rsidP="00353D12">
            <w:pPr>
              <w:snapToGrid w:val="0"/>
              <w:spacing w:after="0" w:line="240" w:lineRule="auto"/>
            </w:pPr>
            <w: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804B20" w14:textId="6101F6BC" w:rsidR="00353D12" w:rsidRPr="00A75C05" w:rsidRDefault="00353D12" w:rsidP="00353D12">
            <w:pPr>
              <w:snapToGrid w:val="0"/>
              <w:spacing w:after="0" w:line="240" w:lineRule="auto"/>
            </w:pPr>
            <w:r>
              <w:rPr>
                <w:noProof/>
              </w:rPr>
              <w:t>CR22.889v16.4.0:</w:t>
            </w:r>
            <w:r w:rsidR="00FE5EDB">
              <w:t xml:space="preserve"> Gap Analysis of Key Management System in FRMCS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CF0548" w14:textId="77777777" w:rsidR="00353D12" w:rsidRPr="00A75C05" w:rsidRDefault="00353D1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0A8243" w14:textId="03C045C3" w:rsidR="00353D12" w:rsidRPr="00A75C05" w:rsidRDefault="00353D12" w:rsidP="00353D1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w:t>
            </w:r>
            <w:r w:rsidR="00FE5EDB">
              <w:rPr>
                <w:rFonts w:eastAsia="Arial Unicode MS" w:cs="Arial"/>
                <w:szCs w:val="18"/>
                <w:lang w:eastAsia="ar-SA"/>
              </w:rPr>
              <w:t>121</w:t>
            </w:r>
            <w:r w:rsidRPr="000532E0">
              <w:rPr>
                <w:rFonts w:eastAsia="Arial Unicode MS" w:cs="Arial"/>
                <w:szCs w:val="18"/>
                <w:lang w:eastAsia="ar-SA"/>
              </w:rPr>
              <w:t>R- Cat F</w:t>
            </w:r>
          </w:p>
        </w:tc>
      </w:tr>
      <w:tr w:rsidR="00656119" w:rsidRPr="00A75C05" w14:paraId="2CDDA680"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3739240"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3BE8EF2" w14:textId="73D666D7" w:rsidR="00656119" w:rsidRPr="006424D0" w:rsidRDefault="008F461A" w:rsidP="008F461A">
            <w:pPr>
              <w:snapToGrid w:val="0"/>
              <w:spacing w:after="0" w:line="240" w:lineRule="auto"/>
            </w:pPr>
            <w:hyperlink r:id="rId256" w:history="1">
              <w:r w:rsidR="00656119" w:rsidRPr="00366525">
                <w:rPr>
                  <w:rStyle w:val="Hyperlink"/>
                  <w:rFonts w:cs="Arial"/>
                </w:rPr>
                <w:t>S1-183177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07EB0C2" w14:textId="77777777" w:rsidR="00656119" w:rsidRPr="00A75C05" w:rsidRDefault="00656119" w:rsidP="008F461A">
            <w:pPr>
              <w:snapToGrid w:val="0"/>
              <w:spacing w:after="0" w:line="240" w:lineRule="auto"/>
            </w:pPr>
            <w: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4FC9F6" w14:textId="77777777" w:rsidR="00656119" w:rsidRPr="00A75C05" w:rsidRDefault="00656119" w:rsidP="008F461A">
            <w:pPr>
              <w:snapToGrid w:val="0"/>
              <w:spacing w:after="0" w:line="240" w:lineRule="auto"/>
            </w:pPr>
            <w:r>
              <w:rPr>
                <w:noProof/>
              </w:rPr>
              <w:t>CR22.889v16.4.0: Adding gap analysis section to “</w:t>
            </w:r>
            <w:r w:rsidRPr="007670BE">
              <w:rPr>
                <w:noProof/>
              </w:rPr>
              <w:t>7.1</w:t>
            </w:r>
            <w:r>
              <w:rPr>
                <w:noProof/>
              </w:rPr>
              <w:t xml:space="preserve"> </w:t>
            </w:r>
            <w:r w:rsidRPr="007670BE">
              <w:rPr>
                <w:noProof/>
              </w:rPr>
              <w:t>Use cases related to transmission of real time video</w:t>
            </w:r>
            <w:r>
              <w:rPr>
                <w:noProof/>
              </w:rPr>
              <w: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B03A0C9"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53BFE42"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CR0123</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19960F82"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656119" w:rsidRPr="00A75C05" w14:paraId="40AAC9B0"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E493FC9"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B20E034" w14:textId="157FE9A5" w:rsidR="00656119" w:rsidRPr="006424D0" w:rsidRDefault="008F461A" w:rsidP="008F461A">
            <w:pPr>
              <w:snapToGrid w:val="0"/>
              <w:spacing w:after="0" w:line="240" w:lineRule="auto"/>
            </w:pPr>
            <w:hyperlink r:id="rId257" w:history="1">
              <w:r w:rsidR="00656119" w:rsidRPr="00366525">
                <w:rPr>
                  <w:rStyle w:val="Hyperlink"/>
                  <w:rFonts w:cs="Arial"/>
                </w:rPr>
                <w:t>S1-183178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7461117" w14:textId="77777777" w:rsidR="00656119" w:rsidRPr="00A75C05" w:rsidRDefault="00656119" w:rsidP="008F461A">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0A9645" w14:textId="77777777" w:rsidR="00656119" w:rsidRPr="00A75C05" w:rsidRDefault="00656119" w:rsidP="008F461A">
            <w:pPr>
              <w:snapToGrid w:val="0"/>
              <w:spacing w:after="0" w:line="240" w:lineRule="auto"/>
            </w:pPr>
            <w:r>
              <w:rPr>
                <w:noProof/>
              </w:rPr>
              <w:t xml:space="preserve">CR22.889v16.4.0: Adding gap analysis section to “7.5 </w:t>
            </w:r>
            <w:r w:rsidRPr="00517CBF">
              <w:rPr>
                <w:noProof/>
              </w:rPr>
              <w:t>On-train outgoing voice communication from train staff towards a ground user related use cases</w:t>
            </w:r>
            <w:r>
              <w:rPr>
                <w:noProof/>
              </w:rPr>
              <w: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3392A8"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88E1CB5"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CR0124</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5EF03840"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656119" w:rsidRPr="00A75C05" w14:paraId="706B152D"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30847FD"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FBEBA0F" w14:textId="00B645FA" w:rsidR="00656119" w:rsidRPr="006424D0" w:rsidRDefault="008F461A" w:rsidP="008F461A">
            <w:pPr>
              <w:snapToGrid w:val="0"/>
              <w:spacing w:after="0" w:line="240" w:lineRule="auto"/>
            </w:pPr>
            <w:hyperlink r:id="rId258" w:history="1">
              <w:r w:rsidR="00656119" w:rsidRPr="00366525">
                <w:rPr>
                  <w:rStyle w:val="Hyperlink"/>
                  <w:rFonts w:cs="Arial"/>
                </w:rPr>
                <w:t>S1-183179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2F4A2BE" w14:textId="77777777" w:rsidR="00656119" w:rsidRPr="00A75C05" w:rsidRDefault="00656119" w:rsidP="008F461A">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14564D" w14:textId="77777777" w:rsidR="00656119" w:rsidRPr="00A75C05" w:rsidRDefault="00656119" w:rsidP="008F461A">
            <w:pPr>
              <w:snapToGrid w:val="0"/>
              <w:spacing w:after="0" w:line="240" w:lineRule="auto"/>
            </w:pPr>
            <w:r>
              <w:rPr>
                <w:noProof/>
              </w:rPr>
              <w:t xml:space="preserve">CR22.889v16.4.0: Adding gap analysis section to “9.2 </w:t>
            </w:r>
            <w:r w:rsidRPr="00BC622C">
              <w:rPr>
                <w:noProof/>
              </w:rPr>
              <w:t>Assured voice communication (AVC)</w:t>
            </w:r>
            <w:r>
              <w:rPr>
                <w:noProof/>
              </w:rPr>
              <w: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D3F8470"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8C8ACEE"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CR0125</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759F040B"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656119" w:rsidRPr="00A75C05" w14:paraId="6300E232"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71850DD"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AE30F51" w14:textId="613174EB" w:rsidR="00656119" w:rsidRPr="006424D0" w:rsidRDefault="008F461A" w:rsidP="008F461A">
            <w:pPr>
              <w:snapToGrid w:val="0"/>
              <w:spacing w:after="0" w:line="240" w:lineRule="auto"/>
            </w:pPr>
            <w:hyperlink r:id="rId259" w:history="1">
              <w:r w:rsidR="00656119" w:rsidRPr="00366525">
                <w:rPr>
                  <w:rStyle w:val="Hyperlink"/>
                  <w:rFonts w:cs="Arial"/>
                </w:rPr>
                <w:t>S1-183180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CF78E1" w14:textId="77777777" w:rsidR="00656119" w:rsidRPr="00A75C05" w:rsidRDefault="00656119" w:rsidP="008F461A">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5D4380" w14:textId="77777777" w:rsidR="00656119" w:rsidRPr="00A75C05" w:rsidRDefault="00656119" w:rsidP="008F461A">
            <w:pPr>
              <w:snapToGrid w:val="0"/>
              <w:spacing w:after="0" w:line="240" w:lineRule="auto"/>
            </w:pPr>
            <w:r>
              <w:rPr>
                <w:noProof/>
              </w:rPr>
              <w:t xml:space="preserve">CR22.889v16.4.0: Adding gap analysis section to “9.5 </w:t>
            </w:r>
            <w:r w:rsidRPr="00AA631A">
              <w:rPr>
                <w:noProof/>
              </w:rPr>
              <w:t>FRMCS-userFRMCS User communication handling related use cases</w:t>
            </w:r>
            <w:r>
              <w:rPr>
                <w:noProof/>
              </w:rPr>
              <w: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F377B0"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C43943F"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CR0126</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079B11A7"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656119" w:rsidRPr="00A75C05" w14:paraId="10CECAC7"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F290A6"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A40D23" w14:textId="49624F61" w:rsidR="00656119" w:rsidRPr="006424D0" w:rsidRDefault="008F461A" w:rsidP="008F461A">
            <w:pPr>
              <w:snapToGrid w:val="0"/>
              <w:spacing w:after="0" w:line="240" w:lineRule="auto"/>
            </w:pPr>
            <w:hyperlink r:id="rId260" w:history="1">
              <w:r w:rsidR="00656119" w:rsidRPr="00366525">
                <w:rPr>
                  <w:rStyle w:val="Hyperlink"/>
                  <w:rFonts w:cs="Arial"/>
                </w:rPr>
                <w:t>S1-183181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98F9F0" w14:textId="77777777" w:rsidR="00656119" w:rsidRPr="00A75C05" w:rsidRDefault="00656119" w:rsidP="008F461A">
            <w:pPr>
              <w:snapToGrid w:val="0"/>
              <w:spacing w:after="0" w:line="240" w:lineRule="auto"/>
            </w:pPr>
            <w:r w:rsidRPr="00D13399">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B960B4" w14:textId="77777777" w:rsidR="00656119" w:rsidRPr="00A75C05" w:rsidRDefault="00656119" w:rsidP="008F461A">
            <w:pPr>
              <w:snapToGrid w:val="0"/>
              <w:spacing w:after="0" w:line="240" w:lineRule="auto"/>
            </w:pPr>
            <w:r>
              <w:rPr>
                <w:noProof/>
              </w:rPr>
              <w:t xml:space="preserve">CR22.889v16.4.0: Adding gap analysis section to “9.7 </w:t>
            </w:r>
            <w:r w:rsidRPr="001645DC">
              <w:rPr>
                <w:noProof/>
              </w:rPr>
              <w:t>Multi user talker control related use cases</w:t>
            </w:r>
            <w:r>
              <w:rPr>
                <w:noProof/>
              </w:rPr>
              <w: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4BF9E2E"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623F472"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CR0127</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6C6599EB"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656119" w:rsidRPr="00A75C05" w14:paraId="6C63F49C"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154554E"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B595598" w14:textId="4A4038AD" w:rsidR="00656119" w:rsidRPr="006424D0" w:rsidRDefault="008F461A" w:rsidP="008F461A">
            <w:pPr>
              <w:snapToGrid w:val="0"/>
              <w:spacing w:after="0" w:line="240" w:lineRule="auto"/>
            </w:pPr>
            <w:hyperlink r:id="rId261" w:history="1">
              <w:r w:rsidR="00656119" w:rsidRPr="00366525">
                <w:rPr>
                  <w:rStyle w:val="Hyperlink"/>
                  <w:rFonts w:cs="Arial"/>
                </w:rPr>
                <w:t>S1-183221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D359445" w14:textId="77777777" w:rsidR="00656119" w:rsidRPr="00A75C05" w:rsidRDefault="00656119" w:rsidP="008F461A">
            <w:pPr>
              <w:snapToGrid w:val="0"/>
              <w:spacing w:after="0" w:line="240" w:lineRule="auto"/>
            </w:pPr>
            <w:r w:rsidRPr="00B3256E">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85CBB2" w14:textId="77777777" w:rsidR="00656119" w:rsidRPr="00A75C05" w:rsidRDefault="00656119" w:rsidP="008F461A">
            <w:pPr>
              <w:snapToGrid w:val="0"/>
              <w:spacing w:after="0" w:line="240" w:lineRule="auto"/>
            </w:pPr>
            <w:r>
              <w:rPr>
                <w:noProof/>
              </w:rPr>
              <w:t>CR22.889v16.4.0:</w:t>
            </w:r>
            <w:r w:rsidRPr="0053797E">
              <w:rPr>
                <w:noProof/>
              </w:rPr>
              <w:t xml:space="preserve"> Gap analysis of</w:t>
            </w:r>
            <w:r>
              <w:rPr>
                <w:noProof/>
              </w:rPr>
              <w:t xml:space="preserve"> </w:t>
            </w:r>
            <w:r>
              <w:t>wayside-centric automatic train control</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6E44115"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DA19F2A" w14:textId="77777777" w:rsidR="00656119" w:rsidRPr="00A75C05"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CR0129</w:t>
            </w:r>
            <w:r w:rsidRPr="000532E0">
              <w:rPr>
                <w:rFonts w:eastAsia="Arial Unicode MS" w:cs="Arial"/>
                <w:szCs w:val="18"/>
                <w:lang w:eastAsia="ar-SA"/>
              </w:rPr>
              <w:t>R- Cat F</w:t>
            </w:r>
          </w:p>
        </w:tc>
      </w:tr>
      <w:tr w:rsidR="00656119" w:rsidRPr="00A75C05" w14:paraId="4454C9AB"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1ABE34E"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A3C110F" w14:textId="69956A46" w:rsidR="00656119" w:rsidRPr="006424D0" w:rsidRDefault="008F461A" w:rsidP="008F461A">
            <w:pPr>
              <w:snapToGrid w:val="0"/>
              <w:spacing w:after="0" w:line="240" w:lineRule="auto"/>
            </w:pPr>
            <w:hyperlink r:id="rId262" w:history="1">
              <w:r w:rsidR="00656119" w:rsidRPr="00366525">
                <w:rPr>
                  <w:rStyle w:val="Hyperlink"/>
                  <w:rFonts w:cs="Arial"/>
                </w:rPr>
                <w:t>S1-183222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675199" w14:textId="77777777" w:rsidR="00656119" w:rsidRPr="00A75C05" w:rsidRDefault="00656119" w:rsidP="008F461A">
            <w:pPr>
              <w:snapToGrid w:val="0"/>
              <w:spacing w:after="0" w:line="240" w:lineRule="auto"/>
            </w:pPr>
            <w:r w:rsidRPr="00B823E1">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B26306" w14:textId="77777777" w:rsidR="00656119" w:rsidRPr="00A75C05" w:rsidRDefault="00656119" w:rsidP="008F461A">
            <w:pPr>
              <w:snapToGrid w:val="0"/>
              <w:spacing w:after="0" w:line="240" w:lineRule="auto"/>
            </w:pPr>
            <w:r>
              <w:rPr>
                <w:noProof/>
              </w:rPr>
              <w:t>CR22.889v16.4.0:</w:t>
            </w:r>
            <w:r w:rsidRPr="0053797E">
              <w:rPr>
                <w:noProof/>
              </w:rPr>
              <w:t xml:space="preserve"> Gap analysis of </w:t>
            </w:r>
            <w:r>
              <w:t>Interworking with legacy systems including LMR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8DD48A"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11F999C" w14:textId="77777777" w:rsidR="00656119" w:rsidRPr="00A75C05"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CR0130</w:t>
            </w:r>
            <w:r w:rsidRPr="000532E0">
              <w:rPr>
                <w:rFonts w:eastAsia="Arial Unicode MS" w:cs="Arial"/>
                <w:szCs w:val="18"/>
                <w:lang w:eastAsia="ar-SA"/>
              </w:rPr>
              <w:t>R- Cat F</w:t>
            </w:r>
          </w:p>
        </w:tc>
      </w:tr>
      <w:tr w:rsidR="00656119" w:rsidRPr="00A75C05" w14:paraId="7EA7F025"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3C9705A"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1E7EE41" w14:textId="61A739C2" w:rsidR="00656119" w:rsidRPr="006424D0" w:rsidRDefault="008F461A" w:rsidP="008F461A">
            <w:pPr>
              <w:snapToGrid w:val="0"/>
              <w:spacing w:after="0" w:line="240" w:lineRule="auto"/>
            </w:pPr>
            <w:hyperlink r:id="rId263" w:history="1">
              <w:r w:rsidR="00656119" w:rsidRPr="00366525">
                <w:rPr>
                  <w:rStyle w:val="Hyperlink"/>
                  <w:rFonts w:cs="Arial"/>
                </w:rPr>
                <w:t>S1-183223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9AC3158" w14:textId="77777777" w:rsidR="00656119" w:rsidRPr="00A75C05" w:rsidRDefault="00656119" w:rsidP="008F461A">
            <w:pPr>
              <w:snapToGrid w:val="0"/>
              <w:spacing w:after="0" w:line="240" w:lineRule="auto"/>
            </w:pPr>
            <w:r w:rsidRPr="00B823E1">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DEDCEDD" w14:textId="77777777" w:rsidR="00656119" w:rsidRPr="00A75C05" w:rsidRDefault="00656119" w:rsidP="008F461A">
            <w:pPr>
              <w:snapToGrid w:val="0"/>
              <w:spacing w:after="0" w:line="240" w:lineRule="auto"/>
            </w:pPr>
            <w:r>
              <w:rPr>
                <w:noProof/>
              </w:rPr>
              <w:t>CR22.889v16.4.0:</w:t>
            </w:r>
            <w:r w:rsidRPr="0053797E">
              <w:rPr>
                <w:noProof/>
              </w:rPr>
              <w:t xml:space="preserve"> Gap analysis of</w:t>
            </w:r>
            <w:r>
              <w:rPr>
                <w:noProof/>
              </w:rPr>
              <w:t xml:space="preserve"> </w:t>
            </w:r>
            <w:r>
              <w:t>providing broadband and mission critical services with seamless connectivity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725E295"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3722FFD" w14:textId="77777777" w:rsidR="00656119" w:rsidRPr="00A75C05"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CR0131</w:t>
            </w:r>
            <w:r w:rsidRPr="000532E0">
              <w:rPr>
                <w:rFonts w:eastAsia="Arial Unicode MS" w:cs="Arial"/>
                <w:szCs w:val="18"/>
                <w:lang w:eastAsia="ar-SA"/>
              </w:rPr>
              <w:t>R- Cat F</w:t>
            </w:r>
          </w:p>
        </w:tc>
      </w:tr>
      <w:tr w:rsidR="00656119" w:rsidRPr="00A75C05" w14:paraId="4D4BE24C"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BB4C9BC"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1ABE260" w14:textId="60917ED8" w:rsidR="00656119" w:rsidRPr="006424D0" w:rsidRDefault="008F461A" w:rsidP="008F461A">
            <w:pPr>
              <w:snapToGrid w:val="0"/>
              <w:spacing w:after="0" w:line="240" w:lineRule="auto"/>
            </w:pPr>
            <w:hyperlink r:id="rId264" w:history="1">
              <w:r w:rsidR="00656119" w:rsidRPr="00366525">
                <w:rPr>
                  <w:rStyle w:val="Hyperlink"/>
                  <w:rFonts w:cs="Arial"/>
                </w:rPr>
                <w:t>S1-183224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A1855BE" w14:textId="77777777" w:rsidR="00656119" w:rsidRPr="00A75C05" w:rsidRDefault="00656119" w:rsidP="008F461A">
            <w:pPr>
              <w:snapToGrid w:val="0"/>
              <w:spacing w:after="0" w:line="240" w:lineRule="auto"/>
            </w:pPr>
            <w:r w:rsidRPr="00B823E1">
              <w:rPr>
                <w:rFonts w:hint="eastAsia"/>
                <w:noProof/>
                <w:lang w:eastAsia="ko-KR"/>
              </w:rPr>
              <w:t>Hansung University,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9E1DD6" w14:textId="77777777" w:rsidR="00656119" w:rsidRPr="00A75C05" w:rsidRDefault="00656119" w:rsidP="008F461A">
            <w:pPr>
              <w:snapToGrid w:val="0"/>
              <w:spacing w:after="0" w:line="240" w:lineRule="auto"/>
            </w:pPr>
            <w:r>
              <w:rPr>
                <w:noProof/>
              </w:rPr>
              <w:t>CR22.889v16.4.0:</w:t>
            </w:r>
            <w:r w:rsidRPr="0053797E">
              <w:rPr>
                <w:noProof/>
              </w:rPr>
              <w:t xml:space="preserve"> Gap analysis of</w:t>
            </w:r>
            <w:r>
              <w:rPr>
                <w:noProof/>
              </w:rPr>
              <w:t xml:space="preserve"> </w:t>
            </w:r>
            <w:r>
              <w:t>offering railway services high-quality control functions with real-time train status monitoring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EB5CFC"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E5AD28B" w14:textId="77777777" w:rsidR="00656119" w:rsidRPr="00A75C05"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CR0099</w:t>
            </w:r>
            <w:r w:rsidRPr="000532E0">
              <w:rPr>
                <w:rFonts w:eastAsia="Arial Unicode MS" w:cs="Arial"/>
                <w:szCs w:val="18"/>
                <w:lang w:eastAsia="ar-SA"/>
              </w:rPr>
              <w:t>R- Cat F</w:t>
            </w:r>
          </w:p>
        </w:tc>
      </w:tr>
      <w:tr w:rsidR="002619A6" w:rsidRPr="00A75C05" w14:paraId="55537F31"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DCE38BC"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B633B12" w14:textId="460B195D" w:rsidR="002619A6" w:rsidRPr="006424D0" w:rsidRDefault="008F461A" w:rsidP="008F461A">
            <w:pPr>
              <w:snapToGrid w:val="0"/>
              <w:spacing w:after="0" w:line="240" w:lineRule="auto"/>
            </w:pPr>
            <w:hyperlink r:id="rId265" w:history="1">
              <w:r w:rsidR="002619A6" w:rsidRPr="00366525">
                <w:rPr>
                  <w:rStyle w:val="Hyperlink"/>
                  <w:rFonts w:cs="Arial"/>
                </w:rPr>
                <w:t>S1-183066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8DDF2E9" w14:textId="77777777" w:rsidR="002619A6" w:rsidRPr="00A75C05" w:rsidRDefault="002619A6" w:rsidP="008F461A">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BCB887" w14:textId="77777777" w:rsidR="002619A6" w:rsidRPr="00A75C05" w:rsidRDefault="002619A6" w:rsidP="008F461A">
            <w:pPr>
              <w:snapToGrid w:val="0"/>
              <w:spacing w:after="0" w:line="240" w:lineRule="auto"/>
            </w:pPr>
            <w:r>
              <w:rPr>
                <w:noProof/>
              </w:rPr>
              <w:t>CR22.889v16.4.0:</w:t>
            </w:r>
            <w:r>
              <w:t xml:space="preserve"> Off-Network use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3FFCB63" w14:textId="338C5887"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72A8596"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CR0102</w:t>
            </w:r>
            <w:r w:rsidRPr="000532E0">
              <w:rPr>
                <w:rFonts w:eastAsia="Arial Unicode MS" w:cs="Arial"/>
                <w:szCs w:val="18"/>
                <w:lang w:eastAsia="ar-SA"/>
              </w:rPr>
              <w:t xml:space="preserve">R- Cat </w:t>
            </w:r>
            <w:r>
              <w:rPr>
                <w:rFonts w:eastAsia="Arial Unicode MS" w:cs="Arial"/>
                <w:szCs w:val="18"/>
                <w:lang w:eastAsia="ar-SA"/>
              </w:rPr>
              <w:t>C</w:t>
            </w:r>
          </w:p>
        </w:tc>
      </w:tr>
      <w:tr w:rsidR="002619A6" w:rsidRPr="00A75C05" w14:paraId="33272685"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F436160"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6FB9343" w14:textId="36699747" w:rsidR="002619A6" w:rsidRPr="006424D0" w:rsidRDefault="008F461A" w:rsidP="008F461A">
            <w:pPr>
              <w:snapToGrid w:val="0"/>
              <w:spacing w:after="0" w:line="240" w:lineRule="auto"/>
            </w:pPr>
            <w:hyperlink r:id="rId266" w:history="1">
              <w:r w:rsidR="002619A6" w:rsidRPr="00366525">
                <w:rPr>
                  <w:rStyle w:val="Hyperlink"/>
                  <w:rFonts w:cs="Arial"/>
                </w:rPr>
                <w:t>S1-183067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C4D670E" w14:textId="77777777" w:rsidR="002619A6" w:rsidRPr="00A75C05" w:rsidRDefault="002619A6" w:rsidP="008F461A">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774547" w14:textId="77777777" w:rsidR="002619A6" w:rsidRPr="00A75C05" w:rsidRDefault="002619A6" w:rsidP="008F461A">
            <w:pPr>
              <w:snapToGrid w:val="0"/>
              <w:spacing w:after="0" w:line="240" w:lineRule="auto"/>
            </w:pPr>
            <w:r>
              <w:rPr>
                <w:noProof/>
              </w:rPr>
              <w:t>CR22.889v16.4.0:</w:t>
            </w:r>
            <w:r>
              <w:t xml:space="preserve"> Notification to a group of users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AA96951" w14:textId="77777777"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03A2EED"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CR0103</w:t>
            </w:r>
            <w:r w:rsidRPr="000532E0">
              <w:rPr>
                <w:rFonts w:eastAsia="Arial Unicode MS" w:cs="Arial"/>
                <w:szCs w:val="18"/>
                <w:lang w:eastAsia="ar-SA"/>
              </w:rPr>
              <w:t xml:space="preserve">R- Cat </w:t>
            </w:r>
            <w:r>
              <w:rPr>
                <w:rFonts w:eastAsia="Arial Unicode MS" w:cs="Arial"/>
                <w:szCs w:val="18"/>
                <w:lang w:eastAsia="ar-SA"/>
              </w:rPr>
              <w:t>C</w:t>
            </w:r>
          </w:p>
        </w:tc>
      </w:tr>
      <w:tr w:rsidR="002619A6" w:rsidRPr="00A75C05" w14:paraId="411F1C56"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FFD8FC8"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D81F932" w14:textId="59EBD9C9" w:rsidR="002619A6" w:rsidRPr="006424D0" w:rsidRDefault="008F461A" w:rsidP="008F461A">
            <w:pPr>
              <w:snapToGrid w:val="0"/>
              <w:spacing w:after="0" w:line="240" w:lineRule="auto"/>
            </w:pPr>
            <w:hyperlink r:id="rId267" w:history="1">
              <w:r w:rsidR="002619A6" w:rsidRPr="00366525">
                <w:rPr>
                  <w:rStyle w:val="Hyperlink"/>
                  <w:rFonts w:cs="Arial"/>
                </w:rPr>
                <w:t>S1-183069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E41D1A6" w14:textId="77777777" w:rsidR="002619A6" w:rsidRPr="00A75C05" w:rsidRDefault="002619A6" w:rsidP="008F461A">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14A903" w14:textId="77777777" w:rsidR="002619A6" w:rsidRPr="00A75C05" w:rsidRDefault="002619A6" w:rsidP="008F461A">
            <w:pPr>
              <w:snapToGrid w:val="0"/>
              <w:spacing w:after="0" w:line="240" w:lineRule="auto"/>
            </w:pPr>
            <w:r>
              <w:rPr>
                <w:noProof/>
              </w:rPr>
              <w:t>CR22.889v16.4.0: Chapter 12.10 - QoS in a railway environment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9A4E4E0" w14:textId="2A2D0BE9"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5ED7144"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CR0104</w:t>
            </w:r>
            <w:r w:rsidRPr="000532E0">
              <w:rPr>
                <w:rFonts w:eastAsia="Arial Unicode MS" w:cs="Arial"/>
                <w:szCs w:val="18"/>
                <w:lang w:eastAsia="ar-SA"/>
              </w:rPr>
              <w:t xml:space="preserve">R- Cat </w:t>
            </w:r>
            <w:r>
              <w:rPr>
                <w:rFonts w:eastAsia="Arial Unicode MS" w:cs="Arial"/>
                <w:szCs w:val="18"/>
                <w:lang w:eastAsia="ar-SA"/>
              </w:rPr>
              <w:t>C</w:t>
            </w:r>
          </w:p>
        </w:tc>
      </w:tr>
      <w:tr w:rsidR="002619A6" w:rsidRPr="00A75C05" w14:paraId="162C3BE4"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18EF8E4"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4EF2103" w14:textId="385AFE7E" w:rsidR="002619A6" w:rsidRPr="006424D0" w:rsidRDefault="008F461A" w:rsidP="008F461A">
            <w:pPr>
              <w:snapToGrid w:val="0"/>
              <w:spacing w:after="0" w:line="240" w:lineRule="auto"/>
            </w:pPr>
            <w:hyperlink r:id="rId268" w:history="1">
              <w:r w:rsidR="002619A6" w:rsidRPr="00366525">
                <w:rPr>
                  <w:rStyle w:val="Hyperlink"/>
                  <w:rFonts w:cs="Arial"/>
                </w:rPr>
                <w:t>S1-183070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4D2564B" w14:textId="77777777" w:rsidR="002619A6" w:rsidRPr="00A75C05" w:rsidRDefault="002619A6" w:rsidP="008F461A">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454BCC" w14:textId="77777777" w:rsidR="002619A6" w:rsidRPr="00A75C05" w:rsidRDefault="002619A6" w:rsidP="008F461A">
            <w:pPr>
              <w:snapToGrid w:val="0"/>
              <w:spacing w:after="0" w:line="240" w:lineRule="auto"/>
            </w:pPr>
            <w:r>
              <w:rPr>
                <w:noProof/>
              </w:rPr>
              <w:t>CR22.889v16.4.0: Availability – increasing measures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798EB3" w14:textId="1D2EAD75"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F644EB5"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CR0105</w:t>
            </w:r>
            <w:r w:rsidRPr="000532E0">
              <w:rPr>
                <w:rFonts w:eastAsia="Arial Unicode MS" w:cs="Arial"/>
                <w:szCs w:val="18"/>
                <w:lang w:eastAsia="ar-SA"/>
              </w:rPr>
              <w:t xml:space="preserve">R- Cat </w:t>
            </w:r>
            <w:r>
              <w:rPr>
                <w:rFonts w:eastAsia="Arial Unicode MS" w:cs="Arial"/>
                <w:szCs w:val="18"/>
                <w:lang w:eastAsia="ar-SA"/>
              </w:rPr>
              <w:t>B</w:t>
            </w:r>
          </w:p>
        </w:tc>
      </w:tr>
      <w:tr w:rsidR="002619A6" w:rsidRPr="00A75C05" w14:paraId="5F07F619"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A024DE7"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57379FA" w14:textId="36A8FBAF" w:rsidR="002619A6" w:rsidRPr="006424D0" w:rsidRDefault="008F461A" w:rsidP="008F461A">
            <w:pPr>
              <w:snapToGrid w:val="0"/>
              <w:spacing w:after="0" w:line="240" w:lineRule="auto"/>
            </w:pPr>
            <w:hyperlink r:id="rId269" w:history="1">
              <w:r w:rsidR="002619A6" w:rsidRPr="00366525">
                <w:rPr>
                  <w:rStyle w:val="Hyperlink"/>
                  <w:rFonts w:cs="Arial"/>
                </w:rPr>
                <w:t>S1-183071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A1B243E" w14:textId="77777777" w:rsidR="002619A6" w:rsidRPr="00A75C05" w:rsidRDefault="002619A6" w:rsidP="008F461A">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4A2FBF" w14:textId="77777777" w:rsidR="002619A6" w:rsidRPr="00A75C05" w:rsidRDefault="002619A6" w:rsidP="008F461A">
            <w:pPr>
              <w:snapToGrid w:val="0"/>
              <w:spacing w:after="0" w:line="240" w:lineRule="auto"/>
            </w:pPr>
            <w:r>
              <w:rPr>
                <w:noProof/>
              </w:rPr>
              <w:t>CR22.889v16.4.0:</w:t>
            </w:r>
            <w:r>
              <w:t xml:space="preserve"> Flexible use of spectrum</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168854" w14:textId="22C123BE"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E78E577"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CR0106</w:t>
            </w:r>
            <w:r w:rsidRPr="000532E0">
              <w:rPr>
                <w:rFonts w:eastAsia="Arial Unicode MS" w:cs="Arial"/>
                <w:szCs w:val="18"/>
                <w:lang w:eastAsia="ar-SA"/>
              </w:rPr>
              <w:t xml:space="preserve">R- Cat </w:t>
            </w:r>
            <w:r>
              <w:rPr>
                <w:rFonts w:eastAsia="Arial Unicode MS" w:cs="Arial"/>
                <w:szCs w:val="18"/>
                <w:lang w:eastAsia="ar-SA"/>
              </w:rPr>
              <w:t>B</w:t>
            </w:r>
          </w:p>
        </w:tc>
      </w:tr>
      <w:tr w:rsidR="002619A6" w:rsidRPr="00A75C05" w14:paraId="395454AE"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F78FE30" w14:textId="77777777" w:rsidR="002619A6" w:rsidRPr="00A75C05" w:rsidRDefault="002619A6"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FBC60DC" w14:textId="5ED029E3" w:rsidR="002619A6" w:rsidRPr="006424D0" w:rsidRDefault="008F461A" w:rsidP="008F461A">
            <w:pPr>
              <w:snapToGrid w:val="0"/>
              <w:spacing w:after="0" w:line="240" w:lineRule="auto"/>
            </w:pPr>
            <w:hyperlink r:id="rId270" w:history="1">
              <w:r w:rsidR="002619A6" w:rsidRPr="00366525">
                <w:rPr>
                  <w:rStyle w:val="Hyperlink"/>
                  <w:rFonts w:cs="Arial"/>
                </w:rPr>
                <w:t>S1-183072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8DCC791" w14:textId="77777777" w:rsidR="002619A6" w:rsidRPr="00A75C05" w:rsidRDefault="002619A6" w:rsidP="008F461A">
            <w:pPr>
              <w:snapToGrid w:val="0"/>
              <w:spacing w:after="0" w:line="240" w:lineRule="auto"/>
            </w:pPr>
            <w:r w:rsidRPr="00B6061C">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E0D207" w14:textId="77777777" w:rsidR="002619A6" w:rsidRPr="00A75C05" w:rsidRDefault="002619A6" w:rsidP="008F461A">
            <w:pPr>
              <w:snapToGrid w:val="0"/>
              <w:spacing w:after="0" w:line="240" w:lineRule="auto"/>
            </w:pPr>
            <w:r>
              <w:rPr>
                <w:noProof/>
              </w:rPr>
              <w:t>CR22.889v16.4.0: Charging and Billing information related use cases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3E633E8" w14:textId="6684F960" w:rsidR="002619A6" w:rsidRPr="00A75C05" w:rsidRDefault="002619A6"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1620B32" w14:textId="77777777" w:rsidR="002619A6" w:rsidRPr="00A75C05" w:rsidRDefault="002619A6"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CR0107</w:t>
            </w:r>
            <w:r w:rsidRPr="000532E0">
              <w:rPr>
                <w:rFonts w:eastAsia="Arial Unicode MS" w:cs="Arial"/>
                <w:szCs w:val="18"/>
                <w:lang w:eastAsia="ar-SA"/>
              </w:rPr>
              <w:t xml:space="preserve">R- Cat </w:t>
            </w:r>
            <w:r>
              <w:rPr>
                <w:rFonts w:eastAsia="Arial Unicode MS" w:cs="Arial"/>
                <w:szCs w:val="18"/>
                <w:lang w:eastAsia="ar-SA"/>
              </w:rPr>
              <w:t>B</w:t>
            </w:r>
          </w:p>
        </w:tc>
      </w:tr>
      <w:tr w:rsidR="00656119" w:rsidRPr="00A75C05" w14:paraId="1ACC880F" w14:textId="77777777" w:rsidTr="008F461A">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C21C567" w14:textId="77777777" w:rsidR="00656119" w:rsidRPr="00A75C05" w:rsidRDefault="00656119" w:rsidP="008F461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69ED5FD" w14:textId="61C3E2D8" w:rsidR="00656119" w:rsidRPr="006424D0" w:rsidRDefault="008F461A" w:rsidP="008F461A">
            <w:pPr>
              <w:snapToGrid w:val="0"/>
              <w:spacing w:after="0" w:line="240" w:lineRule="auto"/>
            </w:pPr>
            <w:hyperlink r:id="rId271" w:history="1">
              <w:r w:rsidR="00656119" w:rsidRPr="00366525">
                <w:rPr>
                  <w:rStyle w:val="Hyperlink"/>
                  <w:rFonts w:cs="Arial"/>
                </w:rPr>
                <w:t>S1-183182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6840F05" w14:textId="77777777" w:rsidR="00656119" w:rsidRPr="00A75C05" w:rsidRDefault="00656119" w:rsidP="008F461A">
            <w:pPr>
              <w:snapToGrid w:val="0"/>
              <w:spacing w:after="0" w:line="240" w:lineRule="auto"/>
            </w:pPr>
            <w:r w:rsidRPr="00D13399">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4110EE" w14:textId="77777777" w:rsidR="00656119" w:rsidRPr="00A75C05" w:rsidRDefault="00656119" w:rsidP="008F461A">
            <w:pPr>
              <w:snapToGrid w:val="0"/>
              <w:spacing w:after="0" w:line="240" w:lineRule="auto"/>
            </w:pPr>
            <w:r>
              <w:rPr>
                <w:noProof/>
              </w:rPr>
              <w:t>CR22.889v16.4.0: Adding explanatory text to overview section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2333354" w14:textId="77777777" w:rsidR="00656119" w:rsidRPr="00A75C05" w:rsidRDefault="00656119" w:rsidP="008F461A">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145188D" w14:textId="77777777" w:rsidR="00656119" w:rsidRDefault="00656119" w:rsidP="008F461A">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CR0128</w:t>
            </w:r>
            <w:r w:rsidRPr="000532E0">
              <w:rPr>
                <w:rFonts w:eastAsia="Arial Unicode MS" w:cs="Arial"/>
                <w:szCs w:val="18"/>
                <w:lang w:eastAsia="ar-SA"/>
              </w:rPr>
              <w:t xml:space="preserve">R- Cat </w:t>
            </w:r>
            <w:r w:rsidRPr="002619A6">
              <w:rPr>
                <w:rFonts w:eastAsia="Arial Unicode MS" w:cs="Arial"/>
                <w:szCs w:val="18"/>
                <w:highlight w:val="yellow"/>
                <w:lang w:eastAsia="ar-SA"/>
              </w:rPr>
              <w:t>D</w:t>
            </w:r>
          </w:p>
          <w:p w14:paraId="42CBAD84" w14:textId="77777777" w:rsidR="00656119" w:rsidRPr="00A75C05" w:rsidRDefault="00656119" w:rsidP="008F461A">
            <w:pPr>
              <w:spacing w:after="0" w:line="240" w:lineRule="auto"/>
              <w:rPr>
                <w:rFonts w:eastAsia="Arial Unicode MS" w:cs="Arial"/>
                <w:szCs w:val="18"/>
                <w:lang w:eastAsia="ar-SA"/>
              </w:rPr>
            </w:pPr>
            <w:r w:rsidRPr="002619A6">
              <w:rPr>
                <w:rFonts w:eastAsia="Arial Unicode MS" w:cs="Arial"/>
                <w:szCs w:val="18"/>
                <w:highlight w:val="yellow"/>
                <w:lang w:eastAsia="ar-SA"/>
              </w:rPr>
              <w:t>Not Cat-D</w:t>
            </w:r>
          </w:p>
        </w:tc>
      </w:tr>
      <w:tr w:rsidR="00353D12" w:rsidRPr="00A75C05" w14:paraId="717DCCE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05AE2BC" w14:textId="77777777" w:rsidR="00353D12" w:rsidRPr="00A75C05" w:rsidRDefault="00353D12" w:rsidP="00353D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9B93079" w14:textId="01A30F29" w:rsidR="00353D12" w:rsidRPr="006424D0" w:rsidRDefault="008F461A" w:rsidP="00353D12">
            <w:pPr>
              <w:snapToGrid w:val="0"/>
              <w:spacing w:after="0" w:line="240" w:lineRule="auto"/>
            </w:pPr>
            <w:hyperlink r:id="rId272" w:history="1">
              <w:r w:rsidR="00353D12" w:rsidRPr="00366525">
                <w:rPr>
                  <w:rStyle w:val="Hyperlink"/>
                  <w:rFonts w:cs="Arial"/>
                </w:rPr>
                <w:t>S1-183176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0855431" w14:textId="0A5B1302" w:rsidR="00353D12" w:rsidRPr="00A75C05" w:rsidRDefault="002619A6" w:rsidP="00353D12">
            <w:pPr>
              <w:snapToGrid w:val="0"/>
              <w:spacing w:after="0" w:line="240" w:lineRule="auto"/>
            </w:pPr>
            <w:r>
              <w:rPr>
                <w:noProof/>
              </w:rPr>
              <w:t>Nokia (Rapporteur)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FBCB85" w14:textId="55A13963" w:rsidR="00353D12" w:rsidRPr="00A75C05" w:rsidRDefault="00353D12" w:rsidP="00353D12">
            <w:pPr>
              <w:snapToGrid w:val="0"/>
              <w:spacing w:after="0" w:line="240" w:lineRule="auto"/>
            </w:pPr>
            <w:r>
              <w:rPr>
                <w:noProof/>
              </w:rPr>
              <w:t>CR22.889v16.4.0:</w:t>
            </w:r>
            <w:r w:rsidR="002619A6">
              <w:rPr>
                <w:noProof/>
              </w:rPr>
              <w:t xml:space="preserve"> Editorial corrections and updates to 22.889</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7BB808F" w14:textId="77777777" w:rsidR="00353D12" w:rsidRPr="00A75C05" w:rsidRDefault="00353D12" w:rsidP="00353D1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F3FE696" w14:textId="60CDC46E" w:rsidR="00353D12" w:rsidRPr="00A75C05" w:rsidRDefault="00353D12" w:rsidP="00353D12">
            <w:pPr>
              <w:spacing w:after="0" w:line="240" w:lineRule="auto"/>
              <w:rPr>
                <w:rFonts w:eastAsia="Arial Unicode MS" w:cs="Arial"/>
                <w:szCs w:val="18"/>
                <w:lang w:eastAsia="ar-SA"/>
              </w:rPr>
            </w:pPr>
            <w:r w:rsidRPr="000532E0">
              <w:rPr>
                <w:rFonts w:eastAsia="Arial Unicode MS" w:cs="Arial"/>
                <w:szCs w:val="18"/>
                <w:lang w:eastAsia="ar-SA"/>
              </w:rPr>
              <w:t xml:space="preserve">WI-code </w:t>
            </w:r>
            <w:r>
              <w:rPr>
                <w:rFonts w:eastAsia="Arial Unicode MS" w:cs="Arial"/>
                <w:szCs w:val="18"/>
                <w:lang w:eastAsia="ar-SA"/>
              </w:rPr>
              <w:t>FS_FRMCS2 Rel-16 CR0</w:t>
            </w:r>
            <w:r w:rsidR="002619A6">
              <w:rPr>
                <w:rFonts w:eastAsia="Arial Unicode MS" w:cs="Arial"/>
                <w:szCs w:val="18"/>
                <w:lang w:eastAsia="ar-SA"/>
              </w:rPr>
              <w:t>122</w:t>
            </w:r>
            <w:r w:rsidRPr="000532E0">
              <w:rPr>
                <w:rFonts w:eastAsia="Arial Unicode MS" w:cs="Arial"/>
                <w:szCs w:val="18"/>
                <w:lang w:eastAsia="ar-SA"/>
              </w:rPr>
              <w:t xml:space="preserve">R- Cat </w:t>
            </w:r>
            <w:r w:rsidR="002619A6">
              <w:rPr>
                <w:rFonts w:eastAsia="Arial Unicode MS" w:cs="Arial"/>
                <w:szCs w:val="18"/>
                <w:lang w:eastAsia="ar-SA"/>
              </w:rPr>
              <w:t>D</w:t>
            </w:r>
          </w:p>
        </w:tc>
      </w:tr>
      <w:tr w:rsidR="00E514C2" w:rsidRPr="00B04844" w14:paraId="43753C7A" w14:textId="77777777" w:rsidTr="006424D0">
        <w:trPr>
          <w:trHeight w:val="141"/>
        </w:trPr>
        <w:tc>
          <w:tcPr>
            <w:tcW w:w="14494" w:type="dxa"/>
            <w:gridSpan w:val="8"/>
            <w:tcBorders>
              <w:bottom w:val="nil"/>
            </w:tcBorders>
            <w:shd w:val="clear" w:color="auto" w:fill="F2F2F2"/>
          </w:tcPr>
          <w:p w14:paraId="1B2DB493" w14:textId="77777777" w:rsidR="00E514C2" w:rsidRPr="009504CA" w:rsidRDefault="00E514C2" w:rsidP="00E514C2">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E514C2" w:rsidRPr="00B04844" w14:paraId="2B43594E" w14:textId="77777777" w:rsidTr="006424D0">
        <w:trPr>
          <w:trHeight w:val="141"/>
        </w:trPr>
        <w:tc>
          <w:tcPr>
            <w:tcW w:w="14494" w:type="dxa"/>
            <w:gridSpan w:val="8"/>
            <w:tcBorders>
              <w:bottom w:val="single" w:sz="4" w:space="0" w:color="auto"/>
            </w:tcBorders>
            <w:shd w:val="clear" w:color="auto" w:fill="auto"/>
          </w:tcPr>
          <w:p w14:paraId="039DDC55"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A1A4B58" w14:textId="636FB4EA"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Pr>
                <w:rFonts w:eastAsia="Times New Roman" w:cs="Arial"/>
                <w:szCs w:val="18"/>
                <w:lang w:eastAsia="ar-SA"/>
              </w:rPr>
              <w:t>TR22.824v16</w:t>
            </w:r>
            <w:r w:rsidRPr="005E3492">
              <w:rPr>
                <w:rFonts w:eastAsia="Times New Roman" w:cs="Arial"/>
                <w:szCs w:val="18"/>
                <w:lang w:eastAsia="ar-SA"/>
              </w:rPr>
              <w:t>.</w:t>
            </w:r>
            <w:r>
              <w:rPr>
                <w:rFonts w:eastAsia="Times New Roman" w:cs="Arial"/>
                <w:szCs w:val="18"/>
                <w:lang w:eastAsia="ar-SA"/>
              </w:rPr>
              <w:t>0</w:t>
            </w:r>
            <w:r w:rsidRPr="005E3492">
              <w:rPr>
                <w:rFonts w:eastAsia="Times New Roman" w:cs="Arial"/>
                <w:szCs w:val="18"/>
                <w:lang w:eastAsia="ar-SA"/>
              </w:rPr>
              <w:t>.0</w:t>
            </w:r>
          </w:p>
          <w:p w14:paraId="3DC95E16" w14:textId="77777777"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712B5A24" w14:textId="157FD088"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77C18095" w14:textId="358018A3"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TR22.824 need to use the CR format, as TR22.824 is an approved TR</w:t>
            </w:r>
          </w:p>
          <w:p w14:paraId="272E035A" w14:textId="77777777" w:rsidR="00E514C2" w:rsidRPr="00801A50" w:rsidRDefault="00E514C2" w:rsidP="00E514C2">
            <w:pPr>
              <w:suppressAutoHyphens/>
              <w:spacing w:after="0" w:line="240" w:lineRule="auto"/>
              <w:rPr>
                <w:rFonts w:eastAsia="Arial Unicode MS" w:cs="Arial"/>
                <w:i/>
                <w:szCs w:val="18"/>
                <w:lang w:val="fr-FR" w:eastAsia="ar-SA"/>
              </w:rPr>
            </w:pPr>
          </w:p>
        </w:tc>
      </w:tr>
      <w:tr w:rsidR="00E514C2" w:rsidRPr="00B04844" w14:paraId="1348753B" w14:textId="77777777" w:rsidTr="00B46DDA">
        <w:trPr>
          <w:trHeight w:val="141"/>
        </w:trPr>
        <w:tc>
          <w:tcPr>
            <w:tcW w:w="14494" w:type="dxa"/>
            <w:gridSpan w:val="8"/>
            <w:tcBorders>
              <w:bottom w:val="nil"/>
            </w:tcBorders>
            <w:shd w:val="clear" w:color="auto" w:fill="F2F2F2"/>
          </w:tcPr>
          <w:p w14:paraId="17863914" w14:textId="0145F3CE" w:rsidR="00E514C2" w:rsidRPr="009504CA" w:rsidRDefault="00E514C2" w:rsidP="00E514C2">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SP-180169</w:t>
            </w:r>
            <w:r w:rsidRPr="009504CA">
              <w:rPr>
                <w:bCs/>
              </w:rPr>
              <w:t>]</w:t>
            </w:r>
          </w:p>
        </w:tc>
      </w:tr>
      <w:tr w:rsidR="00E514C2" w:rsidRPr="00B04844" w14:paraId="3A7CBC9B" w14:textId="77777777" w:rsidTr="00F938A7">
        <w:trPr>
          <w:trHeight w:val="141"/>
        </w:trPr>
        <w:tc>
          <w:tcPr>
            <w:tcW w:w="14494" w:type="dxa"/>
            <w:gridSpan w:val="8"/>
            <w:tcBorders>
              <w:bottom w:val="single" w:sz="4" w:space="0" w:color="auto"/>
            </w:tcBorders>
            <w:shd w:val="clear" w:color="auto" w:fill="auto"/>
          </w:tcPr>
          <w:p w14:paraId="5DC61E6A"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89BB60" w14:textId="1BA5D9EE"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TR22.830v16.0.0</w:t>
            </w:r>
          </w:p>
          <w:p w14:paraId="02E616D0" w14:textId="0B609867"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005E13C" w14:textId="78ACE3A3"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390DDB10" w14:textId="2839727E"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TR22.830 need to use the CR format, as TR22.830 is an approved TR</w:t>
            </w:r>
          </w:p>
          <w:p w14:paraId="0C9E9311" w14:textId="77777777" w:rsidR="00E514C2" w:rsidRPr="00801A50" w:rsidRDefault="00E514C2" w:rsidP="00E514C2">
            <w:pPr>
              <w:suppressAutoHyphens/>
              <w:spacing w:after="0" w:line="240" w:lineRule="auto"/>
              <w:rPr>
                <w:rFonts w:eastAsia="Arial Unicode MS" w:cs="Arial"/>
                <w:i/>
                <w:szCs w:val="18"/>
                <w:lang w:val="fr-FR" w:eastAsia="ar-SA"/>
              </w:rPr>
            </w:pPr>
          </w:p>
        </w:tc>
      </w:tr>
      <w:tr w:rsidR="00E514C2" w:rsidRPr="00A75C05" w14:paraId="05BA853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3524413" w14:textId="77777777" w:rsidR="00E514C2" w:rsidRPr="00F938A7" w:rsidRDefault="00E514C2" w:rsidP="00E514C2">
            <w:pPr>
              <w:snapToGrid w:val="0"/>
              <w:spacing w:after="0" w:line="240" w:lineRule="auto"/>
              <w:rPr>
                <w:rFonts w:eastAsia="Times New Roman" w:cs="Arial"/>
                <w:szCs w:val="18"/>
                <w:lang w:eastAsia="ar-SA"/>
              </w:rPr>
            </w:pPr>
            <w:r w:rsidRPr="00F938A7">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60A70A3" w14:textId="529DE737" w:rsidR="00E514C2" w:rsidRPr="00F938A7" w:rsidRDefault="008F461A" w:rsidP="00E514C2">
            <w:pPr>
              <w:snapToGrid w:val="0"/>
              <w:spacing w:after="0" w:line="240" w:lineRule="auto"/>
            </w:pPr>
            <w:hyperlink r:id="rId273" w:history="1">
              <w:r w:rsidR="00E514C2" w:rsidRPr="00F938A7">
                <w:rPr>
                  <w:rStyle w:val="Hyperlink"/>
                  <w:rFonts w:cs="Arial"/>
                  <w:color w:val="auto"/>
                </w:rPr>
                <w:t>S1-183099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98FC7A0" w14:textId="77777777" w:rsidR="00E514C2" w:rsidRPr="00F938A7" w:rsidRDefault="00E514C2" w:rsidP="00E514C2">
            <w:pPr>
              <w:snapToGrid w:val="0"/>
              <w:spacing w:after="0" w:line="240" w:lineRule="auto"/>
            </w:pPr>
            <w:r w:rsidRPr="00F938A7">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EA17A0" w14:textId="77777777" w:rsidR="00E514C2" w:rsidRPr="00F938A7" w:rsidRDefault="00E514C2" w:rsidP="00E514C2">
            <w:pPr>
              <w:snapToGrid w:val="0"/>
              <w:spacing w:after="0" w:line="240" w:lineRule="auto"/>
            </w:pPr>
            <w:r w:rsidRPr="00F938A7">
              <w:rPr>
                <w:noProof/>
              </w:rPr>
              <w:t>CR22.830v16.0.0: Completion of consolidation potential requirements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E990814" w14:textId="7D4C15A0" w:rsidR="00E514C2" w:rsidRPr="00F938A7"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FD7AE86" w14:textId="77777777" w:rsidR="00E514C2" w:rsidRPr="00F938A7" w:rsidRDefault="00E514C2" w:rsidP="00E514C2">
            <w:pPr>
              <w:spacing w:after="0" w:line="240" w:lineRule="auto"/>
              <w:rPr>
                <w:rFonts w:eastAsia="Arial Unicode MS" w:cs="Arial"/>
                <w:szCs w:val="18"/>
                <w:lang w:eastAsia="ar-SA"/>
              </w:rPr>
            </w:pPr>
            <w:r w:rsidRPr="00F938A7">
              <w:rPr>
                <w:rFonts w:eastAsia="Arial Unicode MS" w:cs="Arial"/>
                <w:szCs w:val="18"/>
                <w:lang w:eastAsia="ar-SA"/>
              </w:rPr>
              <w:t xml:space="preserve">WI-code </w:t>
            </w:r>
            <w:r w:rsidRPr="00F938A7">
              <w:rPr>
                <w:rFonts w:eastAsia="Arial Unicode MS" w:cs="Arial"/>
                <w:szCs w:val="18"/>
                <w:shd w:val="clear" w:color="auto" w:fill="FFFF00"/>
                <w:lang w:eastAsia="ar-SA"/>
              </w:rPr>
              <w:t>FS_BMNS</w:t>
            </w:r>
            <w:r w:rsidRPr="00F938A7">
              <w:rPr>
                <w:rFonts w:eastAsia="Arial Unicode MS" w:cs="Arial"/>
                <w:szCs w:val="18"/>
                <w:lang w:eastAsia="ar-SA"/>
              </w:rPr>
              <w:t xml:space="preserve"> Rel-16 CR0001R- Cat F</w:t>
            </w:r>
          </w:p>
          <w:p w14:paraId="46F2272F" w14:textId="77777777" w:rsidR="00E514C2" w:rsidRPr="00F938A7" w:rsidRDefault="00E514C2" w:rsidP="00E514C2">
            <w:pPr>
              <w:spacing w:after="0" w:line="240" w:lineRule="auto"/>
              <w:rPr>
                <w:rFonts w:eastAsia="Arial Unicode MS" w:cs="Arial"/>
                <w:szCs w:val="18"/>
                <w:shd w:val="clear" w:color="auto" w:fill="FFFF00"/>
                <w:lang w:eastAsia="ar-SA"/>
              </w:rPr>
            </w:pPr>
            <w:r w:rsidRPr="00F938A7">
              <w:rPr>
                <w:rFonts w:eastAsia="Arial Unicode MS" w:cs="Arial"/>
                <w:szCs w:val="18"/>
                <w:shd w:val="clear" w:color="auto" w:fill="FFFF00"/>
                <w:lang w:eastAsia="ar-SA"/>
              </w:rPr>
              <w:t>Correct WID code</w:t>
            </w:r>
          </w:p>
          <w:p w14:paraId="504F1A8D" w14:textId="2E256DE9" w:rsidR="00E514C2" w:rsidRPr="00F938A7" w:rsidRDefault="00E514C2" w:rsidP="00E514C2">
            <w:pPr>
              <w:spacing w:after="0" w:line="240" w:lineRule="auto"/>
              <w:rPr>
                <w:rFonts w:eastAsia="Arial Unicode MS" w:cs="Arial"/>
                <w:szCs w:val="18"/>
                <w:lang w:eastAsia="ar-SA"/>
              </w:rPr>
            </w:pPr>
            <w:r w:rsidRPr="00F938A7">
              <w:rPr>
                <w:rFonts w:eastAsia="Arial Unicode MS" w:cs="Arial"/>
                <w:szCs w:val="18"/>
                <w:lang w:eastAsia="ar-SA"/>
              </w:rPr>
              <w:t>Moved from 8.1</w:t>
            </w:r>
          </w:p>
        </w:tc>
      </w:tr>
      <w:tr w:rsidR="00E514C2" w:rsidRPr="00A75C05" w14:paraId="0349E7F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060CAF3"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C56B39A" w14:textId="15A751DC" w:rsidR="00E514C2" w:rsidRPr="006424D0" w:rsidRDefault="008F461A" w:rsidP="00E514C2">
            <w:pPr>
              <w:snapToGrid w:val="0"/>
              <w:spacing w:after="0" w:line="240" w:lineRule="auto"/>
            </w:pPr>
            <w:hyperlink r:id="rId274" w:history="1">
              <w:r w:rsidR="00E514C2" w:rsidRPr="00833919">
                <w:rPr>
                  <w:rStyle w:val="Hyperlink"/>
                  <w:rFonts w:cs="Arial"/>
                </w:rPr>
                <w:t>S1-183243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53512C2" w14:textId="7447BDE0" w:rsidR="00E514C2" w:rsidRPr="00A75C05" w:rsidRDefault="00E514C2" w:rsidP="00E514C2">
            <w:pPr>
              <w:snapToGrid w:val="0"/>
              <w:spacing w:after="0" w:line="240" w:lineRule="auto"/>
            </w:pPr>
            <w: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1D610A" w14:textId="44528DFA" w:rsidR="00E514C2" w:rsidRPr="00A75C05" w:rsidRDefault="00E514C2" w:rsidP="00E514C2">
            <w:pPr>
              <w:snapToGrid w:val="0"/>
              <w:spacing w:after="0" w:line="240" w:lineRule="auto"/>
            </w:pPr>
            <w:r>
              <w:rPr>
                <w:noProof/>
              </w:rPr>
              <w:t>CR22.830v16.0.0: Replacing tenant with 3rd party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22077D5"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5EC51E8" w14:textId="77777777" w:rsidR="00E514C2" w:rsidRDefault="00E514C2" w:rsidP="00E514C2">
            <w:pPr>
              <w:spacing w:after="0" w:line="240" w:lineRule="auto"/>
              <w:rPr>
                <w:rFonts w:eastAsia="Arial Unicode MS" w:cs="Arial"/>
                <w:szCs w:val="18"/>
                <w:lang w:eastAsia="ar-SA"/>
              </w:rPr>
            </w:pPr>
            <w:r>
              <w:rPr>
                <w:rFonts w:eastAsia="Arial Unicode MS" w:cs="Arial"/>
                <w:szCs w:val="18"/>
                <w:lang w:eastAsia="ar-SA"/>
              </w:rPr>
              <w:t xml:space="preserve">WI-code </w:t>
            </w:r>
            <w:r w:rsidRPr="00366525">
              <w:rPr>
                <w:rFonts w:eastAsia="Arial Unicode MS" w:cs="Arial"/>
                <w:szCs w:val="18"/>
                <w:shd w:val="clear" w:color="auto" w:fill="FFFF00"/>
                <w:lang w:eastAsia="ar-SA"/>
              </w:rPr>
              <w:t>FS_BMNS</w:t>
            </w:r>
            <w:r>
              <w:rPr>
                <w:rFonts w:eastAsia="Arial Unicode MS" w:cs="Arial"/>
                <w:szCs w:val="18"/>
                <w:lang w:eastAsia="ar-SA"/>
              </w:rPr>
              <w:t xml:space="preserve"> Rel-16 CR0002R- Cat F</w:t>
            </w:r>
          </w:p>
          <w:p w14:paraId="32A1C687" w14:textId="31464BF3" w:rsidR="00E514C2" w:rsidRPr="00A75C05" w:rsidRDefault="00E514C2" w:rsidP="00E514C2">
            <w:pPr>
              <w:spacing w:after="0" w:line="240" w:lineRule="auto"/>
              <w:rPr>
                <w:rFonts w:eastAsia="Arial Unicode MS" w:cs="Arial"/>
                <w:szCs w:val="18"/>
                <w:lang w:eastAsia="ar-SA"/>
              </w:rPr>
            </w:pPr>
            <w:r w:rsidRPr="00366525">
              <w:rPr>
                <w:rFonts w:eastAsia="Arial Unicode MS" w:cs="Arial"/>
                <w:szCs w:val="18"/>
                <w:shd w:val="clear" w:color="auto" w:fill="FFFF00"/>
                <w:lang w:eastAsia="ar-SA"/>
              </w:rPr>
              <w:t>Correct WID code</w:t>
            </w:r>
          </w:p>
        </w:tc>
      </w:tr>
      <w:tr w:rsidR="00E514C2" w:rsidRPr="00B04844" w14:paraId="5FFB583B" w14:textId="77777777" w:rsidTr="00B46DDA">
        <w:trPr>
          <w:trHeight w:val="141"/>
        </w:trPr>
        <w:tc>
          <w:tcPr>
            <w:tcW w:w="14494" w:type="dxa"/>
            <w:gridSpan w:val="8"/>
            <w:tcBorders>
              <w:bottom w:val="nil"/>
            </w:tcBorders>
            <w:shd w:val="clear" w:color="auto" w:fill="F2F2F2"/>
          </w:tcPr>
          <w:p w14:paraId="7D6D2A43" w14:textId="143DBFD4" w:rsidR="00E514C2" w:rsidRPr="009504CA" w:rsidRDefault="00E514C2" w:rsidP="00E514C2">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E514C2" w:rsidRPr="00B04844" w14:paraId="0AD0CCD3" w14:textId="77777777" w:rsidTr="00B46DDA">
        <w:trPr>
          <w:trHeight w:val="141"/>
        </w:trPr>
        <w:tc>
          <w:tcPr>
            <w:tcW w:w="14494" w:type="dxa"/>
            <w:gridSpan w:val="8"/>
            <w:tcBorders>
              <w:bottom w:val="single" w:sz="4" w:space="0" w:color="auto"/>
            </w:tcBorders>
            <w:shd w:val="clear" w:color="auto" w:fill="auto"/>
          </w:tcPr>
          <w:p w14:paraId="4874AE11"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46ABD3" w14:textId="25B69C4E"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TR22.854v0.4.0</w:t>
            </w:r>
          </w:p>
          <w:p w14:paraId="153A9BD7" w14:textId="5DABD6B8"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047946F3" w14:textId="51CF2EB4"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3BA38276"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31649E5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D4C745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917E6C6" w14:textId="373D02C3" w:rsidR="00E514C2" w:rsidRPr="006424D0" w:rsidRDefault="008F461A" w:rsidP="00E514C2">
            <w:pPr>
              <w:snapToGrid w:val="0"/>
              <w:spacing w:after="0" w:line="240" w:lineRule="auto"/>
            </w:pPr>
            <w:hyperlink r:id="rId275" w:history="1">
              <w:r w:rsidR="00E514C2" w:rsidRPr="00366525">
                <w:rPr>
                  <w:rStyle w:val="Hyperlink"/>
                  <w:rFonts w:cs="Arial"/>
                </w:rPr>
                <w:t>S1-183208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4FD2A7A" w14:textId="04506971"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53370D" w14:textId="136A5D11" w:rsidR="00E514C2" w:rsidRPr="00A75C05" w:rsidRDefault="00E514C2" w:rsidP="00E514C2">
            <w:pPr>
              <w:snapToGrid w:val="0"/>
              <w:spacing w:after="0" w:line="240" w:lineRule="auto"/>
            </w:pPr>
            <w:r w:rsidRPr="00542BE0">
              <w:t>MPS for Operator Video Call Invoked from a MPS Subscribed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673D86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54273E4"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5682FCF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C1B1F08"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7827549" w14:textId="0A526C3D" w:rsidR="00E514C2" w:rsidRPr="006424D0" w:rsidRDefault="008F461A" w:rsidP="00E514C2">
            <w:pPr>
              <w:snapToGrid w:val="0"/>
              <w:spacing w:after="0" w:line="240" w:lineRule="auto"/>
            </w:pPr>
            <w:hyperlink r:id="rId276" w:history="1">
              <w:r w:rsidR="00E514C2" w:rsidRPr="00366525">
                <w:rPr>
                  <w:rStyle w:val="Hyperlink"/>
                  <w:rFonts w:cs="Arial"/>
                </w:rPr>
                <w:t>S1-183209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2DA4345" w14:textId="552A7C23"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536810" w14:textId="31FF2822" w:rsidR="00E514C2" w:rsidRPr="00A75C05" w:rsidRDefault="00E514C2" w:rsidP="00E514C2">
            <w:pPr>
              <w:snapToGrid w:val="0"/>
              <w:spacing w:after="0" w:line="240" w:lineRule="auto"/>
            </w:pPr>
            <w:r w:rsidRPr="00C12422">
              <w:t>MPS for Operator Video Invoked from a Public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CCBF7EA"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7F2BE8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0255A4F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A2F0F4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A6A138C" w14:textId="1B951D36" w:rsidR="00E514C2" w:rsidRPr="006424D0" w:rsidRDefault="008F461A" w:rsidP="00E514C2">
            <w:pPr>
              <w:snapToGrid w:val="0"/>
              <w:spacing w:after="0" w:line="240" w:lineRule="auto"/>
            </w:pPr>
            <w:hyperlink r:id="rId277" w:history="1">
              <w:r w:rsidR="00E514C2" w:rsidRPr="00366525">
                <w:rPr>
                  <w:rStyle w:val="Hyperlink"/>
                  <w:rFonts w:cs="Arial"/>
                </w:rPr>
                <w:t>S1-183210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27CCC55" w14:textId="783AC209"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B7B711" w14:textId="0501DE7F" w:rsidR="00E514C2" w:rsidRPr="00A75C05" w:rsidRDefault="00E514C2" w:rsidP="00E514C2">
            <w:pPr>
              <w:snapToGrid w:val="0"/>
              <w:spacing w:after="0" w:line="240" w:lineRule="auto"/>
            </w:pPr>
            <w:r w:rsidRPr="00C12422">
              <w:t>MPS Operator Video Call during International Roaming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AF6C703"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83DB50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5864B0F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AA60A52"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EE6B1ED" w14:textId="5D40BF3B" w:rsidR="00E514C2" w:rsidRPr="006424D0" w:rsidRDefault="008F461A" w:rsidP="00E514C2">
            <w:pPr>
              <w:snapToGrid w:val="0"/>
              <w:spacing w:after="0" w:line="240" w:lineRule="auto"/>
            </w:pPr>
            <w:hyperlink r:id="rId278" w:history="1">
              <w:r w:rsidR="00E514C2" w:rsidRPr="00366525">
                <w:rPr>
                  <w:rStyle w:val="Hyperlink"/>
                  <w:rFonts w:cs="Arial"/>
                </w:rPr>
                <w:t>S1-183211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3449C2D" w14:textId="1F9A9CE3"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284456" w14:textId="5F99CED9" w:rsidR="00E514C2" w:rsidRPr="00A75C05" w:rsidRDefault="00E514C2" w:rsidP="00E514C2">
            <w:pPr>
              <w:snapToGrid w:val="0"/>
              <w:spacing w:after="0" w:line="240" w:lineRule="auto"/>
            </w:pPr>
            <w:r w:rsidRPr="00C12422">
              <w:t>MPS Operator Video Conference Call Using a MPS Subscribed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5D276DA"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265A58"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AC7848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9E4F8A0"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22DB41" w14:textId="1810B47F" w:rsidR="00E514C2" w:rsidRPr="006424D0" w:rsidRDefault="008F461A" w:rsidP="00E514C2">
            <w:pPr>
              <w:snapToGrid w:val="0"/>
              <w:spacing w:after="0" w:line="240" w:lineRule="auto"/>
            </w:pPr>
            <w:hyperlink r:id="rId279" w:history="1">
              <w:r w:rsidR="00E514C2" w:rsidRPr="00366525">
                <w:rPr>
                  <w:rStyle w:val="Hyperlink"/>
                  <w:rFonts w:cs="Arial"/>
                </w:rPr>
                <w:t>S1-183214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442313D" w14:textId="50818122"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67EF30" w14:textId="4119ADD1" w:rsidR="00E514C2" w:rsidRPr="00A75C05" w:rsidRDefault="00E514C2" w:rsidP="00E514C2">
            <w:pPr>
              <w:snapToGrid w:val="0"/>
              <w:spacing w:after="0" w:line="240" w:lineRule="auto"/>
            </w:pPr>
            <w:r w:rsidRPr="00C12422">
              <w:t>MPS Operator Video Conference Call Using a Public UE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4FF235"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60BB91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FDF1BE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3346100"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B79FFAF" w14:textId="567D55CA" w:rsidR="00E514C2" w:rsidRPr="006424D0" w:rsidRDefault="008F461A" w:rsidP="00E514C2">
            <w:pPr>
              <w:snapToGrid w:val="0"/>
              <w:spacing w:after="0" w:line="240" w:lineRule="auto"/>
            </w:pPr>
            <w:hyperlink r:id="rId280" w:history="1">
              <w:r w:rsidR="00E514C2" w:rsidRPr="00366525">
                <w:rPr>
                  <w:rStyle w:val="Hyperlink"/>
                  <w:rFonts w:cs="Arial"/>
                </w:rPr>
                <w:t>S1-183216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252CFBC" w14:textId="06AE1168" w:rsidR="00E514C2" w:rsidRPr="00A75C05" w:rsidRDefault="00E514C2" w:rsidP="00E514C2">
            <w:pPr>
              <w:snapToGrid w:val="0"/>
              <w:spacing w:after="0" w:line="240" w:lineRule="auto"/>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F86677" w14:textId="32250CDC" w:rsidR="00E514C2" w:rsidRPr="00A75C05" w:rsidRDefault="00E514C2" w:rsidP="00E514C2">
            <w:pPr>
              <w:snapToGrid w:val="0"/>
              <w:spacing w:after="0" w:line="240" w:lineRule="auto"/>
            </w:pPr>
            <w:r w:rsidRPr="00C12422">
              <w:t>Operator Video Conference Host Invocation of MPS for All Participants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D7FD724"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C6D8047"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2009648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D3E4D4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27670C" w14:textId="71844ED6" w:rsidR="00E514C2" w:rsidRPr="006424D0" w:rsidRDefault="008F461A" w:rsidP="00E514C2">
            <w:pPr>
              <w:snapToGrid w:val="0"/>
              <w:spacing w:after="0" w:line="240" w:lineRule="auto"/>
            </w:pPr>
            <w:hyperlink r:id="rId281" w:history="1">
              <w:r w:rsidR="00E514C2" w:rsidRPr="00366525">
                <w:rPr>
                  <w:rStyle w:val="Hyperlink"/>
                  <w:rFonts w:cs="Arial"/>
                </w:rPr>
                <w:t>S1-183217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4A9116D" w14:textId="0CF3CEB0" w:rsidR="00E514C2" w:rsidRPr="0029452C" w:rsidRDefault="00E514C2" w:rsidP="00E514C2">
            <w:pPr>
              <w:snapToGrid w:val="0"/>
              <w:spacing w:after="0" w:line="240" w:lineRule="auto"/>
              <w:rPr>
                <w:lang w:val="en-US"/>
              </w:rPr>
            </w:pPr>
            <w:r w:rsidRPr="00C12422">
              <w:t>Vencore Labs, OEC,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0E42D0" w14:textId="6A16B228" w:rsidR="00E514C2" w:rsidRPr="00A75C05" w:rsidRDefault="00E514C2" w:rsidP="00E514C2">
            <w:pPr>
              <w:snapToGrid w:val="0"/>
              <w:spacing w:after="0" w:line="240" w:lineRule="auto"/>
            </w:pPr>
            <w:r w:rsidRPr="00C12422">
              <w:t>MPS Operator Video Conference during International Roaming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F25F29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DD85A34"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1117F17E" w14:textId="77777777" w:rsidTr="0029452C">
        <w:trPr>
          <w:trHeight w:val="141"/>
        </w:trPr>
        <w:tc>
          <w:tcPr>
            <w:tcW w:w="14494" w:type="dxa"/>
            <w:gridSpan w:val="8"/>
            <w:tcBorders>
              <w:top w:val="nil"/>
              <w:bottom w:val="single" w:sz="4" w:space="0" w:color="auto"/>
            </w:tcBorders>
            <w:shd w:val="clear" w:color="auto" w:fill="F2F2F2"/>
          </w:tcPr>
          <w:p w14:paraId="68EAC1C1" w14:textId="7B9EE7DF" w:rsidR="00E514C2" w:rsidRPr="00B81C05" w:rsidRDefault="00E514C2" w:rsidP="00E514C2">
            <w:pPr>
              <w:pStyle w:val="Heading3"/>
            </w:pPr>
            <w:r>
              <w:t>FS_MPS2 output</w:t>
            </w:r>
          </w:p>
        </w:tc>
      </w:tr>
      <w:tr w:rsidR="00E514C2" w:rsidRPr="00A75C05" w14:paraId="0FD0228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E982339"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D8C213E" w14:textId="0572E206" w:rsidR="00E514C2" w:rsidRPr="00384887" w:rsidRDefault="00384887" w:rsidP="00E514C2">
            <w:pPr>
              <w:snapToGrid w:val="0"/>
              <w:spacing w:after="0" w:line="240" w:lineRule="auto"/>
              <w:rPr>
                <w:rStyle w:val="Hyperlink"/>
                <w:rFonts w:eastAsia="Times New Roman" w:cs="Arial"/>
                <w:color w:val="auto"/>
                <w:szCs w:val="18"/>
                <w:lang w:eastAsia="ar-SA"/>
              </w:rPr>
            </w:pPr>
            <w:hyperlink r:id="rId282" w:history="1">
              <w:r w:rsidR="00E514C2" w:rsidRPr="00384887">
                <w:rPr>
                  <w:rStyle w:val="Hyperlink"/>
                  <w:rFonts w:cs="Arial"/>
                </w:rPr>
                <w:t>S1-18</w:t>
              </w:r>
              <w:r w:rsidRPr="00384887">
                <w:rPr>
                  <w:rStyle w:val="Hyperlink"/>
                  <w:rFonts w:cs="Arial"/>
                </w:rPr>
                <w:t>3284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E411B4" w14:textId="4B0A7E6F"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Vencore Labs</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87F97C" w14:textId="068073EE"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TR22.854v0.5</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7AF4BF"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E0C1009"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A75C05" w14:paraId="23C6C3F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2AC835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F3757AE" w14:textId="27D556BE" w:rsidR="00E514C2" w:rsidRPr="00384887" w:rsidRDefault="00384887" w:rsidP="00E514C2">
            <w:pPr>
              <w:snapToGrid w:val="0"/>
              <w:spacing w:after="0" w:line="240" w:lineRule="auto"/>
            </w:pPr>
            <w:hyperlink r:id="rId283" w:history="1">
              <w:r w:rsidR="00E514C2" w:rsidRPr="00384887">
                <w:rPr>
                  <w:rStyle w:val="Hyperlink"/>
                  <w:rFonts w:cs="Arial"/>
                </w:rPr>
                <w:t>S1-18</w:t>
              </w:r>
              <w:r w:rsidRPr="00384887">
                <w:rPr>
                  <w:rStyle w:val="Hyperlink"/>
                  <w:rFonts w:cs="Arial"/>
                </w:rPr>
                <w:t>3285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92B7518" w14:textId="0030A6E5" w:rsidR="00E514C2" w:rsidRPr="00A75C05" w:rsidRDefault="00E514C2" w:rsidP="00E514C2">
            <w:pPr>
              <w:snapToGrid w:val="0"/>
              <w:spacing w:after="0" w:line="240" w:lineRule="auto"/>
            </w:pPr>
            <w:r w:rsidRPr="00D76881">
              <w:rPr>
                <w:rFonts w:eastAsia="Times New Roman" w:cs="Arial"/>
                <w:szCs w:val="18"/>
                <w:lang w:eastAsia="ar-SA"/>
              </w:rPr>
              <w:t>Rapporteur (</w:t>
            </w:r>
            <w:r>
              <w:rPr>
                <w:rFonts w:eastAsia="Times New Roman" w:cs="Arial"/>
                <w:szCs w:val="18"/>
                <w:lang w:eastAsia="ar-SA"/>
              </w:rPr>
              <w:t>Vencore Labs</w:t>
            </w:r>
            <w:r w:rsidRPr="00D7688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37ED1C" w14:textId="6F6AE2BB" w:rsidR="00E514C2" w:rsidRPr="00A75C05" w:rsidRDefault="00E514C2" w:rsidP="00E514C2">
            <w:pPr>
              <w:snapToGrid w:val="0"/>
              <w:spacing w:after="0" w:line="240" w:lineRule="auto"/>
            </w:pPr>
            <w:r w:rsidRPr="00D76881">
              <w:rPr>
                <w:rFonts w:eastAsia="Times New Roman" w:cs="Arial"/>
                <w:szCs w:val="18"/>
                <w:lang w:eastAsia="ar-SA"/>
              </w:rPr>
              <w:t>Cover pag</w:t>
            </w:r>
            <w:r>
              <w:rPr>
                <w:rFonts w:eastAsia="Times New Roman" w:cs="Arial"/>
                <w:szCs w:val="18"/>
                <w:lang w:eastAsia="ar-SA"/>
              </w:rPr>
              <w:t>e for presentation of TR22.854v1</w:t>
            </w:r>
            <w:r w:rsidRPr="00D76881">
              <w:rPr>
                <w:rFonts w:eastAsia="Times New Roman" w:cs="Arial"/>
                <w:szCs w:val="18"/>
                <w:lang w:eastAsia="ar-SA"/>
              </w:rPr>
              <w:t xml:space="preserve">.0.0 </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39051BE"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29CC88F" w14:textId="77777777" w:rsidR="00E514C2" w:rsidRPr="00A75C05" w:rsidRDefault="00E514C2" w:rsidP="00E514C2">
            <w:pPr>
              <w:spacing w:after="0" w:line="240" w:lineRule="auto"/>
              <w:rPr>
                <w:rFonts w:eastAsia="Arial Unicode MS" w:cs="Arial"/>
                <w:szCs w:val="18"/>
                <w:lang w:eastAsia="ar-SA"/>
              </w:rPr>
            </w:pPr>
          </w:p>
        </w:tc>
      </w:tr>
      <w:tr w:rsidR="00E514C2" w:rsidRPr="00B04844" w14:paraId="2DAC6CA9" w14:textId="77777777" w:rsidTr="00B46DDA">
        <w:trPr>
          <w:trHeight w:val="141"/>
        </w:trPr>
        <w:tc>
          <w:tcPr>
            <w:tcW w:w="14494" w:type="dxa"/>
            <w:gridSpan w:val="8"/>
            <w:tcBorders>
              <w:bottom w:val="nil"/>
            </w:tcBorders>
            <w:shd w:val="clear" w:color="auto" w:fill="F2F2F2"/>
          </w:tcPr>
          <w:p w14:paraId="30F7CE27" w14:textId="35A9AC80" w:rsidR="00E514C2" w:rsidRPr="009504CA" w:rsidRDefault="00E514C2" w:rsidP="00E514C2">
            <w:pPr>
              <w:pStyle w:val="Heading2"/>
              <w:rPr>
                <w:lang w:val="en-US"/>
              </w:rPr>
            </w:pPr>
            <w:r w:rsidRPr="009504CA">
              <w:t>FS_</w:t>
            </w:r>
            <w:r>
              <w:t xml:space="preserve">V2XIMP: </w:t>
            </w:r>
            <w:r w:rsidRPr="007205A7">
              <w:rPr>
                <w:lang w:val="it-IT"/>
              </w:rPr>
              <w:t xml:space="preserve">Study on Improvement of V2X Service Handling </w:t>
            </w:r>
            <w:r>
              <w:t>[</w:t>
            </w:r>
            <w:r>
              <w:rPr>
                <w:bCs/>
              </w:rPr>
              <w:t>SP-180247</w:t>
            </w:r>
            <w:r w:rsidRPr="009504CA">
              <w:rPr>
                <w:bCs/>
              </w:rPr>
              <w:t>]</w:t>
            </w:r>
          </w:p>
        </w:tc>
      </w:tr>
      <w:tr w:rsidR="00E514C2" w:rsidRPr="00B04844" w14:paraId="14A20F12" w14:textId="77777777" w:rsidTr="00B46DDA">
        <w:trPr>
          <w:trHeight w:val="141"/>
        </w:trPr>
        <w:tc>
          <w:tcPr>
            <w:tcW w:w="14494" w:type="dxa"/>
            <w:gridSpan w:val="8"/>
            <w:tcBorders>
              <w:bottom w:val="single" w:sz="4" w:space="0" w:color="auto"/>
            </w:tcBorders>
            <w:shd w:val="clear" w:color="auto" w:fill="auto"/>
          </w:tcPr>
          <w:p w14:paraId="4AD1559A"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BCDD65A" w14:textId="54F04C4C" w:rsidR="00E514C2" w:rsidRPr="00411066"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22.886v16.1.1</w:t>
            </w:r>
          </w:p>
          <w:p w14:paraId="02A519A2" w14:textId="1BBA16A0"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12D514A6" w14:textId="52F46B98" w:rsidR="00E514C2"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306F3BB9" w14:textId="1DEF20E5"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14:paraId="1385F203" w14:textId="77777777" w:rsidR="00E514C2" w:rsidRPr="005767CB" w:rsidRDefault="00E514C2" w:rsidP="00E514C2">
            <w:pPr>
              <w:suppressAutoHyphens/>
              <w:spacing w:after="0" w:line="240" w:lineRule="auto"/>
              <w:rPr>
                <w:rFonts w:eastAsia="Arial Unicode MS" w:cs="Arial"/>
                <w:i/>
                <w:szCs w:val="18"/>
                <w:lang w:val="fr-FR" w:eastAsia="ar-SA"/>
              </w:rPr>
            </w:pPr>
          </w:p>
        </w:tc>
      </w:tr>
      <w:tr w:rsidR="00E514C2" w:rsidRPr="00A75C05" w14:paraId="7B344C9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F1818E0" w14:textId="05A2E3BB"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A7F3114" w14:textId="1C858329" w:rsidR="00E514C2" w:rsidRPr="006424D0" w:rsidRDefault="008F461A" w:rsidP="00E514C2">
            <w:pPr>
              <w:snapToGrid w:val="0"/>
              <w:spacing w:after="0" w:line="240" w:lineRule="auto"/>
            </w:pPr>
            <w:hyperlink r:id="rId284" w:history="1">
              <w:r w:rsidR="00E514C2" w:rsidRPr="00366525">
                <w:rPr>
                  <w:rStyle w:val="Hyperlink"/>
                  <w:rFonts w:cs="Arial"/>
                </w:rPr>
                <w:t>S1-183009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C8A8EBB" w14:textId="560FB270" w:rsidR="00E514C2" w:rsidRPr="00A75C05" w:rsidRDefault="00E514C2" w:rsidP="00E514C2">
            <w:pPr>
              <w:snapToGrid w:val="0"/>
              <w:spacing w:after="0" w:line="240" w:lineRule="auto"/>
            </w:pPr>
            <w:r>
              <w:rPr>
                <w:noProof/>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9253D5" w14:textId="35D60794" w:rsidR="00E514C2" w:rsidRPr="00A75C05" w:rsidRDefault="00E514C2" w:rsidP="00E514C2">
            <w:pPr>
              <w:snapToGrid w:val="0"/>
              <w:spacing w:after="0" w:line="240" w:lineRule="auto"/>
            </w:pPr>
            <w:r>
              <w:rPr>
                <w:noProof/>
                <w:lang w:eastAsia="ko-KR"/>
              </w:rPr>
              <w:t>CR22.886v16.1.1: Corrections to FS_V2XIMP</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AA6D930"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E758ADB" w14:textId="77777777" w:rsidR="00E514C2" w:rsidRDefault="00E514C2" w:rsidP="00E514C2">
            <w:pPr>
              <w:spacing w:after="0" w:line="240" w:lineRule="auto"/>
              <w:rPr>
                <w:rFonts w:eastAsia="Arial Unicode MS" w:cs="Arial"/>
                <w:szCs w:val="18"/>
                <w:lang w:eastAsia="ar-SA"/>
              </w:rPr>
            </w:pPr>
            <w:r>
              <w:rPr>
                <w:rFonts w:eastAsia="Arial Unicode MS" w:cs="Arial"/>
                <w:szCs w:val="18"/>
                <w:lang w:eastAsia="ar-SA"/>
              </w:rPr>
              <w:t xml:space="preserve">WI-code </w:t>
            </w:r>
            <w:r w:rsidRPr="00366525">
              <w:rPr>
                <w:rFonts w:eastAsia="Arial Unicode MS" w:cs="Arial"/>
                <w:szCs w:val="18"/>
                <w:lang w:eastAsia="ar-SA"/>
              </w:rPr>
              <w:t>FS_V2XIMP</w:t>
            </w:r>
            <w:r>
              <w:rPr>
                <w:rFonts w:eastAsia="Arial Unicode MS" w:cs="Arial"/>
                <w:szCs w:val="18"/>
                <w:lang w:eastAsia="ar-SA"/>
              </w:rPr>
              <w:t xml:space="preserve"> Rel-16 CR0031R- Cat F</w:t>
            </w:r>
          </w:p>
          <w:p w14:paraId="5DE6D2DD" w14:textId="3386A43F" w:rsidR="00E514C2" w:rsidRPr="00A75C05" w:rsidRDefault="00E514C2" w:rsidP="00E514C2">
            <w:pPr>
              <w:spacing w:after="0" w:line="240" w:lineRule="auto"/>
              <w:rPr>
                <w:rFonts w:eastAsia="Arial Unicode MS" w:cs="Arial"/>
                <w:szCs w:val="18"/>
                <w:lang w:eastAsia="ar-SA"/>
              </w:rPr>
            </w:pPr>
            <w:r w:rsidRPr="00516CF2">
              <w:rPr>
                <w:rFonts w:eastAsia="Arial Unicode MS" w:cs="Arial"/>
                <w:szCs w:val="18"/>
                <w:highlight w:val="yellow"/>
                <w:lang w:eastAsia="ar-SA"/>
              </w:rPr>
              <w:t>5.30.1.2 missing from clauses affected</w:t>
            </w:r>
          </w:p>
        </w:tc>
      </w:tr>
      <w:tr w:rsidR="00E514C2" w:rsidRPr="00A75C05" w14:paraId="6999318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06C0532"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B1000D7" w14:textId="79F433E0" w:rsidR="00E514C2" w:rsidRPr="006424D0" w:rsidRDefault="008F461A" w:rsidP="00E514C2">
            <w:pPr>
              <w:snapToGrid w:val="0"/>
              <w:spacing w:after="0" w:line="240" w:lineRule="auto"/>
            </w:pPr>
            <w:hyperlink r:id="rId285" w:history="1">
              <w:r w:rsidR="00E514C2" w:rsidRPr="00366525">
                <w:rPr>
                  <w:rStyle w:val="Hyperlink"/>
                  <w:rFonts w:cs="Arial"/>
                </w:rPr>
                <w:t>S1-183034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FD225A" w14:textId="555A72E5" w:rsidR="00E514C2" w:rsidRPr="00A75C05" w:rsidRDefault="00E514C2" w:rsidP="00E514C2">
            <w:pPr>
              <w:snapToGrid w:val="0"/>
              <w:spacing w:after="0" w:line="240" w:lineRule="auto"/>
            </w:pPr>
            <w:r>
              <w:t xml:space="preserve">ZTE, </w:t>
            </w:r>
            <w:r w:rsidRPr="00516CF2">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1BC66B" w14:textId="34B970A2" w:rsidR="00E514C2" w:rsidRPr="00A75C05" w:rsidRDefault="00E514C2" w:rsidP="00E514C2">
            <w:pPr>
              <w:snapToGrid w:val="0"/>
              <w:spacing w:after="0" w:line="240" w:lineRule="auto"/>
            </w:pPr>
            <w:r w:rsidRPr="00516CF2">
              <w:t>FS_V2XIMP Consolidation of Requirements Set 1 - DP</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D97A3A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6F1584"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4789F0B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50F152A" w14:textId="129C1E01"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EABBA69" w14:textId="5BBF5B81" w:rsidR="00E514C2" w:rsidRPr="006424D0" w:rsidRDefault="008F461A" w:rsidP="00E514C2">
            <w:pPr>
              <w:snapToGrid w:val="0"/>
              <w:spacing w:after="0" w:line="240" w:lineRule="auto"/>
            </w:pPr>
            <w:hyperlink r:id="rId286" w:history="1">
              <w:r w:rsidR="00E514C2" w:rsidRPr="00366525">
                <w:rPr>
                  <w:rStyle w:val="Hyperlink"/>
                  <w:rFonts w:cs="Arial"/>
                </w:rPr>
                <w:t>S1-183035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D1B12EE" w14:textId="1B83BE9A" w:rsidR="00E514C2" w:rsidRPr="00A75C05" w:rsidRDefault="00E514C2" w:rsidP="00E514C2">
            <w:pPr>
              <w:snapToGrid w:val="0"/>
              <w:spacing w:after="0" w:line="240" w:lineRule="auto"/>
            </w:pPr>
            <w:r>
              <w:rPr>
                <w:rFonts w:eastAsia="SimSun" w:hint="eastAsia"/>
                <w:lang w:val="en-US" w:eastAsia="zh-CN"/>
              </w:rPr>
              <w:t>ZTE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B2048F" w14:textId="621E1B29" w:rsidR="00E514C2" w:rsidRPr="00A75C05" w:rsidRDefault="00E514C2" w:rsidP="00E514C2">
            <w:pPr>
              <w:snapToGrid w:val="0"/>
              <w:spacing w:after="0" w:line="240" w:lineRule="auto"/>
            </w:pPr>
            <w:r>
              <w:rPr>
                <w:noProof/>
                <w:lang w:eastAsia="ko-KR"/>
              </w:rPr>
              <w:t xml:space="preserve">CR22.886v16.1.1: </w:t>
            </w:r>
            <w:r w:rsidRPr="0061718E">
              <w:rPr>
                <w:rFonts w:hint="eastAsia"/>
                <w:lang w:val="en-US" w:eastAsia="ko-KR"/>
              </w:rPr>
              <w:t>Supplement</w:t>
            </w:r>
            <w:r>
              <w:rPr>
                <w:rFonts w:eastAsia="SimSun" w:hint="eastAsia"/>
                <w:lang w:val="en-US" w:eastAsia="zh-CN"/>
              </w:rPr>
              <w:t>ary c</w:t>
            </w:r>
            <w:r w:rsidRPr="0061718E">
              <w:rPr>
                <w:lang w:val="en-US" w:eastAsia="ko-KR"/>
              </w:rPr>
              <w:t>onsolidated requirements for FS_V2XIMP</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65C27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B5DFD5D" w14:textId="5C2C92E9" w:rsidR="00E514C2" w:rsidRDefault="00E514C2" w:rsidP="00E514C2">
            <w:pPr>
              <w:spacing w:after="0" w:line="240" w:lineRule="auto"/>
              <w:rPr>
                <w:rFonts w:eastAsia="Arial Unicode MS" w:cs="Arial"/>
                <w:szCs w:val="18"/>
                <w:lang w:eastAsia="ar-SA"/>
              </w:rPr>
            </w:pPr>
            <w:r>
              <w:rPr>
                <w:rFonts w:eastAsia="Arial Unicode MS" w:cs="Arial"/>
                <w:szCs w:val="18"/>
                <w:lang w:eastAsia="ar-SA"/>
              </w:rPr>
              <w:t xml:space="preserve">WI-code </w:t>
            </w:r>
            <w:r w:rsidRPr="00366525">
              <w:rPr>
                <w:rFonts w:eastAsia="Arial Unicode MS" w:cs="Arial"/>
                <w:szCs w:val="18"/>
                <w:lang w:eastAsia="ar-SA"/>
              </w:rPr>
              <w:t>FS_V2XIMP</w:t>
            </w:r>
            <w:r>
              <w:rPr>
                <w:rFonts w:eastAsia="Arial Unicode MS" w:cs="Arial"/>
                <w:szCs w:val="18"/>
                <w:lang w:eastAsia="ar-SA"/>
              </w:rPr>
              <w:t xml:space="preserve"> Rel-16 CR0032R- Cat F</w:t>
            </w:r>
          </w:p>
          <w:p w14:paraId="64E1DA8B" w14:textId="5551EED2" w:rsidR="00E514C2" w:rsidRPr="00A75C05" w:rsidRDefault="00E514C2" w:rsidP="00E514C2">
            <w:pPr>
              <w:spacing w:after="0" w:line="240" w:lineRule="auto"/>
              <w:rPr>
                <w:rFonts w:eastAsia="Arial Unicode MS" w:cs="Arial"/>
                <w:szCs w:val="18"/>
                <w:lang w:eastAsia="ar-SA"/>
              </w:rPr>
            </w:pPr>
            <w:r w:rsidRPr="00516CF2">
              <w:rPr>
                <w:rFonts w:eastAsia="Arial Unicode MS" w:cs="Arial"/>
                <w:szCs w:val="18"/>
                <w:highlight w:val="yellow"/>
                <w:lang w:eastAsia="ar-SA"/>
              </w:rPr>
              <w:t>Avoid revision marks on cover page</w:t>
            </w:r>
          </w:p>
        </w:tc>
      </w:tr>
      <w:tr w:rsidR="00E514C2" w:rsidRPr="00A75C05" w14:paraId="6BE5EC7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1E59898" w14:textId="4CAC9B3E"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01BC474" w14:textId="2FDE8646" w:rsidR="00E514C2" w:rsidRPr="006424D0" w:rsidRDefault="008F461A" w:rsidP="00E514C2">
            <w:pPr>
              <w:snapToGrid w:val="0"/>
              <w:spacing w:after="0" w:line="240" w:lineRule="auto"/>
            </w:pPr>
            <w:hyperlink r:id="rId287" w:history="1">
              <w:r w:rsidR="00E514C2" w:rsidRPr="00366525">
                <w:rPr>
                  <w:rStyle w:val="Hyperlink"/>
                  <w:rFonts w:cs="Arial"/>
                </w:rPr>
                <w:t>S1-183091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44C69B0" w14:textId="465D4E4D" w:rsidR="00E514C2" w:rsidRPr="00A75C05" w:rsidRDefault="00E514C2" w:rsidP="00E514C2">
            <w:pPr>
              <w:snapToGrid w:val="0"/>
              <w:spacing w:after="0" w:line="240" w:lineRule="auto"/>
            </w:pPr>
            <w:r>
              <w:rPr>
                <w:rFonts w:eastAsia="SimSun"/>
                <w:lang w:val="en-US" w:eastAsia="zh-CN"/>
              </w:rPr>
              <w:t xml:space="preserve">LG Electronics Mobile Research, </w:t>
            </w:r>
            <w:r>
              <w:rPr>
                <w:rFonts w:eastAsia="SimSun" w:hint="eastAsia"/>
                <w:lang w:val="en-US" w:eastAsia="zh-CN"/>
              </w:rPr>
              <w:t>ZTE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27F4CB7" w14:textId="75ED50CD" w:rsidR="00E514C2" w:rsidRPr="00A75C05" w:rsidRDefault="00E514C2" w:rsidP="00E514C2">
            <w:pPr>
              <w:snapToGrid w:val="0"/>
              <w:spacing w:after="0" w:line="240" w:lineRule="auto"/>
            </w:pPr>
            <w:r>
              <w:rPr>
                <w:noProof/>
                <w:lang w:eastAsia="ko-KR"/>
              </w:rPr>
              <w:t xml:space="preserve">CR22.886v16.1.1: </w:t>
            </w:r>
            <w:r>
              <w:rPr>
                <w:lang w:val="en-US" w:eastAsia="ko-KR"/>
              </w:rPr>
              <w:t>Clarification on details of estimation information for different V2X applications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AF0923"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DFE328C" w14:textId="33147472" w:rsidR="00E514C2" w:rsidRPr="00A75C05" w:rsidRDefault="00E514C2" w:rsidP="00E514C2">
            <w:pPr>
              <w:spacing w:after="0" w:line="240" w:lineRule="auto"/>
              <w:rPr>
                <w:rFonts w:eastAsia="Arial Unicode MS" w:cs="Arial"/>
                <w:szCs w:val="18"/>
                <w:lang w:eastAsia="ar-SA"/>
              </w:rPr>
            </w:pPr>
            <w:r>
              <w:rPr>
                <w:rFonts w:eastAsia="Arial Unicode MS" w:cs="Arial"/>
                <w:szCs w:val="18"/>
                <w:lang w:eastAsia="ar-SA"/>
              </w:rPr>
              <w:t xml:space="preserve">WI-code </w:t>
            </w:r>
            <w:r w:rsidRPr="00366525">
              <w:rPr>
                <w:rFonts w:eastAsia="Arial Unicode MS" w:cs="Arial"/>
                <w:szCs w:val="18"/>
                <w:lang w:eastAsia="ar-SA"/>
              </w:rPr>
              <w:t>FS_V2XIMP</w:t>
            </w:r>
            <w:r>
              <w:rPr>
                <w:rFonts w:eastAsia="Arial Unicode MS" w:cs="Arial"/>
                <w:szCs w:val="18"/>
                <w:lang w:eastAsia="ar-SA"/>
              </w:rPr>
              <w:t xml:space="preserve"> Rel-16 CR0033R- Cat F</w:t>
            </w:r>
          </w:p>
        </w:tc>
      </w:tr>
      <w:tr w:rsidR="00E514C2" w:rsidRPr="00B04844" w14:paraId="7F5CDF1A" w14:textId="77777777" w:rsidTr="006424D0">
        <w:trPr>
          <w:trHeight w:val="141"/>
        </w:trPr>
        <w:tc>
          <w:tcPr>
            <w:tcW w:w="14494" w:type="dxa"/>
            <w:gridSpan w:val="8"/>
            <w:tcBorders>
              <w:bottom w:val="nil"/>
            </w:tcBorders>
            <w:shd w:val="clear" w:color="auto" w:fill="F2F2F2"/>
          </w:tcPr>
          <w:p w14:paraId="2CA63570" w14:textId="2EF274C4" w:rsidR="00E514C2" w:rsidRPr="00801A50" w:rsidRDefault="00E514C2" w:rsidP="00E514C2">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00D273EB">
              <w:rPr>
                <w:bCs/>
              </w:rPr>
              <w:t>SP-18</w:t>
            </w:r>
            <w:r>
              <w:rPr>
                <w:bCs/>
              </w:rPr>
              <w:t>0783</w:t>
            </w:r>
            <w:r w:rsidRPr="00801A50">
              <w:rPr>
                <w:bCs/>
              </w:rPr>
              <w:t>]</w:t>
            </w:r>
          </w:p>
        </w:tc>
      </w:tr>
      <w:tr w:rsidR="00E514C2" w:rsidRPr="00B04844" w14:paraId="06C15E8F" w14:textId="77777777" w:rsidTr="006424D0">
        <w:trPr>
          <w:trHeight w:val="141"/>
        </w:trPr>
        <w:tc>
          <w:tcPr>
            <w:tcW w:w="14494" w:type="dxa"/>
            <w:gridSpan w:val="8"/>
            <w:tcBorders>
              <w:bottom w:val="single" w:sz="4" w:space="0" w:color="auto"/>
            </w:tcBorders>
            <w:shd w:val="clear" w:color="auto" w:fill="auto"/>
          </w:tcPr>
          <w:p w14:paraId="28E7EB59"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9E00F46" w14:textId="3FA3087F"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TS22.826vx.x.x</w:t>
            </w:r>
          </w:p>
          <w:p w14:paraId="7E708924" w14:textId="6E11E626"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SA#85 (09/2019)</w:t>
            </w:r>
          </w:p>
          <w:p w14:paraId="3E4A2808" w14:textId="51939F77"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DEEA1C9"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61FB675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408287D"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8063526" w14:textId="2C2A0D0F" w:rsidR="00E514C2" w:rsidRPr="006424D0" w:rsidRDefault="008F461A" w:rsidP="00E514C2">
            <w:pPr>
              <w:snapToGrid w:val="0"/>
              <w:spacing w:after="0" w:line="240" w:lineRule="auto"/>
            </w:pPr>
            <w:hyperlink r:id="rId288" w:history="1">
              <w:r w:rsidR="00E514C2" w:rsidRPr="00366525">
                <w:rPr>
                  <w:rStyle w:val="Hyperlink"/>
                  <w:rFonts w:cs="Arial"/>
                </w:rPr>
                <w:t>S1-183019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131E8D2" w14:textId="2D51862B" w:rsidR="00E514C2" w:rsidRPr="00A75C05" w:rsidRDefault="00E514C2" w:rsidP="00E514C2">
            <w:pPr>
              <w:snapToGrid w:val="0"/>
              <w:spacing w:after="0" w:line="240" w:lineRule="auto"/>
            </w:pPr>
            <w:r>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BD7711" w14:textId="232972F8" w:rsidR="00E514C2" w:rsidRPr="00A75C05" w:rsidRDefault="00E514C2" w:rsidP="00E514C2">
            <w:pPr>
              <w:snapToGrid w:val="0"/>
              <w:spacing w:after="0" w:line="240" w:lineRule="auto"/>
            </w:pPr>
            <w:r>
              <w:rPr>
                <w:rFonts w:eastAsia="SimSun"/>
                <w:lang w:eastAsia="en-GB"/>
              </w:rPr>
              <w:t>FS_CMED Skeleton for TR 22.826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98D7230"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26258F5"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52A18DA"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1F3403F"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BF47AFE" w14:textId="21D2B187" w:rsidR="00E514C2" w:rsidRPr="006424D0" w:rsidRDefault="008F461A" w:rsidP="00E514C2">
            <w:pPr>
              <w:snapToGrid w:val="0"/>
              <w:spacing w:after="0" w:line="240" w:lineRule="auto"/>
            </w:pPr>
            <w:hyperlink r:id="rId289" w:history="1">
              <w:r w:rsidR="00E514C2" w:rsidRPr="00366525">
                <w:rPr>
                  <w:rStyle w:val="Hyperlink"/>
                  <w:rFonts w:cs="Arial"/>
                </w:rPr>
                <w:t>S1-183118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D1F2E67" w14:textId="77777777" w:rsidR="00E514C2" w:rsidRPr="00A75C05" w:rsidRDefault="00E514C2" w:rsidP="00E514C2">
            <w:pPr>
              <w:snapToGrid w:val="0"/>
              <w:spacing w:after="0" w:line="240" w:lineRule="auto"/>
            </w:pPr>
            <w:r w:rsidRPr="00E22F4F">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43EDE0" w14:textId="77777777" w:rsidR="00E514C2" w:rsidRPr="00A75C05" w:rsidRDefault="00E514C2" w:rsidP="00E514C2">
            <w:pPr>
              <w:snapToGrid w:val="0"/>
              <w:spacing w:after="0" w:line="240" w:lineRule="auto"/>
            </w:pPr>
            <w:r>
              <w:rPr>
                <w:rFonts w:eastAsia="SimSun"/>
                <w:lang w:eastAsia="en-GB"/>
              </w:rPr>
              <w:t>FS_CMED – TR22.826 Scope section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0976A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B19BB1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66E1E7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4B8B1F4"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C8F9157" w14:textId="0A787086" w:rsidR="00E514C2" w:rsidRPr="006424D0" w:rsidRDefault="008F461A" w:rsidP="00E514C2">
            <w:pPr>
              <w:snapToGrid w:val="0"/>
              <w:spacing w:after="0" w:line="240" w:lineRule="auto"/>
            </w:pPr>
            <w:hyperlink r:id="rId290" w:history="1">
              <w:r w:rsidR="00E514C2" w:rsidRPr="00366525">
                <w:rPr>
                  <w:rStyle w:val="Hyperlink"/>
                  <w:rFonts w:cs="Arial"/>
                </w:rPr>
                <w:t>S1-183020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AC79D2E" w14:textId="07ECB911" w:rsidR="00E514C2" w:rsidRPr="00A75C05" w:rsidRDefault="00E514C2" w:rsidP="00E514C2">
            <w:pPr>
              <w:snapToGrid w:val="0"/>
              <w:spacing w:after="0" w:line="240" w:lineRule="auto"/>
            </w:pPr>
            <w:r w:rsidRPr="00E22F4F">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E5E11B" w14:textId="78F7AC97" w:rsidR="00E514C2" w:rsidRPr="00A75C05" w:rsidRDefault="00E514C2" w:rsidP="00E514C2">
            <w:pPr>
              <w:snapToGrid w:val="0"/>
              <w:spacing w:after="0" w:line="240" w:lineRule="auto"/>
            </w:pPr>
            <w:r w:rsidRPr="00AA67D7">
              <w:t>Augmented Reality Assisted Surgery</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BF971C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B8F604B"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586643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994D4B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DB13D95" w14:textId="57270699" w:rsidR="00E514C2" w:rsidRPr="006424D0" w:rsidRDefault="008F461A" w:rsidP="00E514C2">
            <w:pPr>
              <w:snapToGrid w:val="0"/>
              <w:spacing w:after="0" w:line="240" w:lineRule="auto"/>
            </w:pPr>
            <w:hyperlink r:id="rId291" w:history="1">
              <w:r w:rsidR="00E514C2" w:rsidRPr="00366525">
                <w:rPr>
                  <w:rStyle w:val="Hyperlink"/>
                  <w:rFonts w:cs="Arial"/>
                </w:rPr>
                <w:t>S1-183021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3945385" w14:textId="1F847DF2" w:rsidR="00E514C2" w:rsidRPr="00A75C05" w:rsidRDefault="00E514C2" w:rsidP="00E514C2">
            <w:pPr>
              <w:snapToGrid w:val="0"/>
              <w:spacing w:after="0" w:line="240" w:lineRule="auto"/>
            </w:pPr>
            <w:r w:rsidRPr="00E22F4F">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54FFB8" w14:textId="7D58833F" w:rsidR="00E514C2" w:rsidRPr="00A75C05" w:rsidRDefault="00E514C2" w:rsidP="00E514C2">
            <w:pPr>
              <w:snapToGrid w:val="0"/>
              <w:spacing w:after="0" w:line="240" w:lineRule="auto"/>
            </w:pPr>
            <w:r w:rsidRPr="00AA67D7">
              <w:t>Duplicating Video on multiple monitors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E2E6A0"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2B6451E"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099030A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FBE92E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D167F5C" w14:textId="67CD0794" w:rsidR="00E514C2" w:rsidRPr="006424D0" w:rsidRDefault="008F461A" w:rsidP="00E514C2">
            <w:pPr>
              <w:snapToGrid w:val="0"/>
              <w:spacing w:after="0" w:line="240" w:lineRule="auto"/>
            </w:pPr>
            <w:hyperlink r:id="rId292" w:history="1">
              <w:r w:rsidR="00E514C2" w:rsidRPr="00366525">
                <w:rPr>
                  <w:rStyle w:val="Hyperlink"/>
                  <w:rFonts w:cs="Arial"/>
                </w:rPr>
                <w:t>S1-183022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20C549" w14:textId="38E06C4E" w:rsidR="00E514C2" w:rsidRPr="00A75C05" w:rsidRDefault="00E514C2" w:rsidP="00E514C2">
            <w:pPr>
              <w:snapToGrid w:val="0"/>
              <w:spacing w:after="0" w:line="240" w:lineRule="auto"/>
            </w:pPr>
            <w:r w:rsidRPr="00E22F4F">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3D6BB2" w14:textId="142B5E72" w:rsidR="00E514C2" w:rsidRPr="00A75C05" w:rsidRDefault="00E514C2" w:rsidP="00E514C2">
            <w:pPr>
              <w:snapToGrid w:val="0"/>
              <w:spacing w:after="0" w:line="240" w:lineRule="auto"/>
            </w:pPr>
            <w:r w:rsidRPr="00AA67D7">
              <w:t>Section 5.2.1 of TR22.826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E594DE6"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30E6045"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1924EE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BA82F3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E275C8A" w14:textId="09F20625" w:rsidR="00E514C2" w:rsidRPr="006424D0" w:rsidRDefault="008F461A" w:rsidP="00E514C2">
            <w:pPr>
              <w:snapToGrid w:val="0"/>
              <w:spacing w:after="0" w:line="240" w:lineRule="auto"/>
            </w:pPr>
            <w:hyperlink r:id="rId293" w:history="1">
              <w:r w:rsidR="00E514C2" w:rsidRPr="00366525">
                <w:rPr>
                  <w:rStyle w:val="Hyperlink"/>
                  <w:rFonts w:cs="Arial"/>
                </w:rPr>
                <w:t>S1-183023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7161025" w14:textId="14A7B971" w:rsidR="00E514C2" w:rsidRPr="00A75C05" w:rsidRDefault="00E514C2" w:rsidP="00E514C2">
            <w:pPr>
              <w:snapToGrid w:val="0"/>
              <w:spacing w:after="0" w:line="240" w:lineRule="auto"/>
            </w:pPr>
            <w:r w:rsidRPr="00E22F4F">
              <w:rPr>
                <w:rFonts w:eastAsia="SimSun"/>
                <w:lang w:eastAsia="en-GB"/>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763894" w14:textId="25D3B783" w:rsidR="00E514C2" w:rsidRPr="00A75C05" w:rsidRDefault="00E514C2" w:rsidP="00E514C2">
            <w:pPr>
              <w:snapToGrid w:val="0"/>
              <w:spacing w:after="0" w:line="240" w:lineRule="auto"/>
            </w:pPr>
            <w:r w:rsidRPr="00AA67D7">
              <w:t>FS_CMED: Emergency care – Ultrasound examination and remote interventional support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6655723"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8CCBD98"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1A5B9769" w14:textId="77777777" w:rsidTr="0029452C">
        <w:trPr>
          <w:trHeight w:val="141"/>
        </w:trPr>
        <w:tc>
          <w:tcPr>
            <w:tcW w:w="14494" w:type="dxa"/>
            <w:gridSpan w:val="8"/>
            <w:tcBorders>
              <w:top w:val="nil"/>
              <w:bottom w:val="single" w:sz="4" w:space="0" w:color="auto"/>
            </w:tcBorders>
            <w:shd w:val="clear" w:color="auto" w:fill="F2F2F2"/>
          </w:tcPr>
          <w:p w14:paraId="1382C210" w14:textId="626B0B6D" w:rsidR="00E514C2" w:rsidRPr="00B81C05" w:rsidRDefault="00E514C2" w:rsidP="00E514C2">
            <w:pPr>
              <w:pStyle w:val="Heading3"/>
            </w:pPr>
            <w:r>
              <w:t>FS_CMED output</w:t>
            </w:r>
          </w:p>
        </w:tc>
      </w:tr>
      <w:tr w:rsidR="00E514C2" w:rsidRPr="00A75C05" w14:paraId="41D2132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CC6871"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ACF93F7" w14:textId="1464CC5D" w:rsidR="00E514C2" w:rsidRPr="00021551" w:rsidRDefault="008F461A" w:rsidP="00E514C2">
            <w:pPr>
              <w:snapToGrid w:val="0"/>
              <w:spacing w:after="0" w:line="240" w:lineRule="auto"/>
              <w:rPr>
                <w:rStyle w:val="Hyperlink"/>
                <w:rFonts w:eastAsia="Times New Roman" w:cs="Arial"/>
                <w:color w:val="auto"/>
                <w:szCs w:val="18"/>
                <w:highlight w:val="red"/>
                <w:lang w:eastAsia="ar-SA"/>
              </w:rPr>
            </w:pPr>
            <w:hyperlink r:id="rId294" w:history="1">
              <w:r w:rsidR="00E514C2" w:rsidRPr="00366525">
                <w:rPr>
                  <w:rStyle w:val="Hyperlink"/>
                  <w:rFonts w:cs="Arial"/>
                </w:rPr>
                <w:t>S1-183018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86C2732" w14:textId="15D8EFA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B-Com</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289968" w14:textId="726BA572"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TR22.826v0.1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920883"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55D92B6"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B04844" w14:paraId="3B56DE9D" w14:textId="77777777" w:rsidTr="006424D0">
        <w:trPr>
          <w:trHeight w:val="141"/>
        </w:trPr>
        <w:tc>
          <w:tcPr>
            <w:tcW w:w="14494" w:type="dxa"/>
            <w:gridSpan w:val="8"/>
            <w:tcBorders>
              <w:bottom w:val="nil"/>
            </w:tcBorders>
            <w:shd w:val="clear" w:color="auto" w:fill="F2F2F2"/>
          </w:tcPr>
          <w:p w14:paraId="435552D0" w14:textId="14FFE313" w:rsidR="00E514C2" w:rsidRPr="00B3496D" w:rsidRDefault="00E514C2" w:rsidP="00E514C2">
            <w:pPr>
              <w:pStyle w:val="Heading2"/>
              <w:rPr>
                <w:lang w:val="en-US"/>
              </w:rPr>
            </w:pPr>
            <w:r w:rsidRPr="00801A50">
              <w:t>FS_5G_ATRAC</w:t>
            </w:r>
            <w:r>
              <w:t xml:space="preserve">: </w:t>
            </w:r>
            <w:r w:rsidRPr="00B3496D">
              <w:rPr>
                <w:lang w:val="en-US"/>
              </w:rPr>
              <w:t>Study on Asset Tracking Use Cases</w:t>
            </w:r>
            <w:r>
              <w:rPr>
                <w:lang w:val="en-US"/>
              </w:rPr>
              <w:t xml:space="preserve"> </w:t>
            </w:r>
            <w:r>
              <w:t>[</w:t>
            </w:r>
            <w:r w:rsidR="00D273EB">
              <w:rPr>
                <w:bCs/>
              </w:rPr>
              <w:t>SP-18</w:t>
            </w:r>
            <w:r w:rsidRPr="00B3496D">
              <w:rPr>
                <w:bCs/>
              </w:rPr>
              <w:t>0</w:t>
            </w:r>
            <w:r w:rsidR="00D273EB">
              <w:rPr>
                <w:bCs/>
              </w:rPr>
              <w:t>922</w:t>
            </w:r>
            <w:r w:rsidRPr="00B3496D">
              <w:rPr>
                <w:bCs/>
              </w:rPr>
              <w:t>]</w:t>
            </w:r>
          </w:p>
        </w:tc>
      </w:tr>
      <w:tr w:rsidR="00E514C2" w:rsidRPr="00B04844" w14:paraId="6DC858A8" w14:textId="77777777" w:rsidTr="006424D0">
        <w:trPr>
          <w:trHeight w:val="141"/>
        </w:trPr>
        <w:tc>
          <w:tcPr>
            <w:tcW w:w="14494" w:type="dxa"/>
            <w:gridSpan w:val="8"/>
            <w:tcBorders>
              <w:bottom w:val="single" w:sz="4" w:space="0" w:color="auto"/>
            </w:tcBorders>
            <w:shd w:val="clear" w:color="auto" w:fill="auto"/>
          </w:tcPr>
          <w:p w14:paraId="0EA6F9D7"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C89B96A" w14:textId="5010B72F"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TS22.836vx.x.x</w:t>
            </w:r>
          </w:p>
          <w:p w14:paraId="345059C6" w14:textId="042A2405"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0990DAB3" w14:textId="301D6FD2"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1522A95F"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374317B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8438EB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2C6110A" w14:textId="5FFC2394" w:rsidR="00E514C2" w:rsidRPr="006424D0" w:rsidRDefault="008F461A" w:rsidP="00E514C2">
            <w:pPr>
              <w:snapToGrid w:val="0"/>
              <w:spacing w:after="0" w:line="240" w:lineRule="auto"/>
            </w:pPr>
            <w:hyperlink r:id="rId295" w:history="1">
              <w:r w:rsidR="00E514C2" w:rsidRPr="00366525">
                <w:rPr>
                  <w:rStyle w:val="Hyperlink"/>
                  <w:rFonts w:cs="Arial"/>
                </w:rPr>
                <w:t>S1-183154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3888652" w14:textId="78157F2B" w:rsidR="00E514C2" w:rsidRPr="00A75C05" w:rsidRDefault="00E514C2" w:rsidP="00E514C2">
            <w:pPr>
              <w:snapToGrid w:val="0"/>
              <w:spacing w:after="0" w:line="240" w:lineRule="auto"/>
            </w:pPr>
            <w:r>
              <w:rPr>
                <w:rFonts w:eastAsia="SimSun"/>
                <w:lang w:eastAsia="en-GB"/>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95E1E3" w14:textId="42737C47" w:rsidR="00E514C2" w:rsidRPr="00A75C05" w:rsidRDefault="00E514C2" w:rsidP="00E514C2">
            <w:pPr>
              <w:snapToGrid w:val="0"/>
              <w:spacing w:after="0" w:line="240" w:lineRule="auto"/>
            </w:pPr>
            <w:r w:rsidRPr="00DA7DE7">
              <w:rPr>
                <w:rFonts w:eastAsia="SimSun"/>
                <w:lang w:eastAsia="en-GB"/>
              </w:rPr>
              <w:t>Skeleton for TR</w:t>
            </w:r>
            <w:r>
              <w:rPr>
                <w:rFonts w:eastAsia="SimSun"/>
                <w:lang w:eastAsia="en-GB"/>
              </w:rPr>
              <w:t xml:space="preserve"> </w:t>
            </w:r>
            <w:r w:rsidRPr="00DA7DE7">
              <w:rPr>
                <w:rFonts w:eastAsia="SimSun"/>
                <w:lang w:eastAsia="en-GB"/>
              </w:rPr>
              <w:t>22.836 on Asset Tracking Use Cases (5G_ATRAC)</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C07A319"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C08C38F"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679D50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3F2C93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41DF9C1" w14:textId="28EA6A83" w:rsidR="00E514C2" w:rsidRPr="006424D0" w:rsidRDefault="008F461A" w:rsidP="00E514C2">
            <w:pPr>
              <w:snapToGrid w:val="0"/>
              <w:spacing w:after="0" w:line="240" w:lineRule="auto"/>
            </w:pPr>
            <w:hyperlink r:id="rId296" w:history="1">
              <w:r w:rsidR="00E514C2" w:rsidRPr="00366525">
                <w:rPr>
                  <w:rStyle w:val="Hyperlink"/>
                  <w:rFonts w:cs="Arial"/>
                </w:rPr>
                <w:t>S1-183156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03327B" w14:textId="5B52BE56" w:rsidR="00E514C2" w:rsidRPr="00C80E59" w:rsidRDefault="00E514C2" w:rsidP="00E514C2">
            <w:pPr>
              <w:snapToGrid w:val="0"/>
              <w:spacing w:after="0" w:line="240" w:lineRule="auto"/>
              <w:rPr>
                <w:rFonts w:eastAsia="SimSun"/>
                <w:lang w:eastAsia="en-GB"/>
              </w:rPr>
            </w:pPr>
            <w:r w:rsidRPr="000E2F0F">
              <w:rPr>
                <w:rFonts w:eastAsia="SimSun"/>
                <w:lang w:eastAsia="en-GB"/>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B4A2EC" w14:textId="3EE77025" w:rsidR="00E514C2" w:rsidRPr="00C80E59" w:rsidRDefault="00E514C2" w:rsidP="00E514C2">
            <w:pPr>
              <w:snapToGrid w:val="0"/>
              <w:spacing w:after="0" w:line="240" w:lineRule="auto"/>
              <w:rPr>
                <w:rFonts w:eastAsia="SimSun"/>
                <w:lang w:eastAsia="en-GB"/>
              </w:rPr>
            </w:pPr>
            <w:r w:rsidRPr="00F242B8">
              <w:rPr>
                <w:rFonts w:eastAsia="SimSun"/>
                <w:lang w:eastAsia="en-GB"/>
              </w:rPr>
              <w:t>TR22.836 Scope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2DB3CE1"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FBB7B66"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834677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477EE7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80436BA" w14:textId="6491F766" w:rsidR="00E514C2" w:rsidRPr="006424D0" w:rsidRDefault="008F461A" w:rsidP="00E514C2">
            <w:pPr>
              <w:snapToGrid w:val="0"/>
              <w:spacing w:after="0" w:line="240" w:lineRule="auto"/>
            </w:pPr>
            <w:hyperlink r:id="rId297" w:history="1">
              <w:r w:rsidR="00E514C2" w:rsidRPr="00366525">
                <w:rPr>
                  <w:rStyle w:val="Hyperlink"/>
                  <w:rFonts w:cs="Arial"/>
                </w:rPr>
                <w:t>S1-183246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4B442E2" w14:textId="77777777" w:rsidR="00E514C2" w:rsidRPr="00C80E59" w:rsidRDefault="00E514C2" w:rsidP="00E514C2">
            <w:pPr>
              <w:snapToGrid w:val="0"/>
              <w:spacing w:after="0" w:line="240" w:lineRule="auto"/>
              <w:rPr>
                <w:rFonts w:eastAsia="SimSun"/>
                <w:lang w:eastAsia="en-GB"/>
              </w:rPr>
            </w:pPr>
            <w:r w:rsidRPr="000E2F0F">
              <w:rPr>
                <w:rFonts w:eastAsia="SimSun"/>
                <w:lang w:eastAsia="en-GB"/>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768C40" w14:textId="77777777" w:rsidR="00E514C2" w:rsidRPr="00C80E59" w:rsidRDefault="00E514C2" w:rsidP="00E514C2">
            <w:pPr>
              <w:snapToGrid w:val="0"/>
              <w:spacing w:after="0" w:line="240" w:lineRule="auto"/>
              <w:rPr>
                <w:rFonts w:eastAsia="SimSun"/>
                <w:lang w:eastAsia="en-GB"/>
              </w:rPr>
            </w:pPr>
            <w:r w:rsidRPr="00CE0B5F">
              <w:rPr>
                <w:rFonts w:eastAsia="SimSun"/>
                <w:lang w:eastAsia="en-GB"/>
              </w:rPr>
              <w:t xml:space="preserve">Overview section for </w:t>
            </w:r>
            <w:r w:rsidRPr="00CE0B5F">
              <w:rPr>
                <w:rFonts w:cs="Arial"/>
              </w:rPr>
              <w:t>TR 22.836</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EF5D45"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1DA2119"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067465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AEECA6E"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5D8CA15" w14:textId="1B502EBD" w:rsidR="00E514C2" w:rsidRPr="006424D0" w:rsidRDefault="008F461A" w:rsidP="00E514C2">
            <w:pPr>
              <w:snapToGrid w:val="0"/>
              <w:spacing w:after="0" w:line="240" w:lineRule="auto"/>
            </w:pPr>
            <w:hyperlink r:id="rId298" w:history="1">
              <w:r w:rsidR="00E514C2" w:rsidRPr="00366525">
                <w:rPr>
                  <w:rStyle w:val="Hyperlink"/>
                  <w:rFonts w:cs="Arial"/>
                </w:rPr>
                <w:t>S1-183159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CD65AA" w14:textId="105CCED9" w:rsidR="00E514C2" w:rsidRPr="00C80E59" w:rsidRDefault="00E514C2" w:rsidP="00E514C2">
            <w:pPr>
              <w:snapToGrid w:val="0"/>
              <w:spacing w:after="0" w:line="240" w:lineRule="auto"/>
              <w:rPr>
                <w:rFonts w:eastAsia="SimSun"/>
                <w:lang w:eastAsia="en-GB"/>
              </w:rPr>
            </w:pPr>
            <w:r w:rsidRPr="000E2F0F">
              <w:rPr>
                <w:rFonts w:eastAsia="SimSun"/>
                <w:lang w:eastAsia="en-GB"/>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C20306" w14:textId="53C9DB4A" w:rsidR="00E514C2" w:rsidRPr="00C80E59" w:rsidRDefault="00E514C2" w:rsidP="00E514C2">
            <w:pPr>
              <w:snapToGrid w:val="0"/>
              <w:spacing w:after="0" w:line="240" w:lineRule="auto"/>
              <w:rPr>
                <w:rFonts w:eastAsia="SimSun"/>
                <w:lang w:eastAsia="en-GB"/>
              </w:rPr>
            </w:pPr>
            <w:r w:rsidRPr="00C80E59">
              <w:rPr>
                <w:rFonts w:eastAsia="SimSun"/>
                <w:lang w:eastAsia="en-GB"/>
              </w:rPr>
              <w:t>Use Case on Container Tracking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FAD5F8"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4EF6E4D"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29D6F2D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501F3DB"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6F5159D" w14:textId="06E79D2E" w:rsidR="00E514C2" w:rsidRPr="006424D0" w:rsidRDefault="008F461A" w:rsidP="00E514C2">
            <w:pPr>
              <w:snapToGrid w:val="0"/>
              <w:spacing w:after="0" w:line="240" w:lineRule="auto"/>
            </w:pPr>
            <w:hyperlink r:id="rId299" w:history="1">
              <w:r w:rsidR="00E514C2" w:rsidRPr="00366525">
                <w:rPr>
                  <w:rStyle w:val="Hyperlink"/>
                  <w:rFonts w:cs="Arial"/>
                </w:rPr>
                <w:t>S1-183220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34B0804" w14:textId="537819FF" w:rsidR="00E514C2" w:rsidRPr="00C80E59" w:rsidRDefault="00E514C2" w:rsidP="00E514C2">
            <w:pPr>
              <w:snapToGrid w:val="0"/>
              <w:spacing w:after="0" w:line="240" w:lineRule="auto"/>
              <w:rPr>
                <w:rFonts w:eastAsia="SimSun"/>
                <w:lang w:eastAsia="en-GB"/>
              </w:rPr>
            </w:pPr>
            <w:r w:rsidRPr="000E2F0F">
              <w:rPr>
                <w:rFonts w:eastAsia="SimSun"/>
                <w:lang w:eastAsia="en-GB"/>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7F7571" w14:textId="3BA7B56A" w:rsidR="00E514C2" w:rsidRPr="00C80E59" w:rsidRDefault="00E514C2" w:rsidP="00E514C2">
            <w:pPr>
              <w:snapToGrid w:val="0"/>
              <w:spacing w:after="0" w:line="240" w:lineRule="auto"/>
              <w:rPr>
                <w:rFonts w:eastAsia="SimSun"/>
                <w:lang w:eastAsia="en-GB"/>
              </w:rPr>
            </w:pPr>
            <w:r w:rsidRPr="00C80E59">
              <w:rPr>
                <w:rFonts w:eastAsia="SimSun"/>
                <w:lang w:eastAsia="en-GB"/>
              </w:rPr>
              <w:t>Use Case on Wagon Tracking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4C950C9"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A2CF599"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1EA81CFA" w14:textId="77777777" w:rsidTr="0029452C">
        <w:trPr>
          <w:trHeight w:val="141"/>
        </w:trPr>
        <w:tc>
          <w:tcPr>
            <w:tcW w:w="14494" w:type="dxa"/>
            <w:gridSpan w:val="8"/>
            <w:tcBorders>
              <w:top w:val="nil"/>
              <w:bottom w:val="single" w:sz="4" w:space="0" w:color="auto"/>
            </w:tcBorders>
            <w:shd w:val="clear" w:color="auto" w:fill="F2F2F2"/>
          </w:tcPr>
          <w:p w14:paraId="3D025C9F" w14:textId="32CD8064" w:rsidR="00E514C2" w:rsidRPr="00B81C05" w:rsidRDefault="00E514C2" w:rsidP="00E514C2">
            <w:pPr>
              <w:pStyle w:val="Heading3"/>
            </w:pPr>
            <w:r>
              <w:lastRenderedPageBreak/>
              <w:t>FS_5G_ATRAC output</w:t>
            </w:r>
          </w:p>
        </w:tc>
      </w:tr>
      <w:tr w:rsidR="00E514C2" w:rsidRPr="00A75C05" w14:paraId="059C20E2"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26C54CC"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0FDF5DF" w14:textId="127BB693" w:rsidR="00E514C2" w:rsidRPr="00021551" w:rsidRDefault="00384887" w:rsidP="00E514C2">
            <w:pPr>
              <w:snapToGrid w:val="0"/>
              <w:spacing w:after="0" w:line="240" w:lineRule="auto"/>
              <w:rPr>
                <w:rStyle w:val="Hyperlink"/>
                <w:rFonts w:eastAsia="Times New Roman" w:cs="Arial"/>
                <w:color w:val="auto"/>
                <w:szCs w:val="18"/>
                <w:highlight w:val="red"/>
                <w:lang w:eastAsia="ar-SA"/>
              </w:rPr>
            </w:pPr>
            <w:hyperlink r:id="rId300" w:history="1">
              <w:r w:rsidR="00E514C2" w:rsidRPr="00384887">
                <w:rPr>
                  <w:rStyle w:val="Hyperlink"/>
                  <w:rFonts w:cs="Arial"/>
                </w:rPr>
                <w:t>S1-18</w:t>
              </w:r>
              <w:r w:rsidRPr="00384887">
                <w:rPr>
                  <w:rStyle w:val="Hyperlink"/>
                  <w:rFonts w:cs="Arial"/>
                </w:rPr>
                <w:t>3286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9CE24BC" w14:textId="6348DCF2"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Novamint</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640707" w14:textId="2235A5BD"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TR22.836v0.1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C6E8EDD"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86BAB6B"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B04844" w14:paraId="641B553C" w14:textId="77777777" w:rsidTr="006424D0">
        <w:trPr>
          <w:trHeight w:val="141"/>
        </w:trPr>
        <w:tc>
          <w:tcPr>
            <w:tcW w:w="14494" w:type="dxa"/>
            <w:gridSpan w:val="8"/>
            <w:tcBorders>
              <w:bottom w:val="nil"/>
            </w:tcBorders>
            <w:shd w:val="clear" w:color="auto" w:fill="F2F2F2"/>
          </w:tcPr>
          <w:p w14:paraId="39FE193F" w14:textId="3F79A5EF" w:rsidR="00E514C2" w:rsidRPr="009504CA" w:rsidRDefault="00E514C2" w:rsidP="00E514C2">
            <w:pPr>
              <w:pStyle w:val="Heading2"/>
              <w:rPr>
                <w:lang w:val="en-US"/>
              </w:rPr>
            </w:pPr>
            <w:r w:rsidRPr="009504CA">
              <w:t>FS_</w:t>
            </w:r>
            <w:r>
              <w:t xml:space="preserve">REFEC: </w:t>
            </w:r>
            <w:r w:rsidRPr="00B3496D">
              <w:rPr>
                <w:lang w:val="en-US"/>
              </w:rPr>
              <w:t>Study on enhanced Relays for Energy eFficiency and Extensive Coverage</w:t>
            </w:r>
            <w:r w:rsidRPr="004070E3">
              <w:t xml:space="preserve"> </w:t>
            </w:r>
            <w:r>
              <w:t>[</w:t>
            </w:r>
            <w:r w:rsidR="00D273EB">
              <w:rPr>
                <w:bCs/>
              </w:rPr>
              <w:t>SP-18</w:t>
            </w:r>
            <w:r>
              <w:rPr>
                <w:bCs/>
              </w:rPr>
              <w:t>0785</w:t>
            </w:r>
            <w:r w:rsidRPr="009504CA">
              <w:rPr>
                <w:bCs/>
              </w:rPr>
              <w:t>]</w:t>
            </w:r>
          </w:p>
        </w:tc>
      </w:tr>
      <w:tr w:rsidR="00E514C2" w:rsidRPr="00B04844" w14:paraId="54924BA8" w14:textId="77777777" w:rsidTr="006424D0">
        <w:trPr>
          <w:trHeight w:val="141"/>
        </w:trPr>
        <w:tc>
          <w:tcPr>
            <w:tcW w:w="14494" w:type="dxa"/>
            <w:gridSpan w:val="8"/>
            <w:tcBorders>
              <w:bottom w:val="single" w:sz="4" w:space="0" w:color="auto"/>
            </w:tcBorders>
            <w:shd w:val="clear" w:color="auto" w:fill="auto"/>
          </w:tcPr>
          <w:p w14:paraId="07A1C65A"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C505C65" w14:textId="4F423865"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TS22.866vx.x.x</w:t>
            </w:r>
          </w:p>
          <w:p w14:paraId="7E118DD8" w14:textId="6A5BBFBD"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SA#84 (06/2019)</w:t>
            </w:r>
          </w:p>
          <w:p w14:paraId="027B83E5" w14:textId="59C3685B"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77F955F"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2E148EA9"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A1EA1BD"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42FB496" w14:textId="5D840F53" w:rsidR="00E514C2" w:rsidRPr="006424D0" w:rsidRDefault="008F461A" w:rsidP="00E514C2">
            <w:pPr>
              <w:snapToGrid w:val="0"/>
              <w:spacing w:after="0" w:line="240" w:lineRule="auto"/>
            </w:pPr>
            <w:hyperlink r:id="rId301" w:history="1">
              <w:r w:rsidR="00E514C2" w:rsidRPr="00366525">
                <w:rPr>
                  <w:rStyle w:val="Hyperlink"/>
                  <w:rFonts w:cs="Arial"/>
                </w:rPr>
                <w:t>S1-183192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52FD209" w14:textId="77777777" w:rsidR="00E514C2" w:rsidRPr="00A75C05" w:rsidRDefault="00E514C2" w:rsidP="00E514C2">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995A31" w14:textId="77777777" w:rsidR="00E514C2" w:rsidRPr="00A75C05" w:rsidRDefault="00E514C2" w:rsidP="00E514C2">
            <w:pPr>
              <w:snapToGrid w:val="0"/>
              <w:spacing w:after="0" w:line="240" w:lineRule="auto"/>
            </w:pPr>
            <w:r>
              <w:rPr>
                <w:rFonts w:eastAsia="SimSun"/>
                <w:lang w:eastAsia="en-GB"/>
              </w:rPr>
              <w:t>Skeleton for FS_REFEC</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425E91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D6CB2CF"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7CD7ABD"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5B1AC9A"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C378D86" w14:textId="524DA40F" w:rsidR="00E514C2" w:rsidRPr="006424D0" w:rsidRDefault="008F461A" w:rsidP="00E514C2">
            <w:pPr>
              <w:snapToGrid w:val="0"/>
              <w:spacing w:after="0" w:line="240" w:lineRule="auto"/>
            </w:pPr>
            <w:hyperlink r:id="rId302" w:history="1">
              <w:r w:rsidR="00E514C2" w:rsidRPr="00366525">
                <w:rPr>
                  <w:rStyle w:val="Hyperlink"/>
                  <w:rFonts w:cs="Arial"/>
                </w:rPr>
                <w:t>S1-183193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A3D3801" w14:textId="77777777" w:rsidR="00E514C2" w:rsidRPr="00A75C05" w:rsidRDefault="00E514C2" w:rsidP="00E514C2">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99A4E9D" w14:textId="77777777" w:rsidR="00E514C2" w:rsidRPr="00A75C05" w:rsidRDefault="00E514C2" w:rsidP="00E514C2">
            <w:pPr>
              <w:snapToGrid w:val="0"/>
              <w:spacing w:after="0" w:line="240" w:lineRule="auto"/>
            </w:pPr>
            <w:r>
              <w:rPr>
                <w:rFonts w:eastAsia="SimSun"/>
                <w:lang w:eastAsia="en-GB"/>
              </w:rPr>
              <w:t>Scope section FS_REFEC</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FC6A51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2B93FB3"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0DC8CC8" w14:textId="77777777" w:rsidTr="00353D1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0EA6DCB"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C82DA03" w14:textId="509BED0E" w:rsidR="00E514C2" w:rsidRPr="006424D0" w:rsidRDefault="008F461A" w:rsidP="00E514C2">
            <w:pPr>
              <w:snapToGrid w:val="0"/>
              <w:spacing w:after="0" w:line="240" w:lineRule="auto"/>
            </w:pPr>
            <w:hyperlink r:id="rId303" w:history="1">
              <w:r w:rsidR="00E514C2" w:rsidRPr="00366525">
                <w:rPr>
                  <w:rStyle w:val="Hyperlink"/>
                  <w:rFonts w:cs="Arial"/>
                </w:rPr>
                <w:t>S1-183194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2F29A0E" w14:textId="77777777" w:rsidR="00E514C2" w:rsidRPr="00A75C05" w:rsidRDefault="00E514C2" w:rsidP="00E514C2">
            <w:pPr>
              <w:snapToGrid w:val="0"/>
              <w:spacing w:after="0" w:line="240" w:lineRule="auto"/>
            </w:pPr>
            <w: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0CD364" w14:textId="77777777" w:rsidR="00E514C2" w:rsidRPr="00A75C05" w:rsidRDefault="00E514C2" w:rsidP="00E514C2">
            <w:pPr>
              <w:snapToGrid w:val="0"/>
              <w:spacing w:after="0" w:line="240" w:lineRule="auto"/>
            </w:pPr>
            <w:r>
              <w:rPr>
                <w:rFonts w:eastAsia="SimSun"/>
                <w:lang w:eastAsia="en-GB"/>
              </w:rPr>
              <w:t>Overview section FS_REFEC</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7168808"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66D798A"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52F36F9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315E233"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9938302" w14:textId="3A7AEF01" w:rsidR="00E514C2" w:rsidRPr="006424D0" w:rsidRDefault="008F461A" w:rsidP="00E514C2">
            <w:pPr>
              <w:snapToGrid w:val="0"/>
              <w:spacing w:after="0" w:line="240" w:lineRule="auto"/>
            </w:pPr>
            <w:hyperlink r:id="rId304" w:history="1">
              <w:r w:rsidR="00E514C2" w:rsidRPr="00366525">
                <w:rPr>
                  <w:rStyle w:val="Hyperlink"/>
                  <w:rFonts w:cs="Arial"/>
                </w:rPr>
                <w:t>S1-183102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B15E4AD" w14:textId="45FF2B20" w:rsidR="00E514C2" w:rsidRPr="001E4D41" w:rsidRDefault="00E514C2" w:rsidP="00E514C2">
            <w:pPr>
              <w:snapToGrid w:val="0"/>
              <w:spacing w:after="0" w:line="240" w:lineRule="auto"/>
              <w:rPr>
                <w:rFonts w:eastAsia="SimSun"/>
                <w:lang w:eastAsia="en-GB"/>
              </w:rPr>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F2B1D6" w14:textId="5614D22A" w:rsidR="00E514C2" w:rsidRPr="001E4D41" w:rsidRDefault="00E514C2" w:rsidP="00E514C2">
            <w:pPr>
              <w:snapToGrid w:val="0"/>
              <w:spacing w:after="0" w:line="240" w:lineRule="auto"/>
              <w:rPr>
                <w:rFonts w:eastAsia="SimSun"/>
                <w:lang w:eastAsia="en-GB"/>
              </w:rPr>
            </w:pPr>
            <w:bookmarkStart w:id="93" w:name="OLE_LINK1"/>
            <w:r w:rsidRPr="001E4D41">
              <w:rPr>
                <w:rFonts w:eastAsia="SimSun"/>
                <w:lang w:eastAsia="en-GB"/>
              </w:rPr>
              <w:t xml:space="preserve">TP on </w:t>
            </w:r>
            <w:bookmarkEnd w:id="93"/>
            <w:r w:rsidRPr="001E4D41">
              <w:rPr>
                <w:rFonts w:eastAsia="SimSun"/>
                <w:lang w:eastAsia="en-GB"/>
              </w:rPr>
              <w:t>Multihop Communications in 3GPP 5G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9D5BA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DD1C15A"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3D4019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00BC74B"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EE97C3C" w14:textId="45109E67" w:rsidR="00E514C2" w:rsidRPr="006424D0" w:rsidRDefault="008F461A" w:rsidP="00E514C2">
            <w:pPr>
              <w:snapToGrid w:val="0"/>
              <w:spacing w:after="0" w:line="240" w:lineRule="auto"/>
            </w:pPr>
            <w:hyperlink r:id="rId305" w:history="1">
              <w:r w:rsidR="00E514C2" w:rsidRPr="00366525">
                <w:rPr>
                  <w:rStyle w:val="Hyperlink"/>
                  <w:rFonts w:cs="Arial"/>
                </w:rPr>
                <w:t>S1-183103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E4FEA88" w14:textId="73438F40" w:rsidR="00E514C2" w:rsidRPr="00A75C05" w:rsidRDefault="00E514C2" w:rsidP="00E514C2">
            <w:pPr>
              <w:snapToGrid w:val="0"/>
              <w:spacing w:after="0" w:line="240" w:lineRule="auto"/>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E529FC" w14:textId="0983987B" w:rsidR="00E514C2" w:rsidRPr="00A75C05" w:rsidRDefault="00E514C2" w:rsidP="00E514C2">
            <w:pPr>
              <w:snapToGrid w:val="0"/>
              <w:spacing w:after="0" w:line="240" w:lineRule="auto"/>
            </w:pPr>
            <w:r w:rsidRPr="001E4D41">
              <w:t>TP on smart city and community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488ACC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A59D883"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5103A53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74DDC3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10511A6" w14:textId="49AF8A71" w:rsidR="00E514C2" w:rsidRPr="006424D0" w:rsidRDefault="008F461A" w:rsidP="00E514C2">
            <w:pPr>
              <w:snapToGrid w:val="0"/>
              <w:spacing w:after="0" w:line="240" w:lineRule="auto"/>
            </w:pPr>
            <w:hyperlink r:id="rId306" w:history="1">
              <w:r w:rsidR="00E514C2" w:rsidRPr="00366525">
                <w:rPr>
                  <w:rStyle w:val="Hyperlink"/>
                  <w:rFonts w:cs="Arial"/>
                </w:rPr>
                <w:t>S1-183104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A8302F1" w14:textId="01DB8DE7" w:rsidR="00E514C2" w:rsidRPr="00A75C05" w:rsidRDefault="00E514C2" w:rsidP="00E514C2">
            <w:pPr>
              <w:snapToGrid w:val="0"/>
              <w:spacing w:after="0" w:line="240" w:lineRule="auto"/>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14B849" w14:textId="06C18279" w:rsidR="00E514C2" w:rsidRPr="00A75C05" w:rsidRDefault="00E514C2" w:rsidP="00E514C2">
            <w:pPr>
              <w:snapToGrid w:val="0"/>
              <w:spacing w:after="0" w:line="240" w:lineRule="auto"/>
            </w:pPr>
            <w:r w:rsidRPr="001E4D41">
              <w:t>Use case on Micro-environment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EE8F1B"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2F4B655"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49A2459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3E5C34A"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081A9F9" w14:textId="60E4AD17" w:rsidR="00E514C2" w:rsidRPr="006424D0" w:rsidRDefault="008F461A" w:rsidP="00E514C2">
            <w:pPr>
              <w:snapToGrid w:val="0"/>
              <w:spacing w:after="0" w:line="240" w:lineRule="auto"/>
            </w:pPr>
            <w:hyperlink r:id="rId307" w:history="1">
              <w:r w:rsidR="00E514C2" w:rsidRPr="00366525">
                <w:rPr>
                  <w:rStyle w:val="Hyperlink"/>
                  <w:rFonts w:cs="Arial"/>
                </w:rPr>
                <w:t>S1-183105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62A939" w14:textId="5EDF8FF0" w:rsidR="00E514C2" w:rsidRPr="00A75C05" w:rsidRDefault="00E514C2" w:rsidP="00E514C2">
            <w:pPr>
              <w:snapToGrid w:val="0"/>
              <w:spacing w:after="0" w:line="240" w:lineRule="auto"/>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02BB9D" w14:textId="266BBA8B" w:rsidR="00E514C2" w:rsidRPr="00A75C05" w:rsidRDefault="00E514C2" w:rsidP="00E514C2">
            <w:pPr>
              <w:snapToGrid w:val="0"/>
              <w:spacing w:after="0" w:line="240" w:lineRule="auto"/>
            </w:pPr>
            <w:r w:rsidRPr="001E4D41">
              <w:t>Use case on elder and child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E4299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1C3823"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0B3B3E1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155B35C"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FCEBF03" w14:textId="1D958FC9" w:rsidR="00E514C2" w:rsidRPr="006424D0" w:rsidRDefault="008F461A" w:rsidP="00E514C2">
            <w:pPr>
              <w:snapToGrid w:val="0"/>
              <w:spacing w:after="0" w:line="240" w:lineRule="auto"/>
            </w:pPr>
            <w:hyperlink r:id="rId308" w:history="1">
              <w:r w:rsidR="00E514C2" w:rsidRPr="00366525">
                <w:rPr>
                  <w:rStyle w:val="Hyperlink"/>
                  <w:rFonts w:cs="Arial"/>
                </w:rPr>
                <w:t>S1-183106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982DA30" w14:textId="714A3958" w:rsidR="00E514C2" w:rsidRPr="00A75C05" w:rsidRDefault="00E514C2" w:rsidP="00E514C2">
            <w:pPr>
              <w:snapToGrid w:val="0"/>
              <w:spacing w:after="0" w:line="240" w:lineRule="auto"/>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BF94644" w14:textId="591E89B0" w:rsidR="00E514C2" w:rsidRPr="00A75C05" w:rsidRDefault="00E514C2" w:rsidP="00E514C2">
            <w:pPr>
              <w:snapToGrid w:val="0"/>
              <w:spacing w:after="0" w:line="240" w:lineRule="auto"/>
            </w:pPr>
            <w:r w:rsidRPr="00FA34EB">
              <w:t>Use case on parking and transportation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5098EF2"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ABDB7A6"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247A67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AC8AEB8"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FE3D0E9" w14:textId="0FE0C37D" w:rsidR="00E514C2" w:rsidRPr="006424D0" w:rsidRDefault="008F461A" w:rsidP="00E514C2">
            <w:pPr>
              <w:snapToGrid w:val="0"/>
              <w:spacing w:after="0" w:line="240" w:lineRule="auto"/>
            </w:pPr>
            <w:hyperlink r:id="rId309" w:history="1">
              <w:r w:rsidR="00E514C2" w:rsidRPr="00366525">
                <w:rPr>
                  <w:rStyle w:val="Hyperlink"/>
                  <w:rFonts w:cs="Arial"/>
                </w:rPr>
                <w:t>S1-183107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1D27573" w14:textId="4786D643" w:rsidR="00E514C2" w:rsidRPr="00A75C05" w:rsidRDefault="00E514C2" w:rsidP="00E514C2">
            <w:pPr>
              <w:snapToGrid w:val="0"/>
              <w:spacing w:after="0" w:line="240" w:lineRule="auto"/>
            </w:pPr>
            <w:r w:rsidRPr="001E4D41">
              <w:rPr>
                <w:rFonts w:eastAsia="SimSun"/>
                <w:lang w:eastAsia="en-GB"/>
              </w:rPr>
              <w:t>OMESH Networks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F0B1E3" w14:textId="17F3E8E9" w:rsidR="00E514C2" w:rsidRPr="00A75C05" w:rsidRDefault="00E514C2" w:rsidP="00E514C2">
            <w:pPr>
              <w:snapToGrid w:val="0"/>
              <w:spacing w:after="0" w:line="240" w:lineRule="auto"/>
            </w:pPr>
            <w:r w:rsidRPr="00FA34EB">
              <w:t>Use case on new retailer services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E54DFE"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EE0522"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4C81DCC8"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1CB120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67E8F4D" w14:textId="58BB964D" w:rsidR="00E514C2" w:rsidRPr="006424D0" w:rsidRDefault="008F461A" w:rsidP="00E514C2">
            <w:pPr>
              <w:snapToGrid w:val="0"/>
              <w:spacing w:after="0" w:line="240" w:lineRule="auto"/>
            </w:pPr>
            <w:hyperlink r:id="rId310" w:history="1">
              <w:r w:rsidR="00E514C2" w:rsidRPr="00366525">
                <w:rPr>
                  <w:rStyle w:val="Hyperlink"/>
                  <w:rFonts w:cs="Arial"/>
                </w:rPr>
                <w:t>S1-183131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04C35C4" w14:textId="3A2ABB4D" w:rsidR="00E514C2" w:rsidRPr="00A75C05" w:rsidRDefault="00E514C2" w:rsidP="00E514C2">
            <w:pPr>
              <w:snapToGrid w:val="0"/>
              <w:spacing w:after="0" w:line="240" w:lineRule="auto"/>
            </w:pPr>
            <w:r>
              <w:t>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B79444" w14:textId="0A4A3213" w:rsidR="00E514C2" w:rsidRPr="00A75C05" w:rsidRDefault="00E514C2" w:rsidP="00E514C2">
            <w:pPr>
              <w:snapToGrid w:val="0"/>
              <w:spacing w:after="0" w:line="240" w:lineRule="auto"/>
            </w:pPr>
            <w:r w:rsidRPr="00FA34EB">
              <w:t>Use case for multi-hop relays on the factory floor</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BBFDC68"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A77443D"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25D6B92D" w14:textId="77777777" w:rsidTr="0029452C">
        <w:trPr>
          <w:trHeight w:val="141"/>
        </w:trPr>
        <w:tc>
          <w:tcPr>
            <w:tcW w:w="14494" w:type="dxa"/>
            <w:gridSpan w:val="8"/>
            <w:tcBorders>
              <w:top w:val="nil"/>
              <w:bottom w:val="single" w:sz="4" w:space="0" w:color="auto"/>
            </w:tcBorders>
            <w:shd w:val="clear" w:color="auto" w:fill="F2F2F2"/>
          </w:tcPr>
          <w:p w14:paraId="6764ECA1" w14:textId="12011A0C" w:rsidR="00E514C2" w:rsidRPr="00B81C05" w:rsidRDefault="00E514C2" w:rsidP="00E514C2">
            <w:pPr>
              <w:pStyle w:val="Heading3"/>
            </w:pPr>
            <w:r>
              <w:t>FS_REFEC output</w:t>
            </w:r>
          </w:p>
        </w:tc>
      </w:tr>
      <w:tr w:rsidR="00E514C2" w:rsidRPr="00A75C05" w14:paraId="7924B95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98AC146"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B2570AD" w14:textId="3F651D6B" w:rsidR="00E514C2" w:rsidRPr="00021551" w:rsidRDefault="00384887" w:rsidP="00E514C2">
            <w:pPr>
              <w:snapToGrid w:val="0"/>
              <w:spacing w:after="0" w:line="240" w:lineRule="auto"/>
              <w:rPr>
                <w:rStyle w:val="Hyperlink"/>
                <w:rFonts w:eastAsia="Times New Roman" w:cs="Arial"/>
                <w:color w:val="auto"/>
                <w:szCs w:val="18"/>
                <w:highlight w:val="red"/>
                <w:lang w:eastAsia="ar-SA"/>
              </w:rPr>
            </w:pPr>
            <w:hyperlink r:id="rId311" w:history="1">
              <w:r w:rsidR="00E514C2" w:rsidRPr="00384887">
                <w:rPr>
                  <w:rStyle w:val="Hyperlink"/>
                  <w:rFonts w:cs="Arial"/>
                </w:rPr>
                <w:t>S1-18</w:t>
              </w:r>
              <w:r w:rsidRPr="00384887">
                <w:rPr>
                  <w:rStyle w:val="Hyperlink"/>
                  <w:rFonts w:cs="Arial"/>
                </w:rPr>
                <w:t>3287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66052F3" w14:textId="65B2627E"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KPN</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5AED4C" w14:textId="759D6F30"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TR22.866v0.1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34E5F38"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0A79C51"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B04844" w14:paraId="67C15156" w14:textId="77777777" w:rsidTr="006424D0">
        <w:trPr>
          <w:trHeight w:val="141"/>
        </w:trPr>
        <w:tc>
          <w:tcPr>
            <w:tcW w:w="14494" w:type="dxa"/>
            <w:gridSpan w:val="8"/>
            <w:tcBorders>
              <w:bottom w:val="nil"/>
            </w:tcBorders>
            <w:shd w:val="clear" w:color="auto" w:fill="F2F2F2"/>
          </w:tcPr>
          <w:p w14:paraId="6B8EFE5E" w14:textId="5A4BC2BF" w:rsidR="00E514C2" w:rsidRPr="009504CA" w:rsidRDefault="00E514C2" w:rsidP="00E514C2">
            <w:pPr>
              <w:pStyle w:val="Heading2"/>
              <w:rPr>
                <w:lang w:val="en-US"/>
              </w:rPr>
            </w:pPr>
            <w:r w:rsidRPr="009504CA">
              <w:t>FS_</w:t>
            </w:r>
            <w:r>
              <w:t xml:space="preserve">EAV: </w:t>
            </w:r>
            <w:r w:rsidRPr="00B3496D">
              <w:rPr>
                <w:lang w:val="en-US"/>
              </w:rPr>
              <w:t>Study on enhancement for UAVs</w:t>
            </w:r>
            <w:r w:rsidRPr="004070E3">
              <w:t xml:space="preserve"> </w:t>
            </w:r>
            <w:r>
              <w:t>[</w:t>
            </w:r>
            <w:r w:rsidR="00D273EB">
              <w:rPr>
                <w:bCs/>
              </w:rPr>
              <w:t>SP-18</w:t>
            </w:r>
            <w:r>
              <w:rPr>
                <w:bCs/>
              </w:rPr>
              <w:t>0786</w:t>
            </w:r>
            <w:r w:rsidRPr="009504CA">
              <w:rPr>
                <w:bCs/>
              </w:rPr>
              <w:t>]</w:t>
            </w:r>
          </w:p>
        </w:tc>
      </w:tr>
      <w:tr w:rsidR="00E514C2" w:rsidRPr="00B04844" w14:paraId="752E76CF" w14:textId="77777777" w:rsidTr="006424D0">
        <w:trPr>
          <w:trHeight w:val="141"/>
        </w:trPr>
        <w:tc>
          <w:tcPr>
            <w:tcW w:w="14494" w:type="dxa"/>
            <w:gridSpan w:val="8"/>
            <w:tcBorders>
              <w:bottom w:val="single" w:sz="4" w:space="0" w:color="auto"/>
            </w:tcBorders>
            <w:shd w:val="clear" w:color="auto" w:fill="auto"/>
          </w:tcPr>
          <w:p w14:paraId="7E5A2D60" w14:textId="77777777" w:rsidR="00E514C2" w:rsidRPr="004067FF" w:rsidRDefault="00E514C2" w:rsidP="00E514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A7A5009" w14:textId="52D05617"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TS22.829vx.x.x</w:t>
            </w:r>
          </w:p>
          <w:p w14:paraId="5E764BB3" w14:textId="7D297B38" w:rsidR="00E514C2" w:rsidRPr="00411066" w:rsidRDefault="00E514C2" w:rsidP="00E514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SA#86 (12/2019)</w:t>
            </w:r>
          </w:p>
          <w:p w14:paraId="7B42FEAC" w14:textId="49816F35" w:rsidR="00E514C2" w:rsidRPr="004070E3" w:rsidRDefault="00E514C2" w:rsidP="00E514C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430F4DC" w14:textId="77777777" w:rsidR="00E514C2" w:rsidRPr="004070E3" w:rsidRDefault="00E514C2" w:rsidP="00E514C2">
            <w:pPr>
              <w:suppressAutoHyphens/>
              <w:spacing w:after="0" w:line="240" w:lineRule="auto"/>
              <w:rPr>
                <w:rFonts w:eastAsia="Arial Unicode MS" w:cs="Arial"/>
                <w:i/>
                <w:szCs w:val="18"/>
                <w:lang w:eastAsia="ar-SA"/>
              </w:rPr>
            </w:pPr>
          </w:p>
        </w:tc>
      </w:tr>
      <w:tr w:rsidR="00E514C2" w:rsidRPr="00A75C05" w14:paraId="1110F124" w14:textId="77777777" w:rsidTr="0061718E">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005B791"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66006D4" w14:textId="4A2DF4A1" w:rsidR="00E514C2" w:rsidRPr="006424D0" w:rsidRDefault="008F461A" w:rsidP="00E514C2">
            <w:pPr>
              <w:snapToGrid w:val="0"/>
              <w:spacing w:after="0" w:line="240" w:lineRule="auto"/>
            </w:pPr>
            <w:hyperlink r:id="rId312" w:history="1">
              <w:r w:rsidR="00E514C2" w:rsidRPr="00366525">
                <w:rPr>
                  <w:rStyle w:val="Hyperlink"/>
                  <w:rFonts w:cs="Arial"/>
                </w:rPr>
                <w:t>S1-183031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CF29BA1" w14:textId="04B5ACB9"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2493432" w14:textId="77777777" w:rsidR="00E514C2" w:rsidRPr="00A75C05" w:rsidRDefault="00E514C2" w:rsidP="00E514C2">
            <w:pPr>
              <w:snapToGrid w:val="0"/>
              <w:spacing w:after="0" w:line="240" w:lineRule="auto"/>
            </w:pPr>
            <w:r>
              <w:rPr>
                <w:rFonts w:eastAsia="SimSun" w:hint="eastAsia"/>
                <w:lang w:eastAsia="zh-CN"/>
              </w:rPr>
              <w:t xml:space="preserve">FS_EAV </w:t>
            </w:r>
            <w:r>
              <w:rPr>
                <w:rFonts w:eastAsia="SimSun"/>
                <w:lang w:eastAsia="zh-CN"/>
              </w:rPr>
              <w:t>TR 22.82</w:t>
            </w:r>
            <w:r>
              <w:rPr>
                <w:rFonts w:eastAsia="SimSun" w:hint="eastAsia"/>
                <w:lang w:eastAsia="zh-CN"/>
              </w:rPr>
              <w:t>9</w:t>
            </w:r>
            <w:r>
              <w:rPr>
                <w:rFonts w:eastAsia="SimSun"/>
                <w:lang w:eastAsia="zh-CN"/>
              </w:rPr>
              <w:t xml:space="preserve"> </w:t>
            </w:r>
            <w:r w:rsidRPr="00C340A2">
              <w:rPr>
                <w:rFonts w:eastAsia="SimSun"/>
                <w:lang w:eastAsia="zh-CN"/>
              </w:rPr>
              <w:t>skeleton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D6451A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9D7EAA"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58042177" w14:textId="77777777" w:rsidTr="0061718E">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89A078A"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820149E" w14:textId="513A1C60" w:rsidR="00E514C2" w:rsidRPr="006424D0" w:rsidRDefault="008F461A" w:rsidP="00E514C2">
            <w:pPr>
              <w:snapToGrid w:val="0"/>
              <w:spacing w:after="0" w:line="240" w:lineRule="auto"/>
            </w:pPr>
            <w:hyperlink r:id="rId313" w:history="1">
              <w:r w:rsidR="00E514C2" w:rsidRPr="00366525">
                <w:rPr>
                  <w:rStyle w:val="Hyperlink"/>
                  <w:rFonts w:cs="Arial"/>
                </w:rPr>
                <w:t>S1-183032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1C3E948" w14:textId="48AFFAD1"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D960F9" w14:textId="77777777" w:rsidR="00E514C2" w:rsidRPr="00A75C05" w:rsidRDefault="00E514C2" w:rsidP="00E514C2">
            <w:pPr>
              <w:snapToGrid w:val="0"/>
              <w:spacing w:after="0" w:line="240" w:lineRule="auto"/>
            </w:pPr>
            <w:r>
              <w:rPr>
                <w:rFonts w:eastAsia="SimSun" w:hint="eastAsia"/>
                <w:lang w:eastAsia="zh-CN"/>
              </w:rPr>
              <w:t xml:space="preserve">FS_EAV </w:t>
            </w:r>
            <w:r>
              <w:rPr>
                <w:rFonts w:eastAsia="SimSun"/>
                <w:lang w:eastAsia="zh-CN"/>
              </w:rPr>
              <w:t>TR 22.82</w:t>
            </w:r>
            <w:r>
              <w:rPr>
                <w:rFonts w:eastAsia="SimSun" w:hint="eastAsia"/>
                <w:lang w:eastAsia="zh-CN"/>
              </w:rPr>
              <w:t>9</w:t>
            </w:r>
            <w:r>
              <w:rPr>
                <w:rFonts w:eastAsia="SimSun"/>
                <w:lang w:eastAsia="zh-CN"/>
              </w:rPr>
              <w:t xml:space="preserve"> introduction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6A06ED"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F987D1A"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DEDD1FE" w14:textId="77777777" w:rsidTr="0061718E">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C5912EF"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038247A" w14:textId="06DA77B5" w:rsidR="00E514C2" w:rsidRPr="006424D0" w:rsidRDefault="008F461A" w:rsidP="00E514C2">
            <w:pPr>
              <w:snapToGrid w:val="0"/>
              <w:spacing w:after="0" w:line="240" w:lineRule="auto"/>
            </w:pPr>
            <w:hyperlink r:id="rId314" w:history="1">
              <w:r w:rsidR="00E514C2" w:rsidRPr="00366525">
                <w:rPr>
                  <w:rStyle w:val="Hyperlink"/>
                  <w:rFonts w:cs="Arial"/>
                </w:rPr>
                <w:t>S1-183033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4DC4B5D" w14:textId="2235F3F4"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44101F" w14:textId="77777777" w:rsidR="00E514C2" w:rsidRPr="00A75C05" w:rsidRDefault="00E514C2" w:rsidP="00E514C2">
            <w:pPr>
              <w:snapToGrid w:val="0"/>
              <w:spacing w:after="0" w:line="240" w:lineRule="auto"/>
            </w:pPr>
            <w:r>
              <w:rPr>
                <w:rFonts w:eastAsia="SimSun" w:hint="eastAsia"/>
                <w:lang w:eastAsia="zh-CN"/>
              </w:rPr>
              <w:t xml:space="preserve">FS_EAV </w:t>
            </w:r>
            <w:r>
              <w:rPr>
                <w:rFonts w:eastAsia="SimSun"/>
                <w:lang w:eastAsia="zh-CN"/>
              </w:rPr>
              <w:t>TR 22.82</w:t>
            </w:r>
            <w:r>
              <w:rPr>
                <w:rFonts w:eastAsia="SimSun" w:hint="eastAsia"/>
                <w:lang w:eastAsia="zh-CN"/>
              </w:rPr>
              <w:t>9</w:t>
            </w:r>
            <w:r>
              <w:rPr>
                <w:rFonts w:eastAsia="SimSun"/>
                <w:lang w:eastAsia="zh-CN"/>
              </w:rPr>
              <w:t xml:space="preserve"> scope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2B26DE"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A7ECF90"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1281A7B0"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BCC7E76"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F1C4019" w14:textId="303FFBB6" w:rsidR="00E514C2" w:rsidRPr="006424D0" w:rsidRDefault="008F461A" w:rsidP="00E514C2">
            <w:pPr>
              <w:snapToGrid w:val="0"/>
              <w:spacing w:after="0" w:line="240" w:lineRule="auto"/>
            </w:pPr>
            <w:hyperlink r:id="rId315" w:history="1">
              <w:r w:rsidR="00E514C2" w:rsidRPr="00366525">
                <w:rPr>
                  <w:rStyle w:val="Hyperlink"/>
                  <w:rFonts w:cs="Arial"/>
                </w:rPr>
                <w:t>S1-183027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9D3C0A4" w14:textId="49C65016"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92514E" w14:textId="615B281B" w:rsidR="00E514C2" w:rsidRPr="00A75C05" w:rsidRDefault="00E514C2" w:rsidP="00E514C2">
            <w:pPr>
              <w:snapToGrid w:val="0"/>
              <w:spacing w:after="0" w:line="240" w:lineRule="auto"/>
            </w:pPr>
            <w:r w:rsidRPr="0061718E">
              <w:t>Use case for uplink transmission of a UAV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7461599"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6B75697"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2ACEC7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30AD3B2"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1681574" w14:textId="48AAFD89" w:rsidR="00E514C2" w:rsidRPr="006424D0" w:rsidRDefault="008F461A" w:rsidP="00E514C2">
            <w:pPr>
              <w:snapToGrid w:val="0"/>
              <w:spacing w:after="0" w:line="240" w:lineRule="auto"/>
            </w:pPr>
            <w:hyperlink r:id="rId316" w:history="1">
              <w:r w:rsidR="00E514C2" w:rsidRPr="00366525">
                <w:rPr>
                  <w:rStyle w:val="Hyperlink"/>
                  <w:rFonts w:cs="Arial"/>
                </w:rPr>
                <w:t>S1-183028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10BC90D" w14:textId="5DB42260"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2CBD42" w14:textId="5F357199" w:rsidR="00E514C2" w:rsidRPr="00A75C05" w:rsidRDefault="00E514C2" w:rsidP="00E514C2">
            <w:pPr>
              <w:snapToGrid w:val="0"/>
              <w:spacing w:after="0" w:line="240" w:lineRule="auto"/>
            </w:pPr>
            <w:r w:rsidRPr="0061718E">
              <w:t>Use case for UL and DL transmission of a UAV</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655608"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9A24E92"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415B63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EF85844"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85EE3AD" w14:textId="4BB43F6A" w:rsidR="00E514C2" w:rsidRPr="006424D0" w:rsidRDefault="008F461A" w:rsidP="00E514C2">
            <w:pPr>
              <w:snapToGrid w:val="0"/>
              <w:spacing w:after="0" w:line="240" w:lineRule="auto"/>
            </w:pPr>
            <w:hyperlink r:id="rId317" w:history="1">
              <w:r w:rsidR="00E514C2" w:rsidRPr="00366525">
                <w:rPr>
                  <w:rStyle w:val="Hyperlink"/>
                  <w:rFonts w:cs="Arial"/>
                </w:rPr>
                <w:t>S1-183029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B511573" w14:textId="629796B6"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B0C00F" w14:textId="56F98D56" w:rsidR="00E514C2" w:rsidRPr="00A75C05" w:rsidRDefault="00E514C2" w:rsidP="00E514C2">
            <w:pPr>
              <w:snapToGrid w:val="0"/>
              <w:spacing w:after="0" w:line="240" w:lineRule="auto"/>
            </w:pPr>
            <w:r w:rsidRPr="0061718E">
              <w:t>Use case for network slicing of UAVs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7C4CCC7"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3F0B327"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D8EDA4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FFCF82F"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6C9FB7E" w14:textId="22D29BB3" w:rsidR="00E514C2" w:rsidRPr="006424D0" w:rsidRDefault="008F461A" w:rsidP="00E514C2">
            <w:pPr>
              <w:snapToGrid w:val="0"/>
              <w:spacing w:after="0" w:line="240" w:lineRule="auto"/>
            </w:pPr>
            <w:hyperlink r:id="rId318" w:history="1">
              <w:r w:rsidR="00E514C2" w:rsidRPr="00366525">
                <w:rPr>
                  <w:rStyle w:val="Hyperlink"/>
                  <w:rFonts w:cs="Arial"/>
                </w:rPr>
                <w:t>S1-183030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DC1D123" w14:textId="6C7DBC26" w:rsidR="00E514C2" w:rsidRPr="00A75C05" w:rsidRDefault="00E514C2" w:rsidP="00E514C2">
            <w:pPr>
              <w:snapToGrid w:val="0"/>
              <w:spacing w:after="0" w:line="240" w:lineRule="auto"/>
            </w:pPr>
            <w:r w:rsidRPr="00CF42F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8106AD" w14:textId="628B3039" w:rsidR="00E514C2" w:rsidRPr="00A75C05" w:rsidRDefault="00E514C2" w:rsidP="00E514C2">
            <w:pPr>
              <w:snapToGrid w:val="0"/>
              <w:spacing w:after="0" w:line="240" w:lineRule="auto"/>
            </w:pPr>
            <w:r w:rsidRPr="0061718E">
              <w:t>Use case for the edge computing of UAVs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3EA0851"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4DF3CE"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41A2F716"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B87CDDA"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3F0F0A0" w14:textId="162CAF72" w:rsidR="00E514C2" w:rsidRPr="006424D0" w:rsidRDefault="008F461A" w:rsidP="00E514C2">
            <w:pPr>
              <w:snapToGrid w:val="0"/>
              <w:spacing w:after="0" w:line="240" w:lineRule="auto"/>
            </w:pPr>
            <w:hyperlink r:id="rId319" w:history="1">
              <w:r w:rsidR="00E514C2" w:rsidRPr="00366525">
                <w:rPr>
                  <w:rStyle w:val="Hyperlink"/>
                  <w:rFonts w:cs="Arial"/>
                </w:rPr>
                <w:t>S1-183130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D4BE817" w14:textId="2EBB6E6A" w:rsidR="00E514C2" w:rsidRPr="00A75C05" w:rsidRDefault="00E514C2" w:rsidP="00E514C2">
            <w:pPr>
              <w:snapToGrid w:val="0"/>
              <w:spacing w:after="0" w:line="240" w:lineRule="auto"/>
            </w:pPr>
            <w:r>
              <w:t>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139C83" w14:textId="1E0F7329" w:rsidR="00E514C2" w:rsidRPr="00A75C05" w:rsidRDefault="00E514C2" w:rsidP="00E514C2">
            <w:pPr>
              <w:snapToGrid w:val="0"/>
              <w:spacing w:after="0" w:line="240" w:lineRule="auto"/>
            </w:pPr>
            <w:r w:rsidRPr="0061718E">
              <w:t>Use case for varied UAV control KPIs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F68257C"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972BBFE"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77AB316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3EDCB8E"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4A6C1C7" w14:textId="3900F502" w:rsidR="00E514C2" w:rsidRPr="006424D0" w:rsidRDefault="008F461A" w:rsidP="00E514C2">
            <w:pPr>
              <w:snapToGrid w:val="0"/>
              <w:spacing w:after="0" w:line="240" w:lineRule="auto"/>
            </w:pPr>
            <w:hyperlink r:id="rId320" w:history="1">
              <w:r w:rsidR="00E514C2" w:rsidRPr="00366525">
                <w:rPr>
                  <w:rStyle w:val="Hyperlink"/>
                  <w:rFonts w:cs="Arial"/>
                </w:rPr>
                <w:t>S1-183132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C64DC2A" w14:textId="18EB029C" w:rsidR="00E514C2" w:rsidRPr="00A75C05" w:rsidRDefault="00E514C2" w:rsidP="00E514C2">
            <w:pPr>
              <w:snapToGrid w:val="0"/>
              <w:spacing w:after="0" w:line="240" w:lineRule="auto"/>
            </w:pPr>
            <w:r w:rsidRPr="0061718E">
              <w:t>ZTE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5F0E41" w14:textId="3CC726FC" w:rsidR="00E514C2" w:rsidRPr="00A75C05" w:rsidRDefault="00E514C2" w:rsidP="00E514C2">
            <w:pPr>
              <w:snapToGrid w:val="0"/>
              <w:spacing w:after="0" w:line="240" w:lineRule="auto"/>
            </w:pPr>
            <w:r w:rsidRPr="0061718E">
              <w:t>Use case of UAV supporting evolved high resolution video live broadcast application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DB282AB"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44BB6A8"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6B683D5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D925B15"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2BD36C7" w14:textId="4CE4AC9B" w:rsidR="00E514C2" w:rsidRPr="006424D0" w:rsidRDefault="008F461A" w:rsidP="00E514C2">
            <w:pPr>
              <w:snapToGrid w:val="0"/>
              <w:spacing w:after="0" w:line="240" w:lineRule="auto"/>
            </w:pPr>
            <w:hyperlink r:id="rId321" w:history="1">
              <w:r w:rsidR="00E514C2" w:rsidRPr="00366525">
                <w:rPr>
                  <w:rStyle w:val="Hyperlink"/>
                  <w:rFonts w:cs="Arial"/>
                </w:rPr>
                <w:t>S1-183148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FEB5DC3" w14:textId="61FF402A" w:rsidR="00E514C2" w:rsidRPr="00A75C05" w:rsidRDefault="00E514C2" w:rsidP="00E514C2">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78EA37" w14:textId="7E24DD6E" w:rsidR="00E514C2" w:rsidRPr="00A75C05" w:rsidRDefault="00E514C2" w:rsidP="00E514C2">
            <w:pPr>
              <w:snapToGrid w:val="0"/>
              <w:spacing w:after="0" w:line="240" w:lineRule="auto"/>
            </w:pPr>
            <w:r>
              <w:rPr>
                <w:rFonts w:eastAsia="SimSun"/>
                <w:lang w:eastAsia="en-GB"/>
              </w:rPr>
              <w:t>Use Case of UAS Command and Control (C2) Communication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0BE1ACB"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816BD49" w14:textId="77777777" w:rsidR="00E514C2" w:rsidRPr="00A75C05" w:rsidRDefault="00E514C2" w:rsidP="00E514C2">
            <w:pPr>
              <w:spacing w:after="0" w:line="240" w:lineRule="auto"/>
              <w:rPr>
                <w:rFonts w:eastAsia="Arial Unicode MS" w:cs="Arial"/>
                <w:szCs w:val="18"/>
                <w:lang w:eastAsia="ar-SA"/>
              </w:rPr>
            </w:pPr>
          </w:p>
        </w:tc>
      </w:tr>
      <w:tr w:rsidR="00E514C2" w:rsidRPr="00A75C05" w14:paraId="305B454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905DF57" w14:textId="77777777" w:rsidR="00E514C2" w:rsidRPr="00A75C05"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155D105" w14:textId="7A0B50D1" w:rsidR="00E514C2" w:rsidRPr="006424D0" w:rsidRDefault="008F461A" w:rsidP="00E514C2">
            <w:pPr>
              <w:snapToGrid w:val="0"/>
              <w:spacing w:after="0" w:line="240" w:lineRule="auto"/>
            </w:pPr>
            <w:hyperlink r:id="rId322" w:history="1">
              <w:r w:rsidR="00E514C2" w:rsidRPr="00366525">
                <w:rPr>
                  <w:rStyle w:val="Hyperlink"/>
                  <w:rFonts w:cs="Arial"/>
                </w:rPr>
                <w:t>S1-183162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4405A13" w14:textId="6A3377F6" w:rsidR="00E514C2" w:rsidRPr="00A75C05" w:rsidRDefault="00E514C2" w:rsidP="00E514C2">
            <w:pPr>
              <w:snapToGrid w:val="0"/>
              <w:spacing w:after="0" w:line="240" w:lineRule="auto"/>
            </w:pPr>
            <w: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CC59A7" w14:textId="30291459" w:rsidR="00E514C2" w:rsidRPr="00A75C05" w:rsidRDefault="00E514C2" w:rsidP="00E514C2">
            <w:pPr>
              <w:snapToGrid w:val="0"/>
              <w:spacing w:after="0" w:line="240" w:lineRule="auto"/>
            </w:pPr>
            <w:r w:rsidRPr="001E4D41">
              <w:t>Use case for UAV on-board Base Station</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9831D5" w14:textId="77777777" w:rsidR="00E514C2" w:rsidRPr="00A75C05"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6BCB43D" w14:textId="77777777" w:rsidR="00E514C2" w:rsidRPr="00A75C05" w:rsidRDefault="00E514C2" w:rsidP="00E514C2">
            <w:pPr>
              <w:spacing w:after="0" w:line="240" w:lineRule="auto"/>
              <w:rPr>
                <w:rFonts w:eastAsia="Arial Unicode MS" w:cs="Arial"/>
                <w:szCs w:val="18"/>
                <w:lang w:eastAsia="ar-SA"/>
              </w:rPr>
            </w:pPr>
          </w:p>
        </w:tc>
      </w:tr>
      <w:tr w:rsidR="00E514C2" w:rsidRPr="00B81C05" w14:paraId="18A91ED6" w14:textId="77777777" w:rsidTr="0029452C">
        <w:trPr>
          <w:trHeight w:val="141"/>
        </w:trPr>
        <w:tc>
          <w:tcPr>
            <w:tcW w:w="14494" w:type="dxa"/>
            <w:gridSpan w:val="8"/>
            <w:tcBorders>
              <w:top w:val="nil"/>
              <w:bottom w:val="single" w:sz="4" w:space="0" w:color="auto"/>
            </w:tcBorders>
            <w:shd w:val="clear" w:color="auto" w:fill="F2F2F2"/>
          </w:tcPr>
          <w:p w14:paraId="5633B4BA" w14:textId="38B8178E" w:rsidR="00E514C2" w:rsidRPr="00B81C05" w:rsidRDefault="00E514C2" w:rsidP="00E514C2">
            <w:pPr>
              <w:pStyle w:val="Heading3"/>
            </w:pPr>
            <w:r>
              <w:t>FS_EAV output</w:t>
            </w:r>
          </w:p>
        </w:tc>
      </w:tr>
      <w:tr w:rsidR="00E514C2" w:rsidRPr="00A75C05" w14:paraId="278CD38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B10B45C" w14:textId="77777777"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T</w:t>
            </w:r>
            <w:r>
              <w:rPr>
                <w:rFonts w:eastAsia="Times New Roman" w:cs="Arial"/>
                <w:szCs w:val="18"/>
                <w:lang w:eastAsia="ar-SA"/>
              </w:rPr>
              <w:t>R</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E4053D" w14:textId="4453B897" w:rsidR="00E514C2" w:rsidRPr="00021551" w:rsidRDefault="00384887" w:rsidP="00E514C2">
            <w:pPr>
              <w:snapToGrid w:val="0"/>
              <w:spacing w:after="0" w:line="240" w:lineRule="auto"/>
              <w:rPr>
                <w:rStyle w:val="Hyperlink"/>
                <w:rFonts w:eastAsia="Times New Roman" w:cs="Arial"/>
                <w:color w:val="auto"/>
                <w:szCs w:val="18"/>
                <w:highlight w:val="red"/>
                <w:lang w:eastAsia="ar-SA"/>
              </w:rPr>
            </w:pPr>
            <w:hyperlink r:id="rId323" w:history="1">
              <w:r w:rsidR="00E514C2" w:rsidRPr="00384887">
                <w:rPr>
                  <w:rStyle w:val="Hyperlink"/>
                  <w:rFonts w:cs="Arial"/>
                </w:rPr>
                <w:t>S1-18</w:t>
              </w:r>
              <w:r w:rsidRPr="00384887">
                <w:rPr>
                  <w:rStyle w:val="Hyperlink"/>
                  <w:rFonts w:cs="Arial"/>
                </w:rPr>
                <w:t>3288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8A9CA81" w14:textId="3BD581C4" w:rsidR="00E514C2" w:rsidRPr="00021551" w:rsidRDefault="00E514C2" w:rsidP="00E514C2">
            <w:pPr>
              <w:snapToGrid w:val="0"/>
              <w:spacing w:after="0" w:line="240" w:lineRule="auto"/>
              <w:rPr>
                <w:rFonts w:eastAsia="Times New Roman" w:cs="Arial"/>
                <w:szCs w:val="18"/>
                <w:lang w:eastAsia="ar-SA"/>
              </w:rPr>
            </w:pPr>
            <w:r w:rsidRPr="00021551">
              <w:rPr>
                <w:rFonts w:eastAsia="Times New Roman" w:cs="Arial"/>
                <w:szCs w:val="18"/>
                <w:lang w:eastAsia="ar-SA"/>
              </w:rPr>
              <w:t>Rapporteur (</w:t>
            </w:r>
            <w:r>
              <w:rPr>
                <w:rFonts w:eastAsia="Times New Roman" w:cs="Arial"/>
                <w:szCs w:val="18"/>
                <w:lang w:eastAsia="ar-SA"/>
              </w:rPr>
              <w:t>China Unicom</w:t>
            </w:r>
            <w:r w:rsidRPr="00021551">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CA8C6F" w14:textId="7ADD0369" w:rsidR="00E514C2" w:rsidRPr="00021551"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TR22.829v0.1</w:t>
            </w:r>
            <w:r w:rsidRPr="00021551">
              <w:rPr>
                <w:rFonts w:eastAsia="Times New Roman" w:cs="Arial"/>
                <w:szCs w:val="18"/>
                <w:lang w:eastAsia="ar-SA"/>
              </w:rPr>
              <w:t>.0 to include agreements at this meeting</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7A426F" w14:textId="77777777" w:rsidR="00E514C2" w:rsidRPr="00021551"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2537A70" w14:textId="77777777" w:rsidR="00E514C2" w:rsidRPr="00021551" w:rsidRDefault="00E514C2" w:rsidP="00E514C2">
            <w:pPr>
              <w:snapToGrid w:val="0"/>
              <w:spacing w:after="0" w:line="240" w:lineRule="auto"/>
              <w:rPr>
                <w:rFonts w:eastAsia="Arial Unicode MS" w:cs="Arial"/>
                <w:szCs w:val="18"/>
                <w:lang w:eastAsia="ar-SA"/>
              </w:rPr>
            </w:pPr>
          </w:p>
        </w:tc>
      </w:tr>
      <w:tr w:rsidR="00E514C2" w:rsidRPr="00B04844" w14:paraId="6A270056" w14:textId="77777777" w:rsidTr="00B46DDA">
        <w:trPr>
          <w:trHeight w:val="141"/>
        </w:trPr>
        <w:tc>
          <w:tcPr>
            <w:tcW w:w="14494" w:type="dxa"/>
            <w:gridSpan w:val="8"/>
            <w:shd w:val="clear" w:color="auto" w:fill="F2F2F2"/>
          </w:tcPr>
          <w:p w14:paraId="00341C1C" w14:textId="1FDE9276" w:rsidR="00E514C2" w:rsidRPr="00F45489"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E514C2" w:rsidRPr="00B04844" w14:paraId="595FD4C1" w14:textId="77777777" w:rsidTr="00B46DDA">
        <w:trPr>
          <w:trHeight w:val="141"/>
        </w:trPr>
        <w:tc>
          <w:tcPr>
            <w:tcW w:w="14494" w:type="dxa"/>
            <w:gridSpan w:val="8"/>
            <w:shd w:val="clear" w:color="auto" w:fill="F2F2F2"/>
          </w:tcPr>
          <w:p w14:paraId="595FD4C0" w14:textId="77777777" w:rsidR="00E514C2" w:rsidRPr="00F45489"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16030635"/>
            <w:bookmarkStart w:id="95" w:name="_Toc324137376"/>
            <w:bookmarkStart w:id="96" w:name="_Toc331152540"/>
            <w:bookmarkStart w:id="97" w:name="_Toc378052466"/>
            <w:bookmarkStart w:id="98" w:name="_Toc387990775"/>
            <w:bookmarkStart w:id="99" w:name="_Toc395595526"/>
            <w:bookmarkStart w:id="100"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4"/>
            <w:bookmarkEnd w:id="95"/>
            <w:bookmarkEnd w:id="96"/>
            <w:bookmarkEnd w:id="97"/>
            <w:bookmarkEnd w:id="98"/>
            <w:bookmarkEnd w:id="99"/>
            <w:bookmarkEnd w:id="100"/>
          </w:p>
        </w:tc>
      </w:tr>
      <w:tr w:rsidR="00E514C2" w:rsidRPr="00B04844" w14:paraId="595FD4C3" w14:textId="77777777" w:rsidTr="00486F44">
        <w:trPr>
          <w:trHeight w:val="141"/>
        </w:trPr>
        <w:tc>
          <w:tcPr>
            <w:tcW w:w="14494" w:type="dxa"/>
            <w:gridSpan w:val="8"/>
            <w:tcBorders>
              <w:bottom w:val="single" w:sz="4" w:space="0" w:color="auto"/>
            </w:tcBorders>
            <w:shd w:val="clear" w:color="auto" w:fill="F2F2F2"/>
          </w:tcPr>
          <w:p w14:paraId="595FD4C2" w14:textId="77777777" w:rsidR="00E514C2" w:rsidRPr="00F45489" w:rsidRDefault="00E514C2" w:rsidP="00E514C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1" w:name="_Toc316030636"/>
            <w:bookmarkStart w:id="102" w:name="_Toc324137377"/>
            <w:bookmarkStart w:id="103" w:name="_Toc331152541"/>
            <w:bookmarkStart w:id="104" w:name="_Ref331766726"/>
            <w:bookmarkStart w:id="105" w:name="_Ref377238128"/>
            <w:bookmarkStart w:id="106" w:name="_Toc378052467"/>
            <w:bookmarkStart w:id="107" w:name="_Toc387990776"/>
            <w:bookmarkStart w:id="108" w:name="_Toc395595527"/>
            <w:bookmarkStart w:id="109" w:name="_Toc414625507"/>
            <w:r w:rsidRPr="00F45489">
              <w:rPr>
                <w:rFonts w:eastAsia="Arial Unicode MS" w:cs="Arial"/>
                <w:b/>
                <w:color w:val="1F497D"/>
                <w:sz w:val="20"/>
                <w:szCs w:val="20"/>
                <w:lang w:eastAsia="ar-SA"/>
              </w:rPr>
              <w:t>Work Plan</w:t>
            </w:r>
            <w:bookmarkEnd w:id="101"/>
            <w:bookmarkEnd w:id="102"/>
            <w:bookmarkEnd w:id="103"/>
            <w:bookmarkEnd w:id="104"/>
            <w:bookmarkEnd w:id="105"/>
            <w:bookmarkEnd w:id="106"/>
            <w:bookmarkEnd w:id="107"/>
            <w:bookmarkEnd w:id="108"/>
            <w:bookmarkEnd w:id="109"/>
          </w:p>
        </w:tc>
      </w:tr>
      <w:tr w:rsidR="00E514C2" w:rsidRPr="00A75C05" w14:paraId="705DD4BF" w14:textId="77777777" w:rsidTr="00486F44">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14:paraId="12412D6F" w14:textId="77777777" w:rsidR="00E514C2" w:rsidRPr="00486F44" w:rsidRDefault="00E514C2" w:rsidP="00E514C2">
            <w:pPr>
              <w:snapToGrid w:val="0"/>
              <w:spacing w:after="0" w:line="240" w:lineRule="auto"/>
              <w:rPr>
                <w:rFonts w:eastAsia="Times New Roman" w:cs="Arial"/>
                <w:szCs w:val="18"/>
                <w:lang w:eastAsia="ar-SA"/>
              </w:rPr>
            </w:pPr>
            <w:r w:rsidRPr="00486F44">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00FFFF"/>
          </w:tcPr>
          <w:p w14:paraId="6978B218" w14:textId="09B05122" w:rsidR="00E514C2" w:rsidRPr="00486F44" w:rsidRDefault="008F461A" w:rsidP="00E514C2">
            <w:pPr>
              <w:snapToGrid w:val="0"/>
              <w:spacing w:after="0" w:line="240" w:lineRule="auto"/>
            </w:pPr>
            <w:hyperlink r:id="rId324" w:history="1">
              <w:r w:rsidR="00E514C2" w:rsidRPr="00486F44">
                <w:rPr>
                  <w:rStyle w:val="Hyperlink"/>
                  <w:rFonts w:cs="Arial"/>
                  <w:color w:val="auto"/>
                </w:rPr>
                <w:t>S1-183241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00FFFF"/>
          </w:tcPr>
          <w:p w14:paraId="56553A74" w14:textId="6C468142" w:rsidR="00E514C2" w:rsidRPr="00486F44" w:rsidRDefault="00E514C2" w:rsidP="00E514C2">
            <w:pPr>
              <w:snapToGrid w:val="0"/>
              <w:spacing w:after="0" w:line="240" w:lineRule="auto"/>
            </w:pPr>
            <w:r w:rsidRPr="00486F44">
              <w:t>Qualcomm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EB05806" w14:textId="00FE7D74" w:rsidR="00E514C2" w:rsidRPr="00486F44" w:rsidRDefault="00E514C2" w:rsidP="00E514C2">
            <w:pPr>
              <w:snapToGrid w:val="0"/>
              <w:spacing w:after="0" w:line="240" w:lineRule="auto"/>
            </w:pPr>
            <w:r w:rsidRPr="00486F44">
              <w:t>Release 17 stage 1 freeze date</w:t>
            </w:r>
          </w:p>
        </w:tc>
        <w:tc>
          <w:tcPr>
            <w:tcW w:w="2037" w:type="dxa"/>
            <w:tcBorders>
              <w:top w:val="single" w:sz="4" w:space="0" w:color="auto"/>
              <w:left w:val="single" w:sz="4" w:space="0" w:color="auto"/>
              <w:bottom w:val="single" w:sz="4" w:space="0" w:color="auto"/>
              <w:right w:val="single" w:sz="4" w:space="0" w:color="auto"/>
            </w:tcBorders>
            <w:shd w:val="clear" w:color="auto" w:fill="00FFFF"/>
          </w:tcPr>
          <w:p w14:paraId="6E2D9686" w14:textId="665F3D60" w:rsidR="00E514C2" w:rsidRPr="00486F44" w:rsidRDefault="00486F44" w:rsidP="00E514C2">
            <w:pPr>
              <w:snapToGrid w:val="0"/>
              <w:spacing w:after="0" w:line="240" w:lineRule="auto"/>
              <w:rPr>
                <w:rFonts w:eastAsia="Times New Roman" w:cs="Arial"/>
                <w:szCs w:val="18"/>
                <w:lang w:eastAsia="ar-SA"/>
              </w:rPr>
            </w:pPr>
            <w:r w:rsidRPr="00486F44">
              <w:rPr>
                <w:rFonts w:eastAsia="Times New Roman" w:cs="Arial"/>
                <w:szCs w:val="18"/>
                <w:lang w:eastAsia="ar-SA"/>
              </w:rPr>
              <w:t>Revised to S1-183336</w:t>
            </w:r>
          </w:p>
        </w:tc>
        <w:tc>
          <w:tcPr>
            <w:tcW w:w="3526" w:type="dxa"/>
            <w:gridSpan w:val="2"/>
            <w:tcBorders>
              <w:top w:val="single" w:sz="4" w:space="0" w:color="auto"/>
              <w:left w:val="single" w:sz="4" w:space="0" w:color="auto"/>
              <w:bottom w:val="single" w:sz="4" w:space="0" w:color="auto"/>
              <w:right w:val="single" w:sz="4" w:space="0" w:color="auto"/>
            </w:tcBorders>
            <w:shd w:val="clear" w:color="auto" w:fill="00FFFF"/>
          </w:tcPr>
          <w:p w14:paraId="65F4834C" w14:textId="77777777" w:rsidR="00E514C2" w:rsidRPr="00486F44" w:rsidRDefault="00E514C2" w:rsidP="00E514C2">
            <w:pPr>
              <w:spacing w:after="0" w:line="240" w:lineRule="auto"/>
              <w:rPr>
                <w:rFonts w:eastAsia="Arial Unicode MS" w:cs="Arial"/>
                <w:szCs w:val="18"/>
                <w:lang w:eastAsia="ar-SA"/>
              </w:rPr>
            </w:pPr>
          </w:p>
        </w:tc>
      </w:tr>
      <w:tr w:rsidR="00486F44" w:rsidRPr="00A75C05" w14:paraId="2826B1B2" w14:textId="77777777" w:rsidTr="00486F44">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5BE9C49" w14:textId="466A4288" w:rsidR="00486F44" w:rsidRPr="00486F44" w:rsidRDefault="00486F44" w:rsidP="00E514C2">
            <w:pPr>
              <w:snapToGrid w:val="0"/>
              <w:spacing w:after="0" w:line="240" w:lineRule="auto"/>
              <w:rPr>
                <w:rFonts w:eastAsia="Times New Roman" w:cs="Arial"/>
                <w:szCs w:val="18"/>
                <w:lang w:eastAsia="ar-SA"/>
              </w:rPr>
            </w:pPr>
            <w:r w:rsidRPr="00486F44">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C7E892A" w14:textId="6B841D70" w:rsidR="00486F44" w:rsidRPr="00486F44" w:rsidRDefault="00486F44" w:rsidP="00E514C2">
            <w:pPr>
              <w:snapToGrid w:val="0"/>
              <w:spacing w:after="0" w:line="240" w:lineRule="auto"/>
            </w:pPr>
            <w:hyperlink r:id="rId325" w:history="1">
              <w:r w:rsidRPr="00486F44">
                <w:rPr>
                  <w:rStyle w:val="Hyperlink"/>
                  <w:rFonts w:cs="Arial"/>
                  <w:color w:val="auto"/>
                </w:rPr>
                <w:t>S1-183336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60F8A1" w14:textId="7934D2A6" w:rsidR="00486F44" w:rsidRPr="00486F44" w:rsidRDefault="00486F44" w:rsidP="00E514C2">
            <w:pPr>
              <w:snapToGrid w:val="0"/>
              <w:spacing w:after="0" w:line="240" w:lineRule="auto"/>
            </w:pPr>
            <w:r w:rsidRPr="00486F44">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2F39AB" w14:textId="7A82239C" w:rsidR="00486F44" w:rsidRPr="00486F44" w:rsidRDefault="00486F44" w:rsidP="00E514C2">
            <w:pPr>
              <w:snapToGrid w:val="0"/>
              <w:spacing w:after="0" w:line="240" w:lineRule="auto"/>
            </w:pPr>
            <w:r w:rsidRPr="00486F44">
              <w:t>Release 17 stage 1 freeze date</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AC40E4C" w14:textId="77777777" w:rsidR="00486F44" w:rsidRPr="00486F44" w:rsidRDefault="00486F44"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E651D6D" w14:textId="6F7BBDFF" w:rsidR="00486F44" w:rsidRPr="00486F44" w:rsidRDefault="00486F44" w:rsidP="00E514C2">
            <w:pPr>
              <w:spacing w:after="0" w:line="240" w:lineRule="auto"/>
              <w:rPr>
                <w:rFonts w:eastAsia="Arial Unicode MS" w:cs="Arial"/>
                <w:szCs w:val="18"/>
                <w:lang w:eastAsia="ar-SA"/>
              </w:rPr>
            </w:pPr>
            <w:r w:rsidRPr="00486F44">
              <w:rPr>
                <w:rFonts w:eastAsia="Arial Unicode MS" w:cs="Arial"/>
                <w:szCs w:val="18"/>
                <w:lang w:eastAsia="ar-SA"/>
              </w:rPr>
              <w:t>Revision of S1-183241.</w:t>
            </w:r>
          </w:p>
        </w:tc>
      </w:tr>
      <w:tr w:rsidR="00E514C2" w:rsidRPr="00B04844" w14:paraId="595FD4E1" w14:textId="77777777" w:rsidTr="00B46DDA">
        <w:trPr>
          <w:trHeight w:val="141"/>
        </w:trPr>
        <w:tc>
          <w:tcPr>
            <w:tcW w:w="14494" w:type="dxa"/>
            <w:gridSpan w:val="8"/>
            <w:tcBorders>
              <w:bottom w:val="single" w:sz="4" w:space="0" w:color="auto"/>
            </w:tcBorders>
            <w:shd w:val="clear" w:color="auto" w:fill="F2F2F2"/>
          </w:tcPr>
          <w:p w14:paraId="595FD4E0" w14:textId="23C5E5ED" w:rsidR="00E514C2" w:rsidRPr="00F45489" w:rsidRDefault="00E514C2" w:rsidP="00E514C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0" w:name="_Toc395595528"/>
            <w:bookmarkStart w:id="111" w:name="_Ref396315840"/>
            <w:bookmarkStart w:id="112"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0"/>
            <w:bookmarkEnd w:id="111"/>
            <w:bookmarkEnd w:id="112"/>
          </w:p>
        </w:tc>
      </w:tr>
      <w:tr w:rsidR="00E514C2" w:rsidRPr="00A75C05" w14:paraId="3D751C6E"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EF5A770"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125438F" w14:textId="72B68365" w:rsidR="00E514C2" w:rsidRPr="00384887" w:rsidRDefault="00B9793C" w:rsidP="00E514C2">
            <w:pPr>
              <w:snapToGrid w:val="0"/>
              <w:spacing w:after="0" w:line="240" w:lineRule="auto"/>
              <w:rPr>
                <w:rStyle w:val="Hyperlink"/>
                <w:rFonts w:eastAsia="Times New Roman" w:cs="Arial"/>
                <w:color w:val="auto"/>
                <w:szCs w:val="18"/>
                <w:lang w:eastAsia="ar-SA"/>
              </w:rPr>
            </w:pPr>
            <w:hyperlink r:id="rId326" w:history="1">
              <w:r w:rsidR="00E514C2" w:rsidRPr="00B9793C">
                <w:rPr>
                  <w:rStyle w:val="Hyperlink"/>
                  <w:rFonts w:cs="Arial"/>
                </w:rPr>
                <w:t>S1-18</w:t>
              </w:r>
              <w:r w:rsidR="00384887" w:rsidRPr="00B9793C">
                <w:rPr>
                  <w:rStyle w:val="Hyperlink"/>
                  <w:rFonts w:cs="Arial"/>
                </w:rPr>
                <w:t>3289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D9DB6EB"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7F1369"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MONASTERY2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4188C46"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CCA06D7"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5343ECB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0D075E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8475BB5" w14:textId="087A81BA" w:rsidR="00E514C2" w:rsidRPr="00384887" w:rsidRDefault="00B9793C" w:rsidP="00E514C2">
            <w:pPr>
              <w:snapToGrid w:val="0"/>
              <w:spacing w:after="0" w:line="240" w:lineRule="auto"/>
              <w:rPr>
                <w:rStyle w:val="Hyperlink"/>
                <w:rFonts w:eastAsia="Times New Roman" w:cs="Arial"/>
                <w:color w:val="auto"/>
                <w:szCs w:val="18"/>
                <w:lang w:eastAsia="ar-SA"/>
              </w:rPr>
            </w:pPr>
            <w:hyperlink r:id="rId327" w:history="1">
              <w:r w:rsidR="00384887" w:rsidRPr="00B9793C">
                <w:rPr>
                  <w:rStyle w:val="Hyperlink"/>
                  <w:rFonts w:cs="Arial"/>
                </w:rPr>
                <w:t>S1-183290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4960B38"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391C5D"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FS_FRMCS2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901FE64" w14:textId="44118B9B"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1C891DAB"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2C0E226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FDCAF72"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043A480" w14:textId="3B8DC1EE" w:rsidR="00E514C2" w:rsidRPr="00384887" w:rsidRDefault="00B9793C" w:rsidP="00E514C2">
            <w:pPr>
              <w:snapToGrid w:val="0"/>
              <w:spacing w:after="0" w:line="240" w:lineRule="auto"/>
              <w:rPr>
                <w:rStyle w:val="Hyperlink"/>
                <w:rFonts w:eastAsia="Times New Roman" w:cs="Arial"/>
                <w:color w:val="auto"/>
                <w:szCs w:val="18"/>
                <w:lang w:eastAsia="ar-SA"/>
              </w:rPr>
            </w:pPr>
            <w:hyperlink r:id="rId328" w:history="1">
              <w:r w:rsidR="00384887" w:rsidRPr="00B9793C">
                <w:rPr>
                  <w:rStyle w:val="Hyperlink"/>
                  <w:rFonts w:cs="Arial"/>
                </w:rPr>
                <w:t>S1-183291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E0A6E2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31D6F2"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enIMS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0FC9EB"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8C22B90"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66C4CCD9"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54BBE1D"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5C92472" w14:textId="230E3020" w:rsidR="00E514C2" w:rsidRPr="00384887" w:rsidRDefault="00B9793C" w:rsidP="00E514C2">
            <w:pPr>
              <w:snapToGrid w:val="0"/>
              <w:spacing w:after="0" w:line="240" w:lineRule="auto"/>
              <w:rPr>
                <w:rStyle w:val="Hyperlink"/>
                <w:rFonts w:eastAsia="Times New Roman" w:cs="Arial"/>
                <w:color w:val="auto"/>
                <w:szCs w:val="18"/>
                <w:lang w:eastAsia="ar-SA"/>
              </w:rPr>
            </w:pPr>
            <w:hyperlink r:id="rId329" w:history="1">
              <w:r w:rsidR="00384887" w:rsidRPr="00B9793C">
                <w:rPr>
                  <w:rStyle w:val="Hyperlink"/>
                  <w:rFonts w:cs="Arial"/>
                </w:rPr>
                <w:t>S1-183292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087EEF4"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E6A954"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SMARTER Ph2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0FAFF8B"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82A3875"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0A414A6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6F393B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975FEF6" w14:textId="6ABF0A4B"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0" w:history="1">
              <w:r w:rsidR="00384887" w:rsidRPr="00B9793C">
                <w:rPr>
                  <w:rStyle w:val="Hyperlink"/>
                  <w:rFonts w:cs="Arial"/>
                </w:rPr>
                <w:t>S1-183293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EC30166"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A19A4A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QoS_MON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4CFA683"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D33E0BB"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0FAA6DB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5D08E3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CED89CF" w14:textId="3FC09505"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1" w:history="1">
              <w:r w:rsidR="00384887" w:rsidRPr="00B9793C">
                <w:rPr>
                  <w:rStyle w:val="Hyperlink"/>
                  <w:rFonts w:cs="Arial"/>
                </w:rPr>
                <w:t>S1-183294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FCCA74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397FB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MuD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E68407"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F63B883"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75781F6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840673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9C573DC" w14:textId="0C874043"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2" w:history="1">
              <w:r w:rsidR="00384887" w:rsidRPr="00B9793C">
                <w:rPr>
                  <w:rStyle w:val="Hyperlink"/>
                  <w:rFonts w:cs="Arial"/>
                </w:rPr>
                <w:t>S1-183295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6FAC3EC"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D3AF817"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MOBRT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A4C95DF"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71E6E3E"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0DED8EC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C58CACB"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5689FA5" w14:textId="579CA102"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3" w:history="1">
              <w:r w:rsidR="00384887" w:rsidRPr="00B9793C">
                <w:rPr>
                  <w:rStyle w:val="Hyperlink"/>
                  <w:rFonts w:cs="Arial"/>
                </w:rPr>
                <w:t>S1-183296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9C144D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7C073D"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5GLAN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E7C09"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5594D0C"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6DE7BA2A"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D8BB585"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3BF9CDD" w14:textId="2753499F"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4" w:history="1">
              <w:r w:rsidR="00384887" w:rsidRPr="00B9793C">
                <w:rPr>
                  <w:rStyle w:val="Hyperlink"/>
                  <w:rFonts w:cs="Arial"/>
                </w:rPr>
                <w:t>S1-183297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8F19358"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AE4E44"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cyberCAV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7FD627D"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EB842CF"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11780934"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2B04D86"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09AE7BF" w14:textId="430CC2B1"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5" w:history="1">
              <w:r w:rsidR="00384887" w:rsidRPr="00B9793C">
                <w:rPr>
                  <w:rStyle w:val="Hyperlink"/>
                  <w:rFonts w:cs="Arial"/>
                </w:rPr>
                <w:t>S1-183298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1B94A99"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6FC2F9"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5GSAT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697A544"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2AC279A"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7133BCE3" w14:textId="77777777" w:rsidTr="00692D1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505C397"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92D5E70" w14:textId="5F76EB47"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6" w:history="1">
              <w:r w:rsidR="00384887" w:rsidRPr="00B9793C">
                <w:rPr>
                  <w:rStyle w:val="Hyperlink"/>
                  <w:rFonts w:cs="Arial"/>
                </w:rPr>
                <w:t>S1-183299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C8C955A"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SyncTechno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4A6D0C"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MARCOM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A46268C"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041A3C0"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460FDD8D" w14:textId="77777777" w:rsidTr="00692D11">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14:paraId="66601A8B" w14:textId="77777777" w:rsidR="00E514C2" w:rsidRPr="00692D11" w:rsidRDefault="00E514C2" w:rsidP="00E514C2">
            <w:pPr>
              <w:snapToGrid w:val="0"/>
              <w:spacing w:after="0" w:line="240" w:lineRule="auto"/>
              <w:rPr>
                <w:rFonts w:eastAsia="Times New Roman" w:cs="Arial"/>
                <w:szCs w:val="18"/>
                <w:lang w:eastAsia="ar-SA"/>
              </w:rPr>
            </w:pPr>
            <w:r w:rsidRPr="00692D11">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808080"/>
          </w:tcPr>
          <w:p w14:paraId="0FE72B81" w14:textId="7B98C50A" w:rsidR="00E514C2" w:rsidRPr="00692D11" w:rsidRDefault="00384887" w:rsidP="00E514C2">
            <w:pPr>
              <w:snapToGrid w:val="0"/>
              <w:spacing w:after="0" w:line="240" w:lineRule="auto"/>
              <w:rPr>
                <w:rStyle w:val="Hyperlink"/>
                <w:rFonts w:eastAsia="Times New Roman" w:cs="Arial"/>
                <w:color w:val="auto"/>
                <w:szCs w:val="18"/>
                <w:lang w:eastAsia="ar-SA"/>
              </w:rPr>
            </w:pPr>
            <w:r w:rsidRPr="00692D11">
              <w:rPr>
                <w:rFonts w:cs="Arial"/>
              </w:rPr>
              <w:t>S1-183300</w:t>
            </w:r>
          </w:p>
        </w:tc>
        <w:tc>
          <w:tcPr>
            <w:tcW w:w="2835" w:type="dxa"/>
            <w:gridSpan w:val="2"/>
            <w:tcBorders>
              <w:top w:val="single" w:sz="4" w:space="0" w:color="auto"/>
              <w:left w:val="single" w:sz="4" w:space="0" w:color="auto"/>
              <w:bottom w:val="single" w:sz="4" w:space="0" w:color="auto"/>
              <w:right w:val="single" w:sz="4" w:space="0" w:color="auto"/>
            </w:tcBorders>
            <w:shd w:val="clear" w:color="auto" w:fill="808080"/>
          </w:tcPr>
          <w:p w14:paraId="327CA1A5" w14:textId="77777777" w:rsidR="00E514C2" w:rsidRPr="00692D11" w:rsidRDefault="00E514C2" w:rsidP="00E514C2">
            <w:pPr>
              <w:snapToGrid w:val="0"/>
              <w:spacing w:after="0" w:line="240" w:lineRule="auto"/>
              <w:rPr>
                <w:rFonts w:eastAsia="Times New Roman" w:cs="Arial"/>
                <w:szCs w:val="18"/>
                <w:lang w:eastAsia="ar-SA"/>
              </w:rPr>
            </w:pPr>
            <w:r w:rsidRPr="00692D11">
              <w:rPr>
                <w:rFonts w:eastAsia="Times New Roman" w:cs="Arial"/>
                <w:szCs w:val="18"/>
                <w:lang w:eastAsia="ar-SA"/>
              </w:rPr>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7252101A" w14:textId="77777777" w:rsidR="00E514C2" w:rsidRPr="00692D11" w:rsidRDefault="00E514C2" w:rsidP="00E514C2">
            <w:pPr>
              <w:snapToGrid w:val="0"/>
              <w:spacing w:after="0" w:line="240" w:lineRule="auto"/>
              <w:rPr>
                <w:rFonts w:eastAsia="Times New Roman" w:cs="Arial"/>
                <w:szCs w:val="18"/>
                <w:lang w:eastAsia="ar-SA"/>
              </w:rPr>
            </w:pPr>
            <w:r w:rsidRPr="00692D11">
              <w:rPr>
                <w:rFonts w:eastAsia="Times New Roman" w:cs="Arial"/>
                <w:szCs w:val="18"/>
                <w:lang w:eastAsia="ar-SA"/>
              </w:rPr>
              <w:t>UIA – Status report</w:t>
            </w: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5140BB7E" w14:textId="23EA7613" w:rsidR="00E514C2" w:rsidRPr="00692D11" w:rsidRDefault="00692D11" w:rsidP="00E514C2">
            <w:pPr>
              <w:snapToGrid w:val="0"/>
              <w:spacing w:after="0" w:line="240" w:lineRule="auto"/>
              <w:rPr>
                <w:rFonts w:eastAsia="Times New Roman" w:cs="Arial"/>
                <w:szCs w:val="18"/>
                <w:lang w:eastAsia="ar-SA"/>
              </w:rPr>
            </w:pPr>
            <w:r w:rsidRPr="00692D11">
              <w:rPr>
                <w:rFonts w:eastAsia="Times New Roman" w:cs="Arial"/>
                <w:szCs w:val="18"/>
                <w:lang w:eastAsia="ar-SA"/>
              </w:rPr>
              <w:t>Withdrawn</w:t>
            </w:r>
          </w:p>
        </w:tc>
        <w:tc>
          <w:tcPr>
            <w:tcW w:w="3526" w:type="dxa"/>
            <w:gridSpan w:val="2"/>
            <w:tcBorders>
              <w:top w:val="single" w:sz="4" w:space="0" w:color="auto"/>
              <w:left w:val="single" w:sz="4" w:space="0" w:color="auto"/>
              <w:bottom w:val="single" w:sz="4" w:space="0" w:color="auto"/>
              <w:right w:val="single" w:sz="4" w:space="0" w:color="auto"/>
            </w:tcBorders>
            <w:shd w:val="clear" w:color="auto" w:fill="808080"/>
          </w:tcPr>
          <w:p w14:paraId="3B65A8F7" w14:textId="77777777" w:rsidR="00E514C2" w:rsidRPr="00692D11" w:rsidRDefault="00E514C2" w:rsidP="00E514C2">
            <w:pPr>
              <w:snapToGrid w:val="0"/>
              <w:spacing w:after="0" w:line="240" w:lineRule="auto"/>
              <w:rPr>
                <w:rFonts w:eastAsia="Arial Unicode MS" w:cs="Arial"/>
                <w:szCs w:val="18"/>
                <w:lang w:eastAsia="ar-SA"/>
              </w:rPr>
            </w:pPr>
          </w:p>
        </w:tc>
      </w:tr>
      <w:tr w:rsidR="00E514C2" w:rsidRPr="00A75C05" w14:paraId="109DE93D"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6AB48E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417A618" w14:textId="21547F58"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7" w:history="1">
              <w:r w:rsidR="00384887" w:rsidRPr="00B9793C">
                <w:rPr>
                  <w:rStyle w:val="Hyperlink"/>
                  <w:rFonts w:cs="Arial"/>
                </w:rPr>
                <w:t>S1-183301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A4BD60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ESA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A5FFA8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5G_HYPOS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1A06D8"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4858076"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23FCD09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24AF32B"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05F9563" w14:textId="098217B1"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8" w:history="1">
              <w:r w:rsidR="00E514C2" w:rsidRPr="00B9793C">
                <w:rPr>
                  <w:rStyle w:val="Hyperlink"/>
                  <w:rFonts w:cs="Arial"/>
                </w:rPr>
                <w:t>S1-18</w:t>
              </w:r>
              <w:r w:rsidR="00384887" w:rsidRPr="00B9793C">
                <w:rPr>
                  <w:rStyle w:val="Hyperlink"/>
                  <w:rFonts w:cs="Arial"/>
                </w:rPr>
                <w:t>3302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DF2A57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C3CB4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FS_5GMSG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2598E33"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00B11199"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5F83A30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34DBA2BA"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8FE856F" w14:textId="1BF2C843" w:rsidR="00E514C2" w:rsidRPr="00384887" w:rsidRDefault="00B9793C" w:rsidP="00E514C2">
            <w:pPr>
              <w:snapToGrid w:val="0"/>
              <w:spacing w:after="0" w:line="240" w:lineRule="auto"/>
              <w:rPr>
                <w:rStyle w:val="Hyperlink"/>
                <w:rFonts w:eastAsia="Times New Roman" w:cs="Arial"/>
                <w:color w:val="auto"/>
                <w:szCs w:val="18"/>
                <w:lang w:eastAsia="ar-SA"/>
              </w:rPr>
            </w:pPr>
            <w:hyperlink r:id="rId339" w:history="1">
              <w:r w:rsidR="00384887" w:rsidRPr="00B9793C">
                <w:rPr>
                  <w:rStyle w:val="Hyperlink"/>
                  <w:rFonts w:cs="Arial"/>
                </w:rPr>
                <w:t>S1-183303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751DCF0"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95AAAB"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FS_BMNS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AC146E7" w14:textId="04194018"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C9CB29"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6F7F493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58135502"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8B11067" w14:textId="126E2846"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0" w:history="1">
              <w:r w:rsidR="00384887" w:rsidRPr="00B9793C">
                <w:rPr>
                  <w:rStyle w:val="Hyperlink"/>
                  <w:rFonts w:cs="Arial"/>
                </w:rPr>
                <w:t>S1-183304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BCF4816"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0D59D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FS_MPS2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3BA15D"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3AA189E"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53E431B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64887A9"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8935AF" w14:textId="7F4E9A47"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1" w:history="1">
              <w:r w:rsidR="00384887" w:rsidRPr="00B9793C">
                <w:rPr>
                  <w:rStyle w:val="Hyperlink"/>
                  <w:rFonts w:cs="Arial"/>
                </w:rPr>
                <w:t>S1-183305</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5DD6BD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LGE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7FEFB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FS_V2XIMP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91B8DE1"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411EC123"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499DEFEB"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454C0DA"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27756F1" w14:textId="737D88FC"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2" w:history="1">
              <w:r w:rsidR="00384887" w:rsidRPr="00B9793C">
                <w:rPr>
                  <w:rStyle w:val="Hyperlink"/>
                  <w:rFonts w:cs="Arial"/>
                </w:rPr>
                <w:t>S1-183306</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674F3D2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EB019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FS_AVPROD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AA30E5"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3226588"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344C18F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B09D839"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3B8D1FB" w14:textId="15FB7CEE"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3" w:history="1">
              <w:r w:rsidR="00384887" w:rsidRPr="00B9793C">
                <w:rPr>
                  <w:rStyle w:val="Hyperlink"/>
                  <w:rFonts w:cs="Arial"/>
                </w:rPr>
                <w:t>S1-183307</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45C6AC3"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78C037"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FS_NCIS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72BDBE"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BE611F8"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1231CA9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6663BE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B140E83" w14:textId="0021257C"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4" w:history="1">
              <w:r w:rsidR="00384887" w:rsidRPr="00B9793C">
                <w:rPr>
                  <w:rStyle w:val="Hyperlink"/>
                  <w:rFonts w:cs="Arial"/>
                </w:rPr>
                <w:t>S1-183308</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B7DA762"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8B34B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BRMNS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D732435"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540CE29"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1D68745C"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1B36F36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625893F" w14:textId="7E438B2B"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5" w:history="1">
              <w:r w:rsidR="00384887" w:rsidRPr="00B9793C">
                <w:rPr>
                  <w:rStyle w:val="Hyperlink"/>
                  <w:rFonts w:cs="Arial"/>
                </w:rPr>
                <w:t>S1-183309</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090EF7E7"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490D5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FS_CMED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92AEAE"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5D4439C0"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42101E43"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4B44BFB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77AD413" w14:textId="131A0562"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6" w:history="1">
              <w:r w:rsidR="00384887" w:rsidRPr="00B9793C">
                <w:rPr>
                  <w:rStyle w:val="Hyperlink"/>
                  <w:rFonts w:cs="Arial"/>
                </w:rPr>
                <w:t>S1-183310</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E26B086"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4ED36F" w14:textId="5D29CD1D"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w:t>
            </w:r>
            <w:r w:rsidR="00D273EB">
              <w:rPr>
                <w:rFonts w:eastAsia="Times New Roman" w:cs="Arial"/>
                <w:szCs w:val="18"/>
                <w:lang w:eastAsia="ar-SA"/>
              </w:rPr>
              <w:t>5G_ATRAC</w:t>
            </w:r>
            <w:r>
              <w:rPr>
                <w:rFonts w:eastAsia="Times New Roman" w:cs="Arial"/>
                <w:szCs w:val="18"/>
                <w:lang w:eastAsia="ar-SA"/>
              </w:rPr>
              <w:t xml:space="preserve">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11F920"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08F3C7B"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63FD79B7"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7F65D99C"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15A3DBF" w14:textId="2226C706"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7" w:history="1">
              <w:r w:rsidR="00384887" w:rsidRPr="00B9793C">
                <w:rPr>
                  <w:rStyle w:val="Hyperlink"/>
                  <w:rFonts w:cs="Arial"/>
                </w:rPr>
                <w:t>S1-183311</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DFF7677"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70A845"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FS_REFEC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8F439CF"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6C5A6C66"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508233D1"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0E335AA5"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3291467" w14:textId="4F855F31"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8" w:history="1">
              <w:r w:rsidR="00384887" w:rsidRPr="00B9793C">
                <w:rPr>
                  <w:rStyle w:val="Hyperlink"/>
                  <w:rFonts w:cs="Arial"/>
                </w:rPr>
                <w:t>S1-183312</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A00908E"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B668F5"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ID_UAS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E562E2" w14:textId="450A55D3"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7D0F56CF"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5B910E35"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2E0AB31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B845A5B" w14:textId="0E7A5704" w:rsidR="00E514C2" w:rsidRPr="00384887" w:rsidRDefault="00B9793C" w:rsidP="00E514C2">
            <w:pPr>
              <w:snapToGrid w:val="0"/>
              <w:spacing w:after="0" w:line="240" w:lineRule="auto"/>
              <w:rPr>
                <w:rStyle w:val="Hyperlink"/>
                <w:rFonts w:eastAsia="Times New Roman" w:cs="Arial"/>
                <w:color w:val="auto"/>
                <w:szCs w:val="18"/>
                <w:lang w:eastAsia="ar-SA"/>
              </w:rPr>
            </w:pPr>
            <w:hyperlink r:id="rId349" w:history="1">
              <w:r w:rsidR="00384887" w:rsidRPr="00B9793C">
                <w:rPr>
                  <w:rStyle w:val="Hyperlink"/>
                  <w:rFonts w:cs="Arial"/>
                </w:rPr>
                <w:t>S1-183313</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4F8B4454"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C91A51"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FS_EAV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A035A10"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2DA2D9FA"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A75C05" w14:paraId="385FB86F" w14:textId="77777777" w:rsidTr="0029452C">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14:paraId="66DADE8B"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5986BC9" w14:textId="05D8D592" w:rsidR="00E514C2" w:rsidRPr="00384887" w:rsidRDefault="00B9793C" w:rsidP="00E514C2">
            <w:pPr>
              <w:snapToGrid w:val="0"/>
              <w:spacing w:after="0" w:line="240" w:lineRule="auto"/>
              <w:rPr>
                <w:rStyle w:val="Hyperlink"/>
                <w:rFonts w:eastAsia="Times New Roman" w:cs="Arial"/>
                <w:color w:val="auto"/>
                <w:szCs w:val="18"/>
                <w:lang w:eastAsia="ar-SA"/>
              </w:rPr>
            </w:pPr>
            <w:hyperlink r:id="rId350" w:history="1">
              <w:r w:rsidR="00384887" w:rsidRPr="00B9793C">
                <w:rPr>
                  <w:rStyle w:val="Hyperlink"/>
                  <w:rFonts w:cs="Arial"/>
                </w:rPr>
                <w:t>S1-183314</w:t>
              </w:r>
            </w:hyperlink>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736BF06F" w14:textId="77777777"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F3BA41" w14:textId="6A2FC73F" w:rsidR="00E514C2" w:rsidRPr="00156AC9" w:rsidRDefault="00E514C2" w:rsidP="00E514C2">
            <w:pPr>
              <w:snapToGrid w:val="0"/>
              <w:spacing w:after="0" w:line="240" w:lineRule="auto"/>
              <w:rPr>
                <w:rFonts w:eastAsia="Times New Roman" w:cs="Arial"/>
                <w:szCs w:val="18"/>
                <w:lang w:eastAsia="ar-SA"/>
              </w:rPr>
            </w:pPr>
            <w:r>
              <w:rPr>
                <w:rFonts w:eastAsia="Times New Roman" w:cs="Arial"/>
                <w:szCs w:val="18"/>
                <w:lang w:eastAsia="ar-SA"/>
              </w:rPr>
              <w:t>MSG</w:t>
            </w:r>
            <w:r w:rsidR="00D273EB">
              <w:rPr>
                <w:rFonts w:eastAsia="Times New Roman" w:cs="Arial"/>
                <w:szCs w:val="18"/>
                <w:lang w:eastAsia="ar-SA"/>
              </w:rPr>
              <w:t>in5G</w:t>
            </w:r>
            <w:r>
              <w:rPr>
                <w:rFonts w:eastAsia="Times New Roman" w:cs="Arial"/>
                <w:szCs w:val="18"/>
                <w:lang w:eastAsia="ar-SA"/>
              </w:rPr>
              <w:t xml:space="preserve"> – Status report</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73D00B1" w14:textId="77777777" w:rsidR="00E514C2" w:rsidRPr="00156AC9" w:rsidRDefault="00E514C2" w:rsidP="00E514C2">
            <w:pPr>
              <w:snapToGrid w:val="0"/>
              <w:spacing w:after="0" w:line="240" w:lineRule="auto"/>
              <w:rPr>
                <w:rFonts w:eastAsia="Times New Roman" w:cs="Arial"/>
                <w:szCs w:val="18"/>
                <w:lang w:eastAsia="ar-SA"/>
              </w:rPr>
            </w:pPr>
          </w:p>
        </w:tc>
        <w:tc>
          <w:tcPr>
            <w:tcW w:w="3526" w:type="dxa"/>
            <w:gridSpan w:val="2"/>
            <w:tcBorders>
              <w:top w:val="single" w:sz="4" w:space="0" w:color="auto"/>
              <w:left w:val="single" w:sz="4" w:space="0" w:color="auto"/>
              <w:bottom w:val="single" w:sz="4" w:space="0" w:color="auto"/>
              <w:right w:val="single" w:sz="4" w:space="0" w:color="auto"/>
            </w:tcBorders>
            <w:shd w:val="clear" w:color="auto" w:fill="auto"/>
          </w:tcPr>
          <w:p w14:paraId="3A505F2B" w14:textId="77777777" w:rsidR="00E514C2" w:rsidRPr="00156AC9" w:rsidRDefault="00E514C2" w:rsidP="00E514C2">
            <w:pPr>
              <w:snapToGrid w:val="0"/>
              <w:spacing w:after="0" w:line="240" w:lineRule="auto"/>
              <w:rPr>
                <w:rFonts w:eastAsia="Arial Unicode MS" w:cs="Arial"/>
                <w:szCs w:val="18"/>
                <w:lang w:eastAsia="ar-SA"/>
              </w:rPr>
            </w:pPr>
          </w:p>
        </w:tc>
      </w:tr>
      <w:tr w:rsidR="00E514C2" w:rsidRPr="00B04844" w14:paraId="595FD51B" w14:textId="77777777" w:rsidTr="00B46DDA">
        <w:trPr>
          <w:trHeight w:val="141"/>
        </w:trPr>
        <w:tc>
          <w:tcPr>
            <w:tcW w:w="14494" w:type="dxa"/>
            <w:gridSpan w:val="8"/>
            <w:tcBorders>
              <w:bottom w:val="single" w:sz="4" w:space="0" w:color="auto"/>
            </w:tcBorders>
            <w:shd w:val="clear" w:color="auto" w:fill="F2F2F2"/>
          </w:tcPr>
          <w:p w14:paraId="595FD51A" w14:textId="4347E7E0" w:rsidR="00E514C2" w:rsidRPr="00F45489" w:rsidRDefault="00E514C2" w:rsidP="00E514C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Ref377325454"/>
            <w:bookmarkStart w:id="114" w:name="_Toc378052469"/>
            <w:bookmarkStart w:id="115" w:name="_Ref387045805"/>
            <w:bookmarkStart w:id="116" w:name="_Toc387990778"/>
            <w:bookmarkStart w:id="117" w:name="_Toc395595529"/>
            <w:bookmarkStart w:id="118" w:name="_Toc414625509"/>
            <w:r>
              <w:rPr>
                <w:rFonts w:eastAsia="Arial Unicode MS" w:cs="Arial"/>
                <w:b/>
                <w:color w:val="1F497D"/>
                <w:sz w:val="20"/>
                <w:szCs w:val="20"/>
                <w:lang w:eastAsia="ar-SA"/>
              </w:rPr>
              <w:t>SA1 process improvements/updates</w:t>
            </w:r>
            <w:bookmarkEnd w:id="113"/>
            <w:bookmarkEnd w:id="114"/>
            <w:bookmarkEnd w:id="115"/>
            <w:bookmarkEnd w:id="116"/>
            <w:bookmarkEnd w:id="117"/>
            <w:bookmarkEnd w:id="118"/>
          </w:p>
        </w:tc>
      </w:tr>
      <w:tr w:rsidR="00E514C2" w:rsidRPr="00B04844" w14:paraId="595FD51D" w14:textId="77777777" w:rsidTr="00B46DDA">
        <w:trPr>
          <w:trHeight w:val="141"/>
        </w:trPr>
        <w:tc>
          <w:tcPr>
            <w:tcW w:w="14494" w:type="dxa"/>
            <w:gridSpan w:val="8"/>
            <w:tcBorders>
              <w:bottom w:val="single" w:sz="4" w:space="0" w:color="auto"/>
            </w:tcBorders>
            <w:shd w:val="clear" w:color="auto" w:fill="F2F2F2"/>
          </w:tcPr>
          <w:p w14:paraId="595FD51C" w14:textId="08A4574D" w:rsidR="00E514C2" w:rsidRPr="00F45489" w:rsidRDefault="00E514C2" w:rsidP="00E514C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316030637"/>
            <w:bookmarkStart w:id="120" w:name="_Toc324137379"/>
            <w:bookmarkStart w:id="121" w:name="_Toc331152543"/>
            <w:bookmarkStart w:id="122" w:name="_Ref331766761"/>
            <w:bookmarkStart w:id="123" w:name="_Toc378052470"/>
            <w:bookmarkStart w:id="124" w:name="_Toc387990779"/>
            <w:bookmarkStart w:id="125" w:name="_Toc395595530"/>
            <w:bookmarkStart w:id="126" w:name="_Toc414625510"/>
            <w:r w:rsidRPr="00F45489">
              <w:rPr>
                <w:rFonts w:eastAsia="Arial Unicode MS" w:cs="Arial"/>
                <w:b/>
                <w:color w:val="1F497D"/>
                <w:sz w:val="20"/>
                <w:szCs w:val="20"/>
                <w:lang w:eastAsia="ar-SA"/>
              </w:rPr>
              <w:t>Other</w:t>
            </w:r>
            <w:bookmarkEnd w:id="119"/>
            <w:bookmarkEnd w:id="120"/>
            <w:bookmarkEnd w:id="121"/>
            <w:bookmarkEnd w:id="122"/>
            <w:bookmarkEnd w:id="123"/>
            <w:bookmarkEnd w:id="124"/>
            <w:bookmarkEnd w:id="125"/>
            <w:bookmarkEnd w:id="126"/>
            <w:r>
              <w:rPr>
                <w:rFonts w:eastAsia="Arial Unicode MS" w:cs="Arial"/>
                <w:b/>
                <w:color w:val="1F497D"/>
                <w:sz w:val="20"/>
                <w:szCs w:val="20"/>
                <w:lang w:eastAsia="ar-SA"/>
              </w:rPr>
              <w:t xml:space="preserve"> non-technical contributions</w:t>
            </w:r>
          </w:p>
        </w:tc>
      </w:tr>
      <w:tr w:rsidR="00E514C2" w:rsidRPr="00B04844" w14:paraId="595FD51F" w14:textId="77777777" w:rsidTr="00B46DDA">
        <w:trPr>
          <w:trHeight w:val="141"/>
        </w:trPr>
        <w:tc>
          <w:tcPr>
            <w:tcW w:w="14494" w:type="dxa"/>
            <w:gridSpan w:val="8"/>
            <w:shd w:val="clear" w:color="auto" w:fill="F2F2F2"/>
          </w:tcPr>
          <w:p w14:paraId="595FD51E" w14:textId="77777777" w:rsidR="00E514C2" w:rsidRPr="00F45489"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7" w:name="_Toc316030638"/>
            <w:bookmarkStart w:id="128" w:name="_Toc324137380"/>
            <w:bookmarkStart w:id="129" w:name="_Toc331152544"/>
            <w:bookmarkStart w:id="130" w:name="_Toc378052471"/>
            <w:bookmarkStart w:id="131" w:name="_Toc387990780"/>
            <w:bookmarkStart w:id="132" w:name="_Toc395595531"/>
            <w:bookmarkStart w:id="13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7"/>
            <w:bookmarkEnd w:id="128"/>
            <w:bookmarkEnd w:id="129"/>
            <w:bookmarkEnd w:id="130"/>
            <w:bookmarkEnd w:id="131"/>
            <w:bookmarkEnd w:id="132"/>
            <w:bookmarkEnd w:id="133"/>
          </w:p>
        </w:tc>
      </w:tr>
      <w:tr w:rsidR="00E514C2" w:rsidRPr="00B04844" w14:paraId="595FD528" w14:textId="77777777" w:rsidTr="00B46DDA">
        <w:trPr>
          <w:trHeight w:val="141"/>
        </w:trPr>
        <w:tc>
          <w:tcPr>
            <w:tcW w:w="14494" w:type="dxa"/>
            <w:gridSpan w:val="8"/>
            <w:shd w:val="clear" w:color="auto" w:fill="F2F2F2"/>
          </w:tcPr>
          <w:p w14:paraId="595FD527" w14:textId="77777777" w:rsidR="00E514C2" w:rsidRPr="00F45489" w:rsidRDefault="00E514C2" w:rsidP="00E514C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4" w:name="_Toc316030639"/>
            <w:bookmarkStart w:id="135" w:name="_Toc324137381"/>
            <w:bookmarkStart w:id="136" w:name="_Toc331152545"/>
            <w:bookmarkStart w:id="137" w:name="_Toc378052472"/>
            <w:bookmarkStart w:id="138" w:name="_Toc387990781"/>
            <w:bookmarkStart w:id="139" w:name="_Toc395595532"/>
            <w:bookmarkStart w:id="140" w:name="_Toc414625512"/>
            <w:r w:rsidRPr="00F45489">
              <w:rPr>
                <w:rFonts w:eastAsia="Arial Unicode MS" w:cs="Arial"/>
                <w:b/>
                <w:color w:val="1F497D"/>
                <w:sz w:val="20"/>
                <w:szCs w:val="20"/>
                <w:lang w:eastAsia="ar-SA"/>
              </w:rPr>
              <w:t>Calendar</w:t>
            </w:r>
            <w:bookmarkEnd w:id="134"/>
            <w:bookmarkEnd w:id="135"/>
            <w:bookmarkEnd w:id="136"/>
            <w:bookmarkEnd w:id="137"/>
            <w:bookmarkEnd w:id="138"/>
            <w:bookmarkEnd w:id="139"/>
            <w:bookmarkEnd w:id="140"/>
          </w:p>
        </w:tc>
      </w:tr>
      <w:tr w:rsidR="00E514C2" w:rsidRPr="00B04844" w14:paraId="595FD537" w14:textId="77777777" w:rsidTr="00B46DDA">
        <w:trPr>
          <w:trHeight w:val="141"/>
        </w:trPr>
        <w:tc>
          <w:tcPr>
            <w:tcW w:w="14494" w:type="dxa"/>
            <w:gridSpan w:val="8"/>
            <w:shd w:val="clear" w:color="auto" w:fill="auto"/>
          </w:tcPr>
          <w:p w14:paraId="595FD529" w14:textId="77777777" w:rsidR="00E514C2" w:rsidRPr="00F45489" w:rsidRDefault="00E514C2" w:rsidP="00E514C2">
            <w:pPr>
              <w:suppressAutoHyphens/>
              <w:spacing w:after="0" w:line="240" w:lineRule="auto"/>
              <w:rPr>
                <w:rFonts w:eastAsia="Arial Unicode MS" w:cs="Arial"/>
                <w:szCs w:val="18"/>
                <w:lang w:eastAsia="ar-SA"/>
              </w:rPr>
            </w:pPr>
          </w:p>
          <w:p w14:paraId="595FD52D" w14:textId="77777777" w:rsidR="00E514C2" w:rsidRPr="00CF26CD" w:rsidRDefault="00E514C2" w:rsidP="00E514C2">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14:paraId="595FD531" w14:textId="51E55E6B" w:rsidR="00E514C2" w:rsidRPr="00CF26CD" w:rsidRDefault="00E514C2" w:rsidP="00E514C2">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r>
            <w:r>
              <w:rPr>
                <w:rFonts w:eastAsia="Arial Unicode MS" w:cs="Arial"/>
                <w:szCs w:val="18"/>
                <w:lang w:val="en-US" w:eastAsia="ar-SA"/>
              </w:rPr>
              <w:t>Spokane</w:t>
            </w:r>
            <w:r w:rsidRPr="00CF26CD">
              <w:rPr>
                <w:rFonts w:eastAsia="Arial Unicode MS" w:cs="Arial"/>
                <w:szCs w:val="18"/>
                <w:lang w:val="en-US" w:eastAsia="ar-SA"/>
              </w:rPr>
              <w:t>, US</w:t>
            </w:r>
          </w:p>
          <w:p w14:paraId="595FD532" w14:textId="77777777" w:rsidR="00E514C2" w:rsidRPr="00CF26CD" w:rsidRDefault="00E514C2" w:rsidP="00E514C2">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595FD533" w14:textId="144AEE45" w:rsidR="00E514C2" w:rsidRPr="00CF26CD" w:rsidRDefault="00E514C2" w:rsidP="00E514C2">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Pr>
                <w:rFonts w:eastAsia="Arial Unicode MS" w:cs="Arial"/>
                <w:szCs w:val="18"/>
                <w:lang w:val="en-US" w:eastAsia="ar-SA"/>
              </w:rPr>
              <w:t>allinn</w:t>
            </w:r>
            <w:r w:rsidRPr="00CF26CD">
              <w:rPr>
                <w:rFonts w:eastAsia="Arial Unicode MS" w:cs="Arial"/>
                <w:szCs w:val="18"/>
                <w:lang w:val="en-US" w:eastAsia="ar-SA"/>
              </w:rPr>
              <w:t>, Europe</w:t>
            </w:r>
          </w:p>
          <w:p w14:paraId="595FD534" w14:textId="2A0FA6E3" w:rsidR="00E514C2" w:rsidRPr="00CF26CD" w:rsidRDefault="00E514C2" w:rsidP="00E514C2">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 xml:space="preserve">TBD, </w:t>
            </w:r>
            <w:r>
              <w:rPr>
                <w:rFonts w:eastAsia="Arial Unicode MS" w:cs="Arial"/>
                <w:szCs w:val="18"/>
                <w:lang w:val="fr-FR" w:eastAsia="ar-SA"/>
              </w:rPr>
              <w:t>China</w:t>
            </w:r>
          </w:p>
          <w:p w14:paraId="595FD535" w14:textId="48641EBE" w:rsidR="00E514C2" w:rsidRPr="00CF26CD" w:rsidRDefault="00E514C2" w:rsidP="00E514C2">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14:paraId="595FD536" w14:textId="00D140D1" w:rsidR="00E514C2" w:rsidRPr="00BE2D9F" w:rsidRDefault="00E514C2" w:rsidP="00E514C2">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E514C2" w:rsidRPr="00E225F9" w14:paraId="595FD539" w14:textId="77777777" w:rsidTr="00B46DDA">
        <w:trPr>
          <w:trHeight w:val="141"/>
        </w:trPr>
        <w:tc>
          <w:tcPr>
            <w:tcW w:w="14494" w:type="dxa"/>
            <w:gridSpan w:val="8"/>
            <w:tcBorders>
              <w:bottom w:val="single" w:sz="4" w:space="0" w:color="auto"/>
            </w:tcBorders>
            <w:shd w:val="clear" w:color="auto" w:fill="F2F2F2"/>
          </w:tcPr>
          <w:p w14:paraId="595FD538" w14:textId="77777777" w:rsidR="00E514C2"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1" w:name="_Toc414625514"/>
            <w:r w:rsidRPr="00E225F9">
              <w:rPr>
                <w:rFonts w:eastAsia="Arial Unicode MS" w:cs="Arial"/>
                <w:b/>
                <w:color w:val="1F497D"/>
                <w:sz w:val="24"/>
                <w:szCs w:val="18"/>
                <w:lang w:eastAsia="ar-SA"/>
              </w:rPr>
              <w:t>Any other business</w:t>
            </w:r>
            <w:bookmarkEnd w:id="141"/>
          </w:p>
        </w:tc>
      </w:tr>
      <w:tr w:rsidR="00E514C2" w:rsidRPr="00B04844" w14:paraId="595FD53B" w14:textId="77777777" w:rsidTr="00B46DDA">
        <w:trPr>
          <w:trHeight w:val="141"/>
        </w:trPr>
        <w:tc>
          <w:tcPr>
            <w:tcW w:w="14494" w:type="dxa"/>
            <w:gridSpan w:val="8"/>
            <w:shd w:val="clear" w:color="auto" w:fill="F2F2F2"/>
          </w:tcPr>
          <w:p w14:paraId="595FD53A" w14:textId="77777777" w:rsidR="00E514C2" w:rsidRPr="00F45489" w:rsidRDefault="00E514C2" w:rsidP="00E514C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2" w:name="_Toc316030641"/>
            <w:bookmarkStart w:id="143" w:name="_Toc324137383"/>
            <w:bookmarkStart w:id="144" w:name="_Toc331152547"/>
            <w:bookmarkStart w:id="145" w:name="_Toc378052474"/>
            <w:bookmarkStart w:id="146" w:name="_Toc387990783"/>
            <w:bookmarkStart w:id="147" w:name="_Toc395595534"/>
            <w:bookmarkStart w:id="148" w:name="_Toc414625515"/>
            <w:r w:rsidRPr="00F45489">
              <w:rPr>
                <w:rFonts w:eastAsia="Arial Unicode MS" w:cs="Arial"/>
                <w:b/>
                <w:color w:val="1F497D"/>
                <w:sz w:val="24"/>
                <w:szCs w:val="18"/>
                <w:lang w:eastAsia="ar-SA"/>
              </w:rPr>
              <w:t>Close</w:t>
            </w:r>
            <w:bookmarkEnd w:id="142"/>
            <w:bookmarkEnd w:id="143"/>
            <w:bookmarkEnd w:id="144"/>
            <w:bookmarkEnd w:id="145"/>
            <w:bookmarkEnd w:id="146"/>
            <w:bookmarkEnd w:id="147"/>
            <w:bookmarkEnd w:id="148"/>
          </w:p>
        </w:tc>
      </w:tr>
      <w:tr w:rsidR="00E514C2" w:rsidRPr="00B04844" w14:paraId="595FD53F" w14:textId="77777777" w:rsidTr="00B46DDA">
        <w:trPr>
          <w:trHeight w:val="141"/>
        </w:trPr>
        <w:tc>
          <w:tcPr>
            <w:tcW w:w="14494" w:type="dxa"/>
            <w:gridSpan w:val="8"/>
            <w:shd w:val="clear" w:color="auto" w:fill="auto"/>
          </w:tcPr>
          <w:p w14:paraId="595FD53C" w14:textId="77777777" w:rsidR="00E514C2" w:rsidRPr="00F45489" w:rsidRDefault="00E514C2" w:rsidP="00E514C2">
            <w:pPr>
              <w:suppressAutoHyphens/>
              <w:spacing w:after="0" w:line="240" w:lineRule="auto"/>
              <w:rPr>
                <w:rFonts w:eastAsia="Arial Unicode MS" w:cs="Arial"/>
                <w:szCs w:val="18"/>
                <w:lang w:eastAsia="ar-SA"/>
              </w:rPr>
            </w:pPr>
          </w:p>
          <w:p w14:paraId="595FD53D" w14:textId="419A2BFD" w:rsidR="00E514C2" w:rsidRPr="00F45489" w:rsidRDefault="00E514C2" w:rsidP="00E514C2">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16 November 2018</w:t>
            </w:r>
          </w:p>
          <w:p w14:paraId="595FD53E" w14:textId="77777777" w:rsidR="00E514C2" w:rsidRPr="00F45489" w:rsidRDefault="00E514C2" w:rsidP="00E514C2">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EE94" w14:textId="77777777" w:rsidR="0029356B" w:rsidRDefault="0029356B" w:rsidP="002E015E">
      <w:pPr>
        <w:spacing w:after="0" w:line="240" w:lineRule="auto"/>
      </w:pPr>
      <w:r>
        <w:separator/>
      </w:r>
    </w:p>
  </w:endnote>
  <w:endnote w:type="continuationSeparator" w:id="0">
    <w:p w14:paraId="1B0D17B3" w14:textId="77777777" w:rsidR="0029356B" w:rsidRDefault="0029356B" w:rsidP="002E015E">
      <w:pPr>
        <w:spacing w:after="0" w:line="240" w:lineRule="auto"/>
      </w:pPr>
      <w:r>
        <w:continuationSeparator/>
      </w:r>
    </w:p>
  </w:endnote>
  <w:endnote w:type="continuationNotice" w:id="1">
    <w:p w14:paraId="6809335E" w14:textId="77777777" w:rsidR="0029356B" w:rsidRDefault="00293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1DC4D" w14:textId="77777777" w:rsidR="0029356B" w:rsidRDefault="0029356B" w:rsidP="002E015E">
      <w:pPr>
        <w:spacing w:after="0" w:line="240" w:lineRule="auto"/>
      </w:pPr>
      <w:r>
        <w:separator/>
      </w:r>
    </w:p>
  </w:footnote>
  <w:footnote w:type="continuationSeparator" w:id="0">
    <w:p w14:paraId="0653994F" w14:textId="77777777" w:rsidR="0029356B" w:rsidRDefault="0029356B" w:rsidP="002E015E">
      <w:pPr>
        <w:spacing w:after="0" w:line="240" w:lineRule="auto"/>
      </w:pPr>
      <w:r>
        <w:continuationSeparator/>
      </w:r>
    </w:p>
  </w:footnote>
  <w:footnote w:type="continuationNotice" w:id="1">
    <w:p w14:paraId="6C3D4819" w14:textId="77777777" w:rsidR="0029356B" w:rsidRDefault="002935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BB3"/>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551"/>
    <w:rsid w:val="000223C7"/>
    <w:rsid w:val="00022E51"/>
    <w:rsid w:val="0002358D"/>
    <w:rsid w:val="000237F4"/>
    <w:rsid w:val="00025429"/>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3DC7"/>
    <w:rsid w:val="000440EA"/>
    <w:rsid w:val="00044EC8"/>
    <w:rsid w:val="00045343"/>
    <w:rsid w:val="00045614"/>
    <w:rsid w:val="000461B9"/>
    <w:rsid w:val="0004639C"/>
    <w:rsid w:val="0004664A"/>
    <w:rsid w:val="00046F1E"/>
    <w:rsid w:val="00046FC0"/>
    <w:rsid w:val="00047871"/>
    <w:rsid w:val="0004788C"/>
    <w:rsid w:val="00047F3D"/>
    <w:rsid w:val="00050A1F"/>
    <w:rsid w:val="00050F83"/>
    <w:rsid w:val="00052064"/>
    <w:rsid w:val="000527C7"/>
    <w:rsid w:val="000532E0"/>
    <w:rsid w:val="0005332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25E5"/>
    <w:rsid w:val="00134744"/>
    <w:rsid w:val="00135CF0"/>
    <w:rsid w:val="00136C27"/>
    <w:rsid w:val="00137177"/>
    <w:rsid w:val="00137865"/>
    <w:rsid w:val="00140106"/>
    <w:rsid w:val="001409B8"/>
    <w:rsid w:val="0014256F"/>
    <w:rsid w:val="001439B8"/>
    <w:rsid w:val="00143AD3"/>
    <w:rsid w:val="00143E33"/>
    <w:rsid w:val="00144C21"/>
    <w:rsid w:val="00144CCF"/>
    <w:rsid w:val="001458C4"/>
    <w:rsid w:val="00145C29"/>
    <w:rsid w:val="00146BF2"/>
    <w:rsid w:val="00146E35"/>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2A5"/>
    <w:rsid w:val="00181454"/>
    <w:rsid w:val="00181730"/>
    <w:rsid w:val="0018200E"/>
    <w:rsid w:val="001826E7"/>
    <w:rsid w:val="00182793"/>
    <w:rsid w:val="001833DB"/>
    <w:rsid w:val="00183C9B"/>
    <w:rsid w:val="00183CD2"/>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5682"/>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4C6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D6C"/>
    <w:rsid w:val="001E1EF1"/>
    <w:rsid w:val="001E2685"/>
    <w:rsid w:val="001E2904"/>
    <w:rsid w:val="001E39A5"/>
    <w:rsid w:val="001E3E0F"/>
    <w:rsid w:val="001E4D41"/>
    <w:rsid w:val="001E4D8C"/>
    <w:rsid w:val="001E4DDB"/>
    <w:rsid w:val="001E4EC0"/>
    <w:rsid w:val="001E5278"/>
    <w:rsid w:val="001E54D4"/>
    <w:rsid w:val="001E5B25"/>
    <w:rsid w:val="001E69A1"/>
    <w:rsid w:val="001E6ED4"/>
    <w:rsid w:val="001E715A"/>
    <w:rsid w:val="001E7FC4"/>
    <w:rsid w:val="001F0408"/>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24D7"/>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10F3"/>
    <w:rsid w:val="002619A6"/>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77C2A"/>
    <w:rsid w:val="002803B2"/>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356B"/>
    <w:rsid w:val="0029452C"/>
    <w:rsid w:val="0029469C"/>
    <w:rsid w:val="0029476F"/>
    <w:rsid w:val="002951E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881"/>
    <w:rsid w:val="002E0972"/>
    <w:rsid w:val="002E0B95"/>
    <w:rsid w:val="002E0C61"/>
    <w:rsid w:val="002E10A3"/>
    <w:rsid w:val="002E157F"/>
    <w:rsid w:val="002E2E77"/>
    <w:rsid w:val="002E3996"/>
    <w:rsid w:val="002E408A"/>
    <w:rsid w:val="002E45D9"/>
    <w:rsid w:val="002E5A48"/>
    <w:rsid w:val="002E68D4"/>
    <w:rsid w:val="002E6973"/>
    <w:rsid w:val="002E69AC"/>
    <w:rsid w:val="002E6A7F"/>
    <w:rsid w:val="002E6A94"/>
    <w:rsid w:val="002E6CC5"/>
    <w:rsid w:val="002E7571"/>
    <w:rsid w:val="002E7660"/>
    <w:rsid w:val="002E7E06"/>
    <w:rsid w:val="002F0270"/>
    <w:rsid w:val="002F053F"/>
    <w:rsid w:val="002F09E7"/>
    <w:rsid w:val="002F1C52"/>
    <w:rsid w:val="002F2CCA"/>
    <w:rsid w:val="002F3477"/>
    <w:rsid w:val="002F384D"/>
    <w:rsid w:val="002F39D5"/>
    <w:rsid w:val="002F3BD0"/>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3D12"/>
    <w:rsid w:val="003541C8"/>
    <w:rsid w:val="003541EE"/>
    <w:rsid w:val="003545ED"/>
    <w:rsid w:val="0035504A"/>
    <w:rsid w:val="003550DB"/>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525"/>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887"/>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5D8"/>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A28"/>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2CCF"/>
    <w:rsid w:val="004139E8"/>
    <w:rsid w:val="004145CC"/>
    <w:rsid w:val="00414BBC"/>
    <w:rsid w:val="00414F4A"/>
    <w:rsid w:val="00415846"/>
    <w:rsid w:val="00415AA2"/>
    <w:rsid w:val="00415AA9"/>
    <w:rsid w:val="00415D65"/>
    <w:rsid w:val="00415E39"/>
    <w:rsid w:val="00416594"/>
    <w:rsid w:val="00417B17"/>
    <w:rsid w:val="00420C51"/>
    <w:rsid w:val="00420E68"/>
    <w:rsid w:val="004217F5"/>
    <w:rsid w:val="0042180B"/>
    <w:rsid w:val="00421974"/>
    <w:rsid w:val="00421A25"/>
    <w:rsid w:val="00421D7C"/>
    <w:rsid w:val="00421EEA"/>
    <w:rsid w:val="00423907"/>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4D5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3A5"/>
    <w:rsid w:val="004866B0"/>
    <w:rsid w:val="00486AB8"/>
    <w:rsid w:val="00486F44"/>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C9A"/>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3D9"/>
    <w:rsid w:val="00515B39"/>
    <w:rsid w:val="00515E44"/>
    <w:rsid w:val="0051615E"/>
    <w:rsid w:val="00516411"/>
    <w:rsid w:val="00516A30"/>
    <w:rsid w:val="00516CF2"/>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BE0"/>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90C"/>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3C3"/>
    <w:rsid w:val="005668E1"/>
    <w:rsid w:val="00567DB4"/>
    <w:rsid w:val="00570128"/>
    <w:rsid w:val="0057053F"/>
    <w:rsid w:val="0057101D"/>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9C1"/>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2FA3"/>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18E"/>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4D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119"/>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2D11"/>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067"/>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B7F4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FD"/>
    <w:rsid w:val="006D1381"/>
    <w:rsid w:val="006D13CE"/>
    <w:rsid w:val="006D13ED"/>
    <w:rsid w:val="006D1738"/>
    <w:rsid w:val="006D32E9"/>
    <w:rsid w:val="006D36F2"/>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0D38"/>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5E0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5E58"/>
    <w:rsid w:val="00737030"/>
    <w:rsid w:val="0073789A"/>
    <w:rsid w:val="00737F9A"/>
    <w:rsid w:val="00737FEF"/>
    <w:rsid w:val="00740A97"/>
    <w:rsid w:val="0074158F"/>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1D3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87A47"/>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5B71"/>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0DA"/>
    <w:rsid w:val="007E1258"/>
    <w:rsid w:val="007E178B"/>
    <w:rsid w:val="007E1BE8"/>
    <w:rsid w:val="007E1C23"/>
    <w:rsid w:val="007E2904"/>
    <w:rsid w:val="007E32CB"/>
    <w:rsid w:val="007E3646"/>
    <w:rsid w:val="007E38DB"/>
    <w:rsid w:val="007E431F"/>
    <w:rsid w:val="007E48AE"/>
    <w:rsid w:val="007E5218"/>
    <w:rsid w:val="007E679B"/>
    <w:rsid w:val="007E6A97"/>
    <w:rsid w:val="007E7079"/>
    <w:rsid w:val="007E7529"/>
    <w:rsid w:val="007E759E"/>
    <w:rsid w:val="007E76A1"/>
    <w:rsid w:val="007F07EB"/>
    <w:rsid w:val="007F098B"/>
    <w:rsid w:val="007F0BCC"/>
    <w:rsid w:val="007F1314"/>
    <w:rsid w:val="007F17FD"/>
    <w:rsid w:val="007F1AF2"/>
    <w:rsid w:val="007F2B0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6D0"/>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4FBD"/>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919"/>
    <w:rsid w:val="00833C15"/>
    <w:rsid w:val="00833DCD"/>
    <w:rsid w:val="00834228"/>
    <w:rsid w:val="0083433F"/>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058"/>
    <w:rsid w:val="00876168"/>
    <w:rsid w:val="00876251"/>
    <w:rsid w:val="00876BCA"/>
    <w:rsid w:val="00877643"/>
    <w:rsid w:val="00877735"/>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3A6"/>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5FD1"/>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99C"/>
    <w:rsid w:val="008F2FE0"/>
    <w:rsid w:val="008F34B5"/>
    <w:rsid w:val="008F40B3"/>
    <w:rsid w:val="008F40ED"/>
    <w:rsid w:val="008F461A"/>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1FC7"/>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59E"/>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30F"/>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352D"/>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B18"/>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03E"/>
    <w:rsid w:val="00A124DB"/>
    <w:rsid w:val="00A14D54"/>
    <w:rsid w:val="00A14F11"/>
    <w:rsid w:val="00A155EE"/>
    <w:rsid w:val="00A15901"/>
    <w:rsid w:val="00A15D76"/>
    <w:rsid w:val="00A1666A"/>
    <w:rsid w:val="00A1682A"/>
    <w:rsid w:val="00A173B6"/>
    <w:rsid w:val="00A17642"/>
    <w:rsid w:val="00A20101"/>
    <w:rsid w:val="00A20198"/>
    <w:rsid w:val="00A203A2"/>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8D"/>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6F0"/>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67D7"/>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A33"/>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745"/>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E7DF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503"/>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2B7"/>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3D4"/>
    <w:rsid w:val="00B74D41"/>
    <w:rsid w:val="00B7522D"/>
    <w:rsid w:val="00B75330"/>
    <w:rsid w:val="00B75A10"/>
    <w:rsid w:val="00B763D7"/>
    <w:rsid w:val="00B76570"/>
    <w:rsid w:val="00B766B5"/>
    <w:rsid w:val="00B76CDB"/>
    <w:rsid w:val="00B77008"/>
    <w:rsid w:val="00B8014D"/>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103"/>
    <w:rsid w:val="00B96337"/>
    <w:rsid w:val="00B964D9"/>
    <w:rsid w:val="00B968C9"/>
    <w:rsid w:val="00B968DD"/>
    <w:rsid w:val="00B97715"/>
    <w:rsid w:val="00B9793C"/>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53"/>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DD0"/>
    <w:rsid w:val="00BE6027"/>
    <w:rsid w:val="00BE6BBD"/>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39DB"/>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42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ACD"/>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4F2"/>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E59"/>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8C0"/>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3EB"/>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2E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18"/>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0FD6"/>
    <w:rsid w:val="00E11E12"/>
    <w:rsid w:val="00E12A5D"/>
    <w:rsid w:val="00E13799"/>
    <w:rsid w:val="00E13923"/>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4C2"/>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49D8"/>
    <w:rsid w:val="00E7588E"/>
    <w:rsid w:val="00E76C64"/>
    <w:rsid w:val="00E770DE"/>
    <w:rsid w:val="00E771C5"/>
    <w:rsid w:val="00E773C3"/>
    <w:rsid w:val="00E80784"/>
    <w:rsid w:val="00E80B07"/>
    <w:rsid w:val="00E8209B"/>
    <w:rsid w:val="00E820FF"/>
    <w:rsid w:val="00E827A2"/>
    <w:rsid w:val="00E82922"/>
    <w:rsid w:val="00E82A28"/>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0F0F"/>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39"/>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1588"/>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1535"/>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4A3A"/>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6EE8"/>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8A7"/>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4EB"/>
    <w:rsid w:val="00FA39AA"/>
    <w:rsid w:val="00FA39BA"/>
    <w:rsid w:val="00FA3FD7"/>
    <w:rsid w:val="00FA4CAD"/>
    <w:rsid w:val="00FA5A56"/>
    <w:rsid w:val="00FA5C87"/>
    <w:rsid w:val="00FA6111"/>
    <w:rsid w:val="00FA62A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EDB"/>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935"/>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Documents\Local%203GPP%20copy\SA1%20Spokane%202018\docs\S1-183191.zip" TargetMode="External"/><Relationship Id="rId299" Type="http://schemas.openxmlformats.org/officeDocument/2006/relationships/hyperlink" Target="file:///C:\Users\norpahj\Documents\Local%203GPP%20copy\SA1%20Spokane%202018\docs\S1-183220.zip" TargetMode="External"/><Relationship Id="rId303" Type="http://schemas.openxmlformats.org/officeDocument/2006/relationships/hyperlink" Target="file:///C:\Users\norpahj\Documents\Local%203GPP%20copy\SA1%20Spokane%202018\docs\S1-183194.zip" TargetMode="External"/><Relationship Id="rId21" Type="http://schemas.openxmlformats.org/officeDocument/2006/relationships/hyperlink" Target="file:///C:\Users\norpahj\Documents\Local%203GPP%20copy\SA1%20Spokane%202018\docs\S1-183003.zip" TargetMode="External"/><Relationship Id="rId42" Type="http://schemas.openxmlformats.org/officeDocument/2006/relationships/hyperlink" Target="file:///C:\Users\norpahj\Documents\Local%203GPP%20copy\SA1%20Spokane%202018\docs\S1-183257.zip" TargetMode="External"/><Relationship Id="rId63" Type="http://schemas.openxmlformats.org/officeDocument/2006/relationships/hyperlink" Target="file:///C:\Users\norpahj\Documents\Local%203GPP%20copy\SA1%20Spokane%202018\docs\S1-183093.zip" TargetMode="External"/><Relationship Id="rId84" Type="http://schemas.openxmlformats.org/officeDocument/2006/relationships/hyperlink" Target="file:///C:\Users\norpahj\Documents\Local%203GPP%20copy\SA1%20Spokane%202018\docs\S1-183167.zip" TargetMode="External"/><Relationship Id="rId138" Type="http://schemas.openxmlformats.org/officeDocument/2006/relationships/hyperlink" Target="file:///C:\Users\norpahj\Documents\Local%203GPP%20copy\SA1%20Spokane%202018\docs\S1-183277.zip" TargetMode="External"/><Relationship Id="rId159" Type="http://schemas.openxmlformats.org/officeDocument/2006/relationships/hyperlink" Target="file:///C:\Users\norpahj\Documents\Local%203GPP%20copy\SA1%20Spokane%202018\docs\S1-183267.zip" TargetMode="External"/><Relationship Id="rId324" Type="http://schemas.openxmlformats.org/officeDocument/2006/relationships/hyperlink" Target="file:///C:\Users\norpahj\Documents\Local%203GPP%20copy\SA1%20Spokane%202018\docs\S1-183241.zip" TargetMode="External"/><Relationship Id="rId345" Type="http://schemas.openxmlformats.org/officeDocument/2006/relationships/hyperlink" Target="docs\S1-183309.zip" TargetMode="External"/><Relationship Id="rId170" Type="http://schemas.openxmlformats.org/officeDocument/2006/relationships/hyperlink" Target="file:///C:\Users\norpahj\Documents\Local%203GPP%20copy\SA1%20Spokane%202018\docs\S1-183235.zip" TargetMode="External"/><Relationship Id="rId191" Type="http://schemas.openxmlformats.org/officeDocument/2006/relationships/hyperlink" Target="file:///C:\Users\norpahj\Documents\Local%203GPP%20copy\SA1%20Spokane%202018\docs\S1-183017.zip" TargetMode="External"/><Relationship Id="rId205" Type="http://schemas.openxmlformats.org/officeDocument/2006/relationships/hyperlink" Target="file:///C:\Users\norpahj\Documents\Local%203GPP%20copy\SA1%20Spokane%202018\docs\S1-183186.zip" TargetMode="External"/><Relationship Id="rId226" Type="http://schemas.openxmlformats.org/officeDocument/2006/relationships/hyperlink" Target="file:///C:\Users\norpahj\Documents\Local%203GPP%20copy\SA1%20Spokane%202018\docs\S1-183149.zip" TargetMode="External"/><Relationship Id="rId247" Type="http://schemas.openxmlformats.org/officeDocument/2006/relationships/hyperlink" Target="file:///C:\Users\norpahj\Documents\Local%203GPP%20copy\SA1%20Spokane%202018\docs\S1-183079.zip" TargetMode="External"/><Relationship Id="rId107" Type="http://schemas.openxmlformats.org/officeDocument/2006/relationships/hyperlink" Target="file:///C:\Users\norpahj\Documents\Local%203GPP%20copy\SA1%20Spokane%202018\docs\S1-183183.zip" TargetMode="External"/><Relationship Id="rId268" Type="http://schemas.openxmlformats.org/officeDocument/2006/relationships/hyperlink" Target="file:///C:\Users\norpahj\Documents\Local%203GPP%20copy\SA1%20Spokane%202018\docs\S1-183070.zip" TargetMode="External"/><Relationship Id="rId289" Type="http://schemas.openxmlformats.org/officeDocument/2006/relationships/hyperlink" Target="file:///C:\Users\norpahj\Documents\Local%203GPP%20copy\SA1%20Spokane%202018\docs\S1-183118.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Documents\Local%203GPP%20copy\SA1%20Spokane%202018\docs\S1-183253.zip" TargetMode="External"/><Relationship Id="rId53" Type="http://schemas.openxmlformats.org/officeDocument/2006/relationships/hyperlink" Target="file:///C:\Users\norpahj\Documents\Local%203GPP%20copy\SA1%20Spokane%202018\docs\S1-183265.zip" TargetMode="External"/><Relationship Id="rId74" Type="http://schemas.openxmlformats.org/officeDocument/2006/relationships/hyperlink" Target="file:///C:\Users\norpahj\Documents\Local%203GPP%20copy\SA1%20Spokane%202018\docs\S1-183016.zip" TargetMode="External"/><Relationship Id="rId128" Type="http://schemas.openxmlformats.org/officeDocument/2006/relationships/hyperlink" Target="file:///C:\Users\norpahj\Documents\Local%203GPP%20copy\SA1%20Spokane%202018\docs\S1-183155.zip" TargetMode="External"/><Relationship Id="rId149" Type="http://schemas.openxmlformats.org/officeDocument/2006/relationships/hyperlink" Target="file:///C:\Users\norpahj\Documents\Local%203GPP%20copy\SA1%20Spokane%202018\docs\S1-183124.zip" TargetMode="External"/><Relationship Id="rId314" Type="http://schemas.openxmlformats.org/officeDocument/2006/relationships/hyperlink" Target="file:///C:\Users\norpahj\Documents\Local%203GPP%20copy\SA1%20Spokane%202018\docs\S1-183033.zip" TargetMode="External"/><Relationship Id="rId335" Type="http://schemas.openxmlformats.org/officeDocument/2006/relationships/hyperlink" Target="docs\S1-183298.zip" TargetMode="External"/><Relationship Id="rId5" Type="http://schemas.openxmlformats.org/officeDocument/2006/relationships/webSettings" Target="webSettings.xml"/><Relationship Id="rId95" Type="http://schemas.openxmlformats.org/officeDocument/2006/relationships/hyperlink" Target="file:///C:\Users\norpahj\Documents\Local%203GPP%20copy\SA1%20Spokane%202018\docs\S1-183324.zip" TargetMode="External"/><Relationship Id="rId160" Type="http://schemas.openxmlformats.org/officeDocument/2006/relationships/hyperlink" Target="file:///C:\Users\norpahj\Documents\Local%203GPP%20copy\SA1%20Spokane%202018\docs\S1-183202.zip" TargetMode="External"/><Relationship Id="rId181" Type="http://schemas.openxmlformats.org/officeDocument/2006/relationships/hyperlink" Target="file:///C:\Users\norpahj\Documents\Local%203GPP%20copy\SA1%20Spokane%202018\docs\S1-183040.zip" TargetMode="External"/><Relationship Id="rId216" Type="http://schemas.openxmlformats.org/officeDocument/2006/relationships/hyperlink" Target="file:///C:\Users\norpahj\Documents\Local%203GPP%20copy\SA1%20Spokane%202018\docs\S1-183108.zip" TargetMode="External"/><Relationship Id="rId237" Type="http://schemas.openxmlformats.org/officeDocument/2006/relationships/hyperlink" Target="file:///C:\Users\norpahj\Documents\Local%203GPP%20copy\SA1%20Spokane%202018\docs\S1-183282.zip" TargetMode="External"/><Relationship Id="rId258" Type="http://schemas.openxmlformats.org/officeDocument/2006/relationships/hyperlink" Target="file:///C:\Users\norpahj\Documents\Local%203GPP%20copy\SA1%20Spokane%202018\docs\S1-183179.zip" TargetMode="External"/><Relationship Id="rId279" Type="http://schemas.openxmlformats.org/officeDocument/2006/relationships/hyperlink" Target="file:///C:\Users\norpahj\Documents\Local%203GPP%20copy\SA1%20Spokane%202018\docs\S1-183214.zip" TargetMode="External"/><Relationship Id="rId22" Type="http://schemas.openxmlformats.org/officeDocument/2006/relationships/hyperlink" Target="docs\S1-183335.zip" TargetMode="External"/><Relationship Id="rId43" Type="http://schemas.openxmlformats.org/officeDocument/2006/relationships/hyperlink" Target="file:///C:\Users\norpahj\Documents\Local%203GPP%20copy\SA1%20Spokane%202018\docs\S1-183250.zip" TargetMode="External"/><Relationship Id="rId64" Type="http://schemas.openxmlformats.org/officeDocument/2006/relationships/hyperlink" Target="file:///C:\Users\norpahj\Documents\Local%203GPP%20copy\SA1%20Spokane%202018\docs\S1-183094.zip" TargetMode="External"/><Relationship Id="rId118" Type="http://schemas.openxmlformats.org/officeDocument/2006/relationships/hyperlink" Target="file:///C:\Users\norpahj\Documents\Local%203GPP%20copy\SA1%20Spokane%202018\docs\S1-183219.zip" TargetMode="External"/><Relationship Id="rId139" Type="http://schemas.openxmlformats.org/officeDocument/2006/relationships/hyperlink" Target="file:///C:\Users\norpahj\Documents\Local%203GPP%20copy\SA1%20Spokane%202018\docs\S1-183317.zip" TargetMode="External"/><Relationship Id="rId290" Type="http://schemas.openxmlformats.org/officeDocument/2006/relationships/hyperlink" Target="file:///C:\Users\norpahj\Documents\Local%203GPP%20copy\SA1%20Spokane%202018\docs\S1-183020.zip" TargetMode="External"/><Relationship Id="rId304" Type="http://schemas.openxmlformats.org/officeDocument/2006/relationships/hyperlink" Target="file:///C:\Users\norpahj\Documents\Local%203GPP%20copy\SA1%20Spokane%202018\docs\S1-183102.zip" TargetMode="External"/><Relationship Id="rId325" Type="http://schemas.openxmlformats.org/officeDocument/2006/relationships/hyperlink" Target="docs\S1-183336.zip" TargetMode="External"/><Relationship Id="rId346" Type="http://schemas.openxmlformats.org/officeDocument/2006/relationships/hyperlink" Target="docs\S1-183310.zip" TargetMode="External"/><Relationship Id="rId85" Type="http://schemas.openxmlformats.org/officeDocument/2006/relationships/hyperlink" Target="file:///C:\Users\norpahj\Documents\Local%203GPP%20copy\SA1%20Spokane%202018\docs\S1-183054.zip" TargetMode="External"/><Relationship Id="rId150" Type="http://schemas.openxmlformats.org/officeDocument/2006/relationships/hyperlink" Target="file:///C:\Users\norpahj\Documents\Local%203GPP%20copy\SA1%20Spokane%202018\docs\S1-183125.zip" TargetMode="External"/><Relationship Id="rId171" Type="http://schemas.openxmlformats.org/officeDocument/2006/relationships/hyperlink" Target="file:///C:\Users\norpahj\Documents\Local%203GPP%20copy\SA1%20Spokane%202018\docs\S1-183236.zip" TargetMode="External"/><Relationship Id="rId192" Type="http://schemas.openxmlformats.org/officeDocument/2006/relationships/hyperlink" Target="file:///C:\Users\norpahj\Documents\Local%203GPP%20copy\SA1%20Spokane%202018\docs\S1-183100.zip" TargetMode="External"/><Relationship Id="rId206" Type="http://schemas.openxmlformats.org/officeDocument/2006/relationships/hyperlink" Target="docs\S1-183330.zip" TargetMode="External"/><Relationship Id="rId227" Type="http://schemas.openxmlformats.org/officeDocument/2006/relationships/hyperlink" Target="file:///C:\Users\norpahj\Documents\Local%203GPP%20copy\SA1%20Spokane%202018\docs\S1-183172.zip" TargetMode="External"/><Relationship Id="rId248" Type="http://schemas.openxmlformats.org/officeDocument/2006/relationships/hyperlink" Target="file:///C:\Users\norpahj\Documents\Local%203GPP%20copy\SA1%20Spokane%202018\docs\S1-183080.zip" TargetMode="External"/><Relationship Id="rId269" Type="http://schemas.openxmlformats.org/officeDocument/2006/relationships/hyperlink" Target="file:///C:\Users\norpahj\Documents\Local%203GPP%20copy\SA1%20Spokane%202018\docs\S1-183071.zip" TargetMode="External"/><Relationship Id="rId12" Type="http://schemas.openxmlformats.org/officeDocument/2006/relationships/hyperlink" Target="file:///C:\Users\norpahj\Documents\Local%203GPP%20copy\SA1%20Spokane%202018\Docs\S1-183000.zip" TargetMode="External"/><Relationship Id="rId33" Type="http://schemas.openxmlformats.org/officeDocument/2006/relationships/hyperlink" Target="file:///C:\Users\norpahj\Documents\Local%203GPP%20copy\SA1%20Spokane%202018\docs\S1-183259.zip" TargetMode="External"/><Relationship Id="rId108" Type="http://schemas.openxmlformats.org/officeDocument/2006/relationships/hyperlink" Target="file:///C:\Users\norpahj\Documents\Local%203GPP%20copy\SA1%20Spokane%202018\docs\S1-183109.zip" TargetMode="External"/><Relationship Id="rId129" Type="http://schemas.openxmlformats.org/officeDocument/2006/relationships/hyperlink" Target="file:///C:\Users\norpahj\Documents\Local%203GPP%20copy\SA1%20Spokane%202018\docs\S1-183163.zip" TargetMode="External"/><Relationship Id="rId280" Type="http://schemas.openxmlformats.org/officeDocument/2006/relationships/hyperlink" Target="file:///C:\Users\norpahj\Documents\Local%203GPP%20copy\SA1%20Spokane%202018\docs\S1-183216.zip" TargetMode="External"/><Relationship Id="rId315" Type="http://schemas.openxmlformats.org/officeDocument/2006/relationships/hyperlink" Target="file:///C:\Users\norpahj\Documents\Local%203GPP%20copy\SA1%20Spokane%202018\docs\S1-183027.zip" TargetMode="External"/><Relationship Id="rId336" Type="http://schemas.openxmlformats.org/officeDocument/2006/relationships/hyperlink" Target="docs\S1-183299.zip" TargetMode="External"/><Relationship Id="rId54" Type="http://schemas.openxmlformats.org/officeDocument/2006/relationships/hyperlink" Target="file:///C:\Users\norpahj\Documents\Local%203GPP%20copy\SA1%20Spokane%202018\docs\S1-183010.zip" TargetMode="External"/><Relationship Id="rId75" Type="http://schemas.openxmlformats.org/officeDocument/2006/relationships/hyperlink" Target="file:///C:\Users\norpahj\Documents\Local%203GPP%20copy\SA1%20Spokane%202018\docs\S1-183117.zip" TargetMode="External"/><Relationship Id="rId96" Type="http://schemas.openxmlformats.org/officeDocument/2006/relationships/hyperlink" Target="file:///C:\Users\norpahj\Documents\Local%203GPP%20copy\SA1%20Spokane%202018\docs\S1-183115.zip" TargetMode="External"/><Relationship Id="rId140" Type="http://schemas.openxmlformats.org/officeDocument/2006/relationships/hyperlink" Target="file:///C:\Users\norpahj\Documents\Local%203GPP%20copy\SA1%20Spokane%202018\docs\S1-183318.zip" TargetMode="External"/><Relationship Id="rId161" Type="http://schemas.openxmlformats.org/officeDocument/2006/relationships/hyperlink" Target="file:///C:\Users\norpahj\Documents\Local%203GPP%20copy\SA1%20Spokane%202018\docs\S1-183203.zip" TargetMode="External"/><Relationship Id="rId182" Type="http://schemas.openxmlformats.org/officeDocument/2006/relationships/hyperlink" Target="file:///C:\Users\norpahj\Documents\Local%203GPP%20copy\SA1%20Spokane%202018\docs\S1-183041.zip" TargetMode="External"/><Relationship Id="rId217" Type="http://schemas.openxmlformats.org/officeDocument/2006/relationships/hyperlink" Target="file:///C:\Users\norpahj\Documents\Local%203GPP%20copy\SA1%20Spokane%202018\docs\S1-183280.zip" TargetMode="External"/><Relationship Id="rId6" Type="http://schemas.openxmlformats.org/officeDocument/2006/relationships/footnotes" Target="footnotes.xml"/><Relationship Id="rId238" Type="http://schemas.openxmlformats.org/officeDocument/2006/relationships/hyperlink" Target="file:///C:\Users\norpahj\Documents\Local%203GPP%20copy\SA1%20Spokane%202018\docs\S1-183283.zip" TargetMode="External"/><Relationship Id="rId259" Type="http://schemas.openxmlformats.org/officeDocument/2006/relationships/hyperlink" Target="file:///C:\Users\norpahj\Documents\Local%203GPP%20copy\SA1%20Spokane%202018\docs\S1-183180.zip" TargetMode="External"/><Relationship Id="rId23" Type="http://schemas.openxmlformats.org/officeDocument/2006/relationships/hyperlink" Target="file:///C:\Users\norpahj\Documents\Local%203GPP%20copy\SA1%20Spokane%202018\docs\S1-183007.zip" TargetMode="External"/><Relationship Id="rId119" Type="http://schemas.openxmlformats.org/officeDocument/2006/relationships/hyperlink" Target="file:///C:\Users\norpahj\Documents\Local%203GPP%20copy\SA1%20Spokane%202018\docs\S1-183161.zip" TargetMode="External"/><Relationship Id="rId270" Type="http://schemas.openxmlformats.org/officeDocument/2006/relationships/hyperlink" Target="file:///C:\Users\norpahj\Documents\Local%203GPP%20copy\SA1%20Spokane%202018\docs\S1-183072.zip" TargetMode="External"/><Relationship Id="rId291" Type="http://schemas.openxmlformats.org/officeDocument/2006/relationships/hyperlink" Target="file:///C:\Users\norpahj\Documents\Local%203GPP%20copy\SA1%20Spokane%202018\docs\S1-183021.zip" TargetMode="External"/><Relationship Id="rId305" Type="http://schemas.openxmlformats.org/officeDocument/2006/relationships/hyperlink" Target="file:///C:\Users\norpahj\Documents\Local%203GPP%20copy\SA1%20Spokane%202018\docs\S1-183103.zip" TargetMode="External"/><Relationship Id="rId326" Type="http://schemas.openxmlformats.org/officeDocument/2006/relationships/hyperlink" Target="docs\S1-183289.zip" TargetMode="External"/><Relationship Id="rId347" Type="http://schemas.openxmlformats.org/officeDocument/2006/relationships/hyperlink" Target="docs\S1-183311.zip" TargetMode="External"/><Relationship Id="rId44" Type="http://schemas.openxmlformats.org/officeDocument/2006/relationships/hyperlink" Target="file:///C:\Users\norpahj\Documents\Local%203GPP%20copy\SA1%20Spokane%202018\docs\S1-183262.zip" TargetMode="External"/><Relationship Id="rId65" Type="http://schemas.openxmlformats.org/officeDocument/2006/relationships/hyperlink" Target="file:///C:\Users\norpahj\Documents\Local%203GPP%20copy\SA1%20Spokane%202018\docs\S1-183158.zip" TargetMode="External"/><Relationship Id="rId86" Type="http://schemas.openxmlformats.org/officeDocument/2006/relationships/hyperlink" Target="file:///C:\Users\norpahj\Documents\Local%203GPP%20copy\SA1%20Spokane%202018\docs\S1-183068.zip" TargetMode="External"/><Relationship Id="rId130" Type="http://schemas.openxmlformats.org/officeDocument/2006/relationships/hyperlink" Target="file:///C:\Users\norpahj\Documents\Local%203GPP%20copy\SA1%20Spokane%202018\docs\S1-183128.zip" TargetMode="External"/><Relationship Id="rId151" Type="http://schemas.openxmlformats.org/officeDocument/2006/relationships/hyperlink" Target="file:///C:\Users\norpahj\Documents\Local%203GPP%20copy\SA1%20Spokane%202018\docs\S1-183133.zip" TargetMode="External"/><Relationship Id="rId172" Type="http://schemas.openxmlformats.org/officeDocument/2006/relationships/hyperlink" Target="file:///C:\Users\norpahj\Documents\Local%203GPP%20copy\SA1%20Spokane%202018\docs\S1-183237.zip" TargetMode="External"/><Relationship Id="rId193" Type="http://schemas.openxmlformats.org/officeDocument/2006/relationships/hyperlink" Target="file:///C:\Users\norpahj\Documents\Local%203GPP%20copy\SA1%20Spokane%202018\docs\S1-183101.zip" TargetMode="External"/><Relationship Id="rId207" Type="http://schemas.openxmlformats.org/officeDocument/2006/relationships/hyperlink" Target="file:///C:\Users\norpahj\Documents\Local%203GPP%20copy\SA1%20Spokane%202018\docs\S1-183099.zip" TargetMode="External"/><Relationship Id="rId228" Type="http://schemas.openxmlformats.org/officeDocument/2006/relationships/hyperlink" Target="file:///C:\Users\norpahj\Documents\Local%203GPP%20copy\SA1%20Spokane%202018\docs\S1-183270.zip" TargetMode="External"/><Relationship Id="rId249" Type="http://schemas.openxmlformats.org/officeDocument/2006/relationships/hyperlink" Target="file:///C:\Users\norpahj\Documents\Local%203GPP%20copy\SA1%20Spokane%202018\docs\S1-183081.zip" TargetMode="External"/><Relationship Id="rId13" Type="http://schemas.openxmlformats.org/officeDocument/2006/relationships/hyperlink" Target="file:///C:\Users\norpahj\Documents\Local%203GPP%20copy\SA1%20Spokane%202018\docs\S1-183001.zip" TargetMode="External"/><Relationship Id="rId109" Type="http://schemas.openxmlformats.org/officeDocument/2006/relationships/hyperlink" Target="file:///C:\Users\norpahj\Documents\Local%203GPP%20copy\SA1%20Spokane%202018\docs\S1-183188.zip" TargetMode="External"/><Relationship Id="rId260" Type="http://schemas.openxmlformats.org/officeDocument/2006/relationships/hyperlink" Target="file:///C:\Users\norpahj\Documents\Local%203GPP%20copy\SA1%20Spokane%202018\docs\S1-183181.zip" TargetMode="External"/><Relationship Id="rId281" Type="http://schemas.openxmlformats.org/officeDocument/2006/relationships/hyperlink" Target="file:///C:\Users\norpahj\Documents\Local%203GPP%20copy\SA1%20Spokane%202018\docs\S1-183217.zip" TargetMode="External"/><Relationship Id="rId316" Type="http://schemas.openxmlformats.org/officeDocument/2006/relationships/hyperlink" Target="file:///C:\Users\norpahj\Documents\Local%203GPP%20copy\SA1%20Spokane%202018\docs\S1-183028.zip" TargetMode="External"/><Relationship Id="rId337" Type="http://schemas.openxmlformats.org/officeDocument/2006/relationships/hyperlink" Target="docs\S1-183301.zip" TargetMode="External"/><Relationship Id="rId34" Type="http://schemas.openxmlformats.org/officeDocument/2006/relationships/hyperlink" Target="file:///C:\Users\norpahj\Documents\Local%203GPP%20copy\SA1%20Spokane%202018\docs\S1-183138.zip" TargetMode="External"/><Relationship Id="rId55" Type="http://schemas.openxmlformats.org/officeDocument/2006/relationships/hyperlink" Target="file:///C:\Users\norpahj\Documents\Local%203GPP%20copy\SA1%20Spokane%202018\docs\S1-183269.zip" TargetMode="External"/><Relationship Id="rId76" Type="http://schemas.openxmlformats.org/officeDocument/2006/relationships/hyperlink" Target="file:///C:\Users\norpahj\Documents\Local%203GPP%20copy\SA1%20Spokane%202018\docs\S1-183140.zip" TargetMode="External"/><Relationship Id="rId97" Type="http://schemas.openxmlformats.org/officeDocument/2006/relationships/hyperlink" Target="file:///C:\Users\norpahj\Documents\Local%203GPP%20copy\SA1%20Spokane%202018\docs\S1-183116.zip" TargetMode="External"/><Relationship Id="rId120" Type="http://schemas.openxmlformats.org/officeDocument/2006/relationships/hyperlink" Target="file:///C:\Users\norpahj\Documents\Local%203GPP%20copy\SA1%20Spokane%202018\docs\S1-183112.zip" TargetMode="External"/><Relationship Id="rId141" Type="http://schemas.openxmlformats.org/officeDocument/2006/relationships/hyperlink" Target="file:///C:\Users\norpahj\Documents\Local%203GPP%20copy\SA1%20Spokane%202018\docs\S1-183025.zip" TargetMode="External"/><Relationship Id="rId7" Type="http://schemas.openxmlformats.org/officeDocument/2006/relationships/endnotes" Target="endnotes.xml"/><Relationship Id="rId162" Type="http://schemas.openxmlformats.org/officeDocument/2006/relationships/hyperlink" Target="file:///C:\Users\norpahj\Documents\Local%203GPP%20copy\SA1%20Spokane%202018\docs\S1-183204.zip" TargetMode="External"/><Relationship Id="rId183" Type="http://schemas.openxmlformats.org/officeDocument/2006/relationships/hyperlink" Target="file:///C:\Users\norpahj\Documents\Local%203GPP%20copy\SA1%20Spokane%202018\docs\S1-183087.zip" TargetMode="External"/><Relationship Id="rId218" Type="http://schemas.openxmlformats.org/officeDocument/2006/relationships/hyperlink" Target="file:///C:\Users\norpahj\Documents\Local%203GPP%20copy\SA1%20Spokane%202018\docs\S1-183281.zip" TargetMode="External"/><Relationship Id="rId239" Type="http://schemas.openxmlformats.org/officeDocument/2006/relationships/hyperlink" Target="file:///C:\Users\norpahj\Documents\Local%203GPP%20copy\SA1%20Spokane%202018\docs\S1-183051.zip" TargetMode="External"/><Relationship Id="rId250" Type="http://schemas.openxmlformats.org/officeDocument/2006/relationships/hyperlink" Target="file:///C:\Users\norpahj\Documents\Local%203GPP%20copy\SA1%20Spokane%202018\docs\S1-183082.zip" TargetMode="External"/><Relationship Id="rId271" Type="http://schemas.openxmlformats.org/officeDocument/2006/relationships/hyperlink" Target="file:///C:\Users\norpahj\Documents\Local%203GPP%20copy\SA1%20Spokane%202018\docs\S1-183182.zip" TargetMode="External"/><Relationship Id="rId292" Type="http://schemas.openxmlformats.org/officeDocument/2006/relationships/hyperlink" Target="file:///C:\Users\norpahj\Documents\Local%203GPP%20copy\SA1%20Spokane%202018\docs\S1-183022.zip" TargetMode="External"/><Relationship Id="rId306" Type="http://schemas.openxmlformats.org/officeDocument/2006/relationships/hyperlink" Target="file:///C:\Users\norpahj\Documents\Local%203GPP%20copy\SA1%20Spokane%202018\docs\S1-183104.zip" TargetMode="External"/><Relationship Id="rId24" Type="http://schemas.openxmlformats.org/officeDocument/2006/relationships/hyperlink" Target="file:///C:\Users\norpahj\Documents\Local%203GPP%20copy\SA1%20Spokane%202018\docs\S1-183273.zip" TargetMode="External"/><Relationship Id="rId45" Type="http://schemas.openxmlformats.org/officeDocument/2006/relationships/hyperlink" Target="file:///C:\Users\norpahj\Documents\Local%203GPP%20copy\SA1%20Spokane%202018\docs\S1-183264.zip" TargetMode="External"/><Relationship Id="rId66" Type="http://schemas.openxmlformats.org/officeDocument/2006/relationships/hyperlink" Target="file:///C:\Users\norpahj\Documents\Local%203GPP%20copy\SA1%20Spokane%202018\docs\S1-183036.zip" TargetMode="External"/><Relationship Id="rId87" Type="http://schemas.openxmlformats.org/officeDocument/2006/relationships/hyperlink" Target="file:///C:\Users\norpahj\Documents\Local%203GPP%20copy\SA1%20Spokane%202018\docs\S1-183165.zip" TargetMode="External"/><Relationship Id="rId110" Type="http://schemas.openxmlformats.org/officeDocument/2006/relationships/hyperlink" Target="file:///C:\Users\norpahj\Documents\Local%203GPP%20copy\SA1%20Spokane%202018\docs\S1-183119.zip" TargetMode="External"/><Relationship Id="rId131" Type="http://schemas.openxmlformats.org/officeDocument/2006/relationships/hyperlink" Target="file:///C:\Users\norpahj\Documents\Local%203GPP%20copy\SA1%20Spokane%202018\docs\S1-183129.zip" TargetMode="External"/><Relationship Id="rId327" Type="http://schemas.openxmlformats.org/officeDocument/2006/relationships/hyperlink" Target="docs\S1-183290.zip" TargetMode="External"/><Relationship Id="rId348" Type="http://schemas.openxmlformats.org/officeDocument/2006/relationships/hyperlink" Target="docs\S1-183312.zip" TargetMode="External"/><Relationship Id="rId152" Type="http://schemas.openxmlformats.org/officeDocument/2006/relationships/hyperlink" Target="file:///C:\Users\norpahj\Documents\Local%203GPP%20copy\SA1%20Spokane%202018\docs\S1-183266.zip" TargetMode="External"/><Relationship Id="rId173" Type="http://schemas.openxmlformats.org/officeDocument/2006/relationships/hyperlink" Target="file:///C:\Users\norpahj\Documents\Local%203GPP%20copy\SA1%20Spokane%202018\docs\S1-183238.zip" TargetMode="External"/><Relationship Id="rId194" Type="http://schemas.openxmlformats.org/officeDocument/2006/relationships/hyperlink" Target="file:///C:\Users\norpahj\Documents\Local%203GPP%20copy\SA1%20Spokane%202018\docs\S1-183146.zip" TargetMode="External"/><Relationship Id="rId208" Type="http://schemas.openxmlformats.org/officeDocument/2006/relationships/hyperlink" Target="file:///C:\Users\norpahj\Documents\Local%203GPP%20copy\SA1%20Spokane%202018\docs\S1-183042.zip" TargetMode="External"/><Relationship Id="rId229" Type="http://schemas.openxmlformats.org/officeDocument/2006/relationships/hyperlink" Target="file:///C:\Users\norpahj\Documents\Local%203GPP%20copy\SA1%20Spokane%202018\docs\S1-183173.zip" TargetMode="External"/><Relationship Id="rId240" Type="http://schemas.openxmlformats.org/officeDocument/2006/relationships/hyperlink" Target="file:///C:\Users\norpahj\Documents\Local%203GPP%20copy\SA1%20Spokane%202018\docs\S1-183052.zip" TargetMode="External"/><Relationship Id="rId261" Type="http://schemas.openxmlformats.org/officeDocument/2006/relationships/hyperlink" Target="file:///C:\Users\norpahj\Documents\Local%203GPP%20copy\SA1%20Spokane%202018\docs\S1-183221.zip" TargetMode="External"/><Relationship Id="rId14" Type="http://schemas.openxmlformats.org/officeDocument/2006/relationships/hyperlink" Target="docs\S1-183002.zip" TargetMode="External"/><Relationship Id="rId35" Type="http://schemas.openxmlformats.org/officeDocument/2006/relationships/hyperlink" Target="file:///C:\Users\norpahj\Documents\Local%203GPP%20copy\SA1%20Spokane%202018\docs\S1-183139.zip" TargetMode="External"/><Relationship Id="rId56" Type="http://schemas.openxmlformats.org/officeDocument/2006/relationships/hyperlink" Target="file:///C:\Users\norpahj\Documents\Local%203GPP%20copy\SA1%20Spokane%202018\docs\S1-183011.zip" TargetMode="External"/><Relationship Id="rId77" Type="http://schemas.openxmlformats.org/officeDocument/2006/relationships/hyperlink" Target="file:///C:\Users\norpahj\Documents\Local%203GPP%20copy\SA1%20Spokane%202018\docs\S1-183160.zip" TargetMode="External"/><Relationship Id="rId100" Type="http://schemas.openxmlformats.org/officeDocument/2006/relationships/hyperlink" Target="file:///C:\Users\norpahj\Documents\Local%203GPP%20copy\SA1%20Spokane%202018\docs\S1-183206.zip" TargetMode="External"/><Relationship Id="rId282" Type="http://schemas.openxmlformats.org/officeDocument/2006/relationships/hyperlink" Target="file:///C:\Users\norpahj\Documents\Local%203GPP%20copy\SA1%20Spokane%202018\docs\S1-183284.zip" TargetMode="External"/><Relationship Id="rId317" Type="http://schemas.openxmlformats.org/officeDocument/2006/relationships/hyperlink" Target="file:///C:\Users\norpahj\Documents\Local%203GPP%20copy\SA1%20Spokane%202018\docs\S1-183029.zip" TargetMode="External"/><Relationship Id="rId338" Type="http://schemas.openxmlformats.org/officeDocument/2006/relationships/hyperlink" Target="docs\S1-183302.zip" TargetMode="External"/><Relationship Id="rId8" Type="http://schemas.openxmlformats.org/officeDocument/2006/relationships/hyperlink" Target="https://portal.3gpp.org/" TargetMode="External"/><Relationship Id="rId98" Type="http://schemas.openxmlformats.org/officeDocument/2006/relationships/hyperlink" Target="file:///C:\Users\norpahj\Documents\Local%203GPP%20copy\SA1%20Spokane%202018\docs\S1-183126.zip" TargetMode="External"/><Relationship Id="rId121" Type="http://schemas.openxmlformats.org/officeDocument/2006/relationships/hyperlink" Target="file:///C:\Users\norpahj\Documents\Local%203GPP%20copy\SA1%20Spokane%202018\docs\S1-183113.zip" TargetMode="External"/><Relationship Id="rId142" Type="http://schemas.openxmlformats.org/officeDocument/2006/relationships/hyperlink" Target="file:///C:\Users\norpahj\Documents\Local%203GPP%20copy\SA1%20Spokane%202018\docs\S1-183168.zip" TargetMode="External"/><Relationship Id="rId163" Type="http://schemas.openxmlformats.org/officeDocument/2006/relationships/hyperlink" Target="file:///C:\Users\norpahj\Documents\Local%203GPP%20copy\SA1%20Spokane%202018\docs\S1-183205.zip" TargetMode="External"/><Relationship Id="rId184" Type="http://schemas.openxmlformats.org/officeDocument/2006/relationships/hyperlink" Target="file:///C:\Users\norpahj\Documents\Local%203GPP%20copy\SA1%20Spokane%202018\docs\S1-183096.zip" TargetMode="External"/><Relationship Id="rId219" Type="http://schemas.openxmlformats.org/officeDocument/2006/relationships/hyperlink" Target="file:///C:\Users\norpahj\Documents\Local%203GPP%20copy\SA1%20Spokane%202018\docs\S1-183327.zip" TargetMode="External"/><Relationship Id="rId230" Type="http://schemas.openxmlformats.org/officeDocument/2006/relationships/hyperlink" Target="file:///C:\Users\norpahj\Documents\Local%203GPP%20copy\SA1%20Spokane%202018\docs\S1-183271.zip" TargetMode="External"/><Relationship Id="rId251" Type="http://schemas.openxmlformats.org/officeDocument/2006/relationships/hyperlink" Target="file:///C:\Users\norpahj\Documents\Local%203GPP%20copy\SA1%20Spokane%202018\docs\S1-183083.zip" TargetMode="External"/><Relationship Id="rId25" Type="http://schemas.openxmlformats.org/officeDocument/2006/relationships/hyperlink" Target="file:///C:\Users\norpahj\Documents\Local%203GPP%20copy\SA1%20Spokane%202018\docs\S1-183255.zip" TargetMode="External"/><Relationship Id="rId46" Type="http://schemas.openxmlformats.org/officeDocument/2006/relationships/hyperlink" Target="file:///C:\Users\norpahj\Documents\Local%203GPP%20copy\SA1%20Spokane%202018\docs\S1-183212.zip" TargetMode="External"/><Relationship Id="rId67" Type="http://schemas.openxmlformats.org/officeDocument/2006/relationships/hyperlink" Target="file:///C:\Users\norpahj\Documents\Local%203GPP%20copy\SA1%20Spokane%202018\docs\S1-183037.zip" TargetMode="External"/><Relationship Id="rId272" Type="http://schemas.openxmlformats.org/officeDocument/2006/relationships/hyperlink" Target="file:///C:\Users\norpahj\Documents\Local%203GPP%20copy\SA1%20Spokane%202018\docs\S1-183176.zip" TargetMode="External"/><Relationship Id="rId293" Type="http://schemas.openxmlformats.org/officeDocument/2006/relationships/hyperlink" Target="file:///C:\Users\norpahj\Documents\Local%203GPP%20copy\SA1%20Spokane%202018\docs\S1-183023.zip" TargetMode="External"/><Relationship Id="rId307" Type="http://schemas.openxmlformats.org/officeDocument/2006/relationships/hyperlink" Target="file:///C:\Users\norpahj\Documents\Local%203GPP%20copy\SA1%20Spokane%202018\docs\S1-183105.zip" TargetMode="External"/><Relationship Id="rId328" Type="http://schemas.openxmlformats.org/officeDocument/2006/relationships/hyperlink" Target="docs\S1-183291.zip" TargetMode="External"/><Relationship Id="rId349" Type="http://schemas.openxmlformats.org/officeDocument/2006/relationships/hyperlink" Target="docs\S1-183313.zip" TargetMode="External"/><Relationship Id="rId20" Type="http://schemas.openxmlformats.org/officeDocument/2006/relationships/hyperlink" Target="http://www.3gpp.org/ftp/tsg_sa/WG1_Serv/TSGS1_84_Spokane/templates/Template_WI_Status_Update.zip" TargetMode="External"/><Relationship Id="rId41" Type="http://schemas.openxmlformats.org/officeDocument/2006/relationships/hyperlink" Target="file:///C:\Users\norpahj\Documents\Local%203GPP%20copy\SA1%20Spokane%202018\docs\S1-183244.zip" TargetMode="External"/><Relationship Id="rId62" Type="http://schemas.openxmlformats.org/officeDocument/2006/relationships/hyperlink" Target="file:///C:\Users\norpahj\Documents\Local%203GPP%20copy\SA1%20Spokane%202018\docs\S1-183092.zip" TargetMode="External"/><Relationship Id="rId83" Type="http://schemas.openxmlformats.org/officeDocument/2006/relationships/hyperlink" Target="file:///C:\Users\norpahj\Documents\Local%203GPP%20copy\SA1%20Spokane%202018\docs\S1-183073.zip" TargetMode="External"/><Relationship Id="rId88" Type="http://schemas.openxmlformats.org/officeDocument/2006/relationships/hyperlink" Target="file:///C:\Users\norpahj\Documents\Local%203GPP%20copy\SA1%20Spokane%202018\docs\S1-183166.zip" TargetMode="External"/><Relationship Id="rId111" Type="http://schemas.openxmlformats.org/officeDocument/2006/relationships/hyperlink" Target="file:///C:\Users\norpahj\Documents\Local%203GPP%20copy\SA1%20Spokane%202018\docs\S1-183120.zip" TargetMode="External"/><Relationship Id="rId132" Type="http://schemas.openxmlformats.org/officeDocument/2006/relationships/hyperlink" Target="file:///C:\Users\norpahj\Documents\Local%203GPP%20copy\SA1%20Spokane%202018\docs\S1-183215.zip" TargetMode="External"/><Relationship Id="rId153" Type="http://schemas.openxmlformats.org/officeDocument/2006/relationships/hyperlink" Target="file:///C:\Users\norpahj\Documents\Local%203GPP%20copy\SA1%20Spokane%202018\docs\S1-183195.zip" TargetMode="External"/><Relationship Id="rId174" Type="http://schemas.openxmlformats.org/officeDocument/2006/relationships/hyperlink" Target="file:///C:\Users\norpahj\Documents\Local%203GPP%20copy\SA1%20Spokane%202018\docs\S1-183026.zip" TargetMode="External"/><Relationship Id="rId179" Type="http://schemas.openxmlformats.org/officeDocument/2006/relationships/hyperlink" Target="file:///C:\Users\norpahj\Documents\Local%203GPP%20copy\SA1%20Spokane%202018\docs\S1-183038.zip" TargetMode="External"/><Relationship Id="rId195" Type="http://schemas.openxmlformats.org/officeDocument/2006/relationships/hyperlink" Target="file:///C:\Users\norpahj\Documents\Local%203GPP%20copy\SA1%20Spokane%202018\docs\S1-183147.zip" TargetMode="External"/><Relationship Id="rId209" Type="http://schemas.openxmlformats.org/officeDocument/2006/relationships/hyperlink" Target="file:///C:\Users\norpahj\Documents\Local%203GPP%20copy\SA1%20Spokane%202018\docs\S1-183043.zip" TargetMode="External"/><Relationship Id="rId190" Type="http://schemas.openxmlformats.org/officeDocument/2006/relationships/hyperlink" Target="file:///C:\Users\norpahj\Documents\Local%203GPP%20copy\SA1%20Spokane%202018\docs\S1-183136.zip" TargetMode="External"/><Relationship Id="rId204" Type="http://schemas.openxmlformats.org/officeDocument/2006/relationships/hyperlink" Target="docs\S1-183334.zip" TargetMode="External"/><Relationship Id="rId220" Type="http://schemas.openxmlformats.org/officeDocument/2006/relationships/hyperlink" Target="file:///C:\Users\norpahj\Documents\Local%203GPP%20copy\SA1%20Spokane%202018\docs\S1-183328.zip" TargetMode="External"/><Relationship Id="rId225" Type="http://schemas.openxmlformats.org/officeDocument/2006/relationships/hyperlink" Target="file:///C:\Users\norpahj\Documents\Local%203GPP%20copy\SA1%20Spokane%202018\docs\S1-183063.zip" TargetMode="External"/><Relationship Id="rId241" Type="http://schemas.openxmlformats.org/officeDocument/2006/relationships/hyperlink" Target="file:///C:\Users\norpahj\Documents\Local%203GPP%20copy\SA1%20Spokane%202018\docs\S1-183053.zip" TargetMode="External"/><Relationship Id="rId246" Type="http://schemas.openxmlformats.org/officeDocument/2006/relationships/hyperlink" Target="file:///C:\Users\norpahj\Documents\Local%203GPP%20copy\SA1%20Spokane%202018\docs\S1-183078.zip" TargetMode="External"/><Relationship Id="rId267" Type="http://schemas.openxmlformats.org/officeDocument/2006/relationships/hyperlink" Target="file:///C:\Users\norpahj\Documents\Local%203GPP%20copy\SA1%20Spokane%202018\docs\S1-183069.zip" TargetMode="External"/><Relationship Id="rId288" Type="http://schemas.openxmlformats.org/officeDocument/2006/relationships/hyperlink" Target="file:///C:\Users\norpahj\Documents\Local%203GPP%20copy\SA1%20Spokane%202018\docs\S1-183019.zip" TargetMode="External"/><Relationship Id="rId15" Type="http://schemas.openxmlformats.org/officeDocument/2006/relationships/hyperlink" Target="http://webapp.etsi.org/Ipr/" TargetMode="External"/><Relationship Id="rId36" Type="http://schemas.openxmlformats.org/officeDocument/2006/relationships/hyperlink" Target="file:///C:\Users\norpahj\Documents\Local%203GPP%20copy\SA1%20Spokane%202018\docs\S1-183187.zip" TargetMode="External"/><Relationship Id="rId57" Type="http://schemas.openxmlformats.org/officeDocument/2006/relationships/hyperlink" Target="file:///C:\Users\norpahj\Documents\Local%203GPP%20copy\SA1%20Spokane%202018\docs\S1-183268.zip" TargetMode="External"/><Relationship Id="rId106" Type="http://schemas.openxmlformats.org/officeDocument/2006/relationships/hyperlink" Target="file:///C:\Users\norpahj\Documents\Local%203GPP%20copy\SA1%20Spokane%202018\docs\S1-183111.zip" TargetMode="External"/><Relationship Id="rId127" Type="http://schemas.openxmlformats.org/officeDocument/2006/relationships/hyperlink" Target="file:///C:\Users\norpahj\Documents\Local%203GPP%20copy\SA1%20Spokane%202018\docs\S1-183157.zip" TargetMode="External"/><Relationship Id="rId262" Type="http://schemas.openxmlformats.org/officeDocument/2006/relationships/hyperlink" Target="file:///C:\Users\norpahj\Documents\Local%203GPP%20copy\SA1%20Spokane%202018\docs\S1-183222.zip" TargetMode="External"/><Relationship Id="rId283" Type="http://schemas.openxmlformats.org/officeDocument/2006/relationships/hyperlink" Target="file:///C:\Users\norpahj\Documents\Local%203GPP%20copy\SA1%20Spokane%202018\docs\S1-183285.zip" TargetMode="External"/><Relationship Id="rId313" Type="http://schemas.openxmlformats.org/officeDocument/2006/relationships/hyperlink" Target="file:///C:\Users\norpahj\Documents\Local%203GPP%20copy\SA1%20Spokane%202018\docs\S1-183032.zip" TargetMode="External"/><Relationship Id="rId318" Type="http://schemas.openxmlformats.org/officeDocument/2006/relationships/hyperlink" Target="file:///C:\Users\norpahj\Documents\Local%203GPP%20copy\SA1%20Spokane%202018\docs\S1-183030.zip" TargetMode="External"/><Relationship Id="rId339" Type="http://schemas.openxmlformats.org/officeDocument/2006/relationships/hyperlink" Target="docs\S1-183303.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Documents\Local%203GPP%20copy\SA1%20Spokane%202018\docs\S1-183251.zip" TargetMode="External"/><Relationship Id="rId52" Type="http://schemas.openxmlformats.org/officeDocument/2006/relationships/hyperlink" Target="file:///C:\Users\norpahj\Documents\Local%203GPP%20copy\SA1%20Spokane%202018\docs\S1-183263.zip" TargetMode="External"/><Relationship Id="rId73" Type="http://schemas.openxmlformats.org/officeDocument/2006/relationships/hyperlink" Target="file:///C:\Users\norpahj\Documents\Local%203GPP%20copy\SA1%20Spokane%202018\docs\S1-183015.zip" TargetMode="External"/><Relationship Id="rId78" Type="http://schemas.openxmlformats.org/officeDocument/2006/relationships/hyperlink" Target="file:///C:\Users\norpahj\Documents\Local%203GPP%20copy\SA1%20Spokane%202018\docs\S1-183008.zip" TargetMode="External"/><Relationship Id="rId94" Type="http://schemas.openxmlformats.org/officeDocument/2006/relationships/hyperlink" Target="file:///C:\Users\norpahj\Documents\Local%203GPP%20copy\SA1%20Spokane%202018\docs\S1-183323.zip" TargetMode="External"/><Relationship Id="rId99" Type="http://schemas.openxmlformats.org/officeDocument/2006/relationships/hyperlink" Target="file:///C:\Users\norpahj\Documents\Local%203GPP%20copy\SA1%20Spokane%202018\docs\S1-183127.zip" TargetMode="External"/><Relationship Id="rId101" Type="http://schemas.openxmlformats.org/officeDocument/2006/relationships/hyperlink" Target="file:///C:\Users\norpahj\Documents\Local%203GPP%20copy\SA1%20Spokane%202018\docs\S1-183048.zip" TargetMode="External"/><Relationship Id="rId122" Type="http://schemas.openxmlformats.org/officeDocument/2006/relationships/hyperlink" Target="file:///C:\Users\norpahj\Documents\Local%203GPP%20copy\SA1%20Spokane%202018\docs\S1-183190.zip" TargetMode="External"/><Relationship Id="rId143" Type="http://schemas.openxmlformats.org/officeDocument/2006/relationships/hyperlink" Target="file:///C:\Users\norpahj\Documents\Local%203GPP%20copy\SA1%20Spokane%202018\docs\S1-183169.zip" TargetMode="External"/><Relationship Id="rId148" Type="http://schemas.openxmlformats.org/officeDocument/2006/relationships/hyperlink" Target="file:///C:\Users\norpahj\Documents\Local%203GPP%20copy\SA1%20Spokane%202018\docs\S1-183320.zip" TargetMode="External"/><Relationship Id="rId164" Type="http://schemas.openxmlformats.org/officeDocument/2006/relationships/hyperlink" Target="file:///C:\Users\norpahj\Documents\Local%203GPP%20copy\SA1%20Spokane%202018\docs\S1-183321.zip" TargetMode="External"/><Relationship Id="rId169" Type="http://schemas.openxmlformats.org/officeDocument/2006/relationships/hyperlink" Target="file:///C:\Users\norpahj\Documents\Local%203GPP%20copy\SA1%20Spokane%202018\docs\S1-183135.zip" TargetMode="External"/><Relationship Id="rId185" Type="http://schemas.openxmlformats.org/officeDocument/2006/relationships/hyperlink" Target="file:///C:\Users\norpahj\Documents\Local%203GPP%20copy\SA1%20Spokane%202018\docs\S1-183097.zip" TargetMode="External"/><Relationship Id="rId334" Type="http://schemas.openxmlformats.org/officeDocument/2006/relationships/hyperlink" Target="docs\S1-183297.zip" TargetMode="External"/><Relationship Id="rId350" Type="http://schemas.openxmlformats.org/officeDocument/2006/relationships/hyperlink" Target="docs\S1-183314.zip" TargetMode="External"/><Relationship Id="rId4" Type="http://schemas.openxmlformats.org/officeDocument/2006/relationships/settings" Target="settings.xml"/><Relationship Id="rId9" Type="http://schemas.openxmlformats.org/officeDocument/2006/relationships/hyperlink" Target="http://www.3gpp.org/ftp/tsg_sa/WG1_Serv/TSGS1_84_Spokane/templates/" TargetMode="External"/><Relationship Id="rId180" Type="http://schemas.openxmlformats.org/officeDocument/2006/relationships/hyperlink" Target="file:///C:\Users\norpahj\Documents\Local%203GPP%20copy\SA1%20Spokane%202018\docs\S1-183039.zip" TargetMode="External"/><Relationship Id="rId210" Type="http://schemas.openxmlformats.org/officeDocument/2006/relationships/hyperlink" Target="file:///C:\Users\norpahj\Documents\Local%203GPP%20copy\SA1%20Spokane%202018\docs\S1-183044.zip" TargetMode="External"/><Relationship Id="rId215" Type="http://schemas.openxmlformats.org/officeDocument/2006/relationships/hyperlink" Target="file:///C:\Users\norpahj\Documents\Local%203GPP%20copy\SA1%20Spokane%202018\docs\S1-183151.zip" TargetMode="External"/><Relationship Id="rId236" Type="http://schemas.openxmlformats.org/officeDocument/2006/relationships/hyperlink" Target="file:///C:\Users\norpahj\Documents\Local%203GPP%20copy\SA1%20Spokane%202018\docs\S1-183175.zip" TargetMode="External"/><Relationship Id="rId257" Type="http://schemas.openxmlformats.org/officeDocument/2006/relationships/hyperlink" Target="file:///C:\Users\norpahj\Documents\Local%203GPP%20copy\SA1%20Spokane%202018\docs\S1-183178.zip" TargetMode="External"/><Relationship Id="rId278" Type="http://schemas.openxmlformats.org/officeDocument/2006/relationships/hyperlink" Target="file:///C:\Users\norpahj\Documents\Local%203GPP%20copy\SA1%20Spokane%202018\docs\S1-183211.zip" TargetMode="External"/><Relationship Id="rId26" Type="http://schemas.openxmlformats.org/officeDocument/2006/relationships/hyperlink" Target="file:///C:\Users\norpahj\Documents\Local%203GPP%20copy\SA1%20Spokane%202018\docs\S1-183218.zip" TargetMode="External"/><Relationship Id="rId231" Type="http://schemas.openxmlformats.org/officeDocument/2006/relationships/hyperlink" Target="file:///C:\Users\norpahj\Documents\Local%203GPP%20copy\SA1%20Spokane%202018\docs\S1-183174.zip" TargetMode="External"/><Relationship Id="rId252" Type="http://schemas.openxmlformats.org/officeDocument/2006/relationships/hyperlink" Target="file:///C:\Users\norpahj\Documents\Local%203GPP%20copy\SA1%20Spokane%202018\docs\S1-183084.zip" TargetMode="External"/><Relationship Id="rId273" Type="http://schemas.openxmlformats.org/officeDocument/2006/relationships/hyperlink" Target="file:///C:\Users\norpahj\Documents\Local%203GPP%20copy\SA1%20Spokane%202018\docs\S1-183099.zip" TargetMode="External"/><Relationship Id="rId294" Type="http://schemas.openxmlformats.org/officeDocument/2006/relationships/hyperlink" Target="file:///C:\Users\norpahj\Documents\Local%203GPP%20copy\SA1%20Spokane%202018\docs\S1-183018.zip" TargetMode="External"/><Relationship Id="rId308" Type="http://schemas.openxmlformats.org/officeDocument/2006/relationships/hyperlink" Target="file:///C:\Users\norpahj\Documents\Local%203GPP%20copy\SA1%20Spokane%202018\docs\S1-183106.zip" TargetMode="External"/><Relationship Id="rId329" Type="http://schemas.openxmlformats.org/officeDocument/2006/relationships/hyperlink" Target="docs\S1-183292.zip" TargetMode="External"/><Relationship Id="rId47" Type="http://schemas.openxmlformats.org/officeDocument/2006/relationships/hyperlink" Target="file:///C:\Users\norpahj\Documents\Local%203GPP%20copy\SA1%20Spokane%202018\docs\S1-183247.zip" TargetMode="External"/><Relationship Id="rId68" Type="http://schemas.openxmlformats.org/officeDocument/2006/relationships/hyperlink" Target="file:///C:\Users\norpahj\Documents\Local%203GPP%20copy\SA1%20Spokane%202018\docs\S1-183142.zip" TargetMode="External"/><Relationship Id="rId89" Type="http://schemas.openxmlformats.org/officeDocument/2006/relationships/hyperlink" Target="file:///C:\Users\norpahj\Documents\Local%203GPP%20copy\SA1%20Spokane%202018\docs\S1-183225.zip" TargetMode="External"/><Relationship Id="rId112" Type="http://schemas.openxmlformats.org/officeDocument/2006/relationships/hyperlink" Target="docs\S1-183329.zip" TargetMode="External"/><Relationship Id="rId133" Type="http://schemas.openxmlformats.org/officeDocument/2006/relationships/hyperlink" Target="docs\S1-183332.zip" TargetMode="External"/><Relationship Id="rId154" Type="http://schemas.openxmlformats.org/officeDocument/2006/relationships/hyperlink" Target="file:///C:\Users\norpahj\Documents\Local%203GPP%20copy\SA1%20Spokane%202018\docs\S1-183196.zip" TargetMode="External"/><Relationship Id="rId175" Type="http://schemas.openxmlformats.org/officeDocument/2006/relationships/hyperlink" Target="file:///C:\Users\norpahj\Documents\Local%203GPP%20copy\SA1%20Spokane%202018\docs\S1-183278.zip" TargetMode="External"/><Relationship Id="rId340" Type="http://schemas.openxmlformats.org/officeDocument/2006/relationships/hyperlink" Target="docs\S1-183304.zip" TargetMode="External"/><Relationship Id="rId196" Type="http://schemas.openxmlformats.org/officeDocument/2006/relationships/hyperlink" Target="file:///C:\Users\norpahj\Documents\Local%203GPP%20copy\SA1%20Spokane%202018\docs\S1-183212.zip" TargetMode="External"/><Relationship Id="rId200" Type="http://schemas.openxmlformats.org/officeDocument/2006/relationships/hyperlink" Target="file:///C:\Users\norpahj\Documents\Local%203GPP%20copy\SA1%20Spokane%202018\docs\S1-183185.zip" TargetMode="External"/><Relationship Id="rId16" Type="http://schemas.openxmlformats.org/officeDocument/2006/relationships/hyperlink" Target="file:///C:\Users\norpahj\Documents\Local%203GPP%20copy\SA1%20Spokane%202018\docs\S1-183004.zip" TargetMode="External"/><Relationship Id="rId221" Type="http://schemas.openxmlformats.org/officeDocument/2006/relationships/hyperlink" Target="file:///C:\Users\norpahj\Documents\Local%203GPP%20copy\SA1%20Spokane%202018\docs\S1-183059.zip" TargetMode="External"/><Relationship Id="rId242" Type="http://schemas.openxmlformats.org/officeDocument/2006/relationships/hyperlink" Target="file:///C:\Users\norpahj\Documents\Local%203GPP%20copy\SA1%20Spokane%202018\docs\S1-183074.zip" TargetMode="External"/><Relationship Id="rId263" Type="http://schemas.openxmlformats.org/officeDocument/2006/relationships/hyperlink" Target="file:///C:\Users\norpahj\Documents\Local%203GPP%20copy\SA1%20Spokane%202018\docs\S1-183223.zip" TargetMode="External"/><Relationship Id="rId284" Type="http://schemas.openxmlformats.org/officeDocument/2006/relationships/hyperlink" Target="file:///C:\Users\norpahj\Documents\Local%203GPP%20copy\SA1%20Spokane%202018\docs\S1-183009.zip" TargetMode="External"/><Relationship Id="rId319" Type="http://schemas.openxmlformats.org/officeDocument/2006/relationships/hyperlink" Target="file:///C:\Users\norpahj\Documents\Local%203GPP%20copy\SA1%20Spokane%202018\docs\S1-183130.zip" TargetMode="External"/><Relationship Id="rId37" Type="http://schemas.openxmlformats.org/officeDocument/2006/relationships/hyperlink" Target="file:///C:\Users\norpahj\Documents\Local%203GPP%20copy\SA1%20Spokane%202018\docs\S1-183254.zip" TargetMode="External"/><Relationship Id="rId58" Type="http://schemas.openxmlformats.org/officeDocument/2006/relationships/hyperlink" Target="file:///C:\Users\norpahj\Documents\Local%203GPP%20copy\SA1%20Spokane%202018\docs\S1-183012.zip" TargetMode="External"/><Relationship Id="rId79" Type="http://schemas.openxmlformats.org/officeDocument/2006/relationships/hyperlink" Target="file:///C:\Users\norpahj\Documents\Local%203GPP%20copy\SA1%20Spokane%202018\docs\S1-183014.zip" TargetMode="External"/><Relationship Id="rId102" Type="http://schemas.openxmlformats.org/officeDocument/2006/relationships/hyperlink" Target="file:///C:\Users\norpahj\Documents\Local%203GPP%20copy\SA1%20Spokane%202018\docs\S1-183049.zip" TargetMode="External"/><Relationship Id="rId123" Type="http://schemas.openxmlformats.org/officeDocument/2006/relationships/hyperlink" Target="file:///C:\Users\norpahj\Documents\Local%203GPP%20copy\SA1%20Spokane%202018\docs\S1-183189.zip" TargetMode="External"/><Relationship Id="rId144" Type="http://schemas.openxmlformats.org/officeDocument/2006/relationships/hyperlink" Target="file:///C:\Users\norpahj\Documents\Local%203GPP%20copy\SA1%20Spokane%202018\docs\S1-183242.zip" TargetMode="External"/><Relationship Id="rId330" Type="http://schemas.openxmlformats.org/officeDocument/2006/relationships/hyperlink" Target="docs\S1-183293.zip" TargetMode="External"/><Relationship Id="rId90" Type="http://schemas.openxmlformats.org/officeDocument/2006/relationships/hyperlink" Target="file:///C:\Users\norpahj\Documents\Local%203GPP%20copy\SA1%20Spokane%202018\docs\S1-183058.zip" TargetMode="External"/><Relationship Id="rId165" Type="http://schemas.openxmlformats.org/officeDocument/2006/relationships/hyperlink" Target="file:///C:\Users\norpahj\Documents\Local%203GPP%20copy\SA1%20Spokane%202018\docs\S1-183322.zip" TargetMode="External"/><Relationship Id="rId186" Type="http://schemas.openxmlformats.org/officeDocument/2006/relationships/hyperlink" Target="file:///C:\Users\norpahj\Documents\Local%203GPP%20copy\SA1%20Spokane%202018\docs\S1-183141.zip" TargetMode="External"/><Relationship Id="rId351" Type="http://schemas.openxmlformats.org/officeDocument/2006/relationships/fontTable" Target="fontTable.xml"/><Relationship Id="rId211" Type="http://schemas.openxmlformats.org/officeDocument/2006/relationships/hyperlink" Target="file:///C:\Users\norpahj\Documents\Local%203GPP%20copy\SA1%20Spokane%202018\docs\S1-183045.zip" TargetMode="External"/><Relationship Id="rId232" Type="http://schemas.openxmlformats.org/officeDocument/2006/relationships/hyperlink" Target="file:///C:\Users\norpahj\Documents\Local%203GPP%20copy\SA1%20Spokane%202018\docs\S1-183272.zip" TargetMode="External"/><Relationship Id="rId253" Type="http://schemas.openxmlformats.org/officeDocument/2006/relationships/hyperlink" Target="file:///C:\Users\norpahj\Documents\Local%203GPP%20copy\SA1%20Spokane%202018\docs\S1-183085.zip" TargetMode="External"/><Relationship Id="rId274" Type="http://schemas.openxmlformats.org/officeDocument/2006/relationships/hyperlink" Target="file:///C:\Users\norpahj\Documents\Local%203GPP%20copy\SA1%20Spokane%202018\docs\S1-183243.zip" TargetMode="External"/><Relationship Id="rId295" Type="http://schemas.openxmlformats.org/officeDocument/2006/relationships/hyperlink" Target="file:///C:\Users\norpahj\Documents\Local%203GPP%20copy\SA1%20Spokane%202018\docs\S1-183154.zip" TargetMode="External"/><Relationship Id="rId309" Type="http://schemas.openxmlformats.org/officeDocument/2006/relationships/hyperlink" Target="file:///C:\Users\norpahj\Documents\Local%203GPP%20copy\SA1%20Spokane%202018\docs\S1-183107.zip" TargetMode="External"/><Relationship Id="rId27" Type="http://schemas.openxmlformats.org/officeDocument/2006/relationships/hyperlink" Target="file:///C:\Users\norpahj\Documents\Local%203GPP%20copy\SA1%20Spokane%202018\docs\S1-183248.zip" TargetMode="External"/><Relationship Id="rId48" Type="http://schemas.openxmlformats.org/officeDocument/2006/relationships/hyperlink" Target="file:///C:\Users\norpahj\Documents\Local%203GPP%20copy\SA1%20Spokane%202018\docs\S1-183252.zip" TargetMode="External"/><Relationship Id="rId69" Type="http://schemas.openxmlformats.org/officeDocument/2006/relationships/hyperlink" Target="file:///C:\Users\norpahj\Documents\Local%203GPP%20copy\SA1%20Spokane%202018\docs\S1-183171.zip" TargetMode="External"/><Relationship Id="rId113" Type="http://schemas.openxmlformats.org/officeDocument/2006/relationships/hyperlink" Target="file:///C:\Users\norpahj\Documents\Local%203GPP%20copy\SA1%20Spokane%202018\docs\S1-183114.zip" TargetMode="External"/><Relationship Id="rId134" Type="http://schemas.openxmlformats.org/officeDocument/2006/relationships/hyperlink" Target="file:///C:\Users\norpahj\Documents\Local%203GPP%20copy\SA1%20Spokane%202018\docs\S1-183122.zip" TargetMode="External"/><Relationship Id="rId320" Type="http://schemas.openxmlformats.org/officeDocument/2006/relationships/hyperlink" Target="file:///C:\Users\norpahj\Documents\Local%203GPP%20copy\SA1%20Spokane%202018\docs\S1-183132.zip" TargetMode="External"/><Relationship Id="rId80" Type="http://schemas.openxmlformats.org/officeDocument/2006/relationships/hyperlink" Target="file:///C:\Users\norpahj\Documents\Local%203GPP%20copy\SA1%20Spokane%202018\docs\S1-183024.zip" TargetMode="External"/><Relationship Id="rId155" Type="http://schemas.openxmlformats.org/officeDocument/2006/relationships/hyperlink" Target="file:///C:\Users\norpahj\Documents\Local%203GPP%20copy\SA1%20Spokane%202018\docs\S1-183197.zip" TargetMode="External"/><Relationship Id="rId176" Type="http://schemas.openxmlformats.org/officeDocument/2006/relationships/hyperlink" Target="file:///C:\Users\norpahj\Documents\Local%203GPP%20copy\SA1%20Spokane%202018\docs\S1-183279.zip" TargetMode="External"/><Relationship Id="rId197" Type="http://schemas.openxmlformats.org/officeDocument/2006/relationships/hyperlink" Target="file:///C:\Users\norpahj\Documents\Local%203GPP%20copy\SA1%20Spokane%202018\docs\S1-183239.zip" TargetMode="External"/><Relationship Id="rId341" Type="http://schemas.openxmlformats.org/officeDocument/2006/relationships/hyperlink" Target="docs\S1-183305.zip" TargetMode="External"/><Relationship Id="rId201" Type="http://schemas.openxmlformats.org/officeDocument/2006/relationships/hyperlink" Target="file:///C:\Users\norpahj\Documents\Local%203GPP%20copy\SA1%20Spokane%202018\docs\S1-183227.zip" TargetMode="External"/><Relationship Id="rId222" Type="http://schemas.openxmlformats.org/officeDocument/2006/relationships/hyperlink" Target="file:///C:\Users\norpahj\Documents\Local%203GPP%20copy\SA1%20Spokane%202018\docs\S1-183060.zip" TargetMode="External"/><Relationship Id="rId243" Type="http://schemas.openxmlformats.org/officeDocument/2006/relationships/hyperlink" Target="file:///C:\Users\norpahj\Documents\Local%203GPP%20copy\SA1%20Spokane%202018\docs\S1-183075.zip" TargetMode="External"/><Relationship Id="rId264" Type="http://schemas.openxmlformats.org/officeDocument/2006/relationships/hyperlink" Target="file:///C:\Users\norpahj\Documents\Local%203GPP%20copy\SA1%20Spokane%202018\docs\S1-183224.zip" TargetMode="External"/><Relationship Id="rId285" Type="http://schemas.openxmlformats.org/officeDocument/2006/relationships/hyperlink" Target="file:///C:\Users\norpahj\Documents\Local%203GPP%20copy\SA1%20Spokane%202018\docs\S1-183034.zip" TargetMode="External"/><Relationship Id="rId17" Type="http://schemas.openxmlformats.org/officeDocument/2006/relationships/hyperlink" Target="file:///C:\Users\norpahj\Documents\Local%203GPP%20copy\SA1%20Spokane%202018\docs\S1-183006.zip" TargetMode="External"/><Relationship Id="rId38" Type="http://schemas.openxmlformats.org/officeDocument/2006/relationships/hyperlink" Target="file:///C:\Users\norpahj\Documents\Local%203GPP%20copy\SA1%20Spokane%202018\docs\S1-183231.zip" TargetMode="External"/><Relationship Id="rId59" Type="http://schemas.openxmlformats.org/officeDocument/2006/relationships/hyperlink" Target="file:///C:\Users\norpahj\Documents\Local%203GPP%20copy\SA1%20Spokane%202018\docs\S1-183013.zip" TargetMode="External"/><Relationship Id="rId103" Type="http://schemas.openxmlformats.org/officeDocument/2006/relationships/hyperlink" Target="file:///C:\Users\norpahj\Documents\Local%203GPP%20copy\SA1%20Spokane%202018\docs\S1-183275.zip" TargetMode="External"/><Relationship Id="rId124" Type="http://schemas.openxmlformats.org/officeDocument/2006/relationships/hyperlink" Target="file:///C:\Users\norpahj\Documents\Local%203GPP%20copy\SA1%20Spokane%202018\docs\S1-183213.zip" TargetMode="External"/><Relationship Id="rId310" Type="http://schemas.openxmlformats.org/officeDocument/2006/relationships/hyperlink" Target="file:///C:\Users\norpahj\Documents\Local%203GPP%20copy\SA1%20Spokane%202018\docs\S1-183131.zip" TargetMode="External"/><Relationship Id="rId70" Type="http://schemas.openxmlformats.org/officeDocument/2006/relationships/hyperlink" Target="file:///C:\Users\norpahj\Documents\Local%203GPP%20copy\SA1%20Spokane%202018\docs\S1-183143.zip" TargetMode="External"/><Relationship Id="rId91" Type="http://schemas.openxmlformats.org/officeDocument/2006/relationships/hyperlink" Target="file:///C:\Users\norpahj\Documents\Local%203GPP%20copy\SA1%20Spokane%202018\docs\S1-183226.zip" TargetMode="External"/><Relationship Id="rId145" Type="http://schemas.openxmlformats.org/officeDocument/2006/relationships/hyperlink" Target="file:///C:\Users\norpahj\Documents\Local%203GPP%20copy\SA1%20Spokane%202018\docs\S1-183088.zip" TargetMode="External"/><Relationship Id="rId166" Type="http://schemas.openxmlformats.org/officeDocument/2006/relationships/hyperlink" Target="file:///C:\Users\norpahj\Documents\Local%203GPP%20copy\SA1%20Spokane%202018\docs\S1-183232.zip" TargetMode="External"/><Relationship Id="rId187" Type="http://schemas.openxmlformats.org/officeDocument/2006/relationships/hyperlink" Target="file:///C:\Users\norpahj\Documents\Local%203GPP%20copy\SA1%20Spokane%202018\docs\S1-183152.zip" TargetMode="External"/><Relationship Id="rId331" Type="http://schemas.openxmlformats.org/officeDocument/2006/relationships/hyperlink" Target="docs\S1-183294.zip" TargetMode="External"/><Relationship Id="rId352"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file:///C:\Users\norpahj\Documents\Local%203GPP%20copy\SA1%20Spokane%202018\docs\S1-183046.zip" TargetMode="External"/><Relationship Id="rId233" Type="http://schemas.openxmlformats.org/officeDocument/2006/relationships/hyperlink" Target="file:///C:\Users\norpahj\Documents\Local%203GPP%20copy\SA1%20Spokane%202018\docs\S1-183064.zip" TargetMode="External"/><Relationship Id="rId254" Type="http://schemas.openxmlformats.org/officeDocument/2006/relationships/hyperlink" Target="file:///C:\Users\norpahj\Documents\Local%203GPP%20copy\SA1%20Spokane%202018\docs\S1-183086.zip" TargetMode="External"/><Relationship Id="rId28" Type="http://schemas.openxmlformats.org/officeDocument/2006/relationships/hyperlink" Target="file:///C:\Users\norpahj\Documents\Local%203GPP%20copy\SA1%20Spokane%202018\docs\S1-183229.zip" TargetMode="External"/><Relationship Id="rId49" Type="http://schemas.openxmlformats.org/officeDocument/2006/relationships/hyperlink" Target="file:///C:\Users\norpahj\Documents\Local%203GPP%20copy\SA1%20Spokane%202018\docs\S1-183249.zip" TargetMode="External"/><Relationship Id="rId114" Type="http://schemas.openxmlformats.org/officeDocument/2006/relationships/hyperlink" Target="file:///C:\Users\norpahj\Documents\Local%203GPP%20copy\SA1%20Spokane%202018\docs\S1-183207.zip" TargetMode="External"/><Relationship Id="rId275" Type="http://schemas.openxmlformats.org/officeDocument/2006/relationships/hyperlink" Target="file:///C:\Users\norpahj\Documents\Local%203GPP%20copy\SA1%20Spokane%202018\docs\S1-183208.zip" TargetMode="External"/><Relationship Id="rId296" Type="http://schemas.openxmlformats.org/officeDocument/2006/relationships/hyperlink" Target="file:///C:\Users\norpahj\Documents\Local%203GPP%20copy\SA1%20Spokane%202018\docs\S1-183156.zip" TargetMode="External"/><Relationship Id="rId300" Type="http://schemas.openxmlformats.org/officeDocument/2006/relationships/hyperlink" Target="file:///C:\Users\norpahj\Documents\Local%203GPP%20copy\SA1%20Spokane%202018\docs\S1-183286.zip" TargetMode="External"/><Relationship Id="rId60" Type="http://schemas.openxmlformats.org/officeDocument/2006/relationships/hyperlink" Target="file:///C:\Users\norpahj\Documents\Local%203GPP%20copy\SA1%20Spokane%202018\docs\S1-183089.zip" TargetMode="External"/><Relationship Id="rId81" Type="http://schemas.openxmlformats.org/officeDocument/2006/relationships/hyperlink" Target="file:///C:\Users\norpahj\Documents\Local%203GPP%20copy\SA1%20Spokane%202018\docs\S1-183057.zip" TargetMode="External"/><Relationship Id="rId135" Type="http://schemas.openxmlformats.org/officeDocument/2006/relationships/hyperlink" Target="file:///C:\Users\norpahj\Documents\Local%203GPP%20copy\SA1%20Spokane%202018\docs\S1-183199.zip" TargetMode="External"/><Relationship Id="rId156" Type="http://schemas.openxmlformats.org/officeDocument/2006/relationships/hyperlink" Target="file:///C:\Users\norpahj\Documents\Local%203GPP%20copy\SA1%20Spokane%202018\docs\S1-183198.zip" TargetMode="External"/><Relationship Id="rId177" Type="http://schemas.openxmlformats.org/officeDocument/2006/relationships/hyperlink" Target="file:///C:\Users\norpahj\Documents\Local%203GPP%20copy\SA1%20Spokane%202018\docs\S1-183323.zip" TargetMode="External"/><Relationship Id="rId198" Type="http://schemas.openxmlformats.org/officeDocument/2006/relationships/hyperlink" Target="file:///C:\Users\norpahj\Documents\Local%203GPP%20copy\SA1%20Spokane%202018\docs\S1-183240.zip" TargetMode="External"/><Relationship Id="rId321" Type="http://schemas.openxmlformats.org/officeDocument/2006/relationships/hyperlink" Target="file:///C:\Users\norpahj\Documents\Local%203GPP%20copy\SA1%20Spokane%202018\docs\S1-183148.zip" TargetMode="External"/><Relationship Id="rId342" Type="http://schemas.openxmlformats.org/officeDocument/2006/relationships/hyperlink" Target="docs\S1-183306.zip" TargetMode="External"/><Relationship Id="rId202" Type="http://schemas.openxmlformats.org/officeDocument/2006/relationships/hyperlink" Target="docs\S1-183333.zip" TargetMode="External"/><Relationship Id="rId223" Type="http://schemas.openxmlformats.org/officeDocument/2006/relationships/hyperlink" Target="file:///C:\Users\norpahj\Documents\Local%203GPP%20copy\SA1%20Spokane%202018\docs\S1-183061.zip" TargetMode="External"/><Relationship Id="rId244" Type="http://schemas.openxmlformats.org/officeDocument/2006/relationships/hyperlink" Target="file:///C:\Users\norpahj\Documents\Local%203GPP%20copy\SA1%20Spokane%202018\docs\S1-183076.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C:\Users\norpahj\Documents\Local%203GPP%20copy\SA1%20Spokane%202018\docs\S1-183256.zip" TargetMode="External"/><Relationship Id="rId265" Type="http://schemas.openxmlformats.org/officeDocument/2006/relationships/hyperlink" Target="file:///C:\Users\norpahj\Documents\Local%203GPP%20copy\SA1%20Spokane%202018\docs\S1-183066.zip" TargetMode="External"/><Relationship Id="rId286" Type="http://schemas.openxmlformats.org/officeDocument/2006/relationships/hyperlink" Target="file:///C:\Users\norpahj\Documents\Local%203GPP%20copy\SA1%20Spokane%202018\docs\S1-183035.zip" TargetMode="External"/><Relationship Id="rId50" Type="http://schemas.openxmlformats.org/officeDocument/2006/relationships/hyperlink" Target="file:///C:\Users\norpahj\Documents\Local%203GPP%20copy\SA1%20Spokane%202018\docs\S1-183258.zip" TargetMode="External"/><Relationship Id="rId104" Type="http://schemas.openxmlformats.org/officeDocument/2006/relationships/hyperlink" Target="file:///C:\Users\norpahj\Documents\Local%203GPP%20copy\SA1%20Spokane%202018\docs\S1-183050.zip" TargetMode="External"/><Relationship Id="rId125" Type="http://schemas.openxmlformats.org/officeDocument/2006/relationships/hyperlink" Target="file:///C:\Users\norpahj\Documents\Local%203GPP%20copy\SA1%20Spokane%202018\docs\S1-183121.zip" TargetMode="External"/><Relationship Id="rId146" Type="http://schemas.openxmlformats.org/officeDocument/2006/relationships/hyperlink" Target="file:///C:\Users\norpahj\Documents\Local%203GPP%20copy\SA1%20Spokane%202018\docs\S1-183095.zip" TargetMode="External"/><Relationship Id="rId167" Type="http://schemas.openxmlformats.org/officeDocument/2006/relationships/hyperlink" Target="file:///C:\Users\norpahj\Documents\Local%203GPP%20copy\SA1%20Spokane%202018\docs\S1-183233.zip" TargetMode="External"/><Relationship Id="rId188" Type="http://schemas.openxmlformats.org/officeDocument/2006/relationships/hyperlink" Target="file:///C:\Users\norpahj\Documents\Local%203GPP%20copy\SA1%20Spokane%202018\docs\S1-183153.zip" TargetMode="External"/><Relationship Id="rId311" Type="http://schemas.openxmlformats.org/officeDocument/2006/relationships/hyperlink" Target="file:///C:\Users\norpahj\Documents\Local%203GPP%20copy\SA1%20Spokane%202018\docs\S1-183287.zip" TargetMode="External"/><Relationship Id="rId332" Type="http://schemas.openxmlformats.org/officeDocument/2006/relationships/hyperlink" Target="docs\S1-183295.zip" TargetMode="External"/><Relationship Id="rId71" Type="http://schemas.openxmlformats.org/officeDocument/2006/relationships/hyperlink" Target="file:///C:\Users\norpahj\Documents\Local%203GPP%20copy\SA1%20Spokane%202018\docs\S1-183144.zip" TargetMode="External"/><Relationship Id="rId92" Type="http://schemas.openxmlformats.org/officeDocument/2006/relationships/hyperlink" Target="file:///C:\Users\norpahj\Documents\Local%203GPP%20copy\SA1%20Spokane%202018\docs\S1-183123.zip" TargetMode="External"/><Relationship Id="rId213" Type="http://schemas.openxmlformats.org/officeDocument/2006/relationships/hyperlink" Target="file:///C:\Users\norpahj\Documents\Local%203GPP%20copy\SA1%20Spokane%202018\docs\S1-183047.zip" TargetMode="External"/><Relationship Id="rId234" Type="http://schemas.openxmlformats.org/officeDocument/2006/relationships/hyperlink" Target="file:///C:\Users\norpahj\Documents\Local%203GPP%20copy\SA1%20Spokane%202018\docs\S1-183065.zip" TargetMode="External"/><Relationship Id="rId2" Type="http://schemas.openxmlformats.org/officeDocument/2006/relationships/numbering" Target="numbering.xml"/><Relationship Id="rId29" Type="http://schemas.openxmlformats.org/officeDocument/2006/relationships/hyperlink" Target="file:///C:\Users\norpahj\Documents\Local%203GPP%20copy\SA1%20Spokane%202018\docs\S1-183230.zip" TargetMode="External"/><Relationship Id="rId255" Type="http://schemas.openxmlformats.org/officeDocument/2006/relationships/hyperlink" Target="file:///C:\Users\norpahj\Documents\Local%203GPP%20copy\SA1%20Spokane%202018\docs\S1-183164.zip" TargetMode="External"/><Relationship Id="rId276" Type="http://schemas.openxmlformats.org/officeDocument/2006/relationships/hyperlink" Target="file:///C:\Users\norpahj\Documents\Local%203GPP%20copy\SA1%20Spokane%202018\docs\S1-183209.zip" TargetMode="External"/><Relationship Id="rId297" Type="http://schemas.openxmlformats.org/officeDocument/2006/relationships/hyperlink" Target="file:///C:\Users\norpahj\Documents\Local%203GPP%20copy\SA1%20Spokane%202018\docs\S1-183246.zip" TargetMode="External"/><Relationship Id="rId40" Type="http://schemas.openxmlformats.org/officeDocument/2006/relationships/hyperlink" Target="file:///C:\Users\norpahj\Documents\Local%203GPP%20copy\SA1%20Spokane%202018\docs\S1-183261.zip" TargetMode="External"/><Relationship Id="rId115" Type="http://schemas.openxmlformats.org/officeDocument/2006/relationships/hyperlink" Target="file:///C:\Users\norpahj\Documents\Local%203GPP%20copy\SA1%20Spokane%202018\docs\S1-183134.zip" TargetMode="External"/><Relationship Id="rId136" Type="http://schemas.openxmlformats.org/officeDocument/2006/relationships/hyperlink" Target="docs\S1-183331.zip" TargetMode="External"/><Relationship Id="rId157" Type="http://schemas.openxmlformats.org/officeDocument/2006/relationships/hyperlink" Target="file:///C:\Users\norpahj\Documents\Local%203GPP%20copy\SA1%20Spokane%202018\docs\S1-183200.zip" TargetMode="External"/><Relationship Id="rId178" Type="http://schemas.openxmlformats.org/officeDocument/2006/relationships/hyperlink" Target="file:///C:\Users\norpahj\Documents\Local%203GPP%20copy\SA1%20Spokane%202018\docs\S1-183324.zip" TargetMode="External"/><Relationship Id="rId301" Type="http://schemas.openxmlformats.org/officeDocument/2006/relationships/hyperlink" Target="file:///C:\Users\norpahj\Documents\Local%203GPP%20copy\SA1%20Spokane%202018\docs\S1-183192.zip" TargetMode="External"/><Relationship Id="rId322" Type="http://schemas.openxmlformats.org/officeDocument/2006/relationships/hyperlink" Target="file:///C:\Users\norpahj\Documents\Local%203GPP%20copy\SA1%20Spokane%202018\docs\S1-183162.zip" TargetMode="External"/><Relationship Id="rId343" Type="http://schemas.openxmlformats.org/officeDocument/2006/relationships/hyperlink" Target="docs\S1-183307.zip" TargetMode="External"/><Relationship Id="rId61" Type="http://schemas.openxmlformats.org/officeDocument/2006/relationships/hyperlink" Target="file:///C:\Users\norpahj\Documents\Local%203GPP%20copy\SA1%20Spokane%202018\docs\S1-183090.zip" TargetMode="External"/><Relationship Id="rId82" Type="http://schemas.openxmlformats.org/officeDocument/2006/relationships/hyperlink" Target="file:///C:\Users\norpahj\Documents\Local%203GPP%20copy\SA1%20Spokane%202018\docs\S1-183056.zip" TargetMode="External"/><Relationship Id="rId199" Type="http://schemas.openxmlformats.org/officeDocument/2006/relationships/hyperlink" Target="file:///C:\Users\norpahj\Documents\Local%203GPP%20copy\SA1%20Spokane%202018\docs\S1-183184.zip" TargetMode="External"/><Relationship Id="rId203" Type="http://schemas.openxmlformats.org/officeDocument/2006/relationships/hyperlink" Target="file:///C:\Users\norpahj\Documents\Local%203GPP%20copy\SA1%20Spokane%202018\docs\S1-183228.zip" TargetMode="External"/><Relationship Id="rId19" Type="http://schemas.openxmlformats.org/officeDocument/2006/relationships/hyperlink" Target="http://www.3gpp.org/DynaReport/21801.htm" TargetMode="External"/><Relationship Id="rId224" Type="http://schemas.openxmlformats.org/officeDocument/2006/relationships/hyperlink" Target="file:///C:\Users\norpahj\Documents\Local%203GPP%20copy\SA1%20Spokane%202018\docs\S1-183062.zip" TargetMode="External"/><Relationship Id="rId245" Type="http://schemas.openxmlformats.org/officeDocument/2006/relationships/hyperlink" Target="file:///C:\Users\norpahj\Documents\Local%203GPP%20copy\SA1%20Spokane%202018\docs\S1-183077.zip" TargetMode="External"/><Relationship Id="rId266" Type="http://schemas.openxmlformats.org/officeDocument/2006/relationships/hyperlink" Target="file:///C:\Users\norpahj\Documents\Local%203GPP%20copy\SA1%20Spokane%202018\docs\S1-183067.zip" TargetMode="External"/><Relationship Id="rId287" Type="http://schemas.openxmlformats.org/officeDocument/2006/relationships/hyperlink" Target="file:///C:\Users\norpahj\Documents\Local%203GPP%20copy\SA1%20Spokane%202018\docs\S1-183091.zip" TargetMode="External"/><Relationship Id="rId30" Type="http://schemas.openxmlformats.org/officeDocument/2006/relationships/hyperlink" Target="file:///C:\Users\norpahj\Documents\Local%203GPP%20copy\SA1%20Spokane%202018\docs\S1-183274.zip" TargetMode="External"/><Relationship Id="rId105" Type="http://schemas.openxmlformats.org/officeDocument/2006/relationships/hyperlink" Target="file:///C:\Users\norpahj\Documents\Local%203GPP%20copy\SA1%20Spokane%202018\docs\S1-183110.zip" TargetMode="External"/><Relationship Id="rId126" Type="http://schemas.openxmlformats.org/officeDocument/2006/relationships/hyperlink" Target="file:///C:\Users\norpahj\Documents\Local%203GPP%20copy\SA1%20Spokane%202018\docs\S1-183145.zip" TargetMode="External"/><Relationship Id="rId147" Type="http://schemas.openxmlformats.org/officeDocument/2006/relationships/hyperlink" Target="file:///C:\Users\norpahj\Documents\Local%203GPP%20copy\SA1%20Spokane%202018\docs\S1-183319.zip" TargetMode="External"/><Relationship Id="rId168" Type="http://schemas.openxmlformats.org/officeDocument/2006/relationships/hyperlink" Target="file:///C:\Users\norpahj\Documents\Local%203GPP%20copy\SA1%20Spokane%202018\docs\S1-183234.zip" TargetMode="External"/><Relationship Id="rId312" Type="http://schemas.openxmlformats.org/officeDocument/2006/relationships/hyperlink" Target="file:///C:\Users\norpahj\Documents\Local%203GPP%20copy\SA1%20Spokane%202018\docs\S1-183031.zip" TargetMode="External"/><Relationship Id="rId333" Type="http://schemas.openxmlformats.org/officeDocument/2006/relationships/hyperlink" Target="docs\S1-183296.zip" TargetMode="External"/><Relationship Id="rId51" Type="http://schemas.openxmlformats.org/officeDocument/2006/relationships/hyperlink" Target="file:///C:\Users\norpahj\Documents\Local%203GPP%20copy\SA1%20Spokane%202018\docs\S1-183260.zip" TargetMode="External"/><Relationship Id="rId72" Type="http://schemas.openxmlformats.org/officeDocument/2006/relationships/hyperlink" Target="file:///C:\Users\norpahj\Documents\Local%203GPP%20copy\SA1%20Spokane%202018\docs\S1-183245.zip" TargetMode="External"/><Relationship Id="rId93" Type="http://schemas.openxmlformats.org/officeDocument/2006/relationships/hyperlink" Target="file:///C:\Users\norpahj\Documents\Local%203GPP%20copy\SA1%20Spokane%202018\docs\S1-183055.zip" TargetMode="External"/><Relationship Id="rId189" Type="http://schemas.openxmlformats.org/officeDocument/2006/relationships/hyperlink" Target="file:///C:\Users\norpahj\Documents\Local%203GPP%20copy\SA1%20Spokane%202018\docs\S1-183137.zip" TargetMode="External"/><Relationship Id="rId3" Type="http://schemas.openxmlformats.org/officeDocument/2006/relationships/styles" Target="styles.xml"/><Relationship Id="rId214" Type="http://schemas.openxmlformats.org/officeDocument/2006/relationships/hyperlink" Target="file:///C:\Users\norpahj\Documents\Local%203GPP%20copy\SA1%20Spokane%202018\docs\S1-183150.zip" TargetMode="External"/><Relationship Id="rId235" Type="http://schemas.openxmlformats.org/officeDocument/2006/relationships/hyperlink" Target="file:///C:\Users\norpahj\Documents\Local%203GPP%20copy\SA1%20Spokane%202018\docs\S1-183098.zip" TargetMode="External"/><Relationship Id="rId256" Type="http://schemas.openxmlformats.org/officeDocument/2006/relationships/hyperlink" Target="file:///C:\Users\norpahj\Documents\Local%203GPP%20copy\SA1%20Spokane%202018\docs\S1-183177.zip" TargetMode="External"/><Relationship Id="rId277" Type="http://schemas.openxmlformats.org/officeDocument/2006/relationships/hyperlink" Target="file:///C:\Users\norpahj\Documents\Local%203GPP%20copy\SA1%20Spokane%202018\docs\S1-183210.zip" TargetMode="External"/><Relationship Id="rId298" Type="http://schemas.openxmlformats.org/officeDocument/2006/relationships/hyperlink" Target="file:///C:\Users\norpahj\Documents\Local%203GPP%20copy\SA1%20Spokane%202018\docs\S1-183159.zip" TargetMode="External"/><Relationship Id="rId116" Type="http://schemas.openxmlformats.org/officeDocument/2006/relationships/hyperlink" Target="file:///C:\Users\norpahj\Documents\Local%203GPP%20copy\SA1%20Spokane%202018\docs\S1-183170.zip" TargetMode="External"/><Relationship Id="rId137" Type="http://schemas.openxmlformats.org/officeDocument/2006/relationships/hyperlink" Target="file:///C:\Users\norpahj\Documents\Local%203GPP%20copy\SA1%20Spokane%202018\docs\S1-183276.zip" TargetMode="External"/><Relationship Id="rId158" Type="http://schemas.openxmlformats.org/officeDocument/2006/relationships/hyperlink" Target="file:///C:\Users\norpahj\Documents\Local%203GPP%20copy\SA1%20Spokane%202018\docs\S1-183201.zip" TargetMode="External"/><Relationship Id="rId302" Type="http://schemas.openxmlformats.org/officeDocument/2006/relationships/hyperlink" Target="file:///C:\Users\norpahj\Documents\Local%203GPP%20copy\SA1%20Spokane%202018\docs\S1-183193.zip" TargetMode="External"/><Relationship Id="rId323" Type="http://schemas.openxmlformats.org/officeDocument/2006/relationships/hyperlink" Target="file:///C:\Users\norpahj\Documents\Local%203GPP%20copy\SA1%20Spokane%202018\docs\S1-183288.zip" TargetMode="External"/><Relationship Id="rId344" Type="http://schemas.openxmlformats.org/officeDocument/2006/relationships/hyperlink" Target="docs\S1-1833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83AED-C03D-45B9-9A6E-DC95B9FA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2558</TotalTime>
  <Pages>27</Pages>
  <Words>12002</Words>
  <Characters>71534</Characters>
  <Application>Microsoft Office Word</Application>
  <DocSecurity>0</DocSecurity>
  <Lines>5109</Lines>
  <Paragraphs>3797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79739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6</cp:revision>
  <dcterms:created xsi:type="dcterms:W3CDTF">2018-11-09T19:35:00Z</dcterms:created>
  <dcterms:modified xsi:type="dcterms:W3CDTF">2018-11-12T17:12:00Z</dcterms:modified>
</cp:coreProperties>
</file>