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 WG1 102</w:t>
        <w:tab/>
        <w:t>S1-231033</w:t>
      </w:r>
    </w:p>
    <w:p>
      <w:pPr>
        <w:pStyle w:val="LSHeader"/>
      </w:pPr>
      <w:r>
        <w:t>Berlin, Germany, 22 - 26 May 2023</w:t>
      </w:r>
      <w:r>
        <w:br/>
      </w:r>
    </w:p>
    <w:p w14:paraId="4A3CA205" w14:textId="1637E451" w:rsidR="004E6BAD" w:rsidRPr="00F25496" w:rsidRDefault="004E6BAD" w:rsidP="004E6B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</w:t>
      </w:r>
      <w:r w:rsidR="00254552" w:rsidRPr="00F25496">
        <w:rPr>
          <w:b/>
          <w:i/>
          <w:noProof/>
          <w:sz w:val="28"/>
        </w:rPr>
        <w:t>2</w:t>
      </w:r>
      <w:r w:rsidR="00254552">
        <w:rPr>
          <w:b/>
          <w:i/>
          <w:noProof/>
          <w:sz w:val="28"/>
        </w:rPr>
        <w:t>3</w:t>
      </w:r>
      <w:r w:rsidR="008330A1">
        <w:rPr>
          <w:b/>
          <w:i/>
          <w:noProof/>
          <w:sz w:val="28"/>
        </w:rPr>
        <w:t>1</w:t>
      </w:r>
      <w:r w:rsidR="00254552">
        <w:rPr>
          <w:b/>
          <w:i/>
          <w:noProof/>
          <w:sz w:val="28"/>
        </w:rPr>
        <w:t>398</w:t>
      </w:r>
    </w:p>
    <w:p w14:paraId="54141131" w14:textId="13207D06" w:rsidR="009B1A99" w:rsidRPr="00DA53A0" w:rsidRDefault="004E6BAD" w:rsidP="004E6BAD">
      <w:pPr>
        <w:pStyle w:val="a3"/>
        <w:rPr>
          <w:sz w:val="22"/>
          <w:szCs w:val="22"/>
        </w:rPr>
      </w:pPr>
      <w:r>
        <w:rPr>
          <w:sz w:val="24"/>
        </w:rPr>
        <w:t>Athens, Greece</w:t>
      </w:r>
      <w:r w:rsidRPr="00F25496">
        <w:rPr>
          <w:sz w:val="24"/>
        </w:rPr>
        <w:t xml:space="preserve">, </w:t>
      </w:r>
      <w:r>
        <w:rPr>
          <w:sz w:val="24"/>
        </w:rPr>
        <w:t>20 - 24 February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E1EE59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3F16">
        <w:rPr>
          <w:rFonts w:ascii="Arial" w:hAnsi="Arial" w:cs="Arial"/>
          <w:b/>
          <w:bCs/>
        </w:rPr>
        <w:t xml:space="preserve">Reply LS on </w:t>
      </w:r>
      <w:r w:rsidR="00312026" w:rsidRPr="00312026">
        <w:rPr>
          <w:rFonts w:ascii="Arial" w:hAnsi="Arial" w:cs="Arial"/>
          <w:b/>
          <w:sz w:val="22"/>
          <w:szCs w:val="22"/>
        </w:rPr>
        <w:t>the user consent for trace reporting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7F54894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(</w:t>
      </w:r>
      <w:bookmarkStart w:id="2" w:name="_Hlk106095203"/>
      <w:r w:rsidR="00312026">
        <w:rPr>
          <w:rFonts w:ascii="Arial" w:hAnsi="Arial" w:cs="Arial"/>
          <w:b/>
          <w:bCs/>
          <w:sz w:val="22"/>
          <w:szCs w:val="22"/>
        </w:rPr>
        <w:t>R3</w:t>
      </w:r>
      <w:r w:rsidR="00E55A46" w:rsidRPr="00E55A46">
        <w:rPr>
          <w:rFonts w:ascii="Arial" w:hAnsi="Arial" w:cs="Arial"/>
          <w:b/>
          <w:bCs/>
          <w:sz w:val="22"/>
          <w:szCs w:val="22"/>
        </w:rPr>
        <w:t>-22</w:t>
      </w:r>
      <w:bookmarkEnd w:id="2"/>
      <w:r w:rsidR="00312026">
        <w:rPr>
          <w:rFonts w:ascii="Arial" w:hAnsi="Arial" w:cs="Arial"/>
          <w:b/>
          <w:bCs/>
          <w:sz w:val="22"/>
          <w:szCs w:val="22"/>
        </w:rPr>
        <w:t>5250</w:t>
      </w:r>
      <w:r w:rsidR="007D07C7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>LS</w:t>
      </w:r>
      <w:r w:rsidR="00312026">
        <w:rPr>
          <w:rFonts w:ascii="Arial" w:hAnsi="Arial" w:cs="Arial"/>
          <w:b/>
          <w:bCs/>
          <w:sz w:val="22"/>
          <w:szCs w:val="22"/>
        </w:rPr>
        <w:t xml:space="preserve"> on</w:t>
      </w:r>
      <w:r w:rsidR="00593F16" w:rsidRPr="00593F16">
        <w:rPr>
          <w:rFonts w:ascii="Arial" w:hAnsi="Arial" w:cs="Arial"/>
          <w:b/>
          <w:bCs/>
          <w:sz w:val="22"/>
          <w:szCs w:val="22"/>
        </w:rPr>
        <w:t xml:space="preserve"> </w:t>
      </w:r>
      <w:r w:rsidR="00312026" w:rsidRPr="00312026">
        <w:rPr>
          <w:rFonts w:ascii="Arial" w:hAnsi="Arial" w:cs="Arial"/>
          <w:b/>
          <w:bCs/>
          <w:sz w:val="22"/>
          <w:szCs w:val="22"/>
        </w:rPr>
        <w:t>the user consent for trace reporting</w:t>
      </w:r>
    </w:p>
    <w:p w14:paraId="2C6E4D6E" w14:textId="3BC5C6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</w:t>
      </w:r>
      <w:r w:rsidR="00312026">
        <w:rPr>
          <w:rFonts w:ascii="Arial" w:hAnsi="Arial" w:cs="Arial"/>
          <w:b/>
          <w:bCs/>
          <w:sz w:val="22"/>
          <w:szCs w:val="22"/>
        </w:rPr>
        <w:t>7</w:t>
      </w:r>
    </w:p>
    <w:bookmarkEnd w:id="3"/>
    <w:bookmarkEnd w:id="4"/>
    <w:bookmarkEnd w:id="5"/>
    <w:p w14:paraId="1E9D3ED8" w14:textId="04770B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12026" w:rsidRPr="00312026">
        <w:rPr>
          <w:rFonts w:ascii="Arial" w:hAnsi="Arial" w:cs="Arial"/>
          <w:b/>
          <w:bCs/>
          <w:sz w:val="22"/>
          <w:szCs w:val="22"/>
        </w:rPr>
        <w:t>NR_ENDC_SON_MDT_enh</w:t>
      </w:r>
      <w:proofErr w:type="spellEnd"/>
      <w:r w:rsidR="00312026" w:rsidRPr="00312026">
        <w:rPr>
          <w:rFonts w:ascii="Arial" w:hAnsi="Arial" w:cs="Arial"/>
          <w:b/>
          <w:bCs/>
          <w:sz w:val="22"/>
          <w:szCs w:val="22"/>
        </w:rPr>
        <w:t>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A3CDE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F10555">
        <w:rPr>
          <w:rFonts w:ascii="Arial" w:hAnsi="Arial" w:cs="Arial"/>
          <w:b/>
          <w:sz w:val="22"/>
          <w:szCs w:val="22"/>
        </w:rPr>
        <w:t>SA3</w:t>
      </w:r>
    </w:p>
    <w:p w14:paraId="2548326B" w14:textId="6AE128A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497520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2026" w:rsidRPr="00312026">
        <w:rPr>
          <w:rFonts w:ascii="Arial" w:hAnsi="Arial" w:cs="Arial"/>
          <w:b/>
          <w:bCs/>
          <w:sz w:val="22"/>
          <w:szCs w:val="22"/>
        </w:rPr>
        <w:t>RAN2, SA5, SA1, RAN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426FC1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Rong Wu</w:t>
      </w:r>
    </w:p>
    <w:p w14:paraId="2F9E069A" w14:textId="378D64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02409">
        <w:rPr>
          <w:rFonts w:ascii="Arial" w:hAnsi="Arial" w:cs="Arial"/>
          <w:b/>
          <w:bCs/>
          <w:sz w:val="22"/>
          <w:szCs w:val="22"/>
        </w:rPr>
        <w:t>Raina.Wu@Huawei.com</w:t>
      </w:r>
    </w:p>
    <w:p w14:paraId="5C701869" w14:textId="6558328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8B0DD3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27226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5CFAE4CB" w14:textId="6EDC16B9" w:rsidR="0023416C" w:rsidRDefault="0023416C" w:rsidP="0023416C">
      <w:r>
        <w:t xml:space="preserve">SA3 would like to thank </w:t>
      </w:r>
      <w:r w:rsidR="00984030">
        <w:t>RAN3</w:t>
      </w:r>
      <w:r>
        <w:t xml:space="preserve"> for the </w:t>
      </w:r>
      <w:r w:rsidR="00984030">
        <w:t xml:space="preserve">reply </w:t>
      </w:r>
      <w:r w:rsidR="00A62AA4" w:rsidRPr="00A62AA4">
        <w:t xml:space="preserve">LS </w:t>
      </w:r>
      <w:r w:rsidR="00984030" w:rsidRPr="00984030">
        <w:t>on the user consent for trace reporting</w:t>
      </w:r>
      <w:r w:rsidR="003F770D" w:rsidRPr="003F770D">
        <w:t xml:space="preserve"> </w:t>
      </w:r>
      <w:r>
        <w:t>(</w:t>
      </w:r>
      <w:r w:rsidR="00984030">
        <w:t>R3</w:t>
      </w:r>
      <w:r w:rsidR="00F67BFB" w:rsidRPr="00F67BFB">
        <w:t>-22</w:t>
      </w:r>
      <w:r w:rsidR="00984030">
        <w:t>5250</w:t>
      </w:r>
      <w:r>
        <w:t>)</w:t>
      </w:r>
      <w:r w:rsidR="00326451">
        <w:t xml:space="preserve"> and </w:t>
      </w:r>
      <w:r w:rsidR="001458C5">
        <w:t xml:space="preserve">would like to </w:t>
      </w:r>
      <w:r w:rsidR="00F262DD">
        <w:t xml:space="preserve">reply </w:t>
      </w:r>
      <w:r w:rsidR="00B72650">
        <w:t xml:space="preserve">the </w:t>
      </w:r>
      <w:r w:rsidR="00F67BFB">
        <w:t>qu</w:t>
      </w:r>
      <w:r w:rsidR="00B11746">
        <w:t>estion</w:t>
      </w:r>
      <w:r w:rsidR="00F67BFB">
        <w:t xml:space="preserve"> as below</w:t>
      </w:r>
      <w:r w:rsidR="00B11746">
        <w:t>:</w:t>
      </w:r>
    </w:p>
    <w:p w14:paraId="1E0CDA9E" w14:textId="054DF4D9" w:rsidR="00E614A8" w:rsidRPr="001B346A" w:rsidRDefault="004F631A" w:rsidP="008202F6">
      <w:pPr>
        <w:rPr>
          <w:i/>
          <w:iCs/>
        </w:rPr>
      </w:pPr>
      <w:r w:rsidRPr="004F631A">
        <w:rPr>
          <w:b/>
          <w:bCs/>
          <w:i/>
          <w:iCs/>
        </w:rPr>
        <w:t>Question</w:t>
      </w:r>
      <w:r w:rsidR="00A62AA4">
        <w:rPr>
          <w:b/>
          <w:bCs/>
          <w:i/>
          <w:iCs/>
        </w:rPr>
        <w:t xml:space="preserve"> 1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Whether user consent should be used to allow/disallow transfer of information from RAN to Trace Collection Entity (TCE), or whether it should also be used to allow/disallow collection of information over the air interface for RAN internal use only</w:t>
      </w:r>
    </w:p>
    <w:p w14:paraId="6E1BB276" w14:textId="3B0C1BBF" w:rsidR="00A62AA4" w:rsidRDefault="00A62AA4" w:rsidP="00BE6B3D">
      <w:pPr>
        <w:rPr>
          <w:bCs/>
          <w:i/>
          <w:iCs/>
        </w:rPr>
      </w:pPr>
      <w:r w:rsidRPr="004F631A">
        <w:rPr>
          <w:b/>
          <w:bCs/>
          <w:i/>
          <w:iCs/>
        </w:rPr>
        <w:t>Question</w:t>
      </w:r>
      <w:r>
        <w:rPr>
          <w:b/>
          <w:bCs/>
          <w:i/>
          <w:iCs/>
        </w:rPr>
        <w:t xml:space="preserve"> 2</w:t>
      </w:r>
      <w:r w:rsidRPr="004F631A">
        <w:rPr>
          <w:b/>
          <w:bCs/>
          <w:i/>
          <w:iCs/>
        </w:rPr>
        <w:t>:</w:t>
      </w:r>
      <w:r w:rsidRPr="00F67BFB">
        <w:rPr>
          <w:bCs/>
          <w:i/>
          <w:iCs/>
        </w:rPr>
        <w:t xml:space="preserve"> </w:t>
      </w:r>
      <w:r w:rsidR="00984030" w:rsidRPr="00984030">
        <w:rPr>
          <w:bCs/>
          <w:i/>
          <w:iCs/>
        </w:rPr>
        <w:t>To provide feedback on feasibility and benefit of a Rel-18 user consent mechanism where an operator can provision, via OAM, which information is subject to user consent, depending on the law and regulations in place.</w:t>
      </w:r>
    </w:p>
    <w:p w14:paraId="7235846F" w14:textId="6630F4D8" w:rsidR="00EB4369" w:rsidRDefault="00EB4369" w:rsidP="00BE6B3D">
      <w:pPr>
        <w:rPr>
          <w:lang w:eastAsia="zh-CN"/>
        </w:rPr>
      </w:pPr>
    </w:p>
    <w:p w14:paraId="4AB5B440" w14:textId="3040C2C8" w:rsidR="00EB4369" w:rsidRPr="007D137A" w:rsidRDefault="007D137A" w:rsidP="00BE6B3D">
      <w:r w:rsidRPr="00F10555">
        <w:t xml:space="preserve">Currently, SA3 has not reached consensus yet. SA3 will investigate on these questions further and keep RAN3 informed if/when there is any progress. 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5D8617A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219E2">
        <w:rPr>
          <w:rFonts w:ascii="Arial" w:hAnsi="Arial" w:cs="Arial"/>
          <w:b/>
        </w:rPr>
        <w:t>RAN3</w:t>
      </w:r>
      <w:bookmarkStart w:id="8" w:name="_GoBack"/>
      <w:bookmarkEnd w:id="8"/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27F51646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 xml:space="preserve">3GPP SA3 kindly asks </w:t>
      </w:r>
      <w:r w:rsidR="008F0DEB">
        <w:t>RAN3</w:t>
      </w:r>
      <w:r w:rsidR="0023416C">
        <w:t xml:space="preserve">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304500" w14:textId="000E8E6C" w:rsidR="004E6BAD" w:rsidRDefault="004E6BAD" w:rsidP="004E6BAD">
      <w:r>
        <w:t>SA3#110Bis-e</w:t>
      </w:r>
      <w:r>
        <w:tab/>
        <w:t>17 - 21 April 2023</w:t>
      </w:r>
      <w:r>
        <w:tab/>
      </w:r>
      <w:r w:rsidR="008729F0">
        <w:t xml:space="preserve">          </w:t>
      </w:r>
      <w:r>
        <w:t>Electronic meeting</w:t>
      </w:r>
    </w:p>
    <w:p w14:paraId="054FEDCB" w14:textId="79FB17B9" w:rsidR="006052AD" w:rsidRPr="00931AE2" w:rsidRDefault="004E6BAD" w:rsidP="004E6BAD">
      <w:pPr>
        <w:rPr>
          <w:lang w:val="es-ES"/>
        </w:rPr>
      </w:pPr>
      <w:r>
        <w:t>SA3#111</w:t>
      </w:r>
      <w:r>
        <w:tab/>
        <w:t>22 - 26 May 2023</w:t>
      </w:r>
      <w:r>
        <w:tab/>
      </w:r>
      <w:r w:rsidR="00F10555">
        <w:t xml:space="preserve">     </w:t>
      </w:r>
      <w:r>
        <w:t xml:space="preserve"> </w:t>
      </w:r>
      <w:r w:rsidR="008729F0">
        <w:t xml:space="preserve">                  Berlin</w:t>
      </w:r>
      <w:r w:rsidR="00F10555">
        <w:t>, Germany</w:t>
      </w:r>
    </w:p>
    <w:sectPr w:rsidR="006052AD" w:rsidRPr="00931A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C4E31" w14:textId="77777777" w:rsidR="001224DD" w:rsidRDefault="001224DD">
      <w:pPr>
        <w:spacing w:after="0"/>
      </w:pPr>
      <w:r>
        <w:separator/>
      </w:r>
    </w:p>
  </w:endnote>
  <w:endnote w:type="continuationSeparator" w:id="0">
    <w:p w14:paraId="4EB0A1E9" w14:textId="77777777" w:rsidR="001224DD" w:rsidRDefault="001224DD">
      <w:pPr>
        <w:spacing w:after="0"/>
      </w:pPr>
      <w:r>
        <w:continuationSeparator/>
      </w:r>
    </w:p>
  </w:endnote>
  <w:endnote w:type="continuationNotice" w:id="1">
    <w:p w14:paraId="627BB3F0" w14:textId="77777777" w:rsidR="001224DD" w:rsidRDefault="00122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CE19F2" w14:textId="77777777" w:rsidR="001224DD" w:rsidRDefault="001224DD">
      <w:pPr>
        <w:spacing w:after="0"/>
      </w:pPr>
      <w:r>
        <w:separator/>
      </w:r>
    </w:p>
  </w:footnote>
  <w:footnote w:type="continuationSeparator" w:id="0">
    <w:p w14:paraId="4F406D99" w14:textId="77777777" w:rsidR="001224DD" w:rsidRDefault="001224DD">
      <w:pPr>
        <w:spacing w:after="0"/>
      </w:pPr>
      <w:r>
        <w:continuationSeparator/>
      </w:r>
    </w:p>
  </w:footnote>
  <w:footnote w:type="continuationNotice" w:id="1">
    <w:p w14:paraId="63BD8084" w14:textId="77777777" w:rsidR="001224DD" w:rsidRDefault="001224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F6C"/>
    <w:rsid w:val="00015C9F"/>
    <w:rsid w:val="00017F23"/>
    <w:rsid w:val="00022AAC"/>
    <w:rsid w:val="00024056"/>
    <w:rsid w:val="00027226"/>
    <w:rsid w:val="00044A27"/>
    <w:rsid w:val="00044B65"/>
    <w:rsid w:val="0004711B"/>
    <w:rsid w:val="000506BD"/>
    <w:rsid w:val="00053340"/>
    <w:rsid w:val="00057C97"/>
    <w:rsid w:val="00076A0E"/>
    <w:rsid w:val="000B7382"/>
    <w:rsid w:val="000F5F20"/>
    <w:rsid w:val="000F6242"/>
    <w:rsid w:val="00103FF1"/>
    <w:rsid w:val="001054B7"/>
    <w:rsid w:val="001224DD"/>
    <w:rsid w:val="001458C5"/>
    <w:rsid w:val="00145F84"/>
    <w:rsid w:val="00151B01"/>
    <w:rsid w:val="00152F2F"/>
    <w:rsid w:val="00166CC0"/>
    <w:rsid w:val="001961D5"/>
    <w:rsid w:val="00196B59"/>
    <w:rsid w:val="001A14F2"/>
    <w:rsid w:val="001B1DD9"/>
    <w:rsid w:val="001B346A"/>
    <w:rsid w:val="001B3A86"/>
    <w:rsid w:val="001B763F"/>
    <w:rsid w:val="001B7F1C"/>
    <w:rsid w:val="001F21B6"/>
    <w:rsid w:val="001F6E22"/>
    <w:rsid w:val="002028EA"/>
    <w:rsid w:val="00220060"/>
    <w:rsid w:val="0022093F"/>
    <w:rsid w:val="00226381"/>
    <w:rsid w:val="00230279"/>
    <w:rsid w:val="0023416C"/>
    <w:rsid w:val="0024026A"/>
    <w:rsid w:val="002473B2"/>
    <w:rsid w:val="00254552"/>
    <w:rsid w:val="0026289B"/>
    <w:rsid w:val="0026448D"/>
    <w:rsid w:val="00270C2A"/>
    <w:rsid w:val="002869FE"/>
    <w:rsid w:val="00291779"/>
    <w:rsid w:val="00296027"/>
    <w:rsid w:val="002B2130"/>
    <w:rsid w:val="002B786C"/>
    <w:rsid w:val="002C2E51"/>
    <w:rsid w:val="002E01C1"/>
    <w:rsid w:val="002E23DD"/>
    <w:rsid w:val="002E5A12"/>
    <w:rsid w:val="002F1940"/>
    <w:rsid w:val="002F526F"/>
    <w:rsid w:val="003052C4"/>
    <w:rsid w:val="00312026"/>
    <w:rsid w:val="00321D62"/>
    <w:rsid w:val="00322204"/>
    <w:rsid w:val="00322FEE"/>
    <w:rsid w:val="00324D72"/>
    <w:rsid w:val="00326451"/>
    <w:rsid w:val="00330010"/>
    <w:rsid w:val="0033677A"/>
    <w:rsid w:val="00350F2C"/>
    <w:rsid w:val="00363BE4"/>
    <w:rsid w:val="00381774"/>
    <w:rsid w:val="0038194A"/>
    <w:rsid w:val="00381C94"/>
    <w:rsid w:val="00383545"/>
    <w:rsid w:val="003D4BAF"/>
    <w:rsid w:val="003E1E5C"/>
    <w:rsid w:val="003E6346"/>
    <w:rsid w:val="003F5E20"/>
    <w:rsid w:val="003F770D"/>
    <w:rsid w:val="004008CF"/>
    <w:rsid w:val="00427E5C"/>
    <w:rsid w:val="00433500"/>
    <w:rsid w:val="00433F71"/>
    <w:rsid w:val="00440D43"/>
    <w:rsid w:val="0044154A"/>
    <w:rsid w:val="00470DF6"/>
    <w:rsid w:val="00477845"/>
    <w:rsid w:val="004C3994"/>
    <w:rsid w:val="004D08B8"/>
    <w:rsid w:val="004D219B"/>
    <w:rsid w:val="004D4A83"/>
    <w:rsid w:val="004E3939"/>
    <w:rsid w:val="004E6BAD"/>
    <w:rsid w:val="004F14FE"/>
    <w:rsid w:val="004F631A"/>
    <w:rsid w:val="00526DDD"/>
    <w:rsid w:val="0055565A"/>
    <w:rsid w:val="00593F16"/>
    <w:rsid w:val="005A2A0E"/>
    <w:rsid w:val="005B5D15"/>
    <w:rsid w:val="005B6A29"/>
    <w:rsid w:val="005C20D2"/>
    <w:rsid w:val="005D1DE3"/>
    <w:rsid w:val="005E7136"/>
    <w:rsid w:val="005F6568"/>
    <w:rsid w:val="00602797"/>
    <w:rsid w:val="006052AD"/>
    <w:rsid w:val="006144A2"/>
    <w:rsid w:val="006219E2"/>
    <w:rsid w:val="006263D6"/>
    <w:rsid w:val="00633A6D"/>
    <w:rsid w:val="006509FC"/>
    <w:rsid w:val="006613E2"/>
    <w:rsid w:val="00661EB6"/>
    <w:rsid w:val="006673BD"/>
    <w:rsid w:val="00672E8B"/>
    <w:rsid w:val="0068063D"/>
    <w:rsid w:val="00681623"/>
    <w:rsid w:val="00691365"/>
    <w:rsid w:val="006932BB"/>
    <w:rsid w:val="00696DA7"/>
    <w:rsid w:val="00697C00"/>
    <w:rsid w:val="006A3A49"/>
    <w:rsid w:val="006D3F2B"/>
    <w:rsid w:val="006E0B35"/>
    <w:rsid w:val="006E436F"/>
    <w:rsid w:val="006E4611"/>
    <w:rsid w:val="00704EDF"/>
    <w:rsid w:val="00712DA0"/>
    <w:rsid w:val="00722069"/>
    <w:rsid w:val="00730666"/>
    <w:rsid w:val="007323A5"/>
    <w:rsid w:val="0073766B"/>
    <w:rsid w:val="00752175"/>
    <w:rsid w:val="0075243A"/>
    <w:rsid w:val="007763FD"/>
    <w:rsid w:val="00780557"/>
    <w:rsid w:val="007837B6"/>
    <w:rsid w:val="007843D1"/>
    <w:rsid w:val="00785B18"/>
    <w:rsid w:val="007A2C4F"/>
    <w:rsid w:val="007B29CC"/>
    <w:rsid w:val="007B7903"/>
    <w:rsid w:val="007D07C7"/>
    <w:rsid w:val="007D137A"/>
    <w:rsid w:val="007D537D"/>
    <w:rsid w:val="007F4F92"/>
    <w:rsid w:val="007F7485"/>
    <w:rsid w:val="00801B85"/>
    <w:rsid w:val="00804AF0"/>
    <w:rsid w:val="008202F6"/>
    <w:rsid w:val="00820539"/>
    <w:rsid w:val="00826BA7"/>
    <w:rsid w:val="0083264F"/>
    <w:rsid w:val="008330A1"/>
    <w:rsid w:val="00843CF8"/>
    <w:rsid w:val="00847D95"/>
    <w:rsid w:val="00856D36"/>
    <w:rsid w:val="008729F0"/>
    <w:rsid w:val="00875B6E"/>
    <w:rsid w:val="00875BF2"/>
    <w:rsid w:val="0088252F"/>
    <w:rsid w:val="008A1339"/>
    <w:rsid w:val="008D07FF"/>
    <w:rsid w:val="008D772F"/>
    <w:rsid w:val="008E3260"/>
    <w:rsid w:val="008F0DEB"/>
    <w:rsid w:val="008F528B"/>
    <w:rsid w:val="008F715D"/>
    <w:rsid w:val="00914653"/>
    <w:rsid w:val="0091617F"/>
    <w:rsid w:val="00924744"/>
    <w:rsid w:val="00931AE2"/>
    <w:rsid w:val="00935AD9"/>
    <w:rsid w:val="00943850"/>
    <w:rsid w:val="009476A9"/>
    <w:rsid w:val="009545E5"/>
    <w:rsid w:val="009603F6"/>
    <w:rsid w:val="00960636"/>
    <w:rsid w:val="00963F65"/>
    <w:rsid w:val="00973763"/>
    <w:rsid w:val="00984030"/>
    <w:rsid w:val="00984FEF"/>
    <w:rsid w:val="009963AC"/>
    <w:rsid w:val="0099764C"/>
    <w:rsid w:val="009A0797"/>
    <w:rsid w:val="009B01F2"/>
    <w:rsid w:val="009B1A99"/>
    <w:rsid w:val="009C1696"/>
    <w:rsid w:val="009C5FC0"/>
    <w:rsid w:val="009F4A40"/>
    <w:rsid w:val="00A02409"/>
    <w:rsid w:val="00A115EC"/>
    <w:rsid w:val="00A42D31"/>
    <w:rsid w:val="00A45814"/>
    <w:rsid w:val="00A6062F"/>
    <w:rsid w:val="00A62AA4"/>
    <w:rsid w:val="00A70448"/>
    <w:rsid w:val="00A83DDD"/>
    <w:rsid w:val="00A85925"/>
    <w:rsid w:val="00A92522"/>
    <w:rsid w:val="00A93751"/>
    <w:rsid w:val="00A9463E"/>
    <w:rsid w:val="00AA4FF3"/>
    <w:rsid w:val="00AB5FA2"/>
    <w:rsid w:val="00AE0EDF"/>
    <w:rsid w:val="00AE1B3E"/>
    <w:rsid w:val="00AE5222"/>
    <w:rsid w:val="00AE787C"/>
    <w:rsid w:val="00B04F7D"/>
    <w:rsid w:val="00B11746"/>
    <w:rsid w:val="00B556FA"/>
    <w:rsid w:val="00B576B8"/>
    <w:rsid w:val="00B62D73"/>
    <w:rsid w:val="00B72650"/>
    <w:rsid w:val="00B81681"/>
    <w:rsid w:val="00B83ACA"/>
    <w:rsid w:val="00B85072"/>
    <w:rsid w:val="00B87D60"/>
    <w:rsid w:val="00B97703"/>
    <w:rsid w:val="00BA3D66"/>
    <w:rsid w:val="00BA5AAB"/>
    <w:rsid w:val="00BC39E3"/>
    <w:rsid w:val="00BD41C2"/>
    <w:rsid w:val="00BD5C1F"/>
    <w:rsid w:val="00BD6114"/>
    <w:rsid w:val="00BE3AC6"/>
    <w:rsid w:val="00BE6B3D"/>
    <w:rsid w:val="00C11E91"/>
    <w:rsid w:val="00C1263A"/>
    <w:rsid w:val="00C176D5"/>
    <w:rsid w:val="00C339C9"/>
    <w:rsid w:val="00C419DE"/>
    <w:rsid w:val="00C64A45"/>
    <w:rsid w:val="00C72ECB"/>
    <w:rsid w:val="00C748DD"/>
    <w:rsid w:val="00C80042"/>
    <w:rsid w:val="00CB0B9E"/>
    <w:rsid w:val="00CB0C00"/>
    <w:rsid w:val="00CB1A03"/>
    <w:rsid w:val="00CB6345"/>
    <w:rsid w:val="00CC4579"/>
    <w:rsid w:val="00CC79C3"/>
    <w:rsid w:val="00CE53FF"/>
    <w:rsid w:val="00CF6087"/>
    <w:rsid w:val="00D25DBC"/>
    <w:rsid w:val="00D35D00"/>
    <w:rsid w:val="00D371C1"/>
    <w:rsid w:val="00D375B5"/>
    <w:rsid w:val="00D40A05"/>
    <w:rsid w:val="00D41420"/>
    <w:rsid w:val="00D52472"/>
    <w:rsid w:val="00D621E6"/>
    <w:rsid w:val="00D63C16"/>
    <w:rsid w:val="00D75E6D"/>
    <w:rsid w:val="00DA639C"/>
    <w:rsid w:val="00DB58A9"/>
    <w:rsid w:val="00DD4E9D"/>
    <w:rsid w:val="00DF5A66"/>
    <w:rsid w:val="00E2241D"/>
    <w:rsid w:val="00E55A46"/>
    <w:rsid w:val="00E614A8"/>
    <w:rsid w:val="00E675D3"/>
    <w:rsid w:val="00E93BFE"/>
    <w:rsid w:val="00EA3C34"/>
    <w:rsid w:val="00EB0ACA"/>
    <w:rsid w:val="00EB311A"/>
    <w:rsid w:val="00EB4369"/>
    <w:rsid w:val="00EB4D1F"/>
    <w:rsid w:val="00EE677C"/>
    <w:rsid w:val="00EF5827"/>
    <w:rsid w:val="00F10555"/>
    <w:rsid w:val="00F225CC"/>
    <w:rsid w:val="00F25496"/>
    <w:rsid w:val="00F262DD"/>
    <w:rsid w:val="00F555E9"/>
    <w:rsid w:val="00F663B2"/>
    <w:rsid w:val="00F66460"/>
    <w:rsid w:val="00F667CF"/>
    <w:rsid w:val="00F67BFB"/>
    <w:rsid w:val="00F72FA1"/>
    <w:rsid w:val="00F803BE"/>
    <w:rsid w:val="00FC6BBF"/>
    <w:rsid w:val="00FD5C14"/>
    <w:rsid w:val="00FE0283"/>
    <w:rsid w:val="00FE487D"/>
    <w:rsid w:val="00FF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2EB3321C-0693-4045-870D-BD522A24B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ADQ376F6HWTR-1074192144-3984</_dlc_DocId>
    <_dlc_DocIdUrl xmlns="4397fad0-70af-449d-b129-6cf6df26877a">
      <Url>https://ericsson.sharepoint.com/sites/SRT/3GPP/_layouts/15/DocIdRedir.aspx?ID=ADQ376F6HWTR-1074192144-3984</Url>
      <Description>ADQ376F6HWTR-1074192144-3984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</cp:revision>
  <cp:lastPrinted>2002-04-22T21:10:00Z</cp:lastPrinted>
  <dcterms:created xsi:type="dcterms:W3CDTF">2023-02-23T10:13:00Z</dcterms:created>
  <dcterms:modified xsi:type="dcterms:W3CDTF">2023-02-23T10:15:00Z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19cf3c30-8bcc-4fb3-a137-65f3aa5bb45a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(3)7hWUwS0LI+ha02Dsqy7tRfwm5RYlCAIprvp5NYHTC/HHx4LjUNnslH0Fb3wIXKzrDDgY71bO
AU2nyrGs9XbfgRnffaSq25UN87AJhBpg40YKARslOy0s4l1aD8kHPc7gFISkpMQKZAwOOrU3
bA+KgBgDG/9xMiwijpdBLwaT4n7dnaqGg2dyPkWp6xktSbqUQodTvTDh7uCN5nWb7gfp6ucH
yLFU0q49PURYmMv1hj</vt:lpwstr>
  </property>
  <property fmtid="{D5CDD505-2E9C-101B-9397-08002B2CF9AE}" pid="14" name="_2015_ms_pID_7253431">
    <vt:lpwstr>JIJR2jfVaUlBKebeCsRZhCbdrYD+To4f/eEOS4g08jCGW8zRk6+hRh
rdcGV435r5CGoC+GIK5W/FxdeDo8geBtPb6Hkq4WMapBPA5acAEbIF3Eu46wuJfSW7pN8zS2
7xhe0afBpwwupwK9mylhRFs+5WcUlfH9D27dEy94gqX1Xw2GZy59AGBxVBQKSAIBrstOG2UV
SGT/1ZtKJArKcJG6LqZYZ0M+7f3OVZpYY9GV</vt:lpwstr>
  </property>
  <property fmtid="{D5CDD505-2E9C-101B-9397-08002B2CF9AE}" pid="15" name="_2015_ms_pID_7253432">
    <vt:lpwstr>Rw==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1677050965</vt:lpwstr>
  </property>
</Properties>
</file>