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73D1FC9E"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1B6B6A">
              <w:t>1</w:t>
            </w:r>
            <w:r w:rsidR="00BA483A" w:rsidRPr="00A54A15">
              <w:t>.</w:t>
            </w:r>
            <w:r w:rsidR="001B6B6A">
              <w:t>0</w:t>
            </w:r>
            <w:r w:rsidRPr="00A54A15">
              <w:t>.</w:t>
            </w:r>
            <w:bookmarkEnd w:id="3"/>
            <w:r w:rsidR="00BA483A" w:rsidRPr="00A54A15">
              <w:t>0</w:t>
            </w:r>
            <w:r w:rsidRPr="00A54A15">
              <w:t xml:space="preserve"> </w:t>
            </w:r>
            <w:r w:rsidRPr="00A54A15">
              <w:rPr>
                <w:sz w:val="32"/>
              </w:rPr>
              <w:t>(</w:t>
            </w:r>
            <w:bookmarkStart w:id="4" w:name="issueDate"/>
            <w:r w:rsidR="00BA483A" w:rsidRPr="00A54A15">
              <w:rPr>
                <w:sz w:val="32"/>
              </w:rPr>
              <w:t>20</w:t>
            </w:r>
            <w:r w:rsidR="0038327D">
              <w:rPr>
                <w:sz w:val="32"/>
              </w:rPr>
              <w:t>2</w:t>
            </w:r>
            <w:r w:rsidR="007E5B82">
              <w:rPr>
                <w:sz w:val="32"/>
              </w:rPr>
              <w:t>1</w:t>
            </w:r>
            <w:r w:rsidRPr="00A54A15">
              <w:rPr>
                <w:sz w:val="32"/>
              </w:rPr>
              <w:t>-</w:t>
            </w:r>
            <w:bookmarkEnd w:id="4"/>
            <w:r w:rsidR="007E5B82">
              <w:rPr>
                <w:sz w:val="32"/>
              </w:rPr>
              <w:t>0</w:t>
            </w:r>
            <w:r w:rsidR="001B6B6A">
              <w:rPr>
                <w:sz w:val="32"/>
              </w:rPr>
              <w:t>6</w:t>
            </w:r>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5" w:name="spectype2"/>
            <w:r w:rsidR="00D57972" w:rsidRPr="00A54A15">
              <w:t>Report</w:t>
            </w:r>
            <w:bookmarkEnd w:id="5"/>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3rd Generation Partnership Project;</w:t>
            </w:r>
          </w:p>
          <w:p w14:paraId="7BF2AACC" w14:textId="77777777" w:rsidR="004F0988" w:rsidRPr="00A54A15" w:rsidRDefault="004F0988" w:rsidP="00133525">
            <w:pPr>
              <w:pStyle w:val="ZT"/>
              <w:framePr w:wrap="auto" w:hAnchor="text" w:yAlign="inline"/>
            </w:pPr>
            <w:r w:rsidRPr="00A54A15">
              <w:t xml:space="preserve">Technical Specification Group </w:t>
            </w:r>
            <w:bookmarkStart w:id="6" w:name="specTitle"/>
            <w:r w:rsidR="00AB73DD" w:rsidRPr="00A54A15">
              <w:t>Services and System Aspects</w:t>
            </w:r>
            <w:r w:rsidRPr="00A54A15">
              <w:t>;</w:t>
            </w:r>
          </w:p>
          <w:p w14:paraId="278F4CF8" w14:textId="49D8F698" w:rsidR="004F0988" w:rsidRPr="00A54A15" w:rsidRDefault="002C114E" w:rsidP="00133525">
            <w:pPr>
              <w:pStyle w:val="ZT"/>
              <w:framePr w:wrap="auto" w:hAnchor="text" w:yAlign="inline"/>
            </w:pPr>
            <w:r w:rsidRPr="00400F5F">
              <w:t>Charging management</w:t>
            </w:r>
            <w:r w:rsidR="004F0988" w:rsidRPr="00A54A15">
              <w:t>;</w:t>
            </w:r>
          </w:p>
          <w:bookmarkEnd w:id="6"/>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7" w:name="specRelease"/>
            <w:r w:rsidR="004F0988" w:rsidRPr="00A54A15">
              <w:rPr>
                <w:rStyle w:val="ZGSM"/>
              </w:rPr>
              <w:t>17</w:t>
            </w:r>
            <w:bookmarkEnd w:id="7"/>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8"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8"/>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9"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9"/>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0"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1"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1"/>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2"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5E78C88D" w14:textId="5010A198" w:rsidR="008574CF" w:rsidRPr="0036726F" w:rsidRDefault="008574CF" w:rsidP="008574CF">
            <w:pPr>
              <w:pStyle w:val="FP"/>
              <w:jc w:val="center"/>
              <w:rPr>
                <w:sz w:val="18"/>
              </w:rPr>
            </w:pPr>
            <w:r w:rsidRPr="0036726F">
              <w:rPr>
                <w:sz w:val="18"/>
              </w:rPr>
              <w:t>© 20</w:t>
            </w:r>
            <w:r>
              <w:rPr>
                <w:sz w:val="18"/>
              </w:rPr>
              <w:t>21</w:t>
            </w:r>
            <w:r w:rsidRPr="0036726F">
              <w:rPr>
                <w:sz w:val="18"/>
              </w:rPr>
              <w:t>, 3GPP Organizational Partners (ARIB, ATIS, CCSA, ETSI, TSDSI, TTA, TTC).</w:t>
            </w:r>
            <w:bookmarkStart w:id="13" w:name="copyrightaddon"/>
            <w:bookmarkEnd w:id="13"/>
          </w:p>
          <w:p w14:paraId="5AB2BA4A" w14:textId="77777777" w:rsidR="008574CF" w:rsidRPr="0036726F" w:rsidRDefault="008574CF" w:rsidP="008574CF">
            <w:pPr>
              <w:pStyle w:val="FP"/>
              <w:jc w:val="center"/>
              <w:rPr>
                <w:sz w:val="18"/>
              </w:rPr>
            </w:pPr>
            <w:r w:rsidRPr="0036726F">
              <w:rPr>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2"/>
          </w:p>
          <w:p w14:paraId="2C20035F" w14:textId="77777777" w:rsidR="00E16509" w:rsidRPr="00A54A15" w:rsidRDefault="00E16509" w:rsidP="00133525"/>
        </w:tc>
      </w:tr>
      <w:bookmarkEnd w:id="10"/>
    </w:tbl>
    <w:p w14:paraId="795B97BB" w14:textId="77777777" w:rsidR="00080512" w:rsidRPr="00A54A15" w:rsidRDefault="00080512">
      <w:pPr>
        <w:pStyle w:val="TT"/>
      </w:pPr>
      <w:r w:rsidRPr="00A54A15">
        <w:br w:type="page"/>
      </w:r>
      <w:bookmarkStart w:id="14" w:name="tableOfContents"/>
      <w:bookmarkEnd w:id="14"/>
      <w:r w:rsidRPr="00A54A15">
        <w:lastRenderedPageBreak/>
        <w:t>Contents</w:t>
      </w:r>
    </w:p>
    <w:p w14:paraId="20EE5849" w14:textId="68098C0A" w:rsidR="00A74BD9" w:rsidRDefault="004D3578">
      <w:pPr>
        <w:pStyle w:val="TOC1"/>
        <w:rPr>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r w:rsidR="00A74BD9">
        <w:t>Foreword</w:t>
      </w:r>
      <w:r w:rsidR="00A74BD9">
        <w:tab/>
      </w:r>
      <w:r w:rsidR="00A74BD9">
        <w:fldChar w:fldCharType="begin"/>
      </w:r>
      <w:r w:rsidR="00A74BD9">
        <w:instrText xml:space="preserve"> PAGEREF _Toc72481519 \h </w:instrText>
      </w:r>
      <w:r w:rsidR="00A74BD9">
        <w:fldChar w:fldCharType="separate"/>
      </w:r>
      <w:r w:rsidR="00A74BD9">
        <w:t>6</w:t>
      </w:r>
      <w:r w:rsidR="00A74BD9">
        <w:fldChar w:fldCharType="end"/>
      </w:r>
    </w:p>
    <w:p w14:paraId="72BD9BC5" w14:textId="09F5214D" w:rsidR="00A74BD9" w:rsidRDefault="00A74BD9">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_Toc72481520 \h </w:instrText>
      </w:r>
      <w:r>
        <w:fldChar w:fldCharType="separate"/>
      </w:r>
      <w:r>
        <w:t>8</w:t>
      </w:r>
      <w:r>
        <w:fldChar w:fldCharType="end"/>
      </w:r>
    </w:p>
    <w:p w14:paraId="6F0DB7B2" w14:textId="6A503424" w:rsidR="00A74BD9" w:rsidRDefault="00A74BD9">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_Toc72481521 \h </w:instrText>
      </w:r>
      <w:r>
        <w:fldChar w:fldCharType="separate"/>
      </w:r>
      <w:r>
        <w:t>8</w:t>
      </w:r>
      <w:r>
        <w:fldChar w:fldCharType="end"/>
      </w:r>
    </w:p>
    <w:p w14:paraId="7C4D0D7D" w14:textId="278CFD47" w:rsidR="00A74BD9" w:rsidRDefault="00A74BD9">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_Toc72481522 \h </w:instrText>
      </w:r>
      <w:r>
        <w:fldChar w:fldCharType="separate"/>
      </w:r>
      <w:r>
        <w:t>9</w:t>
      </w:r>
      <w:r>
        <w:fldChar w:fldCharType="end"/>
      </w:r>
    </w:p>
    <w:p w14:paraId="330B6EEB" w14:textId="28762163" w:rsidR="00A74BD9" w:rsidRDefault="00A74BD9">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_Toc72481523 \h </w:instrText>
      </w:r>
      <w:r>
        <w:fldChar w:fldCharType="separate"/>
      </w:r>
      <w:r>
        <w:t>9</w:t>
      </w:r>
      <w:r>
        <w:fldChar w:fldCharType="end"/>
      </w:r>
    </w:p>
    <w:p w14:paraId="58AB069C" w14:textId="3AC88634" w:rsidR="00A74BD9" w:rsidRDefault="00A74BD9">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_Toc72481524 \h </w:instrText>
      </w:r>
      <w:r>
        <w:fldChar w:fldCharType="separate"/>
      </w:r>
      <w:r>
        <w:t>9</w:t>
      </w:r>
      <w:r>
        <w:fldChar w:fldCharType="end"/>
      </w:r>
    </w:p>
    <w:p w14:paraId="34297553" w14:textId="7CFD0F9B" w:rsidR="00A74BD9" w:rsidRDefault="00A74BD9">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_Toc72481525 \h </w:instrText>
      </w:r>
      <w:r>
        <w:fldChar w:fldCharType="separate"/>
      </w:r>
      <w:r>
        <w:t>9</w:t>
      </w:r>
      <w:r>
        <w:fldChar w:fldCharType="end"/>
      </w:r>
    </w:p>
    <w:p w14:paraId="3586C526" w14:textId="32C71529" w:rsidR="00A74BD9" w:rsidRDefault="00A74BD9">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_Toc72481526 \h </w:instrText>
      </w:r>
      <w:r>
        <w:fldChar w:fldCharType="separate"/>
      </w:r>
      <w:r>
        <w:t>9</w:t>
      </w:r>
      <w:r>
        <w:fldChar w:fldCharType="end"/>
      </w:r>
    </w:p>
    <w:p w14:paraId="0E460E09" w14:textId="0E740E09" w:rsidR="00A74BD9" w:rsidRDefault="00A74BD9">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_Toc72481527 \h </w:instrText>
      </w:r>
      <w:r>
        <w:fldChar w:fldCharType="separate"/>
      </w:r>
      <w:r>
        <w:t>10</w:t>
      </w:r>
      <w:r>
        <w:fldChar w:fldCharType="end"/>
      </w:r>
    </w:p>
    <w:p w14:paraId="309530D5" w14:textId="02124F9F" w:rsidR="00A74BD9" w:rsidRDefault="00A74BD9">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_Toc72481528 \h </w:instrText>
      </w:r>
      <w:r>
        <w:fldChar w:fldCharType="separate"/>
      </w:r>
      <w:r>
        <w:t>10</w:t>
      </w:r>
      <w:r>
        <w:fldChar w:fldCharType="end"/>
      </w:r>
    </w:p>
    <w:p w14:paraId="667F32BE" w14:textId="66BB7BDA" w:rsidR="00A74BD9" w:rsidRDefault="00A74BD9">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_Toc72481529 \h </w:instrText>
      </w:r>
      <w:r>
        <w:fldChar w:fldCharType="separate"/>
      </w:r>
      <w:r>
        <w:t>10</w:t>
      </w:r>
      <w:r>
        <w:fldChar w:fldCharType="end"/>
      </w:r>
    </w:p>
    <w:p w14:paraId="38CA9B49" w14:textId="33FA8A85" w:rsidR="00A74BD9" w:rsidRDefault="00A74BD9">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_Toc72481530 \h </w:instrText>
      </w:r>
      <w:r>
        <w:fldChar w:fldCharType="separate"/>
      </w:r>
      <w:r>
        <w:t>10</w:t>
      </w:r>
      <w:r>
        <w:fldChar w:fldCharType="end"/>
      </w:r>
    </w:p>
    <w:p w14:paraId="4FB40773" w14:textId="278D250A" w:rsidR="00A74BD9" w:rsidRDefault="00A74BD9">
      <w:pPr>
        <w:pStyle w:val="TOC3"/>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_Toc72481531 \h </w:instrText>
      </w:r>
      <w:r>
        <w:fldChar w:fldCharType="separate"/>
      </w:r>
      <w:r>
        <w:t>10</w:t>
      </w:r>
      <w:r>
        <w:fldChar w:fldCharType="end"/>
      </w:r>
    </w:p>
    <w:p w14:paraId="488EAF01" w14:textId="356B5FA5" w:rsidR="00A74BD9" w:rsidRDefault="00A74BD9">
      <w:pPr>
        <w:pStyle w:val="TOC3"/>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_Toc72481532 \h </w:instrText>
      </w:r>
      <w:r>
        <w:fldChar w:fldCharType="separate"/>
      </w:r>
      <w:r>
        <w:t>11</w:t>
      </w:r>
      <w:r>
        <w:fldChar w:fldCharType="end"/>
      </w:r>
    </w:p>
    <w:p w14:paraId="24DC863E" w14:textId="1E47B2D4" w:rsidR="00A74BD9" w:rsidRDefault="00A74BD9">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_Toc72481533 \h </w:instrText>
      </w:r>
      <w:r>
        <w:fldChar w:fldCharType="separate"/>
      </w:r>
      <w:r>
        <w:t>11</w:t>
      </w:r>
      <w:r>
        <w:fldChar w:fldCharType="end"/>
      </w:r>
    </w:p>
    <w:p w14:paraId="3B16B9F0" w14:textId="55F728E4" w:rsidR="00A74BD9" w:rsidRDefault="00A74BD9">
      <w:pPr>
        <w:pStyle w:val="TOC3"/>
        <w:rPr>
          <w:rFonts w:asciiTheme="minorHAnsi" w:eastAsiaTheme="minorEastAsia" w:hAnsiTheme="minorHAnsi" w:cstheme="minorBidi"/>
          <w:sz w:val="22"/>
          <w:szCs w:val="22"/>
          <w:lang w:val="en-US" w:eastAsia="zh-CN"/>
        </w:rPr>
      </w:pPr>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_Toc72481534 \h </w:instrText>
      </w:r>
      <w:r>
        <w:fldChar w:fldCharType="separate"/>
      </w:r>
      <w:r>
        <w:t>11</w:t>
      </w:r>
      <w:r>
        <w:fldChar w:fldCharType="end"/>
      </w:r>
    </w:p>
    <w:p w14:paraId="71E7F59D" w14:textId="6185167D" w:rsidR="00A74BD9" w:rsidRDefault="00A74BD9">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_Toc72481535 \h </w:instrText>
      </w:r>
      <w:r>
        <w:fldChar w:fldCharType="separate"/>
      </w:r>
      <w:r>
        <w:t>12</w:t>
      </w:r>
      <w:r>
        <w:fldChar w:fldCharType="end"/>
      </w:r>
    </w:p>
    <w:p w14:paraId="6AC68889" w14:textId="5666F6D0" w:rsidR="00A74BD9" w:rsidRDefault="00A74BD9">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_Toc72481536 \h </w:instrText>
      </w:r>
      <w:r>
        <w:fldChar w:fldCharType="separate"/>
      </w:r>
      <w:r>
        <w:t>12</w:t>
      </w:r>
      <w:r>
        <w:fldChar w:fldCharType="end"/>
      </w:r>
    </w:p>
    <w:p w14:paraId="5D70DD63" w14:textId="7EBB260E" w:rsidR="00A74BD9" w:rsidRDefault="00A74BD9">
      <w:pPr>
        <w:pStyle w:val="TOC3"/>
        <w:rPr>
          <w:rFonts w:asciiTheme="minorHAnsi" w:eastAsiaTheme="minorEastAsia" w:hAnsiTheme="minorHAnsi" w:cstheme="minorBidi"/>
          <w:sz w:val="22"/>
          <w:szCs w:val="22"/>
          <w:lang w:val="en-US" w:eastAsia="zh-CN"/>
        </w:rPr>
      </w:pPr>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_Toc72481537 \h </w:instrText>
      </w:r>
      <w:r>
        <w:fldChar w:fldCharType="separate"/>
      </w:r>
      <w:r>
        <w:t>12</w:t>
      </w:r>
      <w:r>
        <w:fldChar w:fldCharType="end"/>
      </w:r>
    </w:p>
    <w:p w14:paraId="4DEA1547" w14:textId="46CA3692" w:rsidR="00A74BD9" w:rsidRDefault="00A74BD9">
      <w:pPr>
        <w:pStyle w:val="TOC4"/>
        <w:rPr>
          <w:rFonts w:asciiTheme="minorHAnsi" w:eastAsiaTheme="minorEastAsia" w:hAnsiTheme="minorHAnsi" w:cstheme="minorBidi"/>
          <w:sz w:val="22"/>
          <w:szCs w:val="22"/>
          <w:lang w:val="en-US" w:eastAsia="zh-CN"/>
        </w:rPr>
      </w:pPr>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_Toc72481538 \h </w:instrText>
      </w:r>
      <w:r>
        <w:fldChar w:fldCharType="separate"/>
      </w:r>
      <w:r>
        <w:t>12</w:t>
      </w:r>
      <w:r>
        <w:fldChar w:fldCharType="end"/>
      </w:r>
    </w:p>
    <w:p w14:paraId="283F175E" w14:textId="5D992DE4" w:rsidR="00A74BD9" w:rsidRDefault="00A74BD9">
      <w:pPr>
        <w:pStyle w:val="TOC4"/>
        <w:rPr>
          <w:rFonts w:asciiTheme="minorHAnsi" w:eastAsiaTheme="minorEastAsia" w:hAnsiTheme="minorHAnsi" w:cstheme="minorBidi"/>
          <w:sz w:val="22"/>
          <w:szCs w:val="22"/>
          <w:lang w:val="en-US" w:eastAsia="zh-CN"/>
        </w:rPr>
      </w:pPr>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_Toc72481539 \h </w:instrText>
      </w:r>
      <w:r>
        <w:fldChar w:fldCharType="separate"/>
      </w:r>
      <w:r>
        <w:t>12</w:t>
      </w:r>
      <w:r>
        <w:fldChar w:fldCharType="end"/>
      </w:r>
    </w:p>
    <w:p w14:paraId="17702B12" w14:textId="0BBAAAE5" w:rsidR="00A74BD9" w:rsidRDefault="00A74BD9">
      <w:pPr>
        <w:pStyle w:val="TOC4"/>
        <w:rPr>
          <w:rFonts w:asciiTheme="minorHAnsi" w:eastAsiaTheme="minorEastAsia" w:hAnsiTheme="minorHAnsi" w:cstheme="minorBidi"/>
          <w:sz w:val="22"/>
          <w:szCs w:val="22"/>
          <w:lang w:val="en-US" w:eastAsia="zh-CN"/>
        </w:rPr>
      </w:pPr>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_Toc72481540 \h </w:instrText>
      </w:r>
      <w:r>
        <w:fldChar w:fldCharType="separate"/>
      </w:r>
      <w:r>
        <w:t>13</w:t>
      </w:r>
      <w:r>
        <w:fldChar w:fldCharType="end"/>
      </w:r>
    </w:p>
    <w:p w14:paraId="453114AD" w14:textId="4CCD85D6" w:rsidR="00A74BD9" w:rsidRDefault="00A74BD9">
      <w:pPr>
        <w:pStyle w:val="TOC4"/>
        <w:rPr>
          <w:rFonts w:asciiTheme="minorHAnsi" w:eastAsiaTheme="minorEastAsia" w:hAnsiTheme="minorHAnsi" w:cstheme="minorBidi"/>
          <w:sz w:val="22"/>
          <w:szCs w:val="22"/>
          <w:lang w:val="en-US" w:eastAsia="zh-CN"/>
        </w:rPr>
      </w:pPr>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_Toc72481541 \h </w:instrText>
      </w:r>
      <w:r>
        <w:fldChar w:fldCharType="separate"/>
      </w:r>
      <w:r>
        <w:t>13</w:t>
      </w:r>
      <w:r>
        <w:fldChar w:fldCharType="end"/>
      </w:r>
    </w:p>
    <w:p w14:paraId="06F3011A" w14:textId="05277E54" w:rsidR="00A74BD9" w:rsidRDefault="00A74BD9">
      <w:pPr>
        <w:pStyle w:val="TOC4"/>
        <w:rPr>
          <w:rFonts w:asciiTheme="minorHAnsi" w:eastAsiaTheme="minorEastAsia" w:hAnsiTheme="minorHAnsi" w:cstheme="minorBidi"/>
          <w:sz w:val="22"/>
          <w:szCs w:val="22"/>
          <w:lang w:val="en-US" w:eastAsia="zh-CN"/>
        </w:rPr>
      </w:pPr>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_Toc72481542 \h </w:instrText>
      </w:r>
      <w:r>
        <w:fldChar w:fldCharType="separate"/>
      </w:r>
      <w:r>
        <w:t>13</w:t>
      </w:r>
      <w:r>
        <w:fldChar w:fldCharType="end"/>
      </w:r>
    </w:p>
    <w:p w14:paraId="337DE42A" w14:textId="3540F19A" w:rsidR="00A74BD9" w:rsidRDefault="00A74BD9">
      <w:pPr>
        <w:pStyle w:val="TOC3"/>
        <w:rPr>
          <w:rFonts w:asciiTheme="minorHAnsi" w:eastAsiaTheme="minorEastAsia" w:hAnsiTheme="minorHAnsi" w:cstheme="minorBidi"/>
          <w:sz w:val="22"/>
          <w:szCs w:val="22"/>
          <w:lang w:val="en-US" w:eastAsia="zh-CN"/>
        </w:rPr>
      </w:pPr>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_Toc72481543 \h </w:instrText>
      </w:r>
      <w:r>
        <w:fldChar w:fldCharType="separate"/>
      </w:r>
      <w:r>
        <w:t>13</w:t>
      </w:r>
      <w:r>
        <w:fldChar w:fldCharType="end"/>
      </w:r>
    </w:p>
    <w:p w14:paraId="7FA6EF0E" w14:textId="6B97CE1E" w:rsidR="00A74BD9" w:rsidRDefault="00A74BD9">
      <w:pPr>
        <w:pStyle w:val="TOC4"/>
        <w:rPr>
          <w:rFonts w:asciiTheme="minorHAnsi" w:eastAsiaTheme="minorEastAsia" w:hAnsiTheme="minorHAnsi" w:cstheme="minorBidi"/>
          <w:sz w:val="22"/>
          <w:szCs w:val="22"/>
          <w:lang w:val="en-US" w:eastAsia="zh-CN"/>
        </w:rPr>
      </w:pPr>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_Toc72481544 \h </w:instrText>
      </w:r>
      <w:r>
        <w:fldChar w:fldCharType="separate"/>
      </w:r>
      <w:r>
        <w:t>13</w:t>
      </w:r>
      <w:r>
        <w:fldChar w:fldCharType="end"/>
      </w:r>
    </w:p>
    <w:p w14:paraId="422DD715" w14:textId="2C28496A" w:rsidR="00A74BD9" w:rsidRDefault="00A74BD9">
      <w:pPr>
        <w:pStyle w:val="TOC4"/>
        <w:rPr>
          <w:rFonts w:asciiTheme="minorHAnsi" w:eastAsiaTheme="minorEastAsia" w:hAnsiTheme="minorHAnsi" w:cstheme="minorBidi"/>
          <w:sz w:val="22"/>
          <w:szCs w:val="22"/>
          <w:lang w:val="en-US" w:eastAsia="zh-CN"/>
        </w:rPr>
      </w:pPr>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_Toc72481545 \h </w:instrText>
      </w:r>
      <w:r>
        <w:fldChar w:fldCharType="separate"/>
      </w:r>
      <w:r>
        <w:t>14</w:t>
      </w:r>
      <w:r>
        <w:fldChar w:fldCharType="end"/>
      </w:r>
    </w:p>
    <w:p w14:paraId="73A12927" w14:textId="3E9A3166" w:rsidR="00A74BD9" w:rsidRDefault="00A74BD9">
      <w:pPr>
        <w:pStyle w:val="TOC3"/>
        <w:rPr>
          <w:rFonts w:asciiTheme="minorHAnsi" w:eastAsiaTheme="minorEastAsia" w:hAnsiTheme="minorHAnsi" w:cstheme="minorBidi"/>
          <w:sz w:val="22"/>
          <w:szCs w:val="22"/>
          <w:lang w:val="en-US" w:eastAsia="zh-CN"/>
        </w:rPr>
      </w:pPr>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_Toc72481546 \h </w:instrText>
      </w:r>
      <w:r>
        <w:fldChar w:fldCharType="separate"/>
      </w:r>
      <w:r>
        <w:t>14</w:t>
      </w:r>
      <w:r>
        <w:fldChar w:fldCharType="end"/>
      </w:r>
    </w:p>
    <w:p w14:paraId="08B4A5EC" w14:textId="0E5C56EA" w:rsidR="00A74BD9" w:rsidRDefault="00A74BD9">
      <w:pPr>
        <w:pStyle w:val="TOC3"/>
        <w:rPr>
          <w:rFonts w:asciiTheme="minorHAnsi" w:eastAsiaTheme="minorEastAsia" w:hAnsiTheme="minorHAnsi" w:cstheme="minorBidi"/>
          <w:sz w:val="22"/>
          <w:szCs w:val="22"/>
          <w:lang w:val="en-US" w:eastAsia="zh-CN"/>
        </w:rPr>
      </w:pPr>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_Toc72481547 \h </w:instrText>
      </w:r>
      <w:r>
        <w:fldChar w:fldCharType="separate"/>
      </w:r>
      <w:r>
        <w:t>14</w:t>
      </w:r>
      <w:r>
        <w:fldChar w:fldCharType="end"/>
      </w:r>
    </w:p>
    <w:p w14:paraId="154DFFD1" w14:textId="6AE9C65D" w:rsidR="00A74BD9" w:rsidRDefault="00A74BD9">
      <w:pPr>
        <w:pStyle w:val="TOC4"/>
        <w:rPr>
          <w:rFonts w:asciiTheme="minorHAnsi" w:eastAsiaTheme="minorEastAsia" w:hAnsiTheme="minorHAnsi" w:cstheme="minorBidi"/>
          <w:sz w:val="22"/>
          <w:szCs w:val="22"/>
          <w:lang w:val="en-US" w:eastAsia="zh-CN"/>
        </w:rPr>
      </w:pPr>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_Toc72481548 \h </w:instrText>
      </w:r>
      <w:r>
        <w:fldChar w:fldCharType="separate"/>
      </w:r>
      <w:r>
        <w:t>14</w:t>
      </w:r>
      <w:r>
        <w:fldChar w:fldCharType="end"/>
      </w:r>
    </w:p>
    <w:p w14:paraId="6C5BA76D" w14:textId="4FF09717" w:rsidR="00A74BD9" w:rsidRDefault="00A74BD9">
      <w:pPr>
        <w:pStyle w:val="TOC4"/>
        <w:rPr>
          <w:rFonts w:asciiTheme="minorHAnsi" w:eastAsiaTheme="minorEastAsia" w:hAnsiTheme="minorHAnsi" w:cstheme="minorBidi"/>
          <w:sz w:val="22"/>
          <w:szCs w:val="22"/>
          <w:lang w:val="en-US" w:eastAsia="zh-CN"/>
        </w:rPr>
      </w:pPr>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_Toc72481549 \h </w:instrText>
      </w:r>
      <w:r>
        <w:fldChar w:fldCharType="separate"/>
      </w:r>
      <w:r>
        <w:t>15</w:t>
      </w:r>
      <w:r>
        <w:fldChar w:fldCharType="end"/>
      </w:r>
    </w:p>
    <w:p w14:paraId="1332EAC6" w14:textId="38B37BFA" w:rsidR="00A74BD9" w:rsidRDefault="00A74BD9">
      <w:pPr>
        <w:pStyle w:val="TOC3"/>
        <w:rPr>
          <w:rFonts w:asciiTheme="minorHAnsi" w:eastAsiaTheme="minorEastAsia" w:hAnsiTheme="minorHAnsi" w:cstheme="minorBidi"/>
          <w:sz w:val="22"/>
          <w:szCs w:val="22"/>
          <w:lang w:val="en-US" w:eastAsia="zh-CN"/>
        </w:rPr>
      </w:pPr>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_Toc72481550 \h </w:instrText>
      </w:r>
      <w:r>
        <w:fldChar w:fldCharType="separate"/>
      </w:r>
      <w:r>
        <w:t>17</w:t>
      </w:r>
      <w:r>
        <w:fldChar w:fldCharType="end"/>
      </w:r>
    </w:p>
    <w:p w14:paraId="2365703E" w14:textId="412F2ABA" w:rsidR="00A74BD9" w:rsidRDefault="00A74BD9">
      <w:pPr>
        <w:pStyle w:val="TOC4"/>
        <w:rPr>
          <w:rFonts w:asciiTheme="minorHAnsi" w:eastAsiaTheme="minorEastAsia" w:hAnsiTheme="minorHAnsi" w:cstheme="minorBidi"/>
          <w:sz w:val="22"/>
          <w:szCs w:val="22"/>
          <w:lang w:val="en-US" w:eastAsia="zh-CN"/>
        </w:rPr>
      </w:pPr>
      <w:r>
        <w:t>7.1.5.1</w:t>
      </w:r>
      <w:r>
        <w:rPr>
          <w:rFonts w:asciiTheme="minorHAnsi" w:eastAsiaTheme="minorEastAsia" w:hAnsiTheme="minorHAnsi" w:cstheme="minorBidi"/>
          <w:sz w:val="22"/>
          <w:szCs w:val="22"/>
          <w:lang w:val="en-US" w:eastAsia="zh-CN"/>
        </w:rPr>
        <w:tab/>
      </w:r>
      <w:r>
        <w:t>Evaluation of possible solutions for subscriber based charging</w:t>
      </w:r>
      <w:r>
        <w:tab/>
      </w:r>
      <w:r>
        <w:fldChar w:fldCharType="begin"/>
      </w:r>
      <w:r>
        <w:instrText xml:space="preserve"> PAGEREF _Toc72481551 \h </w:instrText>
      </w:r>
      <w:r>
        <w:fldChar w:fldCharType="separate"/>
      </w:r>
      <w:r>
        <w:t>17</w:t>
      </w:r>
      <w:r>
        <w:fldChar w:fldCharType="end"/>
      </w:r>
    </w:p>
    <w:p w14:paraId="058FCADA" w14:textId="64A94420" w:rsidR="00A74BD9" w:rsidRDefault="00A74BD9">
      <w:pPr>
        <w:pStyle w:val="TOC3"/>
        <w:rPr>
          <w:rFonts w:asciiTheme="minorHAnsi" w:eastAsiaTheme="minorEastAsia" w:hAnsiTheme="minorHAnsi" w:cstheme="minorBidi"/>
          <w:sz w:val="22"/>
          <w:szCs w:val="22"/>
          <w:lang w:val="en-US" w:eastAsia="zh-CN"/>
        </w:rPr>
      </w:pPr>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_Toc72481552 \h </w:instrText>
      </w:r>
      <w:r>
        <w:fldChar w:fldCharType="separate"/>
      </w:r>
      <w:r>
        <w:t>18</w:t>
      </w:r>
      <w:r>
        <w:fldChar w:fldCharType="end"/>
      </w:r>
    </w:p>
    <w:p w14:paraId="7865B5E1" w14:textId="28BE5154" w:rsidR="00A74BD9" w:rsidRDefault="00A74BD9">
      <w:pPr>
        <w:pStyle w:val="TOC4"/>
        <w:rPr>
          <w:rFonts w:asciiTheme="minorHAnsi" w:eastAsiaTheme="minorEastAsia" w:hAnsiTheme="minorHAnsi" w:cstheme="minorBidi"/>
          <w:sz w:val="22"/>
          <w:szCs w:val="22"/>
          <w:lang w:val="en-US" w:eastAsia="zh-CN"/>
        </w:rPr>
      </w:pPr>
      <w:r>
        <w:t>7.1.6.1</w:t>
      </w:r>
      <w:r>
        <w:rPr>
          <w:rFonts w:asciiTheme="minorHAnsi" w:eastAsiaTheme="minorEastAsia" w:hAnsiTheme="minorHAnsi" w:cstheme="minorBidi"/>
          <w:sz w:val="22"/>
          <w:szCs w:val="22"/>
          <w:lang w:val="en-US" w:eastAsia="zh-CN"/>
        </w:rPr>
        <w:tab/>
      </w:r>
      <w:r>
        <w:t>Conclusion of possible solutions for subscriber based charging</w:t>
      </w:r>
      <w:r>
        <w:tab/>
      </w:r>
      <w:r>
        <w:fldChar w:fldCharType="begin"/>
      </w:r>
      <w:r>
        <w:instrText xml:space="preserve"> PAGEREF _Toc72481553 \h </w:instrText>
      </w:r>
      <w:r>
        <w:fldChar w:fldCharType="separate"/>
      </w:r>
      <w:r>
        <w:t>18</w:t>
      </w:r>
      <w:r>
        <w:fldChar w:fldCharType="end"/>
      </w:r>
    </w:p>
    <w:p w14:paraId="70FF6AC7" w14:textId="7E98FA5A" w:rsidR="00A74BD9" w:rsidRDefault="00A74BD9">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_Toc72481554 \h </w:instrText>
      </w:r>
      <w:r>
        <w:fldChar w:fldCharType="separate"/>
      </w:r>
      <w:r>
        <w:t>19</w:t>
      </w:r>
      <w:r>
        <w:fldChar w:fldCharType="end"/>
      </w:r>
    </w:p>
    <w:p w14:paraId="11B03FD1" w14:textId="63E22A4E" w:rsidR="00A74BD9" w:rsidRDefault="00A74BD9">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_Toc72481555 \h </w:instrText>
      </w:r>
      <w:r>
        <w:fldChar w:fldCharType="separate"/>
      </w:r>
      <w:r>
        <w:t>19</w:t>
      </w:r>
      <w:r>
        <w:fldChar w:fldCharType="end"/>
      </w:r>
    </w:p>
    <w:p w14:paraId="318D0194" w14:textId="684999C0" w:rsidR="00A74BD9" w:rsidRDefault="00A74BD9">
      <w:pPr>
        <w:pStyle w:val="TOC4"/>
        <w:rPr>
          <w:rFonts w:asciiTheme="minorHAnsi" w:eastAsiaTheme="minorEastAsia" w:hAnsiTheme="minorHAnsi" w:cstheme="minorBidi"/>
          <w:sz w:val="22"/>
          <w:szCs w:val="22"/>
          <w:lang w:val="en-US" w:eastAsia="zh-CN"/>
        </w:rPr>
      </w:pPr>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_Toc72481556 \h </w:instrText>
      </w:r>
      <w:r>
        <w:fldChar w:fldCharType="separate"/>
      </w:r>
      <w:r>
        <w:t>19</w:t>
      </w:r>
      <w:r>
        <w:fldChar w:fldCharType="end"/>
      </w:r>
    </w:p>
    <w:p w14:paraId="09825DA4" w14:textId="62B6740F" w:rsidR="00A74BD9" w:rsidRDefault="00A74BD9">
      <w:pPr>
        <w:pStyle w:val="TOC4"/>
        <w:rPr>
          <w:rFonts w:asciiTheme="minorHAnsi" w:eastAsiaTheme="minorEastAsia" w:hAnsiTheme="minorHAnsi" w:cstheme="minorBidi"/>
          <w:sz w:val="22"/>
          <w:szCs w:val="22"/>
          <w:lang w:val="en-US" w:eastAsia="zh-CN"/>
        </w:rPr>
      </w:pPr>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_Toc72481557 \h </w:instrText>
      </w:r>
      <w:r>
        <w:fldChar w:fldCharType="separate"/>
      </w:r>
      <w:r>
        <w:t>19</w:t>
      </w:r>
      <w:r>
        <w:fldChar w:fldCharType="end"/>
      </w:r>
    </w:p>
    <w:p w14:paraId="694F0C01" w14:textId="5390B8FB" w:rsidR="00A74BD9" w:rsidRDefault="00A74BD9">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_Toc72481558 \h </w:instrText>
      </w:r>
      <w:r>
        <w:fldChar w:fldCharType="separate"/>
      </w:r>
      <w:r>
        <w:t>19</w:t>
      </w:r>
      <w:r>
        <w:fldChar w:fldCharType="end"/>
      </w:r>
    </w:p>
    <w:p w14:paraId="188C81BE" w14:textId="5C3EA270" w:rsidR="00A74BD9" w:rsidRDefault="00A74BD9">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_Toc72481559 \h </w:instrText>
      </w:r>
      <w:r>
        <w:fldChar w:fldCharType="separate"/>
      </w:r>
      <w:r>
        <w:t>19</w:t>
      </w:r>
      <w:r>
        <w:fldChar w:fldCharType="end"/>
      </w:r>
    </w:p>
    <w:p w14:paraId="615A27C5" w14:textId="02A35C0F" w:rsidR="00A74BD9" w:rsidRDefault="00A74BD9">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_Toc72481560 \h </w:instrText>
      </w:r>
      <w:r>
        <w:fldChar w:fldCharType="separate"/>
      </w:r>
      <w:r>
        <w:t>19</w:t>
      </w:r>
      <w:r>
        <w:fldChar w:fldCharType="end"/>
      </w:r>
    </w:p>
    <w:p w14:paraId="5AB490EC" w14:textId="55E486C3" w:rsidR="00A74BD9" w:rsidRDefault="00A74BD9">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_Toc72481561 \h </w:instrText>
      </w:r>
      <w:r>
        <w:fldChar w:fldCharType="separate"/>
      </w:r>
      <w:r>
        <w:t>19</w:t>
      </w:r>
      <w:r>
        <w:fldChar w:fldCharType="end"/>
      </w:r>
    </w:p>
    <w:p w14:paraId="5C289E33" w14:textId="2DA162BF" w:rsidR="00A74BD9" w:rsidRDefault="00A74BD9">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_Toc72481562 \h </w:instrText>
      </w:r>
      <w:r>
        <w:fldChar w:fldCharType="separate"/>
      </w:r>
      <w:r>
        <w:t>21</w:t>
      </w:r>
      <w:r>
        <w:fldChar w:fldCharType="end"/>
      </w:r>
    </w:p>
    <w:p w14:paraId="1D49FD05" w14:textId="1771069C" w:rsidR="00A74BD9" w:rsidRDefault="00A74BD9">
      <w:pPr>
        <w:pStyle w:val="TOC4"/>
        <w:rPr>
          <w:rFonts w:asciiTheme="minorHAnsi" w:eastAsiaTheme="minorEastAsia" w:hAnsiTheme="minorHAnsi" w:cstheme="minorBidi"/>
          <w:sz w:val="22"/>
          <w:szCs w:val="22"/>
          <w:lang w:val="en-US" w:eastAsia="zh-CN"/>
        </w:rPr>
      </w:pPr>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_Toc72481563 \h </w:instrText>
      </w:r>
      <w:r>
        <w:fldChar w:fldCharType="separate"/>
      </w:r>
      <w:r>
        <w:t>23</w:t>
      </w:r>
      <w:r>
        <w:fldChar w:fldCharType="end"/>
      </w:r>
    </w:p>
    <w:p w14:paraId="3A7C7146" w14:textId="12EE91AF" w:rsidR="00A74BD9" w:rsidRDefault="00A74BD9">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_Toc72481564 \h </w:instrText>
      </w:r>
      <w:r>
        <w:fldChar w:fldCharType="separate"/>
      </w:r>
      <w:r>
        <w:t>26</w:t>
      </w:r>
      <w:r>
        <w:fldChar w:fldCharType="end"/>
      </w:r>
    </w:p>
    <w:p w14:paraId="531256B5" w14:textId="13AC1FE2" w:rsidR="00A74BD9" w:rsidRDefault="00A74BD9">
      <w:pPr>
        <w:pStyle w:val="TOC3"/>
        <w:rPr>
          <w:rFonts w:asciiTheme="minorHAnsi" w:eastAsiaTheme="minorEastAsia" w:hAnsiTheme="minorHAnsi" w:cstheme="minorBidi"/>
          <w:sz w:val="22"/>
          <w:szCs w:val="22"/>
          <w:lang w:val="en-US" w:eastAsia="zh-CN"/>
        </w:rPr>
      </w:pPr>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_Toc72481565 \h </w:instrText>
      </w:r>
      <w:r>
        <w:fldChar w:fldCharType="separate"/>
      </w:r>
      <w:r>
        <w:t>26</w:t>
      </w:r>
      <w:r>
        <w:fldChar w:fldCharType="end"/>
      </w:r>
    </w:p>
    <w:p w14:paraId="01953426" w14:textId="3C62B906" w:rsidR="00A74BD9" w:rsidRDefault="00A74BD9">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_Toc72481566 \h </w:instrText>
      </w:r>
      <w:r>
        <w:fldChar w:fldCharType="separate"/>
      </w:r>
      <w:r>
        <w:t>26</w:t>
      </w:r>
      <w:r>
        <w:fldChar w:fldCharType="end"/>
      </w:r>
    </w:p>
    <w:p w14:paraId="53FE59D7" w14:textId="58D9F170" w:rsidR="00A74BD9" w:rsidRDefault="00A74BD9">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_Toc72481567 \h </w:instrText>
      </w:r>
      <w:r>
        <w:fldChar w:fldCharType="separate"/>
      </w:r>
      <w:r>
        <w:t>26</w:t>
      </w:r>
      <w:r>
        <w:fldChar w:fldCharType="end"/>
      </w:r>
    </w:p>
    <w:p w14:paraId="5FC9643F" w14:textId="2BE5D107" w:rsidR="00A74BD9" w:rsidRDefault="00A74BD9">
      <w:pPr>
        <w:pStyle w:val="TOC4"/>
        <w:rPr>
          <w:rFonts w:asciiTheme="minorHAnsi" w:eastAsiaTheme="minorEastAsia" w:hAnsiTheme="minorHAnsi" w:cstheme="minorBidi"/>
          <w:sz w:val="22"/>
          <w:szCs w:val="22"/>
          <w:lang w:val="en-US" w:eastAsia="zh-CN"/>
        </w:rPr>
      </w:pPr>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_Toc72481568 \h </w:instrText>
      </w:r>
      <w:r>
        <w:fldChar w:fldCharType="separate"/>
      </w:r>
      <w:r>
        <w:t>26</w:t>
      </w:r>
      <w:r>
        <w:fldChar w:fldCharType="end"/>
      </w:r>
    </w:p>
    <w:p w14:paraId="4C17B3B5" w14:textId="30D32A8B" w:rsidR="00A74BD9" w:rsidRDefault="00A74BD9">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_Toc72481569 \h </w:instrText>
      </w:r>
      <w:r>
        <w:fldChar w:fldCharType="separate"/>
      </w:r>
      <w:r>
        <w:t>26</w:t>
      </w:r>
      <w:r>
        <w:fldChar w:fldCharType="end"/>
      </w:r>
    </w:p>
    <w:p w14:paraId="4455F308" w14:textId="1D777403" w:rsidR="00A74BD9" w:rsidRDefault="00A74BD9">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_Toc72481570 \h </w:instrText>
      </w:r>
      <w:r>
        <w:fldChar w:fldCharType="separate"/>
      </w:r>
      <w:r>
        <w:t>26</w:t>
      </w:r>
      <w:r>
        <w:fldChar w:fldCharType="end"/>
      </w:r>
    </w:p>
    <w:p w14:paraId="3059504D" w14:textId="6B5AB4CE" w:rsidR="00A74BD9" w:rsidRDefault="00A74BD9">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_Toc72481571 \h </w:instrText>
      </w:r>
      <w:r>
        <w:fldChar w:fldCharType="separate"/>
      </w:r>
      <w:r>
        <w:t>26</w:t>
      </w:r>
      <w:r>
        <w:fldChar w:fldCharType="end"/>
      </w:r>
    </w:p>
    <w:p w14:paraId="6D6A5E01" w14:textId="38718FEE" w:rsidR="00A74BD9" w:rsidRDefault="00A74BD9">
      <w:pPr>
        <w:pStyle w:val="TOC4"/>
        <w:rPr>
          <w:rFonts w:asciiTheme="minorHAnsi" w:eastAsiaTheme="minorEastAsia" w:hAnsiTheme="minorHAnsi" w:cstheme="minorBidi"/>
          <w:sz w:val="22"/>
          <w:szCs w:val="22"/>
          <w:lang w:val="en-US" w:eastAsia="zh-CN"/>
        </w:rPr>
      </w:pPr>
      <w:r>
        <w:lastRenderedPageBreak/>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_Toc72481572 \h </w:instrText>
      </w:r>
      <w:r>
        <w:fldChar w:fldCharType="separate"/>
      </w:r>
      <w:r>
        <w:t>26</w:t>
      </w:r>
      <w:r>
        <w:fldChar w:fldCharType="end"/>
      </w:r>
    </w:p>
    <w:p w14:paraId="24A549DF" w14:textId="4ADF2429" w:rsidR="00A74BD9" w:rsidRDefault="00A74BD9">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_Toc72481573 \h </w:instrText>
      </w:r>
      <w:r>
        <w:fldChar w:fldCharType="separate"/>
      </w:r>
      <w:r>
        <w:t>28</w:t>
      </w:r>
      <w:r>
        <w:fldChar w:fldCharType="end"/>
      </w:r>
    </w:p>
    <w:p w14:paraId="740FAD13" w14:textId="3B2CCE99" w:rsidR="00A74BD9" w:rsidRDefault="00A74BD9">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_Toc72481574 \h </w:instrText>
      </w:r>
      <w:r>
        <w:fldChar w:fldCharType="separate"/>
      </w:r>
      <w:r>
        <w:t>30</w:t>
      </w:r>
      <w:r>
        <w:fldChar w:fldCharType="end"/>
      </w:r>
    </w:p>
    <w:p w14:paraId="186FB388" w14:textId="6B398DB0" w:rsidR="00A74BD9" w:rsidRDefault="00A74BD9">
      <w:pPr>
        <w:pStyle w:val="TOC3"/>
        <w:rPr>
          <w:rFonts w:asciiTheme="minorHAnsi" w:eastAsiaTheme="minorEastAsia" w:hAnsiTheme="minorHAnsi" w:cstheme="minorBidi"/>
          <w:sz w:val="22"/>
          <w:szCs w:val="22"/>
          <w:lang w:val="en-US" w:eastAsia="zh-CN"/>
        </w:rPr>
      </w:pPr>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_Toc72481575 \h </w:instrText>
      </w:r>
      <w:r>
        <w:fldChar w:fldCharType="separate"/>
      </w:r>
      <w:r>
        <w:t>31</w:t>
      </w:r>
      <w:r>
        <w:fldChar w:fldCharType="end"/>
      </w:r>
    </w:p>
    <w:p w14:paraId="1047252D" w14:textId="2ED3B00B" w:rsidR="00A74BD9" w:rsidRDefault="00A74BD9">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_Toc72481576 \h </w:instrText>
      </w:r>
      <w:r>
        <w:fldChar w:fldCharType="separate"/>
      </w:r>
      <w:r>
        <w:t>31</w:t>
      </w:r>
      <w:r>
        <w:fldChar w:fldCharType="end"/>
      </w:r>
    </w:p>
    <w:p w14:paraId="1469EEBD" w14:textId="01E2B706" w:rsidR="00A74BD9" w:rsidRDefault="00A74BD9">
      <w:pPr>
        <w:pStyle w:val="TOC3"/>
        <w:rPr>
          <w:rFonts w:asciiTheme="minorHAnsi" w:eastAsiaTheme="minorEastAsia" w:hAnsiTheme="minorHAnsi" w:cstheme="minorBidi"/>
          <w:sz w:val="22"/>
          <w:szCs w:val="22"/>
          <w:lang w:val="en-US" w:eastAsia="zh-CN"/>
        </w:rPr>
      </w:pPr>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_Toc72481577 \h </w:instrText>
      </w:r>
      <w:r>
        <w:fldChar w:fldCharType="separate"/>
      </w:r>
      <w:r>
        <w:t>31</w:t>
      </w:r>
      <w:r>
        <w:fldChar w:fldCharType="end"/>
      </w:r>
    </w:p>
    <w:p w14:paraId="3EF895C3" w14:textId="4920CA51" w:rsidR="00A74BD9" w:rsidRDefault="00A74BD9">
      <w:pPr>
        <w:pStyle w:val="TOC4"/>
        <w:rPr>
          <w:rFonts w:asciiTheme="minorHAnsi" w:eastAsiaTheme="minorEastAsia" w:hAnsiTheme="minorHAnsi" w:cstheme="minorBidi"/>
          <w:sz w:val="22"/>
          <w:szCs w:val="22"/>
          <w:lang w:val="en-US" w:eastAsia="zh-CN"/>
        </w:rPr>
      </w:pPr>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_Toc72481578 \h </w:instrText>
      </w:r>
      <w:r>
        <w:fldChar w:fldCharType="separate"/>
      </w:r>
      <w:r>
        <w:t>31</w:t>
      </w:r>
      <w:r>
        <w:fldChar w:fldCharType="end"/>
      </w:r>
    </w:p>
    <w:p w14:paraId="61963028" w14:textId="7BF3B3A0" w:rsidR="00A74BD9" w:rsidRDefault="00A74BD9">
      <w:pPr>
        <w:pStyle w:val="TOC4"/>
        <w:rPr>
          <w:rFonts w:asciiTheme="minorHAnsi" w:eastAsiaTheme="minorEastAsia" w:hAnsiTheme="minorHAnsi" w:cstheme="minorBidi"/>
          <w:sz w:val="22"/>
          <w:szCs w:val="22"/>
          <w:lang w:val="en-US" w:eastAsia="zh-CN"/>
        </w:rPr>
      </w:pPr>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_Toc72481579 \h </w:instrText>
      </w:r>
      <w:r>
        <w:fldChar w:fldCharType="separate"/>
      </w:r>
      <w:r>
        <w:t>31</w:t>
      </w:r>
      <w:r>
        <w:fldChar w:fldCharType="end"/>
      </w:r>
    </w:p>
    <w:p w14:paraId="59C251F6" w14:textId="63523D9E" w:rsidR="00A74BD9" w:rsidRDefault="00A74BD9">
      <w:pPr>
        <w:pStyle w:val="TOC3"/>
        <w:rPr>
          <w:rFonts w:asciiTheme="minorHAnsi" w:eastAsiaTheme="minorEastAsia" w:hAnsiTheme="minorHAnsi" w:cstheme="minorBidi"/>
          <w:sz w:val="22"/>
          <w:szCs w:val="22"/>
          <w:lang w:val="en-US" w:eastAsia="zh-CN"/>
        </w:rPr>
      </w:pPr>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_Toc72481580 \h </w:instrText>
      </w:r>
      <w:r>
        <w:fldChar w:fldCharType="separate"/>
      </w:r>
      <w:r>
        <w:t>31</w:t>
      </w:r>
      <w:r>
        <w:fldChar w:fldCharType="end"/>
      </w:r>
    </w:p>
    <w:p w14:paraId="0ECF25A2" w14:textId="4D30C97F" w:rsidR="00A74BD9" w:rsidRDefault="00A74BD9">
      <w:pPr>
        <w:pStyle w:val="TOC3"/>
        <w:rPr>
          <w:rFonts w:asciiTheme="minorHAnsi" w:eastAsiaTheme="minorEastAsia" w:hAnsiTheme="minorHAnsi" w:cstheme="minorBidi"/>
          <w:sz w:val="22"/>
          <w:szCs w:val="22"/>
          <w:lang w:val="en-US" w:eastAsia="zh-CN"/>
        </w:rPr>
      </w:pPr>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_Toc72481581 \h </w:instrText>
      </w:r>
      <w:r>
        <w:fldChar w:fldCharType="separate"/>
      </w:r>
      <w:r>
        <w:t>32</w:t>
      </w:r>
      <w:r>
        <w:fldChar w:fldCharType="end"/>
      </w:r>
    </w:p>
    <w:p w14:paraId="3BE37478" w14:textId="3839EEB5" w:rsidR="00A74BD9" w:rsidRDefault="00A74BD9">
      <w:pPr>
        <w:pStyle w:val="TOC3"/>
        <w:rPr>
          <w:rFonts w:asciiTheme="minorHAnsi" w:eastAsiaTheme="minorEastAsia" w:hAnsiTheme="minorHAnsi" w:cstheme="minorBidi"/>
          <w:sz w:val="22"/>
          <w:szCs w:val="22"/>
          <w:lang w:val="en-US" w:eastAsia="zh-CN"/>
        </w:rPr>
      </w:pPr>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_Toc72481582 \h </w:instrText>
      </w:r>
      <w:r>
        <w:fldChar w:fldCharType="separate"/>
      </w:r>
      <w:r>
        <w:t>32</w:t>
      </w:r>
      <w:r>
        <w:fldChar w:fldCharType="end"/>
      </w:r>
    </w:p>
    <w:p w14:paraId="1FF7F769" w14:textId="0C4359E9" w:rsidR="00A74BD9" w:rsidRDefault="00A74BD9">
      <w:pPr>
        <w:pStyle w:val="TOC4"/>
        <w:rPr>
          <w:rFonts w:asciiTheme="minorHAnsi" w:eastAsiaTheme="minorEastAsia" w:hAnsiTheme="minorHAnsi" w:cstheme="minorBidi"/>
          <w:sz w:val="22"/>
          <w:szCs w:val="22"/>
          <w:lang w:val="en-US" w:eastAsia="zh-CN"/>
        </w:rPr>
      </w:pPr>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_Toc72481583 \h </w:instrText>
      </w:r>
      <w:r>
        <w:fldChar w:fldCharType="separate"/>
      </w:r>
      <w:r>
        <w:t>32</w:t>
      </w:r>
      <w:r>
        <w:fldChar w:fldCharType="end"/>
      </w:r>
    </w:p>
    <w:p w14:paraId="06DB4C7E" w14:textId="33CD079A" w:rsidR="00A74BD9" w:rsidRDefault="00A74BD9">
      <w:pPr>
        <w:pStyle w:val="TOC4"/>
        <w:rPr>
          <w:rFonts w:asciiTheme="minorHAnsi" w:eastAsiaTheme="minorEastAsia" w:hAnsiTheme="minorHAnsi" w:cstheme="minorBidi"/>
          <w:sz w:val="22"/>
          <w:szCs w:val="22"/>
          <w:lang w:val="en-US" w:eastAsia="zh-CN"/>
        </w:rPr>
      </w:pPr>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_Toc72481584 \h </w:instrText>
      </w:r>
      <w:r>
        <w:fldChar w:fldCharType="separate"/>
      </w:r>
      <w:r>
        <w:t>33</w:t>
      </w:r>
      <w:r>
        <w:fldChar w:fldCharType="end"/>
      </w:r>
    </w:p>
    <w:p w14:paraId="26122CFB" w14:textId="2292F898" w:rsidR="00A74BD9" w:rsidRDefault="00A74BD9">
      <w:pPr>
        <w:pStyle w:val="TOC4"/>
        <w:rPr>
          <w:rFonts w:asciiTheme="minorHAnsi" w:eastAsiaTheme="minorEastAsia" w:hAnsiTheme="minorHAnsi" w:cstheme="minorBidi"/>
          <w:sz w:val="22"/>
          <w:szCs w:val="22"/>
          <w:lang w:val="en-US" w:eastAsia="zh-CN"/>
        </w:rPr>
      </w:pPr>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_Toc72481585 \h </w:instrText>
      </w:r>
      <w:r>
        <w:fldChar w:fldCharType="separate"/>
      </w:r>
      <w:r>
        <w:t>33</w:t>
      </w:r>
      <w:r>
        <w:fldChar w:fldCharType="end"/>
      </w:r>
    </w:p>
    <w:p w14:paraId="22545D4C" w14:textId="706F8C33" w:rsidR="00A74BD9" w:rsidRDefault="00A74BD9">
      <w:pPr>
        <w:pStyle w:val="TOC4"/>
        <w:rPr>
          <w:rFonts w:asciiTheme="minorHAnsi" w:eastAsiaTheme="minorEastAsia" w:hAnsiTheme="minorHAnsi" w:cstheme="minorBidi"/>
          <w:sz w:val="22"/>
          <w:szCs w:val="22"/>
          <w:lang w:val="en-US" w:eastAsia="zh-CN"/>
        </w:rPr>
      </w:pPr>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_Toc72481586 \h </w:instrText>
      </w:r>
      <w:r>
        <w:fldChar w:fldCharType="separate"/>
      </w:r>
      <w:r>
        <w:t>34</w:t>
      </w:r>
      <w:r>
        <w:fldChar w:fldCharType="end"/>
      </w:r>
    </w:p>
    <w:p w14:paraId="198BE45C" w14:textId="1D2E00A9" w:rsidR="00A74BD9" w:rsidRDefault="00A74BD9">
      <w:pPr>
        <w:pStyle w:val="TOC4"/>
        <w:rPr>
          <w:rFonts w:asciiTheme="minorHAnsi" w:eastAsiaTheme="minorEastAsia" w:hAnsiTheme="minorHAnsi" w:cstheme="minorBidi"/>
          <w:sz w:val="22"/>
          <w:szCs w:val="22"/>
          <w:lang w:val="en-US" w:eastAsia="zh-CN"/>
        </w:rPr>
      </w:pPr>
      <w:r>
        <w:t>7.4.4.5</w:t>
      </w:r>
      <w:r>
        <w:rPr>
          <w:rFonts w:asciiTheme="minorHAnsi" w:eastAsiaTheme="minorEastAsia" w:hAnsiTheme="minorHAnsi" w:cstheme="minorBidi"/>
          <w:sz w:val="22"/>
          <w:szCs w:val="22"/>
          <w:lang w:val="en-US" w:eastAsia="zh-CN"/>
        </w:rPr>
        <w:tab/>
      </w:r>
      <w:r>
        <w:t>Possible solutions for obtaining UE location</w:t>
      </w:r>
      <w:r>
        <w:tab/>
      </w:r>
      <w:r>
        <w:fldChar w:fldCharType="begin"/>
      </w:r>
      <w:r>
        <w:instrText xml:space="preserve"> PAGEREF _Toc72481587 \h </w:instrText>
      </w:r>
      <w:r>
        <w:fldChar w:fldCharType="separate"/>
      </w:r>
      <w:r>
        <w:t>36</w:t>
      </w:r>
      <w:r>
        <w:fldChar w:fldCharType="end"/>
      </w:r>
    </w:p>
    <w:p w14:paraId="26C4564B" w14:textId="07917ED5" w:rsidR="00A74BD9" w:rsidRDefault="00A74BD9">
      <w:pPr>
        <w:pStyle w:val="TOC5"/>
        <w:rPr>
          <w:rFonts w:asciiTheme="minorHAnsi" w:eastAsiaTheme="minorEastAsia" w:hAnsiTheme="minorHAnsi" w:cstheme="minorBidi"/>
          <w:sz w:val="22"/>
          <w:szCs w:val="22"/>
          <w:lang w:val="en-US" w:eastAsia="zh-CN"/>
        </w:rPr>
      </w:pPr>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_Toc72481588 \h </w:instrText>
      </w:r>
      <w:r>
        <w:fldChar w:fldCharType="separate"/>
      </w:r>
      <w:r>
        <w:t>36</w:t>
      </w:r>
      <w:r>
        <w:fldChar w:fldCharType="end"/>
      </w:r>
    </w:p>
    <w:p w14:paraId="552F4FEA" w14:textId="55031838" w:rsidR="00A74BD9" w:rsidRDefault="00A74BD9">
      <w:pPr>
        <w:pStyle w:val="TOC5"/>
        <w:rPr>
          <w:rFonts w:asciiTheme="minorHAnsi" w:eastAsiaTheme="minorEastAsia" w:hAnsiTheme="minorHAnsi" w:cstheme="minorBidi"/>
          <w:sz w:val="22"/>
          <w:szCs w:val="22"/>
          <w:lang w:val="en-US" w:eastAsia="zh-CN"/>
        </w:rPr>
      </w:pPr>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_Toc72481589 \h </w:instrText>
      </w:r>
      <w:r>
        <w:fldChar w:fldCharType="separate"/>
      </w:r>
      <w:r>
        <w:t>37</w:t>
      </w:r>
      <w:r>
        <w:fldChar w:fldCharType="end"/>
      </w:r>
    </w:p>
    <w:p w14:paraId="1319A797" w14:textId="0FE4ECAE" w:rsidR="00A74BD9" w:rsidRDefault="00A74BD9">
      <w:pPr>
        <w:pStyle w:val="TOC4"/>
        <w:rPr>
          <w:rFonts w:asciiTheme="minorHAnsi" w:eastAsiaTheme="minorEastAsia" w:hAnsiTheme="minorHAnsi" w:cstheme="minorBidi"/>
          <w:sz w:val="22"/>
          <w:szCs w:val="22"/>
          <w:lang w:val="en-US" w:eastAsia="zh-CN"/>
        </w:rPr>
      </w:pPr>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_Toc72481590 \h </w:instrText>
      </w:r>
      <w:r>
        <w:fldChar w:fldCharType="separate"/>
      </w:r>
      <w:r>
        <w:t>39</w:t>
      </w:r>
      <w:r>
        <w:fldChar w:fldCharType="end"/>
      </w:r>
    </w:p>
    <w:p w14:paraId="5A3F0EB1" w14:textId="05A4D46C" w:rsidR="00A74BD9" w:rsidRDefault="00A74BD9">
      <w:pPr>
        <w:pStyle w:val="TOC4"/>
        <w:rPr>
          <w:rFonts w:asciiTheme="minorHAnsi" w:eastAsiaTheme="minorEastAsia" w:hAnsiTheme="minorHAnsi" w:cstheme="minorBidi"/>
          <w:sz w:val="22"/>
          <w:szCs w:val="22"/>
          <w:lang w:val="en-US" w:eastAsia="zh-CN"/>
        </w:rPr>
      </w:pPr>
      <w:r>
        <w:t>7.4.4.7</w:t>
      </w:r>
      <w:r>
        <w:rPr>
          <w:rFonts w:asciiTheme="minorHAnsi" w:eastAsiaTheme="minorEastAsia" w:hAnsiTheme="minorHAnsi" w:cstheme="minorBidi"/>
          <w:sz w:val="22"/>
          <w:szCs w:val="22"/>
          <w:lang w:val="en-US" w:eastAsia="zh-CN"/>
        </w:rPr>
        <w:tab/>
      </w:r>
      <w:r>
        <w:t>Possible solutions for ACR management events subscription</w:t>
      </w:r>
      <w:r>
        <w:tab/>
      </w:r>
      <w:r>
        <w:fldChar w:fldCharType="begin"/>
      </w:r>
      <w:r>
        <w:instrText xml:space="preserve"> PAGEREF _Toc72481591 \h </w:instrText>
      </w:r>
      <w:r>
        <w:fldChar w:fldCharType="separate"/>
      </w:r>
      <w:r>
        <w:t>41</w:t>
      </w:r>
      <w:r>
        <w:fldChar w:fldCharType="end"/>
      </w:r>
    </w:p>
    <w:p w14:paraId="4023770A" w14:textId="03536388" w:rsidR="00A74BD9" w:rsidRDefault="00A74BD9">
      <w:pPr>
        <w:pStyle w:val="TOC3"/>
        <w:rPr>
          <w:rFonts w:asciiTheme="minorHAnsi" w:eastAsiaTheme="minorEastAsia" w:hAnsiTheme="minorHAnsi" w:cstheme="minorBidi"/>
          <w:sz w:val="22"/>
          <w:szCs w:val="22"/>
          <w:lang w:val="en-US" w:eastAsia="zh-CN"/>
        </w:rPr>
      </w:pPr>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_Toc72481592 \h </w:instrText>
      </w:r>
      <w:r>
        <w:fldChar w:fldCharType="separate"/>
      </w:r>
      <w:r>
        <w:t>42</w:t>
      </w:r>
      <w:r>
        <w:fldChar w:fldCharType="end"/>
      </w:r>
    </w:p>
    <w:p w14:paraId="2B9A9333" w14:textId="45619005" w:rsidR="00A74BD9" w:rsidRDefault="00A74BD9">
      <w:pPr>
        <w:pStyle w:val="TOC3"/>
        <w:rPr>
          <w:rFonts w:asciiTheme="minorHAnsi" w:eastAsiaTheme="minorEastAsia" w:hAnsiTheme="minorHAnsi" w:cstheme="minorBidi"/>
          <w:sz w:val="22"/>
          <w:szCs w:val="22"/>
          <w:lang w:val="en-US" w:eastAsia="zh-CN"/>
        </w:rPr>
      </w:pPr>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_Toc72481593 \h </w:instrText>
      </w:r>
      <w:r>
        <w:fldChar w:fldCharType="separate"/>
      </w:r>
      <w:r>
        <w:t>42</w:t>
      </w:r>
      <w:r>
        <w:fldChar w:fldCharType="end"/>
      </w:r>
    </w:p>
    <w:p w14:paraId="640DD9D3" w14:textId="0E49247F" w:rsidR="00A74BD9" w:rsidRDefault="00A74BD9">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_Toc72481594 \h </w:instrText>
      </w:r>
      <w:r>
        <w:fldChar w:fldCharType="separate"/>
      </w:r>
      <w:r>
        <w:t>42</w:t>
      </w:r>
      <w:r>
        <w:fldChar w:fldCharType="end"/>
      </w:r>
    </w:p>
    <w:p w14:paraId="026A6CBE" w14:textId="1697509C" w:rsidR="00A74BD9" w:rsidRDefault="00A74BD9">
      <w:pPr>
        <w:pStyle w:val="TOC8"/>
        <w:rPr>
          <w:rFonts w:asciiTheme="minorHAnsi" w:eastAsiaTheme="minorEastAsia" w:hAnsiTheme="minorHAnsi" w:cstheme="minorBidi"/>
          <w:b w:val="0"/>
          <w:szCs w:val="22"/>
          <w:lang w:val="en-US" w:eastAsia="zh-CN"/>
        </w:rPr>
      </w:pPr>
      <w:r>
        <w:t>Annex A (informative): Change history</w:t>
      </w:r>
      <w:r>
        <w:tab/>
      </w:r>
      <w:r>
        <w:fldChar w:fldCharType="begin"/>
      </w:r>
      <w:r>
        <w:instrText xml:space="preserve"> PAGEREF _Toc72481595 \h </w:instrText>
      </w:r>
      <w:r>
        <w:fldChar w:fldCharType="separate"/>
      </w:r>
      <w:r>
        <w:t>43</w:t>
      </w:r>
      <w:r>
        <w:fldChar w:fldCharType="end"/>
      </w:r>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15" w:name="foreword"/>
      <w:bookmarkStart w:id="16" w:name="introduction"/>
      <w:bookmarkStart w:id="17" w:name="_Toc72481519"/>
      <w:bookmarkEnd w:id="15"/>
      <w:bookmarkEnd w:id="16"/>
      <w:r w:rsidR="00647526" w:rsidRPr="004D3578">
        <w:lastRenderedPageBreak/>
        <w:t>Foreword</w:t>
      </w:r>
      <w:bookmarkEnd w:id="17"/>
    </w:p>
    <w:p w14:paraId="398B9086" w14:textId="36BB1B30" w:rsidR="00647526" w:rsidRPr="004D3578" w:rsidRDefault="00647526" w:rsidP="00647526">
      <w:r w:rsidRPr="004D3578">
        <w:t xml:space="preserve">This Technical </w:t>
      </w:r>
      <w:bookmarkStart w:id="18" w:name="spectype3"/>
      <w:r w:rsidRPr="00647526">
        <w:t>Report</w:t>
      </w:r>
      <w:bookmarkEnd w:id="18"/>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 xml:space="preserve">Version </w:t>
      </w:r>
      <w:proofErr w:type="spellStart"/>
      <w:r w:rsidRPr="004D3578">
        <w:t>x.y.z</w:t>
      </w:r>
      <w:proofErr w:type="spellEnd"/>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presented to TSG for information;</w:t>
      </w:r>
    </w:p>
    <w:p w14:paraId="16CC72D6" w14:textId="77777777" w:rsidR="00647526" w:rsidRPr="004D3578" w:rsidRDefault="00647526" w:rsidP="00647526">
      <w:pPr>
        <w:pStyle w:val="B3"/>
      </w:pPr>
      <w:r w:rsidRPr="004D3578">
        <w:t>2</w:t>
      </w:r>
      <w:r w:rsidRPr="004D3578">
        <w:tab/>
        <w:t>presented to TSG for approval;</w:t>
      </w:r>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BC4CFC9" w14:textId="6B8222F6" w:rsidR="005E2C32" w:rsidRDefault="005E2C32" w:rsidP="005E2C32">
      <w:pPr>
        <w:spacing w:after="0"/>
        <w:rPr>
          <w:rFonts w:ascii="Arial" w:hAnsi="Arial"/>
          <w:sz w:val="36"/>
        </w:rPr>
      </w:pPr>
      <w:bookmarkStart w:id="19" w:name="scope"/>
      <w:bookmarkStart w:id="20" w:name="_Toc72393782"/>
      <w:bookmarkStart w:id="21" w:name="_Hlk72478217"/>
      <w:bookmarkStart w:id="22" w:name="_Hlk72478250"/>
      <w:bookmarkEnd w:id="19"/>
      <w:r>
        <w:br w:type="page"/>
      </w:r>
    </w:p>
    <w:p w14:paraId="58642B2F" w14:textId="77777777" w:rsidR="005E2C32" w:rsidRPr="0036726F" w:rsidRDefault="005E2C32" w:rsidP="00BC26F3">
      <w:pPr>
        <w:pStyle w:val="Heading1"/>
        <w:tabs>
          <w:tab w:val="left" w:pos="1134"/>
        </w:tabs>
        <w:ind w:left="0" w:firstLine="0"/>
      </w:pPr>
      <w:bookmarkStart w:id="23" w:name="_Toc72481520"/>
      <w:r w:rsidRPr="0036726F">
        <w:lastRenderedPageBreak/>
        <w:t>1</w:t>
      </w:r>
      <w:r w:rsidRPr="0036726F">
        <w:tab/>
        <w:t>Scope</w:t>
      </w:r>
      <w:bookmarkEnd w:id="20"/>
      <w:bookmarkEnd w:id="23"/>
    </w:p>
    <w:bookmarkEnd w:id="21"/>
    <w:bookmarkEnd w:id="22"/>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procedures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24" w:name="_Hlk55309033"/>
      <w:r w:rsidRPr="006A2762">
        <w:tab/>
        <w:t>Inter-Provider c</w:t>
      </w:r>
      <w:r w:rsidRPr="00293C02">
        <w:t xml:space="preserve">harging </w:t>
      </w:r>
      <w:bookmarkEnd w:id="24"/>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25" w:name="_Hlk55308640"/>
      <w:r w:rsidRPr="00AC722E">
        <w:t>scenarios with potential business requirements, alternative solutions with potential impact on charging architecture, charging functions and charging procedures</w:t>
      </w:r>
      <w:bookmarkEnd w:id="25"/>
      <w:r w:rsidRPr="00AC722E">
        <w:t>.</w:t>
      </w:r>
    </w:p>
    <w:p w14:paraId="7FFD9348" w14:textId="77777777" w:rsidR="00080512" w:rsidRPr="00A54A15" w:rsidRDefault="00080512">
      <w:pPr>
        <w:pStyle w:val="Heading1"/>
      </w:pPr>
      <w:bookmarkStart w:id="26" w:name="references"/>
      <w:bookmarkStart w:id="27" w:name="_Toc72481521"/>
      <w:bookmarkEnd w:id="26"/>
      <w:r w:rsidRPr="00A54A15">
        <w:t>2</w:t>
      </w:r>
      <w:r w:rsidRPr="00A54A15">
        <w:tab/>
        <w:t>References</w:t>
      </w:r>
      <w:bookmarkEnd w:id="27"/>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04D58B62" w14:textId="3D6E7AD1" w:rsidR="00766499" w:rsidRPr="0036726F" w:rsidRDefault="00766499" w:rsidP="00766499">
      <w:pPr>
        <w:pStyle w:val="EX"/>
      </w:pPr>
      <w:bookmarkStart w:id="28" w:name="definitions"/>
      <w:bookmarkEnd w:id="28"/>
      <w:r w:rsidRPr="0036726F">
        <w:t>[</w:t>
      </w:r>
      <w:r>
        <w:t>18</w:t>
      </w:r>
      <w:r w:rsidRPr="0036726F">
        <w:t>]</w:t>
      </w:r>
      <w:r w:rsidRPr="0036726F">
        <w:tab/>
      </w:r>
      <w:r w:rsidRPr="0036726F">
        <w:rPr>
          <w:lang w:eastAsia="de-DE"/>
        </w:rPr>
        <w:t>3GPP TS 28.522: "Telecommunication management; Performance Management (PM) for mobile networks that include virtualized, network functions; Stage 2".</w:t>
      </w:r>
    </w:p>
    <w:p w14:paraId="0F50DDE2" w14:textId="58C3ECC1" w:rsidR="00766499" w:rsidRPr="0036726F" w:rsidRDefault="00766499" w:rsidP="00766499">
      <w:pPr>
        <w:pStyle w:val="EX"/>
      </w:pPr>
      <w:r w:rsidRPr="0036726F">
        <w:t>[</w:t>
      </w:r>
      <w:r>
        <w:t>19</w:t>
      </w:r>
      <w:r w:rsidRPr="0036726F">
        <w:t>]</w:t>
      </w:r>
      <w:r w:rsidRPr="0036726F">
        <w:tab/>
        <w:t>ETSI GS NFV-IFA 008</w:t>
      </w:r>
      <w:r w:rsidRPr="0036726F">
        <w:rPr>
          <w:rFonts w:hint="eastAsia"/>
        </w:rPr>
        <w:t xml:space="preserve"> </w:t>
      </w:r>
      <w:r>
        <w:t>(V</w:t>
      </w:r>
      <w:r w:rsidRPr="0036726F">
        <w:t>3.4.1</w:t>
      </w:r>
      <w:r>
        <w:t>)</w:t>
      </w:r>
      <w:r w:rsidRPr="0036726F">
        <w:t xml:space="preserve">: "Network Functions Virtualisation (NFV) Release 3; Management and Orchestration; </w:t>
      </w:r>
      <w:proofErr w:type="spellStart"/>
      <w:r w:rsidRPr="0036726F">
        <w:t>Ve-Vnfm</w:t>
      </w:r>
      <w:proofErr w:type="spellEnd"/>
      <w:r w:rsidRPr="0036726F">
        <w:t xml:space="preserve"> reference point - Interface and Information Model Specification".</w:t>
      </w:r>
    </w:p>
    <w:p w14:paraId="1E652608" w14:textId="77777777" w:rsidR="00080512" w:rsidRPr="00A54A15" w:rsidRDefault="00080512">
      <w:pPr>
        <w:pStyle w:val="Heading1"/>
      </w:pPr>
      <w:bookmarkStart w:id="29" w:name="_Toc72481522"/>
      <w:r w:rsidRPr="00A54A15">
        <w:t>3</w:t>
      </w:r>
      <w:r w:rsidRPr="00A54A15">
        <w:tab/>
        <w:t>Definitions</w:t>
      </w:r>
      <w:r w:rsidR="00602AEA" w:rsidRPr="00A54A15">
        <w:t xml:space="preserve"> of terms, symbols and abbreviations</w:t>
      </w:r>
      <w:bookmarkEnd w:id="29"/>
    </w:p>
    <w:p w14:paraId="66D2BE18" w14:textId="77777777" w:rsidR="00FC0A06" w:rsidRPr="0036726F" w:rsidRDefault="00FC0A06" w:rsidP="00FC0A06">
      <w:pPr>
        <w:pStyle w:val="Heading2"/>
      </w:pPr>
      <w:bookmarkStart w:id="30" w:name="_Toc72393785"/>
      <w:bookmarkStart w:id="31" w:name="_Toc72481523"/>
      <w:r w:rsidRPr="0036726F">
        <w:t>3.1</w:t>
      </w:r>
      <w:r w:rsidRPr="0036726F">
        <w:tab/>
        <w:t>Terms</w:t>
      </w:r>
      <w:bookmarkEnd w:id="30"/>
      <w:bookmarkEnd w:id="31"/>
    </w:p>
    <w:p w14:paraId="3DD37DCE" w14:textId="77777777" w:rsidR="00FC0A06" w:rsidRPr="0036726F" w:rsidRDefault="00FC0A06" w:rsidP="00FC0A06">
      <w:r w:rsidRPr="0036726F">
        <w:t>For the purposes of the present document, the terms given in 3GPP TR 21.905 [1] and the following apply. A term defined in the present document takes precedence over the definition of the same term, if any, in 3GPP TR 21.905 [1].</w:t>
      </w:r>
    </w:p>
    <w:p w14:paraId="65D1BC7F" w14:textId="77777777" w:rsidR="00FC0A06" w:rsidRPr="0036726F" w:rsidRDefault="00FC0A06" w:rsidP="00FC0A06">
      <w:pPr>
        <w:pStyle w:val="Heading2"/>
      </w:pPr>
      <w:bookmarkStart w:id="32" w:name="_Toc72393786"/>
      <w:bookmarkStart w:id="33" w:name="_Toc72481524"/>
      <w:r w:rsidRPr="0036726F">
        <w:t>3.2</w:t>
      </w:r>
      <w:r w:rsidRPr="0036726F">
        <w:tab/>
        <w:t>Symbols</w:t>
      </w:r>
      <w:bookmarkEnd w:id="32"/>
      <w:bookmarkEnd w:id="33"/>
    </w:p>
    <w:p w14:paraId="4C1B8082" w14:textId="391218E0" w:rsidR="00080512" w:rsidRPr="00A54A15" w:rsidRDefault="00FC0A06">
      <w:pPr>
        <w:pStyle w:val="EW"/>
      </w:pPr>
      <w:r>
        <w:t>Void.</w:t>
      </w:r>
    </w:p>
    <w:p w14:paraId="561DE64C" w14:textId="77777777" w:rsidR="00080512" w:rsidRPr="00A54A15" w:rsidRDefault="00080512">
      <w:pPr>
        <w:pStyle w:val="Heading2"/>
      </w:pPr>
      <w:bookmarkStart w:id="34" w:name="_Toc72481525"/>
      <w:r w:rsidRPr="00A54A15">
        <w:t>3.3</w:t>
      </w:r>
      <w:r w:rsidRPr="00A54A15">
        <w:tab/>
        <w:t>Abbreviations</w:t>
      </w:r>
      <w:bookmarkEnd w:id="34"/>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r w:rsidRPr="001B6B6A">
        <w:rPr>
          <w:lang w:val="fr-FR"/>
        </w:rPr>
        <w:t>AC</w:t>
      </w:r>
      <w:r w:rsidRPr="001B6B6A">
        <w:rPr>
          <w:lang w:val="fr-FR"/>
        </w:rPr>
        <w:tab/>
      </w:r>
      <w:r w:rsidRPr="00DE5CF1">
        <w:rPr>
          <w:lang w:val="fr-FR"/>
        </w:rPr>
        <w:t xml:space="preserve">Application </w:t>
      </w:r>
      <w:r>
        <w:rPr>
          <w:lang w:val="fr-FR"/>
        </w:rPr>
        <w:t>Client</w:t>
      </w:r>
    </w:p>
    <w:p w14:paraId="1A3F6A63" w14:textId="37F81150" w:rsidR="00D043E6" w:rsidRPr="001B6B6A" w:rsidRDefault="00D043E6" w:rsidP="00D043E6">
      <w:pPr>
        <w:pStyle w:val="EW"/>
        <w:rPr>
          <w:lang w:val="fr-FR"/>
        </w:rPr>
      </w:pPr>
      <w:r w:rsidRPr="001B6B6A">
        <w:rPr>
          <w:lang w:val="fr-FR"/>
        </w:rPr>
        <w:t>ACR</w:t>
      </w:r>
      <w:r w:rsidRPr="001B6B6A">
        <w:rPr>
          <w:lang w:val="fr-FR"/>
        </w:rPr>
        <w:tab/>
      </w:r>
      <w:r w:rsidRPr="00DE5CF1">
        <w:rPr>
          <w:lang w:val="fr-FR"/>
        </w:rPr>
        <w:t xml:space="preserve">Application </w:t>
      </w:r>
      <w:proofErr w:type="spellStart"/>
      <w:r w:rsidRPr="00DE5CF1">
        <w:rPr>
          <w:lang w:val="fr-FR"/>
        </w:rPr>
        <w:t>Context</w:t>
      </w:r>
      <w:proofErr w:type="spellEnd"/>
      <w:r w:rsidRPr="00DE5CF1">
        <w:rPr>
          <w:lang w:val="fr-FR"/>
        </w:rPr>
        <w:t xml:space="preserve"> Relocation</w:t>
      </w:r>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proofErr w:type="spellStart"/>
      <w:r>
        <w:t>MnS</w:t>
      </w:r>
      <w:proofErr w:type="spellEnd"/>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35" w:name="_Toc72481526"/>
      <w:r>
        <w:t>4</w:t>
      </w:r>
      <w:r>
        <w:tab/>
        <w:t>Business roles</w:t>
      </w:r>
      <w:bookmarkEnd w:id="35"/>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6036C81D" w14:textId="77777777" w:rsidR="001B2BA1" w:rsidRPr="0036726F" w:rsidRDefault="001B2BA1" w:rsidP="00BC26F3">
      <w:pPr>
        <w:pStyle w:val="B1"/>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30A7F5E0" w14:textId="77777777" w:rsidR="001B2BA1" w:rsidRPr="0036726F" w:rsidRDefault="001B2BA1" w:rsidP="00BC26F3">
      <w:pPr>
        <w:pStyle w:val="B1"/>
      </w:pPr>
      <w:r w:rsidRPr="0036726F">
        <w:rPr>
          <w:lang w:bidi="ar-IQ"/>
        </w:rPr>
        <w:lastRenderedPageBreak/>
        <w:t>-</w:t>
      </w:r>
      <w:r w:rsidRPr="0036726F">
        <w:rPr>
          <w:lang w:bidi="ar-IQ"/>
        </w:rPr>
        <w:tab/>
        <w:t xml:space="preserve">ECSP providing </w:t>
      </w:r>
      <w:r w:rsidRPr="0036726F">
        <w:t>edge data network environment (e.g. infrastructure and platform) and edge enabling service (e.g. EAS deployment, registration and discovery) to ASP;</w:t>
      </w:r>
    </w:p>
    <w:p w14:paraId="36905716" w14:textId="77777777" w:rsidR="001B2BA1" w:rsidRPr="0036726F" w:rsidRDefault="001B2BA1" w:rsidP="00BC26F3">
      <w:pPr>
        <w:pStyle w:val="B1"/>
      </w:pPr>
      <w:r w:rsidRPr="0036726F">
        <w:rPr>
          <w:lang w:bidi="ar-IQ"/>
        </w:rPr>
        <w:t>-</w:t>
      </w:r>
      <w:r w:rsidRPr="0036726F">
        <w:rPr>
          <w:lang w:bidi="ar-IQ"/>
        </w:rPr>
        <w:tab/>
        <w:t xml:space="preserve">MNO providing </w:t>
      </w:r>
      <w:r w:rsidRPr="0036726F">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36" w:name="clause4"/>
      <w:bookmarkStart w:id="37" w:name="_Toc72481527"/>
      <w:bookmarkEnd w:id="36"/>
      <w:r>
        <w:t>5</w:t>
      </w:r>
      <w:r w:rsidR="00A76FDE">
        <w:tab/>
        <w:t>Concepts and overview</w:t>
      </w:r>
      <w:bookmarkEnd w:id="37"/>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ASP charges the subscribers for usage of edge applications;</w:t>
      </w:r>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MNO charges the industry consumer (e.g., ECSP) for 5GS capabilities provided to support edge computing in total instead of for each individual subscriber;</w:t>
      </w:r>
    </w:p>
    <w:p w14:paraId="57F925C4" w14:textId="77777777" w:rsidR="00835E72" w:rsidRDefault="00835E72" w:rsidP="00835E72">
      <w:pPr>
        <w:ind w:left="1080" w:hanging="360"/>
      </w:pPr>
      <w:r>
        <w:t>-</w:t>
      </w:r>
      <w:r>
        <w:tab/>
        <w:t>ECSP charges the ASP for the edge enabling service.</w:t>
      </w:r>
    </w:p>
    <w:p w14:paraId="72E2F05C" w14:textId="06510CBD" w:rsidR="004A2FAB" w:rsidRPr="0036726F" w:rsidRDefault="004A2FAB" w:rsidP="004A2FAB">
      <w:r w:rsidRPr="0036726F">
        <w:t xml:space="preserve">The solutions described in </w:t>
      </w:r>
      <w:r>
        <w:t>the present document</w:t>
      </w:r>
      <w:r w:rsidRPr="0036726F">
        <w:t xml:space="preserve">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38" w:name="_Toc72481528"/>
      <w:r>
        <w:t>6</w:t>
      </w:r>
      <w:r w:rsidR="00A76FDE">
        <w:tab/>
      </w:r>
      <w:r w:rsidR="00C90171">
        <w:t>Architecture considerations</w:t>
      </w:r>
      <w:bookmarkEnd w:id="38"/>
    </w:p>
    <w:p w14:paraId="3FDE5CF2" w14:textId="2B7C929E" w:rsidR="007458E4" w:rsidRDefault="001C3BAB" w:rsidP="007458E4">
      <w:pPr>
        <w:pStyle w:val="Heading2"/>
      </w:pPr>
      <w:bookmarkStart w:id="39" w:name="_Toc23255027"/>
      <w:bookmarkStart w:id="40" w:name="_Toc26346391"/>
      <w:bookmarkStart w:id="41" w:name="_Toc26346604"/>
      <w:bookmarkStart w:id="42" w:name="_Toc26773874"/>
      <w:bookmarkStart w:id="43" w:name="_Toc31192310"/>
      <w:bookmarkStart w:id="44" w:name="_Toc31192470"/>
      <w:bookmarkStart w:id="45" w:name="_Toc31192961"/>
      <w:bookmarkStart w:id="46" w:name="_Toc31616140"/>
      <w:bookmarkStart w:id="47" w:name="_Toc31616202"/>
      <w:bookmarkStart w:id="48" w:name="_Toc31616278"/>
      <w:bookmarkStart w:id="49" w:name="_Toc31616354"/>
      <w:bookmarkStart w:id="50" w:name="_Toc43317225"/>
      <w:bookmarkStart w:id="51" w:name="_Toc43374697"/>
      <w:bookmarkStart w:id="52" w:name="_Toc43375158"/>
      <w:bookmarkStart w:id="53" w:name="_Toc43801682"/>
      <w:bookmarkStart w:id="54" w:name="_Toc43805948"/>
      <w:bookmarkStart w:id="55" w:name="_Toc43806255"/>
      <w:bookmarkStart w:id="56" w:name="_Toc50466784"/>
      <w:bookmarkStart w:id="57" w:name="_Toc50468128"/>
      <w:bookmarkStart w:id="58" w:name="_Toc50468398"/>
      <w:bookmarkStart w:id="59" w:name="_Toc50468669"/>
      <w:bookmarkStart w:id="60" w:name="_Toc50630550"/>
      <w:bookmarkStart w:id="61" w:name="_Toc50631052"/>
      <w:bookmarkStart w:id="62" w:name="_Toc72481529"/>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366A6D8" w14:textId="77777777" w:rsidR="00530BDA" w:rsidRDefault="00530BDA" w:rsidP="00530BDA">
      <w:pPr>
        <w:pStyle w:val="Heading3"/>
      </w:pPr>
      <w:bookmarkStart w:id="63" w:name="_Toc72481530"/>
      <w:r>
        <w:t>6</w:t>
      </w:r>
      <w:r w:rsidRPr="00424394">
        <w:t>.1.</w:t>
      </w:r>
      <w:r>
        <w:t>1</w:t>
      </w:r>
      <w:r w:rsidRPr="00424394">
        <w:tab/>
      </w:r>
      <w:r>
        <w:t>E</w:t>
      </w:r>
      <w:r w:rsidRPr="00500933">
        <w:t xml:space="preserve">dge </w:t>
      </w:r>
      <w:r>
        <w:t>Computing</w:t>
      </w:r>
      <w:r w:rsidRPr="00500933">
        <w:t xml:space="preserve"> enabling architecture</w:t>
      </w:r>
      <w:r>
        <w:t>s</w:t>
      </w:r>
      <w:bookmarkEnd w:id="63"/>
      <w:r w:rsidRPr="00500933">
        <w:t xml:space="preserve"> </w:t>
      </w:r>
    </w:p>
    <w:p w14:paraId="65118E50" w14:textId="6E626D73" w:rsidR="00530BDA" w:rsidRPr="00530BDA" w:rsidRDefault="00E83BA7" w:rsidP="00530BDA">
      <w:bookmarkStart w:id="64" w:name="_Hlk72478638"/>
      <w:r w:rsidRPr="0036726F">
        <w:t>For Edge Computing, when the architecture defined in TS 23.558 [4] applies, the baseline architecture is per clause</w:t>
      </w:r>
      <w:r>
        <w:t> </w:t>
      </w:r>
      <w:r w:rsidRPr="0036726F">
        <w:t xml:space="preserve">6.1.3 </w:t>
      </w:r>
      <w:bookmarkEnd w:id="64"/>
      <w:r w:rsidRPr="0036726F">
        <w:t>of the present document, otherwise the architecture defined in TS 23.501 [3] per clause 6.1.2 of the present document applies</w:t>
      </w:r>
      <w:r w:rsidR="00530BDA">
        <w:t>.</w:t>
      </w:r>
    </w:p>
    <w:p w14:paraId="50A097EA" w14:textId="2182F7BE" w:rsidR="007458E4" w:rsidRDefault="001C3BAB" w:rsidP="007458E4">
      <w:pPr>
        <w:pStyle w:val="Heading3"/>
      </w:pPr>
      <w:bookmarkStart w:id="65" w:name="_Toc20205452"/>
      <w:bookmarkStart w:id="66" w:name="_Toc27579424"/>
      <w:bookmarkStart w:id="67" w:name="_Toc36045361"/>
      <w:bookmarkStart w:id="68" w:name="_Toc36049241"/>
      <w:bookmarkStart w:id="69" w:name="_Toc36112460"/>
      <w:bookmarkStart w:id="70" w:name="_Toc44664205"/>
      <w:bookmarkStart w:id="71" w:name="_Toc44928662"/>
      <w:bookmarkStart w:id="72" w:name="_Toc44928852"/>
      <w:bookmarkStart w:id="73" w:name="_Toc72481531"/>
      <w:r>
        <w:t>6</w:t>
      </w:r>
      <w:r w:rsidR="007458E4" w:rsidRPr="00424394">
        <w:t>.1.</w:t>
      </w:r>
      <w:r w:rsidR="00530BDA">
        <w:t>2</w:t>
      </w:r>
      <w:r w:rsidR="007458E4" w:rsidRPr="00424394">
        <w:tab/>
      </w:r>
      <w:bookmarkEnd w:id="65"/>
      <w:bookmarkEnd w:id="66"/>
      <w:bookmarkEnd w:id="67"/>
      <w:bookmarkEnd w:id="68"/>
      <w:bookmarkEnd w:id="69"/>
      <w:bookmarkEnd w:id="70"/>
      <w:bookmarkEnd w:id="71"/>
      <w:bookmarkEnd w:id="72"/>
      <w:r w:rsidR="007458E4">
        <w:t>5GS architecture</w:t>
      </w:r>
      <w:r w:rsidR="00384227" w:rsidRPr="00384227">
        <w:t xml:space="preserve"> </w:t>
      </w:r>
      <w:r w:rsidR="00384227">
        <w:t>for E</w:t>
      </w:r>
      <w:r w:rsidR="00384227" w:rsidRPr="00500933">
        <w:t xml:space="preserve">dge </w:t>
      </w:r>
      <w:r w:rsidR="00384227">
        <w:t>Computing</w:t>
      </w:r>
      <w:bookmarkEnd w:id="73"/>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74" w:name="_Toc72481532"/>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74"/>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5pt;height:198.8pt" o:ole="">
            <v:imagedata r:id="rId23" o:title=""/>
          </v:shape>
          <o:OLEObject Type="Embed" ProgID="Visio.Drawing.15" ShapeID="_x0000_i1025" DrawAspect="Content" ObjectID="_1684672059" r:id="rId24"/>
        </w:object>
      </w:r>
    </w:p>
    <w:p w14:paraId="564E9B2A" w14:textId="63383C5B" w:rsidR="00E83BA7" w:rsidRPr="0036726F" w:rsidRDefault="00E83BA7" w:rsidP="00E83BA7">
      <w:pPr>
        <w:pStyle w:val="TF"/>
      </w:pPr>
      <w:r w:rsidRPr="0036726F">
        <w:t>Figure 6.1.</w:t>
      </w:r>
      <w:r>
        <w:t>3</w:t>
      </w:r>
      <w:r w:rsidRPr="0036726F">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75" w:name="_Toc72481533"/>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75"/>
    </w:p>
    <w:p w14:paraId="5353F6F2" w14:textId="5E8A39A9" w:rsidR="007458E4" w:rsidRDefault="001C3BAB" w:rsidP="007458E4">
      <w:pPr>
        <w:pStyle w:val="Heading3"/>
      </w:pPr>
      <w:bookmarkStart w:id="76" w:name="_Toc72481534"/>
      <w:r>
        <w:rPr>
          <w:lang w:bidi="ar-IQ"/>
        </w:rPr>
        <w:t>6</w:t>
      </w:r>
      <w:r w:rsidR="007458E4">
        <w:rPr>
          <w:lang w:bidi="ar-IQ"/>
        </w:rPr>
        <w:t>.2.1</w:t>
      </w:r>
      <w:r w:rsidR="007458E4">
        <w:rPr>
          <w:lang w:bidi="ar-IQ"/>
        </w:rPr>
        <w:tab/>
      </w:r>
      <w:r w:rsidR="007458E4">
        <w:t>General</w:t>
      </w:r>
      <w:bookmarkEnd w:id="76"/>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Edge enabling service;</w:t>
      </w:r>
    </w:p>
    <w:p w14:paraId="49387B57" w14:textId="77777777" w:rsidR="007458E4" w:rsidRDefault="007458E4" w:rsidP="007458E4">
      <w:pPr>
        <w:ind w:left="720" w:hanging="360"/>
        <w:rPr>
          <w:lang w:bidi="ar-IQ"/>
        </w:rPr>
      </w:pPr>
      <w:r>
        <w:rPr>
          <w:lang w:bidi="ar-IQ"/>
        </w:rPr>
        <w:t>-</w:t>
      </w:r>
      <w:r>
        <w:rPr>
          <w:lang w:bidi="ar-IQ"/>
        </w:rPr>
        <w:tab/>
        <w:t>Edge configuration service;</w:t>
      </w:r>
    </w:p>
    <w:p w14:paraId="16E08928" w14:textId="77777777" w:rsidR="007458E4" w:rsidRDefault="007458E4" w:rsidP="007458E4">
      <w:pPr>
        <w:ind w:left="720" w:hanging="360"/>
        <w:rPr>
          <w:lang w:bidi="ar-IQ"/>
        </w:rPr>
      </w:pPr>
      <w:r>
        <w:rPr>
          <w:lang w:bidi="ar-IQ"/>
        </w:rPr>
        <w:t>-</w:t>
      </w:r>
      <w:r>
        <w:rPr>
          <w:lang w:bidi="ar-IQ"/>
        </w:rPr>
        <w:tab/>
        <w:t>5GS capabilities supporting edge computing;</w:t>
      </w:r>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62D5CCEE" w14:textId="7F704992" w:rsidR="00ED7B0C" w:rsidRPr="0036726F" w:rsidRDefault="00ED7B0C" w:rsidP="00ED7B0C">
      <w:pPr>
        <w:rPr>
          <w:lang w:bidi="ar-IQ"/>
        </w:rPr>
      </w:pPr>
      <w:r w:rsidRPr="0036726F">
        <w:rPr>
          <w:lang w:bidi="ar-IQ"/>
        </w:rPr>
        <w:t xml:space="preserve">The architectures for converged charging for edge enabling service, edge configuration service and interactions between billing domain of different service providers or entities are evaluated by </w:t>
      </w:r>
      <w:r>
        <w:rPr>
          <w:lang w:bidi="ar-IQ"/>
        </w:rPr>
        <w:t>the present document</w:t>
      </w:r>
      <w:r w:rsidRPr="0036726F">
        <w:rPr>
          <w:lang w:bidi="ar-IQ"/>
        </w:rPr>
        <w:t xml:space="preserve">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proofErr w:type="spellStart"/>
      <w:r w:rsidRPr="005E13B4">
        <w:t>Nchf</w:t>
      </w:r>
      <w:proofErr w:type="spellEnd"/>
      <w:r w:rsidRPr="005E13B4">
        <w:t xml:space="preserve">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77" w:name="_Toc72481535"/>
      <w:r>
        <w:t>7</w:t>
      </w:r>
      <w:r w:rsidR="00A76FDE">
        <w:tab/>
      </w:r>
      <w:r w:rsidR="0028199A">
        <w:t>Charging scenarios and k</w:t>
      </w:r>
      <w:r w:rsidR="00E66A2C">
        <w:t>ey issues</w:t>
      </w:r>
      <w:bookmarkEnd w:id="77"/>
    </w:p>
    <w:p w14:paraId="11E55E54" w14:textId="6C6B1DEE" w:rsidR="00E66A2C" w:rsidRDefault="00C34F5A" w:rsidP="00A76FDE">
      <w:pPr>
        <w:pStyle w:val="Heading2"/>
        <w:overflowPunct w:val="0"/>
        <w:autoSpaceDE w:val="0"/>
        <w:autoSpaceDN w:val="0"/>
        <w:adjustRightInd w:val="0"/>
        <w:textAlignment w:val="baseline"/>
      </w:pPr>
      <w:bookmarkStart w:id="78" w:name="_Toc72481536"/>
      <w:r>
        <w:t>7</w:t>
      </w:r>
      <w:r w:rsidR="00A76FDE">
        <w:t>.1</w:t>
      </w:r>
      <w:r w:rsidR="00A76FDE">
        <w:tab/>
      </w:r>
      <w:r w:rsidR="007713D1">
        <w:t xml:space="preserve">5GS </w:t>
      </w:r>
      <w:r w:rsidR="00381159">
        <w:t xml:space="preserve">capability usage based </w:t>
      </w:r>
      <w:r w:rsidR="007713D1">
        <w:t>charging for edge computing</w:t>
      </w:r>
      <w:bookmarkEnd w:id="78"/>
    </w:p>
    <w:p w14:paraId="2C2388EA" w14:textId="00432DEB" w:rsidR="00E51B5F" w:rsidRDefault="00C34F5A" w:rsidP="008B31C3">
      <w:pPr>
        <w:pStyle w:val="Heading3"/>
      </w:pPr>
      <w:bookmarkStart w:id="79" w:name="_Toc72481537"/>
      <w:r>
        <w:t>7</w:t>
      </w:r>
      <w:r w:rsidR="000C41C7">
        <w:t>.1.1</w:t>
      </w:r>
      <w:r w:rsidR="000C41C7">
        <w:tab/>
      </w:r>
      <w:r w:rsidR="008F715F">
        <w:t>Use case</w:t>
      </w:r>
      <w:r w:rsidR="00381159">
        <w:t>s</w:t>
      </w:r>
      <w:bookmarkEnd w:id="79"/>
    </w:p>
    <w:p w14:paraId="74E180D9" w14:textId="77777777" w:rsidR="00CC195A" w:rsidRPr="00381159" w:rsidRDefault="00CC195A" w:rsidP="00CC195A">
      <w:pPr>
        <w:pStyle w:val="Heading4"/>
      </w:pPr>
      <w:bookmarkStart w:id="80" w:name="_Toc72481538"/>
      <w:r>
        <w:t>7.1.1.1</w:t>
      </w:r>
      <w:r>
        <w:tab/>
        <w:t>Use case #1a: MNO charging subscriber for 5GS capabilities usage for accessing edge application</w:t>
      </w:r>
      <w:bookmarkEnd w:id="80"/>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User’s location;</w:t>
      </w:r>
    </w:p>
    <w:p w14:paraId="479630F8" w14:textId="77777777" w:rsidR="00E51B5F" w:rsidRDefault="00E51B5F" w:rsidP="00E51B5F">
      <w:pPr>
        <w:ind w:left="1170" w:hanging="360"/>
      </w:pPr>
      <w:r>
        <w:t>-</w:t>
      </w:r>
      <w:r>
        <w:tab/>
        <w:t>Access RAT type;</w:t>
      </w:r>
    </w:p>
    <w:p w14:paraId="67E175BB" w14:textId="77777777" w:rsidR="00E51B5F" w:rsidRDefault="00E51B5F" w:rsidP="00E51B5F">
      <w:pPr>
        <w:ind w:left="1170" w:hanging="360"/>
      </w:pPr>
      <w:r>
        <w:t>-</w:t>
      </w:r>
      <w:r>
        <w:tab/>
        <w:t>Subscribed QoS information;</w:t>
      </w:r>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5ADE9F77" w:rsidR="00CC195A" w:rsidRDefault="00CC195A" w:rsidP="00CC195A">
      <w:pPr>
        <w:pStyle w:val="Heading4"/>
      </w:pPr>
      <w:bookmarkStart w:id="81" w:name="_Toc72481539"/>
      <w:r>
        <w:t>7.1.1.2</w:t>
      </w:r>
      <w:r>
        <w:tab/>
        <w:t>Use case #1b: MNO charging ECSP for 5GS capabilities usage</w:t>
      </w:r>
      <w:bookmarkEnd w:id="81"/>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lastRenderedPageBreak/>
        <w:t>-</w:t>
      </w:r>
      <w:r>
        <w:tab/>
        <w:t>Charge the ECSP for the 5GS capabilities provided for edge computing.</w:t>
      </w:r>
    </w:p>
    <w:p w14:paraId="295F7032" w14:textId="77777777" w:rsidR="00381159" w:rsidRDefault="00381159" w:rsidP="00381159">
      <w:pPr>
        <w:ind w:left="720"/>
      </w:pPr>
      <w:r>
        <w:t>The inter-provider charging by MNO could be based on the total data volume transferred in the PLMN for the EDN (Edge Data Network).</w:t>
      </w:r>
    </w:p>
    <w:p w14:paraId="3A3F19CD" w14:textId="6D0AA767" w:rsidR="00CC195A" w:rsidRDefault="00CC195A" w:rsidP="00CC195A">
      <w:pPr>
        <w:pStyle w:val="Heading4"/>
      </w:pPr>
      <w:bookmarkStart w:id="82" w:name="_Toc72481540"/>
      <w:r>
        <w:t>7.1.1.3</w:t>
      </w:r>
      <w:r>
        <w:tab/>
        <w:t>Use case #1c: MNO charging ASP for 5GS capabilities usage</w:t>
      </w:r>
      <w:bookmarkEnd w:id="82"/>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A10BD2F" w14:textId="77777777" w:rsidR="00310A80" w:rsidRPr="0036726F" w:rsidRDefault="00310A80" w:rsidP="00310A80">
      <w:pPr>
        <w:pStyle w:val="B1"/>
      </w:pPr>
      <w:r w:rsidRPr="0036726F">
        <w:t>-</w:t>
      </w:r>
      <w:r w:rsidRPr="0036726F">
        <w:tab/>
        <w:t>Charge the ASP for the 5GS capabilities provided for edge computing.</w:t>
      </w:r>
    </w:p>
    <w:p w14:paraId="7F368225" w14:textId="77777777" w:rsidR="00310A80" w:rsidRPr="0036726F" w:rsidRDefault="00310A80" w:rsidP="00BC26F3">
      <w:pPr>
        <w:pStyle w:val="B1"/>
      </w:pPr>
      <w:r>
        <w:tab/>
      </w:r>
      <w:r w:rsidRPr="0036726F">
        <w:t>The inter-provider charging by MNO could be based on the total data volume transferred in the PLMN for the edge application.</w:t>
      </w:r>
    </w:p>
    <w:p w14:paraId="32083B72" w14:textId="0113D2A4" w:rsidR="00CC195A" w:rsidRPr="00381159" w:rsidRDefault="00CC195A" w:rsidP="00CC195A">
      <w:pPr>
        <w:pStyle w:val="Heading4"/>
      </w:pPr>
      <w:bookmarkStart w:id="83" w:name="_Toc72481541"/>
      <w:r>
        <w:t>7.1.1.4</w:t>
      </w:r>
      <w:r>
        <w:tab/>
        <w:t>Use case #1d: MNO charging subscriber for 5GS based on monitored QoS</w:t>
      </w:r>
      <w:bookmarkEnd w:id="83"/>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4FFF11A4" w:rsidR="00CC195A" w:rsidRPr="00381159" w:rsidRDefault="00CC195A" w:rsidP="00CC195A">
      <w:pPr>
        <w:pStyle w:val="Heading4"/>
      </w:pPr>
      <w:bookmarkStart w:id="84" w:name="_Toc72481542"/>
      <w:r>
        <w:t>7.1.1.5</w:t>
      </w:r>
      <w:r>
        <w:tab/>
        <w:t>Use case #1e: MNO charging ECSP/ASP for 5GS based on monitored QoS</w:t>
      </w:r>
      <w:bookmarkEnd w:id="84"/>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85" w:name="_Toc72481543"/>
      <w:r>
        <w:t>7</w:t>
      </w:r>
      <w:r w:rsidR="000C41C7">
        <w:t>.1.2</w:t>
      </w:r>
      <w:r w:rsidR="000C41C7">
        <w:tab/>
        <w:t xml:space="preserve">Potential </w:t>
      </w:r>
      <w:r w:rsidR="00754D6C">
        <w:t xml:space="preserve">charging </w:t>
      </w:r>
      <w:r w:rsidR="000C41C7">
        <w:t>requirements</w:t>
      </w:r>
      <w:bookmarkEnd w:id="85"/>
    </w:p>
    <w:p w14:paraId="6B25AED4" w14:textId="525B4973" w:rsidR="00381159" w:rsidRPr="00381159" w:rsidRDefault="00381159" w:rsidP="003A60CD">
      <w:pPr>
        <w:pStyle w:val="Heading4"/>
      </w:pPr>
      <w:bookmarkStart w:id="86" w:name="_Toc72481544"/>
      <w:r>
        <w:t>7.1.2.1</w:t>
      </w:r>
      <w:r>
        <w:tab/>
        <w:t>Potential requirements for subscriber based charging</w:t>
      </w:r>
      <w:bookmarkEnd w:id="86"/>
    </w:p>
    <w:p w14:paraId="1FF682B6" w14:textId="47AE37AF" w:rsidR="00774A16" w:rsidRPr="0036726F" w:rsidRDefault="00774A16" w:rsidP="00774A16">
      <w:bookmarkStart w:id="87" w:name="_Hlk72478832"/>
      <w:r w:rsidRPr="0036726F">
        <w:rPr>
          <w:rFonts w:eastAsia="Malgun Gothic"/>
          <w:b/>
          <w:lang w:eastAsia="ko-KR"/>
        </w:rPr>
        <w:t>REQ-</w:t>
      </w:r>
      <w:r w:rsidRPr="0036726F">
        <w:rPr>
          <w:b/>
          <w:lang w:eastAsia="zh-CN"/>
        </w:rPr>
        <w:t>CH_EC_5GS</w:t>
      </w:r>
      <w:r w:rsidRPr="0036726F">
        <w:rPr>
          <w:rFonts w:eastAsia="Malgun Gothic"/>
          <w:b/>
          <w:lang w:eastAsia="ko-KR"/>
        </w:rPr>
        <w:t>-</w:t>
      </w:r>
      <w:r w:rsidRPr="0036726F">
        <w:rPr>
          <w:rFonts w:hint="eastAsia"/>
          <w:b/>
          <w:lang w:eastAsia="zh-CN"/>
        </w:rPr>
        <w:t>01</w:t>
      </w:r>
      <w:r w:rsidRPr="0036726F">
        <w:rPr>
          <w:b/>
          <w:lang w:eastAsia="zh-CN"/>
        </w:rPr>
        <w:t>:</w:t>
      </w:r>
      <w:r w:rsidRPr="0036726F">
        <w:t xml:space="preserve"> The SMF </w:t>
      </w:r>
      <w:r w:rsidRPr="0036726F">
        <w:rPr>
          <w:lang w:bidi="ar-IQ"/>
        </w:rPr>
        <w:t>should</w:t>
      </w:r>
      <w:r w:rsidRPr="0036726F">
        <w:t xml:space="preserve"> support the following extensions to the charging requirements defined in TS</w:t>
      </w:r>
      <w:r>
        <w:t> </w:t>
      </w:r>
      <w:r w:rsidRPr="0036726F">
        <w:t>32.255 [6]:</w:t>
      </w:r>
    </w:p>
    <w:bookmarkEnd w:id="87"/>
    <w:p w14:paraId="4F015323" w14:textId="77777777" w:rsidR="00774A16" w:rsidRPr="0036726F" w:rsidRDefault="00774A16" w:rsidP="00774A16">
      <w:pPr>
        <w:pStyle w:val="B1"/>
        <w:rPr>
          <w:lang w:bidi="ar-IQ"/>
        </w:rPr>
      </w:pPr>
      <w:r w:rsidRPr="0036726F">
        <w:rPr>
          <w:lang w:bidi="ar-IQ"/>
        </w:rPr>
        <w:t>-</w:t>
      </w:r>
      <w:r w:rsidRPr="0036726F">
        <w:rPr>
          <w:lang w:bidi="ar-IQ"/>
        </w:rPr>
        <w:tab/>
        <w:t xml:space="preserve">The SMF should support converged charging for each edge application, i.e., charging per rating group per PDU session </w:t>
      </w:r>
      <w:r w:rsidRPr="0036726F">
        <w:rPr>
          <w:color w:val="000000"/>
        </w:rPr>
        <w:t>with information about edge application</w:t>
      </w:r>
      <w:r w:rsidRPr="0036726F">
        <w:rPr>
          <w:lang w:bidi="ar-IQ"/>
        </w:rPr>
        <w:t>.</w:t>
      </w:r>
    </w:p>
    <w:p w14:paraId="00DF4973" w14:textId="77777777" w:rsidR="00774A16" w:rsidRPr="0036726F" w:rsidRDefault="00774A16" w:rsidP="00774A16">
      <w:pPr>
        <w:pStyle w:val="B1"/>
      </w:pPr>
      <w:r w:rsidRPr="0036726F">
        <w:t>-</w:t>
      </w:r>
      <w:r w:rsidRPr="0036726F">
        <w:tab/>
        <w:t>The charging information of PDU session, service flow or QoS flow provided by SMF should be able to indicate or be correlated with the edge application that the user accesses to.</w:t>
      </w:r>
    </w:p>
    <w:p w14:paraId="11116B31" w14:textId="77777777" w:rsidR="00774A16" w:rsidRPr="0036726F" w:rsidRDefault="00774A16" w:rsidP="00774A16">
      <w:pPr>
        <w:pStyle w:val="B1"/>
        <w:rPr>
          <w:lang w:bidi="ar-IQ"/>
        </w:rPr>
      </w:pPr>
      <w:r w:rsidRPr="0036726F">
        <w:rPr>
          <w:lang w:bidi="ar-IQ"/>
        </w:rPr>
        <w:t>-</w:t>
      </w:r>
      <w:r w:rsidRPr="0036726F">
        <w:rPr>
          <w:lang w:bidi="ar-IQ"/>
        </w:rPr>
        <w:tab/>
        <w:t>The SMF should support converged charging and charging information reporting for each edge application optionally based on the following criteria:</w:t>
      </w:r>
    </w:p>
    <w:p w14:paraId="6449E2EF" w14:textId="77777777" w:rsidR="00774A16" w:rsidRPr="0036726F" w:rsidRDefault="00774A16" w:rsidP="00774A16">
      <w:pPr>
        <w:pStyle w:val="B2"/>
      </w:pPr>
      <w:r w:rsidRPr="0036726F">
        <w:t>-</w:t>
      </w:r>
      <w:r w:rsidRPr="0036726F">
        <w:tab/>
        <w:t>User</w:t>
      </w:r>
      <w:r>
        <w:t>'</w:t>
      </w:r>
      <w:r w:rsidRPr="0036726F">
        <w:t>s location;</w:t>
      </w:r>
    </w:p>
    <w:p w14:paraId="0193CFA5" w14:textId="77777777" w:rsidR="00774A16" w:rsidRPr="0036726F" w:rsidRDefault="00774A16" w:rsidP="00774A16">
      <w:pPr>
        <w:pStyle w:val="B2"/>
      </w:pPr>
      <w:r w:rsidRPr="0036726F">
        <w:t>-</w:t>
      </w:r>
      <w:r w:rsidRPr="0036726F">
        <w:tab/>
        <w:t>Access RAT type;</w:t>
      </w:r>
    </w:p>
    <w:p w14:paraId="1E919C73" w14:textId="77777777" w:rsidR="00774A16" w:rsidRPr="0036726F" w:rsidRDefault="00774A16" w:rsidP="00774A16">
      <w:pPr>
        <w:pStyle w:val="B2"/>
      </w:pPr>
      <w:r w:rsidRPr="0036726F">
        <w:t>-</w:t>
      </w:r>
      <w:r w:rsidRPr="0036726F">
        <w:tab/>
        <w:t>Subscribed QoS information;</w:t>
      </w:r>
    </w:p>
    <w:p w14:paraId="532BA166" w14:textId="77777777" w:rsidR="00774A16" w:rsidRPr="0036726F" w:rsidRDefault="00774A16" w:rsidP="00774A16">
      <w:pPr>
        <w:pStyle w:val="B2"/>
        <w:rPr>
          <w:rFonts w:eastAsia="Malgun Gothic"/>
          <w:b/>
          <w:lang w:eastAsia="ko-KR"/>
        </w:rPr>
      </w:pPr>
      <w:r w:rsidRPr="0036726F">
        <w:t>-</w:t>
      </w:r>
      <w:r w:rsidRPr="0036726F">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lastRenderedPageBreak/>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88" w:name="_Toc72481545"/>
      <w:r>
        <w:t>7.1.2.2</w:t>
      </w:r>
      <w:r>
        <w:tab/>
        <w:t>Potential requirements for inter-provider based charging</w:t>
      </w:r>
      <w:bookmarkEnd w:id="88"/>
    </w:p>
    <w:p w14:paraId="270B704D" w14:textId="68A6D7E4" w:rsidR="000D5735" w:rsidRPr="0036726F" w:rsidRDefault="000D5735" w:rsidP="000D5735">
      <w:pPr>
        <w:rPr>
          <w:lang w:eastAsia="en-GB"/>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1:</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UE </w:t>
      </w:r>
      <w:r w:rsidRPr="0036726F">
        <w:rPr>
          <w:lang w:eastAsia="en-GB"/>
        </w:rPr>
        <w:t>EDN (</w:t>
      </w:r>
      <w:r w:rsidRPr="0036726F">
        <w:rPr>
          <w:lang w:eastAsia="zh-CN"/>
        </w:rPr>
        <w:t>edge data network)</w:t>
      </w:r>
      <w:r w:rsidRPr="0036726F">
        <w:rPr>
          <w:rFonts w:eastAsia="Malgun Gothic"/>
          <w:lang w:eastAsia="ko-KR"/>
        </w:rPr>
        <w:t xml:space="preserve">. </w:t>
      </w:r>
    </w:p>
    <w:p w14:paraId="7CDFFC95" w14:textId="63B5225D" w:rsidR="000D5735" w:rsidRPr="0036726F" w:rsidRDefault="000D5735" w:rsidP="000D5735">
      <w:pPr>
        <w:rPr>
          <w:rFonts w:eastAsia="Malgun Gothic"/>
          <w:lang w:eastAsia="ko-KR"/>
        </w:rPr>
      </w:pPr>
      <w:r w:rsidRPr="0036726F">
        <w:rPr>
          <w:rFonts w:eastAsia="Malgun Gothic"/>
          <w:b/>
          <w:lang w:eastAsia="ko-KR"/>
        </w:rPr>
        <w:t>REQ-</w:t>
      </w:r>
      <w:r w:rsidRPr="0036726F">
        <w:rPr>
          <w:b/>
          <w:lang w:eastAsia="zh-CN"/>
        </w:rPr>
        <w:t>CH_EC_5GS_SP</w:t>
      </w:r>
      <w:r w:rsidRPr="0036726F">
        <w:rPr>
          <w:rFonts w:eastAsia="Malgun Gothic"/>
          <w:b/>
          <w:lang w:eastAsia="ko-KR"/>
        </w:rPr>
        <w:t>-</w:t>
      </w:r>
      <w:r w:rsidRPr="0036726F">
        <w:rPr>
          <w:rFonts w:hint="eastAsia"/>
          <w:b/>
          <w:lang w:eastAsia="zh-CN"/>
        </w:rPr>
        <w:t>0</w:t>
      </w:r>
      <w:r w:rsidRPr="0036726F">
        <w:rPr>
          <w:b/>
          <w:lang w:eastAsia="zh-CN"/>
        </w:rPr>
        <w:t>2:</w:t>
      </w:r>
      <w:r>
        <w:rPr>
          <w:rFonts w:eastAsia="Malgun Gothic"/>
          <w:b/>
          <w:lang w:eastAsia="ko-KR"/>
        </w:rPr>
        <w:t xml:space="preserve"> </w:t>
      </w:r>
      <w:r w:rsidRPr="0036726F">
        <w:t>The charging mechanism for 5G system</w:t>
      </w:r>
      <w:r w:rsidRPr="0036726F">
        <w:rPr>
          <w:lang w:eastAsia="zh-CN"/>
        </w:rPr>
        <w:t xml:space="preserve"> should support collecting charging information on usage of 5GS capabilities per e</w:t>
      </w:r>
      <w:r w:rsidRPr="0036726F">
        <w:rPr>
          <w:lang w:eastAsia="ko-KR"/>
        </w:rPr>
        <w:t>dge application</w:t>
      </w:r>
      <w:r w:rsidRPr="0036726F">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89" w:name="_Toc72481546"/>
      <w:r>
        <w:t>7</w:t>
      </w:r>
      <w:r w:rsidR="000D02A2">
        <w:t>.1.3</w:t>
      </w:r>
      <w:r w:rsidR="000D02A2">
        <w:tab/>
        <w:t>Key issues</w:t>
      </w:r>
      <w:bookmarkEnd w:id="89"/>
      <w:r w:rsidR="000D02A2">
        <w:t xml:space="preserve"> </w:t>
      </w:r>
    </w:p>
    <w:p w14:paraId="3F7BE85F" w14:textId="77777777" w:rsidR="00E93359" w:rsidRPr="0036726F" w:rsidRDefault="00E93359" w:rsidP="00E93359">
      <w:r w:rsidRPr="0036726F">
        <w:t>The following key issues are identified:</w:t>
      </w:r>
    </w:p>
    <w:p w14:paraId="0F8E628D" w14:textId="77777777" w:rsidR="00E93359" w:rsidRPr="0036726F" w:rsidRDefault="00E93359" w:rsidP="00E93359">
      <w:pPr>
        <w:pStyle w:val="B1"/>
      </w:pPr>
      <w:r w:rsidRPr="0036726F">
        <w:t>-</w:t>
      </w:r>
      <w:r w:rsidRPr="0036726F">
        <w:tab/>
      </w:r>
      <w:r w:rsidRPr="0036726F">
        <w:rPr>
          <w:b/>
          <w:bCs/>
        </w:rPr>
        <w:t>Key Issue #1a</w:t>
      </w:r>
      <w:r w:rsidRPr="00BC26F3">
        <w:rPr>
          <w:b/>
          <w:bCs/>
        </w:rPr>
        <w:t>:</w:t>
      </w:r>
      <w:r w:rsidRPr="0036726F">
        <w:t xml:space="preserve"> The charging information reported by SMF needs to contain the parameter for correlation between 5GS and edge application that the user has accessed to.</w:t>
      </w:r>
    </w:p>
    <w:p w14:paraId="64676D1F" w14:textId="77777777" w:rsidR="00E93359" w:rsidRPr="0036726F" w:rsidRDefault="00E93359" w:rsidP="00E93359">
      <w:pPr>
        <w:pStyle w:val="B1"/>
        <w:rPr>
          <w:lang w:bidi="ar-IQ"/>
        </w:rPr>
      </w:pPr>
      <w:r w:rsidRPr="0036726F">
        <w:t>-</w:t>
      </w:r>
      <w:r w:rsidRPr="0036726F">
        <w:tab/>
      </w:r>
      <w:r w:rsidRPr="0036726F">
        <w:rPr>
          <w:b/>
          <w:bCs/>
        </w:rPr>
        <w:t>Key Issue #1b</w:t>
      </w:r>
      <w:r w:rsidRPr="00BC26F3">
        <w:rPr>
          <w:b/>
          <w:bCs/>
        </w:rPr>
        <w:t>:</w:t>
      </w:r>
      <w:r w:rsidRPr="0036726F">
        <w:t xml:space="preserve"> The charging mechanism for 5GS (including the management system) needs to support converged inter-Provider charging </w:t>
      </w:r>
      <w:r w:rsidRPr="0036726F">
        <w:rPr>
          <w:lang w:bidi="ar-IQ"/>
        </w:rPr>
        <w:t>for the 5G capabilities provided to support edge computing to its consumer based on the total UL/DL data volume transferred for the edge application.</w:t>
      </w:r>
    </w:p>
    <w:p w14:paraId="6ED23D6A" w14:textId="77777777" w:rsidR="00E93359" w:rsidRPr="0036726F" w:rsidRDefault="00E93359" w:rsidP="00E93359">
      <w:pPr>
        <w:pStyle w:val="B1"/>
      </w:pPr>
      <w:r w:rsidRPr="0036726F">
        <w:t>-</w:t>
      </w:r>
      <w:r w:rsidRPr="0036726F">
        <w:tab/>
      </w:r>
      <w:r w:rsidRPr="0036726F">
        <w:rPr>
          <w:b/>
          <w:bCs/>
        </w:rPr>
        <w:t>Key Issue #1c</w:t>
      </w:r>
      <w:r w:rsidRPr="00BC26F3">
        <w:rPr>
          <w:b/>
          <w:bCs/>
        </w:rPr>
        <w:t>:</w:t>
      </w:r>
      <w:r w:rsidRPr="0036726F">
        <w:t xml:space="preserve"> </w:t>
      </w:r>
      <w:r w:rsidRPr="0036726F">
        <w:rPr>
          <w:lang w:bidi="ar-IQ"/>
        </w:rPr>
        <w:t xml:space="preserve">SMF needs to support converged charging and charging information reporting for each edge application optionally based on monitored </w:t>
      </w:r>
      <w:r w:rsidRPr="0036726F">
        <w:t xml:space="preserve">QoS in </w:t>
      </w:r>
      <w:r w:rsidRPr="0036726F">
        <w:rPr>
          <w:lang w:bidi="ar-IQ"/>
        </w:rPr>
        <w:t>terms</w:t>
      </w:r>
      <w:r w:rsidRPr="0036726F">
        <w:t xml:space="preserve"> of packet delay.</w:t>
      </w:r>
    </w:p>
    <w:p w14:paraId="128AEEB7" w14:textId="77777777" w:rsidR="00E93359" w:rsidRPr="0036726F" w:rsidRDefault="00E93359" w:rsidP="00E93359">
      <w:pPr>
        <w:pStyle w:val="B1"/>
        <w:rPr>
          <w:lang w:bidi="ar-IQ"/>
        </w:rPr>
      </w:pPr>
      <w:r w:rsidRPr="0036726F">
        <w:rPr>
          <w:lang w:bidi="ar-IQ"/>
        </w:rPr>
        <w:t>-</w:t>
      </w:r>
      <w:r w:rsidRPr="0036726F">
        <w:rPr>
          <w:lang w:bidi="ar-IQ"/>
        </w:rPr>
        <w:tab/>
      </w:r>
      <w:r w:rsidRPr="0036726F">
        <w:rPr>
          <w:b/>
          <w:bCs/>
          <w:lang w:bidi="ar-IQ"/>
        </w:rPr>
        <w:t>Key Issue #1d</w:t>
      </w:r>
      <w:r w:rsidRPr="00BC26F3">
        <w:rPr>
          <w:b/>
          <w:bCs/>
          <w:lang w:bidi="ar-IQ"/>
        </w:rPr>
        <w:t>:</w:t>
      </w:r>
      <w:r w:rsidRPr="0036726F">
        <w:rPr>
          <w:lang w:bidi="ar-IQ"/>
        </w:rPr>
        <w:t xml:space="preserve"> How to support converged inter-provider charging for the 5GS capabilities based on performance measurements and/or KPIs related to average UL/DL packet delay between PSA UPF and UE.</w:t>
      </w:r>
    </w:p>
    <w:p w14:paraId="7509AD85" w14:textId="731B6D84" w:rsidR="000C41C7" w:rsidRDefault="00C34F5A" w:rsidP="008B31C3">
      <w:pPr>
        <w:pStyle w:val="Heading3"/>
      </w:pPr>
      <w:bookmarkStart w:id="90" w:name="_Toc72481547"/>
      <w:r>
        <w:t>7</w:t>
      </w:r>
      <w:r w:rsidR="000C41C7">
        <w:t>.1.</w:t>
      </w:r>
      <w:r w:rsidR="000D02A2">
        <w:t>4</w:t>
      </w:r>
      <w:r w:rsidR="000C41C7">
        <w:tab/>
        <w:t>Possible solutions</w:t>
      </w:r>
      <w:bookmarkEnd w:id="90"/>
    </w:p>
    <w:p w14:paraId="692B33E8" w14:textId="5B30FCCE" w:rsidR="003520A0" w:rsidRDefault="003520A0" w:rsidP="003520A0">
      <w:pPr>
        <w:pStyle w:val="Heading4"/>
      </w:pPr>
      <w:bookmarkStart w:id="91" w:name="_Toc72481548"/>
      <w:r>
        <w:t>7.1.4.1</w:t>
      </w:r>
      <w:r>
        <w:tab/>
        <w:t xml:space="preserve">Possible solutions for </w:t>
      </w:r>
      <w:r w:rsidR="00420A1F">
        <w:t>subscriber based</w:t>
      </w:r>
      <w:r>
        <w:t xml:space="preserve"> charging</w:t>
      </w:r>
      <w:bookmarkEnd w:id="91"/>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proofErr w:type="spellStart"/>
      <w:r w:rsidRPr="00174DEA">
        <w:rPr>
          <w:rFonts w:ascii="Courier New" w:hAnsi="Courier New"/>
        </w:rPr>
        <w:t>afChargId</w:t>
      </w:r>
      <w:proofErr w:type="spellEnd"/>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proofErr w:type="spellStart"/>
      <w:r w:rsidRPr="00174DEA">
        <w:rPr>
          <w:rFonts w:ascii="Courier New" w:hAnsi="Courier New"/>
        </w:rPr>
        <w:t>afChargId</w:t>
      </w:r>
      <w:proofErr w:type="spellEnd"/>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proofErr w:type="spellStart"/>
      <w:r w:rsidRPr="00400743">
        <w:rPr>
          <w:rFonts w:ascii="Courier New" w:hAnsi="Courier New"/>
        </w:rPr>
        <w:t>flowDescription</w:t>
      </w:r>
      <w:proofErr w:type="spellEnd"/>
      <w:r>
        <w:t>” or “</w:t>
      </w:r>
      <w:proofErr w:type="spellStart"/>
      <w:r w:rsidRPr="00400743">
        <w:rPr>
          <w:rFonts w:ascii="Courier New" w:hAnsi="Courier New"/>
        </w:rPr>
        <w:t>ethFlowDescription</w:t>
      </w:r>
      <w:proofErr w:type="spellEnd"/>
      <w:r>
        <w:t>”  parameter</w:t>
      </w:r>
      <w:r w:rsidRPr="00940FA7">
        <w:t xml:space="preserve"> </w:t>
      </w:r>
      <w:r>
        <w:t>(see “</w:t>
      </w:r>
      <w:proofErr w:type="spellStart"/>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proofErr w:type="spellEnd"/>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proofErr w:type="spellStart"/>
      <w:r w:rsidRPr="00400743">
        <w:rPr>
          <w:rFonts w:ascii="Courier New" w:hAnsi="Courier New"/>
        </w:rPr>
        <w:t>flowDescription</w:t>
      </w:r>
      <w:proofErr w:type="spellEnd"/>
      <w:r>
        <w:t>” or “</w:t>
      </w:r>
      <w:proofErr w:type="spellStart"/>
      <w:r w:rsidRPr="00400743">
        <w:rPr>
          <w:rFonts w:ascii="Courier New" w:hAnsi="Courier New"/>
        </w:rPr>
        <w:t>ethFlowDescription</w:t>
      </w:r>
      <w:proofErr w:type="spellEnd"/>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92" w:name="_Toc72481549"/>
      <w:r>
        <w:t>7.1.4.2</w:t>
      </w:r>
      <w:r>
        <w:tab/>
        <w:t>Possible solutions for inter-provider based charging</w:t>
      </w:r>
      <w:bookmarkEnd w:id="92"/>
    </w:p>
    <w:p w14:paraId="2D4FC9D0" w14:textId="09673533" w:rsidR="00980E21" w:rsidRDefault="00980E21" w:rsidP="00980E21">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623DC11F" w14:textId="77777777" w:rsidR="00CE6930" w:rsidRDefault="00CE6930" w:rsidP="00CE6930">
      <w:pPr>
        <w:jc w:val="center"/>
      </w:pPr>
      <w:r>
        <w:object w:dxaOrig="8460" w:dyaOrig="4249" w14:anchorId="3EADB721">
          <v:shape id="_x0000_i1026" type="#_x0000_t75" style="width:322.4pt;height:162.25pt" o:ole="">
            <v:imagedata r:id="rId25" o:title=""/>
          </v:shape>
          <o:OLEObject Type="Embed" ProgID="Visio.Drawing.15" ShapeID="_x0000_i1026" DrawAspect="Content" ObjectID="_1684672060"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w:t>
      </w:r>
      <w:r w:rsidRPr="00BC26F3">
        <w:t>:</w:t>
      </w:r>
      <w:r w:rsidRPr="000F4EE1">
        <w:rPr>
          <w:b/>
          <w:bCs/>
        </w:rPr>
        <w:t xml:space="preserve">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027" type="#_x0000_t75" style="width:335.3pt;height:572.25pt" o:ole="">
            <v:imagedata r:id="rId27" o:title=""/>
          </v:shape>
          <o:OLEObject Type="Embed" ProgID="Visio.Drawing.11" ShapeID="_x0000_i1027" DrawAspect="Content" ObjectID="_1684672061"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r>
        <w:t>a</w:t>
      </w:r>
      <w:r w:rsidRPr="00A06DE9">
        <w:t xml:space="preserve"> number of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and also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w:t>
      </w:r>
      <w:r w:rsidRPr="00BC26F3">
        <w:t>:</w:t>
      </w:r>
      <w:r w:rsidRPr="000F4EE1">
        <w:rPr>
          <w:b/>
          <w:bCs/>
        </w:rPr>
        <w:t xml:space="preserve">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93" w:name="_Toc72481550"/>
      <w:r>
        <w:t>7</w:t>
      </w:r>
      <w:r w:rsidR="000D02A2">
        <w:t>.1.5</w:t>
      </w:r>
      <w:r w:rsidR="000D02A2">
        <w:tab/>
        <w:t>Evaluation</w:t>
      </w:r>
      <w:bookmarkEnd w:id="93"/>
    </w:p>
    <w:p w14:paraId="044AB684" w14:textId="77777777" w:rsidR="00516875" w:rsidRDefault="00516875" w:rsidP="00516875">
      <w:pPr>
        <w:pStyle w:val="Heading4"/>
      </w:pPr>
      <w:bookmarkStart w:id="94" w:name="_Toc72481551"/>
      <w:bookmarkStart w:id="95" w:name="_Toc50104652"/>
      <w:r>
        <w:t>7.1.5.1</w:t>
      </w:r>
      <w:r>
        <w:tab/>
        <w:t>Evaluation of possible solutions for subscriber based charging</w:t>
      </w:r>
      <w:bookmarkEnd w:id="94"/>
    </w:p>
    <w:p w14:paraId="41488C04" w14:textId="77777777" w:rsidR="00516875" w:rsidRPr="00BC093B" w:rsidRDefault="00516875" w:rsidP="00516875">
      <w:pPr>
        <w:rPr>
          <w:rFonts w:ascii="Courier New" w:hAnsi="Courier New"/>
        </w:rPr>
      </w:pPr>
      <w:r w:rsidRPr="00BC093B">
        <w:t>Thi</w:t>
      </w:r>
      <w:r>
        <w:t>s clause evaluates the following solutions for correlating the 5GS charging related messages with</w:t>
      </w:r>
      <w:r>
        <w:rPr>
          <w:lang w:bidi="ar-IQ"/>
        </w:rPr>
        <w:t xml:space="preserve"> edge application</w:t>
      </w:r>
      <w:r>
        <w:t>:</w:t>
      </w:r>
    </w:p>
    <w:p w14:paraId="173059C9" w14:textId="77777777" w:rsidR="00516875" w:rsidRDefault="00516875" w:rsidP="00516875">
      <w:r w:rsidRPr="00383256">
        <w:rPr>
          <w:b/>
          <w:bCs/>
        </w:rPr>
        <w:t>Solution #1a</w:t>
      </w:r>
      <w:r w:rsidRPr="006532AD">
        <w:t>:</w:t>
      </w:r>
    </w:p>
    <w:p w14:paraId="34F12FD0" w14:textId="77777777" w:rsidR="00516875" w:rsidRDefault="00516875" w:rsidP="00516875">
      <w:pPr>
        <w:rPr>
          <w:lang w:bidi="ar-IQ"/>
        </w:rPr>
      </w:pPr>
      <w:r>
        <w:t>This solution reuses the “</w:t>
      </w:r>
      <w:r w:rsidRPr="00174DEA">
        <w:rPr>
          <w:rFonts w:ascii="Courier New" w:hAnsi="Courier New"/>
        </w:rPr>
        <w:t>AF Charging Identifier</w:t>
      </w:r>
      <w:r>
        <w:t>”</w:t>
      </w:r>
      <w:r w:rsidRPr="00B23E3D">
        <w:t xml:space="preserve"> </w:t>
      </w:r>
      <w:r>
        <w:t>(see TS 32.255 [6] and TS 29.512 [8]) or “</w:t>
      </w:r>
      <w:proofErr w:type="spellStart"/>
      <w:r w:rsidRPr="00174DEA">
        <w:rPr>
          <w:rFonts w:ascii="Courier New" w:hAnsi="Courier New"/>
        </w:rPr>
        <w:t>afChargId</w:t>
      </w:r>
      <w:proofErr w:type="spellEnd"/>
      <w:r>
        <w:t>”</w:t>
      </w:r>
      <w:r w:rsidRPr="00B23E3D">
        <w:t xml:space="preserve"> </w:t>
      </w:r>
      <w:r>
        <w:t>(see TS 29.512 [8])  parameter</w:t>
      </w:r>
      <w:r>
        <w:rPr>
          <w:lang w:bidi="ar-IQ"/>
        </w:rPr>
        <w:t xml:space="preserve">. </w:t>
      </w:r>
    </w:p>
    <w:p w14:paraId="23C41675" w14:textId="77777777" w:rsidR="00516875" w:rsidRDefault="00516875" w:rsidP="00516875">
      <w:r>
        <w:rPr>
          <w:lang w:bidi="ar-IQ"/>
        </w:rPr>
        <w:t xml:space="preserve">The </w:t>
      </w:r>
      <w:r>
        <w:t>“</w:t>
      </w:r>
      <w:r w:rsidRPr="00174DEA">
        <w:rPr>
          <w:rFonts w:ascii="Courier New" w:hAnsi="Courier New"/>
        </w:rPr>
        <w:t>AF Charging Identifier</w:t>
      </w:r>
      <w:r>
        <w:t>” or “</w:t>
      </w:r>
      <w:proofErr w:type="spellStart"/>
      <w:r w:rsidRPr="00174DEA">
        <w:rPr>
          <w:rFonts w:ascii="Courier New" w:hAnsi="Courier New"/>
        </w:rPr>
        <w:t>afChargId</w:t>
      </w:r>
      <w:proofErr w:type="spellEnd"/>
      <w:r>
        <w:t>” parameter initially comes from AF, and 3GPP cannot control and guarantee its uniqueness and its relationship with edge application. Therefore, this solution needs offline coordination between PLMN operator and ECSP/ASP to ensure the correctness of the correlation between this parameter and edge application.</w:t>
      </w:r>
    </w:p>
    <w:p w14:paraId="349E3C74" w14:textId="77777777" w:rsidR="00516875" w:rsidRDefault="00516875" w:rsidP="00516875">
      <w:r w:rsidRPr="009263E1">
        <w:rPr>
          <w:b/>
          <w:bCs/>
        </w:rPr>
        <w:lastRenderedPageBreak/>
        <w:t>Solution #1b</w:t>
      </w:r>
      <w:r>
        <w:t xml:space="preserve">: </w:t>
      </w:r>
    </w:p>
    <w:p w14:paraId="3581FF97" w14:textId="77777777" w:rsidR="00516875" w:rsidRDefault="00516875" w:rsidP="00516875">
      <w:pPr>
        <w:rPr>
          <w:lang w:bidi="ar-IQ"/>
        </w:rPr>
      </w:pPr>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p>
    <w:p w14:paraId="57370857" w14:textId="77777777" w:rsidR="00516875" w:rsidRDefault="00516875" w:rsidP="00516875">
      <w:pPr>
        <w:rPr>
          <w:lang w:bidi="ar-IQ"/>
        </w:rPr>
      </w:pPr>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p>
    <w:p w14:paraId="7547CC31" w14:textId="77777777" w:rsidR="00516875" w:rsidRDefault="00516875" w:rsidP="00516875">
      <w:r w:rsidRPr="009263E1">
        <w:rPr>
          <w:b/>
          <w:bCs/>
        </w:rPr>
        <w:t>Solution #1c</w:t>
      </w:r>
      <w:r>
        <w:t xml:space="preserve">: </w:t>
      </w:r>
    </w:p>
    <w:p w14:paraId="5E7164CB" w14:textId="77777777" w:rsidR="00516875" w:rsidRDefault="00516875" w:rsidP="00516875">
      <w:r>
        <w:t>This solution uses the “</w:t>
      </w:r>
      <w:r w:rsidRPr="00E42092">
        <w:rPr>
          <w:rFonts w:ascii="Courier New" w:hAnsi="Courier New"/>
        </w:rPr>
        <w:t>Application Identifier</w:t>
      </w:r>
      <w:r>
        <w:t>”,</w:t>
      </w:r>
      <w:r w:rsidRPr="00291E7E">
        <w:t xml:space="preserve"> </w:t>
      </w:r>
      <w:r>
        <w:t>“</w:t>
      </w:r>
      <w:proofErr w:type="spellStart"/>
      <w:r w:rsidRPr="00400743">
        <w:rPr>
          <w:rFonts w:ascii="Courier New" w:hAnsi="Courier New"/>
        </w:rPr>
        <w:t>flowDescription</w:t>
      </w:r>
      <w:proofErr w:type="spellEnd"/>
      <w:r>
        <w:t>” or “</w:t>
      </w:r>
      <w:proofErr w:type="spellStart"/>
      <w:r w:rsidRPr="00400743">
        <w:rPr>
          <w:rFonts w:ascii="Courier New" w:hAnsi="Courier New"/>
        </w:rPr>
        <w:t>ethFlowDescription</w:t>
      </w:r>
      <w:proofErr w:type="spellEnd"/>
      <w:r>
        <w:t>”  parameter</w:t>
      </w:r>
      <w:r w:rsidRPr="00940FA7">
        <w:t xml:space="preserve"> </w:t>
      </w:r>
      <w:r>
        <w:t>(see “</w:t>
      </w:r>
      <w:proofErr w:type="spellStart"/>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proofErr w:type="spellEnd"/>
      <w:r>
        <w:t>” in TS 29.512 [8])</w:t>
      </w:r>
      <w:r>
        <w:rPr>
          <w:lang w:bidi="ar-IQ"/>
        </w:rPr>
        <w:t xml:space="preserve">. </w:t>
      </w:r>
    </w:p>
    <w:p w14:paraId="3F34964A" w14:textId="77777777" w:rsidR="00516875" w:rsidRDefault="00516875" w:rsidP="00516875">
      <w:pPr>
        <w:rPr>
          <w:lang w:bidi="ar-IQ"/>
        </w:rPr>
      </w:pPr>
      <w:r>
        <w:rPr>
          <w:lang w:bidi="ar-IQ"/>
        </w:rPr>
        <w:t xml:space="preserve">These parameters </w:t>
      </w:r>
      <w:r>
        <w:t xml:space="preserve">reference to the application or </w:t>
      </w:r>
      <w:r>
        <w:rPr>
          <w:lang w:bidi="ar-IQ"/>
        </w:rPr>
        <w:t>service flow</w:t>
      </w:r>
      <w:r w:rsidRPr="007D08D1">
        <w:t xml:space="preserve"> </w:t>
      </w:r>
      <w:r>
        <w:t>detection filter configured at the UPF, and can be mapped to edge application without restrictive assumption.</w:t>
      </w:r>
    </w:p>
    <w:p w14:paraId="5F7666DA" w14:textId="77777777" w:rsidR="00516875" w:rsidRDefault="00516875" w:rsidP="00516875">
      <w:r w:rsidRPr="009263E1">
        <w:rPr>
          <w:b/>
          <w:bCs/>
        </w:rPr>
        <w:t>Solution #1</w:t>
      </w:r>
      <w:r>
        <w:rPr>
          <w:b/>
          <w:bCs/>
        </w:rPr>
        <w:t>d</w:t>
      </w:r>
      <w:r>
        <w:t xml:space="preserve">: </w:t>
      </w:r>
    </w:p>
    <w:p w14:paraId="5C54AE75" w14:textId="77777777" w:rsidR="00516875" w:rsidRDefault="00516875" w:rsidP="00516875">
      <w:r>
        <w:t>This solution uses the “</w:t>
      </w:r>
      <w:r w:rsidRPr="00F458E7">
        <w:rPr>
          <w:rFonts w:ascii="Courier New" w:hAnsi="Courier New"/>
        </w:rPr>
        <w:t>Rating Group</w:t>
      </w:r>
      <w:r>
        <w:t>”</w:t>
      </w:r>
      <w:r w:rsidRPr="00291E7E">
        <w:t xml:space="preserve"> </w:t>
      </w:r>
      <w:r>
        <w:t>parameter</w:t>
      </w:r>
      <w:r>
        <w:rPr>
          <w:lang w:bidi="ar-IQ"/>
        </w:rPr>
        <w:t xml:space="preserve">. </w:t>
      </w:r>
    </w:p>
    <w:p w14:paraId="37B5A29C" w14:textId="77777777" w:rsidR="00516875" w:rsidRDefault="00516875" w:rsidP="00516875">
      <w:pPr>
        <w:rPr>
          <w:lang w:bidi="ar-IQ"/>
        </w:rPr>
      </w:pPr>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p>
    <w:p w14:paraId="4E2C07EC" w14:textId="77777777" w:rsidR="00516875" w:rsidRDefault="00516875" w:rsidP="00516875">
      <w:r w:rsidRPr="009263E1">
        <w:rPr>
          <w:b/>
          <w:bCs/>
        </w:rPr>
        <w:t>Solution #1</w:t>
      </w:r>
      <w:r>
        <w:rPr>
          <w:b/>
          <w:bCs/>
        </w:rPr>
        <w:t>e</w:t>
      </w:r>
      <w:r>
        <w:t xml:space="preserve">: </w:t>
      </w:r>
    </w:p>
    <w:p w14:paraId="0A38CCFE" w14:textId="77777777" w:rsidR="00516875" w:rsidRDefault="00516875" w:rsidP="00516875">
      <w:r>
        <w:t>This solution uses the “</w:t>
      </w:r>
      <w:r w:rsidRPr="00F458E7">
        <w:rPr>
          <w:rFonts w:ascii="Courier New" w:hAnsi="Courier New"/>
        </w:rPr>
        <w:t>Service Identifier</w:t>
      </w:r>
      <w:r>
        <w:t>” parameter</w:t>
      </w:r>
      <w:r>
        <w:rPr>
          <w:lang w:bidi="ar-IQ"/>
        </w:rPr>
        <w:t xml:space="preserve">. </w:t>
      </w:r>
    </w:p>
    <w:p w14:paraId="401CE119" w14:textId="77777777" w:rsidR="00516875" w:rsidRDefault="00516875" w:rsidP="00516875">
      <w:r>
        <w:rPr>
          <w:lang w:bidi="ar-IQ"/>
        </w:rPr>
        <w:t xml:space="preserve">This solution requires that the </w:t>
      </w:r>
      <w:r>
        <w:t>“</w:t>
      </w:r>
      <w:r w:rsidRPr="00F458E7">
        <w:rPr>
          <w:rFonts w:ascii="Courier New" w:hAnsi="Courier New"/>
        </w:rPr>
        <w:t>Service Identifier</w:t>
      </w:r>
      <w:r>
        <w:t>” parameter is able to identify the instance of the edge application, but not only the identity of the service (e.g., edge computing service).</w:t>
      </w:r>
    </w:p>
    <w:p w14:paraId="2EF45818" w14:textId="77777777" w:rsidR="00516875" w:rsidRDefault="00516875" w:rsidP="00516875">
      <w:pPr>
        <w:rPr>
          <w:lang w:bidi="ar-IQ"/>
        </w:rPr>
      </w:pPr>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p>
    <w:p w14:paraId="6EE46CA7" w14:textId="77777777" w:rsidR="00516875" w:rsidRDefault="00516875" w:rsidP="00516875">
      <w:pPr>
        <w:rPr>
          <w:lang w:bidi="ar-IQ"/>
        </w:rPr>
      </w:pPr>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p>
    <w:p w14:paraId="4C293E00" w14:textId="77777777" w:rsidR="00516875" w:rsidRDefault="00516875" w:rsidP="00516875">
      <w:pPr>
        <w:pStyle w:val="Heading3"/>
      </w:pPr>
      <w:bookmarkStart w:id="96" w:name="_Toc72481552"/>
      <w:r>
        <w:t>7.1.6</w:t>
      </w:r>
      <w:r>
        <w:tab/>
        <w:t>Conclusion</w:t>
      </w:r>
      <w:bookmarkEnd w:id="96"/>
    </w:p>
    <w:p w14:paraId="581E8DD0" w14:textId="77777777" w:rsidR="00516875" w:rsidRDefault="00516875" w:rsidP="00516875">
      <w:pPr>
        <w:pStyle w:val="Heading4"/>
      </w:pPr>
      <w:bookmarkStart w:id="97" w:name="_Toc72481553"/>
      <w:r>
        <w:t>7.1.6.1</w:t>
      </w:r>
      <w:r>
        <w:tab/>
        <w:t>Conclusion of possible solutions for subscriber based charging</w:t>
      </w:r>
      <w:bookmarkEnd w:id="97"/>
    </w:p>
    <w:p w14:paraId="2733388F" w14:textId="77777777" w:rsidR="00516875" w:rsidRDefault="00516875" w:rsidP="00516875">
      <w:r>
        <w:t xml:space="preserve">Based on the evaluation in clause 7.1.5.1, the </w:t>
      </w:r>
      <w:r w:rsidRPr="009263E1">
        <w:rPr>
          <w:b/>
          <w:bCs/>
        </w:rPr>
        <w:t>Solution #1c</w:t>
      </w:r>
      <w:r>
        <w:rPr>
          <w:b/>
          <w:bCs/>
        </w:rPr>
        <w:t xml:space="preserve"> </w:t>
      </w:r>
      <w:r w:rsidRPr="00F7230C">
        <w:t>is the most</w:t>
      </w:r>
      <w:r>
        <w:t xml:space="preserve"> feasible and</w:t>
      </w:r>
      <w:r w:rsidRPr="00F7230C">
        <w:t xml:space="preserve"> preferrable solution</w:t>
      </w:r>
      <w:r>
        <w:t xml:space="preserve"> for subscriber based charging.</w:t>
      </w:r>
    </w:p>
    <w:p w14:paraId="69598730" w14:textId="57708958" w:rsidR="00684BD1" w:rsidRDefault="00684BD1" w:rsidP="00684BD1">
      <w:pPr>
        <w:pStyle w:val="Heading2"/>
        <w:overflowPunct w:val="0"/>
        <w:autoSpaceDE w:val="0"/>
        <w:autoSpaceDN w:val="0"/>
        <w:adjustRightInd w:val="0"/>
        <w:textAlignment w:val="baseline"/>
      </w:pPr>
      <w:bookmarkStart w:id="98" w:name="_Toc72481554"/>
      <w:r>
        <w:lastRenderedPageBreak/>
        <w:t>7.</w:t>
      </w:r>
      <w:r w:rsidR="00DF344F">
        <w:t>2</w:t>
      </w:r>
      <w:r>
        <w:tab/>
      </w:r>
      <w:r w:rsidR="00432063" w:rsidRPr="00541E72">
        <w:t>Edge enabling infrastructure resource charging</w:t>
      </w:r>
      <w:bookmarkEnd w:id="98"/>
    </w:p>
    <w:p w14:paraId="2AA43633" w14:textId="3BEF4FB4" w:rsidR="00684BD1" w:rsidRDefault="00684BD1" w:rsidP="00684BD1">
      <w:pPr>
        <w:pStyle w:val="Heading3"/>
      </w:pPr>
      <w:bookmarkStart w:id="99" w:name="_Toc72481555"/>
      <w:bookmarkStart w:id="100" w:name="_Hlk54949046"/>
      <w:r>
        <w:t>7.</w:t>
      </w:r>
      <w:r w:rsidR="00DF344F">
        <w:t>2</w:t>
      </w:r>
      <w:r>
        <w:t>.1</w:t>
      </w:r>
      <w:r>
        <w:tab/>
        <w:t>Use case</w:t>
      </w:r>
      <w:r w:rsidR="00432063">
        <w:t>s</w:t>
      </w:r>
      <w:bookmarkEnd w:id="99"/>
    </w:p>
    <w:p w14:paraId="34670322" w14:textId="5E20B93D" w:rsidR="00CC195A" w:rsidRDefault="00CC195A" w:rsidP="00CC195A">
      <w:pPr>
        <w:pStyle w:val="Heading4"/>
      </w:pPr>
      <w:bookmarkStart w:id="101" w:name="_Toc72481556"/>
      <w:r>
        <w:t>7.2.1.1</w:t>
      </w:r>
      <w:r>
        <w:tab/>
        <w:t xml:space="preserve">Use case #2a: </w:t>
      </w:r>
      <w:r w:rsidRPr="00541E72">
        <w:t xml:space="preserve">Edge enabling infrastructure resource </w:t>
      </w:r>
      <w:r>
        <w:t xml:space="preserve">usage </w:t>
      </w:r>
      <w:r w:rsidRPr="00541E72">
        <w:t>charging</w:t>
      </w:r>
      <w:bookmarkEnd w:id="101"/>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
    <w:p w14:paraId="66A509F4" w14:textId="1A2F47B1" w:rsidR="00CC195A" w:rsidRDefault="00CC195A" w:rsidP="00CC195A">
      <w:pPr>
        <w:keepNext/>
      </w:pPr>
      <w:r>
        <w:t>ECSP may charge the ASP for the infrastructure resources usage to enable and support the EAS(s). This inter-provider charging may be based on the infrastructure resources</w:t>
      </w:r>
      <w:r w:rsidRPr="00184E91">
        <w:t xml:space="preserve"> </w:t>
      </w:r>
      <w:r>
        <w:t>actually used by the EAS(s).</w:t>
      </w:r>
    </w:p>
    <w:p w14:paraId="647BB28D" w14:textId="3CBD1D32" w:rsidR="00CC195A" w:rsidRPr="00222A04" w:rsidRDefault="00CC195A" w:rsidP="00CC195A">
      <w:pPr>
        <w:pStyle w:val="Heading4"/>
      </w:pPr>
      <w:bookmarkStart w:id="102" w:name="_Toc72481557"/>
      <w:r>
        <w:t>7.2.1.2</w:t>
      </w:r>
      <w:r>
        <w:tab/>
        <w:t xml:space="preserve">Use case #2b: </w:t>
      </w:r>
      <w:r w:rsidRPr="00541E72">
        <w:t xml:space="preserve">Edge enabling infrastructure resource </w:t>
      </w:r>
      <w:r>
        <w:t xml:space="preserve">performance </w:t>
      </w:r>
      <w:r w:rsidRPr="00541E72">
        <w:t>charging</w:t>
      </w:r>
      <w:bookmarkEnd w:id="102"/>
    </w:p>
    <w:p w14:paraId="787DAE0D" w14:textId="77777777" w:rsidR="00CC195A" w:rsidRDefault="00CC195A" w:rsidP="00CC195A">
      <w:pPr>
        <w:keepNext/>
      </w:pPr>
      <w:r>
        <w:t>ECSP provides the EDN environment and infrastructure resources and capabilities (e.g. virtual CPU, virtual memory, virtual disk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103" w:name="_Toc72481558"/>
      <w:r>
        <w:t>7.</w:t>
      </w:r>
      <w:r w:rsidR="00DF344F">
        <w:t>2</w:t>
      </w:r>
      <w:r>
        <w:t>.2</w:t>
      </w:r>
      <w:r>
        <w:tab/>
        <w:t>Potential charging requirements</w:t>
      </w:r>
      <w:bookmarkEnd w:id="103"/>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104" w:name="_Toc72481559"/>
      <w:r>
        <w:t>7.</w:t>
      </w:r>
      <w:r w:rsidR="00DF344F">
        <w:t>2</w:t>
      </w:r>
      <w:r>
        <w:t>.3</w:t>
      </w:r>
      <w:r>
        <w:tab/>
        <w:t>Key issues</w:t>
      </w:r>
      <w:bookmarkEnd w:id="104"/>
    </w:p>
    <w:bookmarkEnd w:id="100"/>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C26F3">
        <w:rPr>
          <w:b/>
          <w:bCs/>
        </w:rPr>
        <w:t>-</w:t>
      </w:r>
      <w:r w:rsidRPr="00BC26F3">
        <w:rPr>
          <w:b/>
          <w:bCs/>
        </w:rPr>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C26F3">
        <w:rPr>
          <w:b/>
          <w:bCs/>
        </w:rPr>
        <w:t>-</w:t>
      </w:r>
      <w:r w:rsidRPr="00BC26F3">
        <w:rPr>
          <w:b/>
          <w:bCs/>
        </w:rPr>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373FA9C4" w14:textId="77777777" w:rsidR="001E42B5" w:rsidRDefault="001E42B5" w:rsidP="001E42B5">
      <w:pPr>
        <w:ind w:left="360" w:hanging="360"/>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7E02D93" w14:textId="60A50F9F" w:rsidR="001E42B5" w:rsidRDefault="001E42B5" w:rsidP="001E42B5">
      <w:pPr>
        <w:ind w:left="360" w:hanging="360"/>
        <w:rPr>
          <w:lang w:bidi="ar-IQ"/>
        </w:rPr>
      </w:pPr>
    </w:p>
    <w:p w14:paraId="3EFC16CC" w14:textId="4308FF3B" w:rsidR="00684BD1" w:rsidRDefault="00684BD1" w:rsidP="00684BD1">
      <w:pPr>
        <w:pStyle w:val="Heading3"/>
      </w:pPr>
      <w:bookmarkStart w:id="105" w:name="_Toc72481560"/>
      <w:r>
        <w:t>7.</w:t>
      </w:r>
      <w:r w:rsidR="00C459FE">
        <w:t>2</w:t>
      </w:r>
      <w:r>
        <w:t>.4</w:t>
      </w:r>
      <w:r>
        <w:tab/>
        <w:t>Possible solutions</w:t>
      </w:r>
      <w:bookmarkEnd w:id="105"/>
    </w:p>
    <w:p w14:paraId="0358331D" w14:textId="77777777" w:rsidR="001E42B5" w:rsidRDefault="001E42B5" w:rsidP="001E42B5">
      <w:pPr>
        <w:pStyle w:val="Heading4"/>
      </w:pPr>
      <w:bookmarkStart w:id="106" w:name="_Toc72481561"/>
      <w:r>
        <w:t>7.2.4.1</w:t>
      </w:r>
      <w:r>
        <w:tab/>
        <w:t>Potential charging architectures</w:t>
      </w:r>
      <w:bookmarkEnd w:id="106"/>
    </w:p>
    <w:p w14:paraId="69AD934F" w14:textId="77777777" w:rsidR="001E42B5" w:rsidRDefault="001E42B5" w:rsidP="001E42B5">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42F92B3F" w14:textId="77777777" w:rsidR="001E42B5" w:rsidRDefault="001E42B5" w:rsidP="001E42B5">
      <w:pPr>
        <w:pStyle w:val="EditorsNote"/>
        <w:rPr>
          <w:lang w:eastAsia="zh-CN" w:bidi="ar-IQ"/>
        </w:rPr>
      </w:pPr>
      <w:r>
        <w:rPr>
          <w:lang w:eastAsia="zh-CN" w:bidi="ar-IQ"/>
        </w:rPr>
        <w:t xml:space="preserve">Editor’s Note: The detailed solutions of the </w:t>
      </w:r>
      <w:proofErr w:type="spellStart"/>
      <w:r>
        <w:rPr>
          <w:lang w:eastAsia="zh-CN" w:bidi="ar-IQ"/>
        </w:rPr>
        <w:t>MnS</w:t>
      </w:r>
      <w:proofErr w:type="spellEnd"/>
      <w:r>
        <w:rPr>
          <w:lang w:eastAsia="zh-CN" w:bidi="ar-IQ"/>
        </w:rPr>
        <w:t xml:space="preserve"> for managing EES and EAS are being studied in the ongoing TR 28.814 [12].</w:t>
      </w:r>
    </w:p>
    <w:p w14:paraId="6BFCD8CA" w14:textId="77777777" w:rsidR="001E42B5" w:rsidRDefault="001E42B5" w:rsidP="001E42B5">
      <w:pPr>
        <w:keepLines/>
        <w:spacing w:after="240"/>
        <w:jc w:val="center"/>
      </w:pPr>
      <w:r>
        <w:object w:dxaOrig="6580" w:dyaOrig="7540" w14:anchorId="6DD17244">
          <v:shape id="_x0000_i1028" type="#_x0000_t75" style="width:327.75pt;height:376.1pt" o:ole="">
            <v:imagedata r:id="rId29" o:title=""/>
          </v:shape>
          <o:OLEObject Type="Embed" ProgID="Visio.Drawing.15" ShapeID="_x0000_i1028" DrawAspect="Content" ObjectID="_1684672062" r:id="rId30"/>
        </w:object>
      </w:r>
    </w:p>
    <w:p w14:paraId="5E15B378" w14:textId="77777777" w:rsidR="001E42B5" w:rsidRDefault="001E42B5" w:rsidP="001E42B5">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 xml:space="preserve">with </w:t>
      </w:r>
      <w:proofErr w:type="spellStart"/>
      <w:r w:rsidRPr="00222A04">
        <w:rPr>
          <w:rFonts w:ascii="Arial" w:hAnsi="Arial"/>
          <w:b/>
        </w:rPr>
        <w:t>MnS</w:t>
      </w:r>
      <w:proofErr w:type="spellEnd"/>
      <w:r w:rsidRPr="00222A04">
        <w:rPr>
          <w:rFonts w:ascii="Arial" w:hAnsi="Arial"/>
          <w:b/>
        </w:rPr>
        <w:t xml:space="preserve"> producer supporting CTF</w:t>
      </w:r>
    </w:p>
    <w:p w14:paraId="0192E6A1" w14:textId="77777777" w:rsidR="001E42B5" w:rsidRDefault="001E42B5" w:rsidP="001E42B5">
      <w:pPr>
        <w:pStyle w:val="EditorsNote"/>
        <w:rPr>
          <w:lang w:eastAsia="zh-CN" w:bidi="ar-IQ"/>
        </w:rPr>
      </w:pPr>
    </w:p>
    <w:p w14:paraId="7BA64E68" w14:textId="77777777" w:rsidR="001E42B5" w:rsidRDefault="001E42B5" w:rsidP="001E42B5">
      <w:pPr>
        <w:jc w:val="center"/>
      </w:pPr>
      <w:r w:rsidRPr="003148FB">
        <w:object w:dxaOrig="11376" w:dyaOrig="9755" w14:anchorId="17197C1D">
          <v:shape id="_x0000_i1029" type="#_x0000_t75" style="width:376.65pt;height:322.95pt" o:ole="">
            <v:imagedata r:id="rId31" o:title=""/>
          </v:shape>
          <o:OLEObject Type="Embed" ProgID="Visio.Drawing.15" ShapeID="_x0000_i1029" DrawAspect="Content" ObjectID="_1684672063" r:id="rId32"/>
        </w:object>
      </w:r>
    </w:p>
    <w:p w14:paraId="361AD429" w14:textId="77777777" w:rsidR="001E42B5" w:rsidRDefault="001E42B5" w:rsidP="001E42B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 xml:space="preserve">with </w:t>
      </w:r>
      <w:proofErr w:type="spellStart"/>
      <w:r>
        <w:rPr>
          <w:rFonts w:ascii="Arial" w:hAnsi="Arial"/>
          <w:b/>
        </w:rPr>
        <w:t>MnS</w:t>
      </w:r>
      <w:proofErr w:type="spellEnd"/>
      <w:r>
        <w:rPr>
          <w:rFonts w:ascii="Arial" w:hAnsi="Arial"/>
          <w:b/>
        </w:rPr>
        <w:t xml:space="preserve"> producer</w:t>
      </w:r>
    </w:p>
    <w:p w14:paraId="3E49E8F5" w14:textId="77777777" w:rsidR="001E42B5" w:rsidRDefault="001E42B5" w:rsidP="001E42B5">
      <w:pPr>
        <w:pStyle w:val="Heading4"/>
      </w:pPr>
      <w:bookmarkStart w:id="107" w:name="_Toc72481562"/>
      <w:r>
        <w:t>7.2.4.2</w:t>
      </w:r>
      <w:r>
        <w:tab/>
        <w:t xml:space="preserve">Possible solutions for </w:t>
      </w:r>
      <w:r w:rsidRPr="00222A04">
        <w:t>edge enabling infrastructure resource</w:t>
      </w:r>
      <w:r w:rsidRPr="00222A04" w:rsidDel="00222A04">
        <w:t xml:space="preserve"> </w:t>
      </w:r>
      <w:r>
        <w:t>usage charging</w:t>
      </w:r>
      <w:bookmarkEnd w:id="107"/>
    </w:p>
    <w:p w14:paraId="347AE475" w14:textId="77777777" w:rsidR="001E42B5" w:rsidRDefault="001E42B5" w:rsidP="001E42B5">
      <w:r>
        <w:t xml:space="preserve">The charging for edge enabling infrastructure resources could be supported with CTF embedded in the </w:t>
      </w:r>
      <w:proofErr w:type="spellStart"/>
      <w:r>
        <w:t>MnS</w:t>
      </w:r>
      <w:proofErr w:type="spellEnd"/>
      <w:r>
        <w:t xml:space="preserve"> producer or with CEF to enable the charging for </w:t>
      </w:r>
      <w:proofErr w:type="spellStart"/>
      <w:r>
        <w:t>MnS</w:t>
      </w:r>
      <w:proofErr w:type="spellEnd"/>
      <w:r>
        <w:t xml:space="preserve"> producer.</w:t>
      </w:r>
    </w:p>
    <w:p w14:paraId="699B3418" w14:textId="77777777" w:rsidR="001E42B5" w:rsidRDefault="001E42B5" w:rsidP="001E42B5">
      <w:r>
        <w:t>The solutions are only applicable to the case that the EAS is implemented as VNF.</w:t>
      </w:r>
    </w:p>
    <w:p w14:paraId="022A6386" w14:textId="77777777" w:rsidR="001E42B5" w:rsidRPr="00C1294A" w:rsidRDefault="001E42B5" w:rsidP="001E42B5">
      <w:pPr>
        <w:rPr>
          <w:b/>
          <w:bCs/>
        </w:rPr>
      </w:pPr>
      <w:r w:rsidRPr="00C1294A">
        <w:rPr>
          <w:b/>
          <w:bCs/>
        </w:rPr>
        <w:t xml:space="preserve">The solution with CTF embedded in the </w:t>
      </w:r>
      <w:proofErr w:type="spellStart"/>
      <w:r w:rsidRPr="00C1294A">
        <w:rPr>
          <w:b/>
          <w:bCs/>
        </w:rPr>
        <w:t>MnS</w:t>
      </w:r>
      <w:proofErr w:type="spellEnd"/>
      <w:r w:rsidRPr="00C1294A">
        <w:rPr>
          <w:b/>
          <w:bCs/>
        </w:rPr>
        <w:t xml:space="preserve"> producer is illustrated in Figure 7.</w:t>
      </w:r>
      <w:r>
        <w:rPr>
          <w:b/>
          <w:bCs/>
        </w:rPr>
        <w:t>2</w:t>
      </w:r>
      <w:r w:rsidRPr="00C1294A">
        <w:rPr>
          <w:b/>
          <w:bCs/>
        </w:rPr>
        <w:t>.4.2-</w:t>
      </w:r>
      <w:r>
        <w:rPr>
          <w:b/>
          <w:bCs/>
        </w:rPr>
        <w:t>1</w:t>
      </w:r>
      <w:r w:rsidRPr="00C1294A">
        <w:rPr>
          <w:b/>
          <w:bCs/>
        </w:rPr>
        <w:t>.</w:t>
      </w:r>
    </w:p>
    <w:p w14:paraId="2F38C740" w14:textId="77777777" w:rsidR="001E42B5" w:rsidRDefault="001E42B5" w:rsidP="001E42B5">
      <w:pPr>
        <w:jc w:val="center"/>
      </w:pPr>
      <w:r>
        <w:object w:dxaOrig="9108" w:dyaOrig="5520" w14:anchorId="47BB1D1B">
          <v:shape id="_x0000_i1030" type="#_x0000_t75" style="width:374.5pt;height:226.75pt" o:ole="">
            <v:imagedata r:id="rId33" o:title=""/>
          </v:shape>
          <o:OLEObject Type="Embed" ProgID="Visio.Drawing.15" ShapeID="_x0000_i1030" DrawAspect="Content" ObjectID="_1684672064" r:id="rId34"/>
        </w:object>
      </w:r>
      <w:r w:rsidDel="00F41DDC">
        <w:t xml:space="preserve"> </w:t>
      </w:r>
    </w:p>
    <w:p w14:paraId="3040A53D"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 xml:space="preserve">(with </w:t>
      </w:r>
      <w:proofErr w:type="spellStart"/>
      <w:r>
        <w:rPr>
          <w:rFonts w:ascii="Arial" w:hAnsi="Arial"/>
          <w:b/>
        </w:rPr>
        <w:t>MnS</w:t>
      </w:r>
      <w:proofErr w:type="spellEnd"/>
      <w:r>
        <w:rPr>
          <w:rFonts w:ascii="Arial" w:hAnsi="Arial"/>
          <w:b/>
        </w:rPr>
        <w:t xml:space="preserve"> producer supporting CTF)</w:t>
      </w:r>
    </w:p>
    <w:p w14:paraId="3B0FEE7A" w14:textId="77777777" w:rsidR="001E42B5" w:rsidRDefault="001E42B5" w:rsidP="001E42B5">
      <w:r>
        <w:lastRenderedPageBreak/>
        <w:t xml:space="preserve">This solution uses performance data to report the usage of </w:t>
      </w:r>
      <w:r w:rsidRPr="008D767A">
        <w:t>edge enabling infrastructure resources</w:t>
      </w:r>
      <w:r>
        <w:t>.</w:t>
      </w:r>
    </w:p>
    <w:p w14:paraId="6D3C8593" w14:textId="3E15D77D" w:rsidR="001E42B5" w:rsidRDefault="001E42B5" w:rsidP="001E42B5">
      <w:pPr>
        <w:pStyle w:val="B1"/>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w:t>
      </w:r>
      <w:proofErr w:type="spellStart"/>
      <w:r>
        <w:t>MnS</w:t>
      </w:r>
      <w:proofErr w:type="spellEnd"/>
      <w:r>
        <w:t xml:space="preserve">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w:t>
      </w:r>
      <w:r w:rsidR="00E93359" w:rsidRPr="0036726F">
        <w:t xml:space="preserve">TS 28.522 </w:t>
      </w:r>
      <w:r w:rsidR="00E93359">
        <w:t>[18</w:t>
      </w:r>
      <w:r w:rsidR="00E93359" w:rsidRPr="0036726F">
        <w:t xml:space="preserve">]. </w:t>
      </w:r>
      <w:r>
        <w:t xml:space="preserve">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5DD4EA4" w14:textId="77777777" w:rsidR="001E42B5" w:rsidRDefault="001E42B5" w:rsidP="001E42B5">
      <w:pPr>
        <w:pStyle w:val="B1"/>
      </w:pPr>
      <w:r w:rsidRPr="00201224">
        <w:rPr>
          <w:b/>
        </w:rPr>
        <w:t>1ch-a)</w:t>
      </w:r>
      <w:r w:rsidRPr="00201224">
        <w:rPr>
          <w:b/>
        </w:rPr>
        <w:tab/>
        <w:t>Charging</w:t>
      </w:r>
      <w:r w:rsidRPr="00E81B7D">
        <w:rPr>
          <w:b/>
        </w:rPr>
        <w:t xml:space="preserve"> Data Request [Event]:</w:t>
      </w:r>
      <w:r w:rsidRPr="00E81B7D">
        <w:t xml:space="preserve"> </w:t>
      </w:r>
      <w:r>
        <w:t xml:space="preserve">performance assurance </w:t>
      </w:r>
      <w:proofErr w:type="spellStart"/>
      <w:r w:rsidRPr="00E81B7D">
        <w:t>MnS</w:t>
      </w:r>
      <w:proofErr w:type="spellEnd"/>
      <w:r w:rsidRPr="00E81B7D">
        <w:t xml:space="preserve"> Producer generates charging data related to the collected </w:t>
      </w:r>
      <w:r>
        <w:t>resource usage</w:t>
      </w:r>
      <w:r w:rsidRPr="00E81B7D">
        <w:t xml:space="preserve"> and sends the charging data request for the CHF to process the related charging data for CDR generation purpose.</w:t>
      </w:r>
    </w:p>
    <w:p w14:paraId="561EB554" w14:textId="66F8A575" w:rsidR="001E42B5" w:rsidRPr="00E81B7D" w:rsidRDefault="001E42B5" w:rsidP="001E42B5">
      <w:pPr>
        <w:pStyle w:val="B1"/>
      </w:pPr>
      <w:r w:rsidRPr="00E81B7D">
        <w:rPr>
          <w:b/>
        </w:rPr>
        <w:t>1ch-b)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731F49DA" w14:textId="77777777" w:rsidR="001E42B5" w:rsidRDefault="001E42B5" w:rsidP="001E42B5">
      <w:pPr>
        <w:pStyle w:val="B1"/>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proofErr w:type="spellStart"/>
      <w:r w:rsidRPr="00E81B7D">
        <w:t>MnS</w:t>
      </w:r>
      <w:proofErr w:type="spellEnd"/>
      <w:r w:rsidRPr="00E81B7D">
        <w:t xml:space="preserve"> Producer on the result of the request.</w:t>
      </w:r>
    </w:p>
    <w:p w14:paraId="12613772" w14:textId="77777777" w:rsidR="001E42B5" w:rsidRDefault="001E42B5" w:rsidP="001E42B5">
      <w:pPr>
        <w:pStyle w:val="B1"/>
      </w:pPr>
      <w:r>
        <w:rPr>
          <w:b/>
        </w:rPr>
        <w:t>2)</w:t>
      </w:r>
      <w:r>
        <w:rPr>
          <w:b/>
        </w:rPr>
        <w:tab/>
        <w:t xml:space="preserve">Report the CDR to BD: </w:t>
      </w:r>
      <w:r>
        <w:t>The CHF reports the CDR to BD (via CGF).</w:t>
      </w:r>
    </w:p>
    <w:p w14:paraId="3698BEA5" w14:textId="77777777" w:rsidR="001E42B5" w:rsidRDefault="001E42B5" w:rsidP="001E42B5">
      <w:pPr>
        <w:rPr>
          <w:b/>
          <w:bCs/>
        </w:rPr>
      </w:pPr>
      <w:r w:rsidRPr="00C1294A">
        <w:rPr>
          <w:b/>
          <w:bCs/>
        </w:rPr>
        <w:t xml:space="preserve">The solution with CEF enabling charging for </w:t>
      </w:r>
      <w:proofErr w:type="spellStart"/>
      <w:r w:rsidRPr="00C1294A">
        <w:rPr>
          <w:b/>
          <w:bCs/>
        </w:rPr>
        <w:t>MnS</w:t>
      </w:r>
      <w:proofErr w:type="spellEnd"/>
      <w:r w:rsidRPr="00C1294A">
        <w:rPr>
          <w:b/>
          <w:bCs/>
        </w:rPr>
        <w:t xml:space="preserve">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1CD69C8E" w14:textId="77777777" w:rsidR="001E42B5" w:rsidRPr="00C1294A" w:rsidRDefault="001E42B5" w:rsidP="001E42B5">
      <w:pPr>
        <w:rPr>
          <w:b/>
          <w:bCs/>
        </w:rPr>
      </w:pPr>
    </w:p>
    <w:p w14:paraId="7040BA8A" w14:textId="77777777" w:rsidR="001E42B5" w:rsidRDefault="001E42B5" w:rsidP="001E42B5">
      <w:pPr>
        <w:jc w:val="center"/>
      </w:pPr>
      <w:r>
        <w:object w:dxaOrig="12217" w:dyaOrig="11281" w14:anchorId="705873F7">
          <v:shape id="_x0000_i1031" type="#_x0000_t75" style="width:412.1pt;height:380.95pt" o:ole="">
            <v:imagedata r:id="rId35" o:title=""/>
          </v:shape>
          <o:OLEObject Type="Embed" ProgID="Visio.Drawing.15" ShapeID="_x0000_i1031" DrawAspect="Content" ObjectID="_1684672065" r:id="rId36"/>
        </w:object>
      </w:r>
      <w:r w:rsidDel="00F41DDC">
        <w:t xml:space="preserve"> </w:t>
      </w:r>
    </w:p>
    <w:p w14:paraId="7E4140DB"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 xml:space="preserve">(with CEF enabling charging for </w:t>
      </w:r>
      <w:proofErr w:type="spellStart"/>
      <w:r>
        <w:rPr>
          <w:rFonts w:ascii="Arial" w:hAnsi="Arial"/>
          <w:b/>
        </w:rPr>
        <w:t>MnS</w:t>
      </w:r>
      <w:proofErr w:type="spellEnd"/>
      <w:r>
        <w:rPr>
          <w:rFonts w:ascii="Arial" w:hAnsi="Arial"/>
          <w:b/>
        </w:rPr>
        <w:t xml:space="preserve"> producer)</w:t>
      </w:r>
    </w:p>
    <w:p w14:paraId="28621429" w14:textId="77777777" w:rsidR="001E42B5" w:rsidRDefault="001E42B5" w:rsidP="001E42B5">
      <w:r>
        <w:t xml:space="preserve">This solution uses performance data to report the usage of </w:t>
      </w:r>
      <w:r w:rsidRPr="008D767A">
        <w:t>edge enabling infrastructure resources</w:t>
      </w:r>
      <w:r>
        <w:t>.</w:t>
      </w:r>
    </w:p>
    <w:p w14:paraId="55AC3372" w14:textId="77777777" w:rsidR="001E42B5" w:rsidRDefault="001E42B5" w:rsidP="001E42B5">
      <w:pPr>
        <w:pStyle w:val="B1"/>
      </w:pPr>
      <w:r>
        <w:rPr>
          <w:b/>
        </w:rPr>
        <w:lastRenderedPageBreak/>
        <w:t>1</w:t>
      </w:r>
      <w:r w:rsidRPr="00201224">
        <w:rPr>
          <w:b/>
        </w:rPr>
        <w:t>)</w:t>
      </w:r>
      <w:r w:rsidRPr="00201224">
        <w:rPr>
          <w:b/>
        </w:rPr>
        <w:tab/>
      </w:r>
      <w:r>
        <w:rPr>
          <w:b/>
        </w:rPr>
        <w:t xml:space="preserve">Create measurement job: </w:t>
      </w:r>
      <w:r>
        <w:t xml:space="preserve">The CEF creates measurement job to collect the performance data related to VR resource usage for EAS to performance assurance </w:t>
      </w:r>
      <w:proofErr w:type="spellStart"/>
      <w:r>
        <w:t>MnS</w:t>
      </w:r>
      <w:proofErr w:type="spellEnd"/>
      <w:r>
        <w:t xml:space="preserve"> producer (see TS 28.550 [15]).</w:t>
      </w:r>
    </w:p>
    <w:p w14:paraId="4A3E925A" w14:textId="416721D6" w:rsidR="001E42B5" w:rsidRDefault="001E42B5" w:rsidP="001E42B5">
      <w:pPr>
        <w:pStyle w:val="B1"/>
        <w:rPr>
          <w:b/>
        </w:rPr>
      </w:pPr>
      <w:r>
        <w:rPr>
          <w:b/>
        </w:rPr>
        <w:t>1</w:t>
      </w:r>
      <w:r w:rsidRPr="00AA5C85">
        <w:rPr>
          <w:b/>
        </w:rPr>
        <w:t>a)</w:t>
      </w:r>
      <w:r w:rsidRPr="00AA5C85">
        <w:rPr>
          <w:b/>
        </w:rPr>
        <w:tab/>
      </w:r>
      <w:r>
        <w:rPr>
          <w:b/>
        </w:rPr>
        <w:t>Subscribe to performance data file notificat</w:t>
      </w:r>
      <w:r w:rsidR="00323517">
        <w:rPr>
          <w:b/>
        </w:rPr>
        <w:t>i</w:t>
      </w:r>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5D815CC9" w14:textId="6BF06B8B" w:rsidR="001E42B5" w:rsidRDefault="001E42B5" w:rsidP="001E42B5">
      <w:pPr>
        <w:pStyle w:val="B1"/>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w:t>
      </w:r>
      <w:proofErr w:type="spellStart"/>
      <w:r>
        <w:t>MnS</w:t>
      </w:r>
      <w:proofErr w:type="spellEnd"/>
      <w:r>
        <w:t xml:space="preserve">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w:t>
      </w:r>
      <w:r w:rsidR="00E93359" w:rsidRPr="0036726F">
        <w:t xml:space="preserve">in TS 28.522 </w:t>
      </w:r>
      <w:r w:rsidR="00E93359">
        <w:t>[18</w:t>
      </w:r>
      <w:r w:rsidR="00E93359" w:rsidRPr="0036726F">
        <w:t xml:space="preserve">], </w:t>
      </w:r>
      <w:r>
        <w:t xml:space="preserve">the </w:t>
      </w:r>
      <w:proofErr w:type="spellStart"/>
      <w:r>
        <w:t>MnS</w:t>
      </w:r>
      <w:proofErr w:type="spellEnd"/>
      <w:r>
        <w:t xml:space="preserve">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3B0A8E9D" w14:textId="77777777" w:rsidR="00E93359" w:rsidRPr="0036726F" w:rsidRDefault="00E93359" w:rsidP="00E93359">
      <w:pPr>
        <w:pStyle w:val="B1"/>
      </w:pPr>
      <w:r w:rsidRPr="0036726F">
        <w:rPr>
          <w:b/>
        </w:rPr>
        <w:t>3)</w:t>
      </w:r>
      <w:r w:rsidRPr="0036726F">
        <w:rPr>
          <w:b/>
        </w:rPr>
        <w:tab/>
        <w:t xml:space="preserve">Performance data report to CEF: </w:t>
      </w:r>
      <w:r w:rsidRPr="0036726F">
        <w:t xml:space="preserve">the performance assurance </w:t>
      </w:r>
      <w:proofErr w:type="spellStart"/>
      <w:r w:rsidRPr="0036726F">
        <w:t>MnS</w:t>
      </w:r>
      <w:proofErr w:type="spellEnd"/>
      <w:r w:rsidRPr="0036726F">
        <w:t xml:space="preserve"> </w:t>
      </w:r>
      <w:r w:rsidRPr="0036726F">
        <w:rPr>
          <w:bCs/>
        </w:rPr>
        <w:t>producer</w:t>
      </w:r>
      <w:r w:rsidRPr="0036726F">
        <w:t xml:space="preserve"> reports the performance data to the CEF according the reporting method selected by the CEF for the measurement job. </w:t>
      </w:r>
    </w:p>
    <w:p w14:paraId="1F0DFF6B" w14:textId="015A9EDF" w:rsidR="00E93359" w:rsidRPr="0036726F" w:rsidRDefault="00E93359" w:rsidP="00E93359">
      <w:pPr>
        <w:pStyle w:val="B1"/>
        <w:ind w:firstLine="0"/>
        <w:rPr>
          <w:bCs/>
        </w:rPr>
      </w:pPr>
      <w:r w:rsidRPr="0036726F">
        <w:t>If the file data reporting method is selected</w:t>
      </w:r>
      <w:r>
        <w:t>:</w:t>
      </w:r>
    </w:p>
    <w:p w14:paraId="770C724D" w14:textId="77777777" w:rsidR="00E93359" w:rsidRPr="0036726F" w:rsidRDefault="00E93359" w:rsidP="00BC26F3">
      <w:pPr>
        <w:pStyle w:val="B2"/>
      </w:pPr>
      <w:r w:rsidRPr="0036726F">
        <w:rPr>
          <w:bCs/>
        </w:rPr>
        <w:t>3a)</w:t>
      </w:r>
      <w:r w:rsidRPr="0036726F">
        <w:rPr>
          <w:b/>
        </w:rPr>
        <w:t xml:space="preserve"> </w:t>
      </w:r>
      <w:r>
        <w:rPr>
          <w:b/>
        </w:rPr>
        <w:tab/>
      </w:r>
      <w:r w:rsidRPr="0036726F">
        <w:t xml:space="preserve">The performance data are reported by a </w:t>
      </w:r>
      <w:proofErr w:type="spellStart"/>
      <w:r w:rsidRPr="0036726F">
        <w:rPr>
          <w:rFonts w:ascii="Courier New" w:hAnsi="Courier New" w:cs="Courier New"/>
        </w:rPr>
        <w:t>notifyFileReady</w:t>
      </w:r>
      <w:proofErr w:type="spellEnd"/>
      <w:r w:rsidRPr="0036726F">
        <w:rPr>
          <w:rFonts w:ascii="Courier New" w:hAnsi="Courier New" w:cs="Courier New"/>
        </w:rPr>
        <w:t xml:space="preserve"> </w:t>
      </w:r>
      <w:r w:rsidRPr="0036726F">
        <w:t>notification (see TS 28.532 [17]);</w:t>
      </w:r>
    </w:p>
    <w:p w14:paraId="3389EA49" w14:textId="77777777" w:rsidR="00E93359" w:rsidRPr="0036726F" w:rsidRDefault="00E93359" w:rsidP="00BC26F3">
      <w:pPr>
        <w:pStyle w:val="B2"/>
        <w:rPr>
          <w:bCs/>
        </w:rPr>
      </w:pPr>
      <w:r w:rsidRPr="0036726F">
        <w:rPr>
          <w:bCs/>
        </w:rPr>
        <w:t xml:space="preserve">3b) </w:t>
      </w:r>
      <w:r>
        <w:rPr>
          <w:bCs/>
        </w:rPr>
        <w:tab/>
      </w:r>
      <w:r w:rsidRPr="0036726F">
        <w:rPr>
          <w:bCs/>
        </w:rPr>
        <w:t xml:space="preserve">CEF fetches the file containing the performance data. </w:t>
      </w:r>
    </w:p>
    <w:p w14:paraId="4CEDC52A" w14:textId="0C8D8FBB" w:rsidR="00E93359" w:rsidRPr="0036726F" w:rsidRDefault="00E93359" w:rsidP="00E93359">
      <w:pPr>
        <w:pStyle w:val="B1"/>
        <w:keepNext/>
        <w:ind w:firstLine="0"/>
        <w:rPr>
          <w:lang w:eastAsia="zh-CN"/>
        </w:rPr>
      </w:pPr>
      <w:r w:rsidRPr="0036726F">
        <w:rPr>
          <w:lang w:eastAsia="zh-CN"/>
        </w:rPr>
        <w:t>If the streaming data reporting method is selected</w:t>
      </w:r>
      <w:r>
        <w:rPr>
          <w:lang w:eastAsia="zh-CN"/>
        </w:rPr>
        <w:t>:</w:t>
      </w:r>
    </w:p>
    <w:p w14:paraId="58B1C382" w14:textId="2DCFADB0" w:rsidR="00E93359" w:rsidRPr="0036726F" w:rsidRDefault="00E93359" w:rsidP="00E93359">
      <w:pPr>
        <w:pStyle w:val="B1"/>
        <w:ind w:firstLine="0"/>
      </w:pPr>
      <w:r w:rsidRPr="0036726F">
        <w:rPr>
          <w:bCs/>
        </w:rPr>
        <w:t>3c) and 3d)</w:t>
      </w:r>
      <w:r>
        <w:rPr>
          <w:bCs/>
        </w:rPr>
        <w:tab/>
      </w:r>
      <w:r w:rsidRPr="0036726F">
        <w:rPr>
          <w:b/>
        </w:rPr>
        <w:t xml:space="preserve"> </w:t>
      </w:r>
      <w:r w:rsidRPr="0036726F">
        <w:t xml:space="preserve">The performance assurance </w:t>
      </w:r>
      <w:proofErr w:type="spellStart"/>
      <w:r w:rsidRPr="0036726F">
        <w:t>MnS</w:t>
      </w:r>
      <w:proofErr w:type="spellEnd"/>
      <w:r w:rsidRPr="0036726F">
        <w:t xml:space="preserve"> </w:t>
      </w:r>
      <w:r w:rsidRPr="0036726F">
        <w:rPr>
          <w:bCs/>
        </w:rPr>
        <w:t xml:space="preserve">producer establishes the streaming connection with the CEF if the connection has not been established </w:t>
      </w:r>
      <w:r w:rsidRPr="0036726F">
        <w:rPr>
          <w:lang w:eastAsia="zh-CN"/>
        </w:rPr>
        <w:t>(see TS 28.532 [17])</w:t>
      </w:r>
      <w:r w:rsidRPr="0036726F">
        <w:t>;</w:t>
      </w:r>
    </w:p>
    <w:p w14:paraId="36A6379B" w14:textId="77777777" w:rsidR="00E93359" w:rsidRPr="0036726F" w:rsidRDefault="00E93359" w:rsidP="00E93359">
      <w:pPr>
        <w:pStyle w:val="B1"/>
        <w:ind w:firstLine="0"/>
      </w:pPr>
      <w:r w:rsidRPr="0036726F">
        <w:t xml:space="preserve">3e) </w:t>
      </w:r>
      <w:r>
        <w:tab/>
      </w:r>
      <w:r w:rsidRPr="0036726F">
        <w:t xml:space="preserve">The performance data are reported by the </w:t>
      </w:r>
      <w:proofErr w:type="spellStart"/>
      <w:r w:rsidRPr="0036726F">
        <w:rPr>
          <w:rFonts w:ascii="Courier New" w:hAnsi="Courier New" w:cs="Courier New"/>
        </w:rPr>
        <w:t>reportStreamData</w:t>
      </w:r>
      <w:proofErr w:type="spellEnd"/>
      <w:r w:rsidRPr="0036726F">
        <w:rPr>
          <w:lang w:eastAsia="zh-CN"/>
        </w:rPr>
        <w:t xml:space="preserve"> operation (see TS 28.532 [17]).</w:t>
      </w:r>
      <w:r w:rsidRPr="0036726F">
        <w:rPr>
          <w:rFonts w:ascii="Courier New" w:hAnsi="Courier New" w:cs="Courier New"/>
        </w:rPr>
        <w:t xml:space="preserve"> </w:t>
      </w:r>
    </w:p>
    <w:p w14:paraId="21B005EF" w14:textId="77777777" w:rsidR="00E93359" w:rsidRPr="0036726F" w:rsidRDefault="00E93359" w:rsidP="00E93359">
      <w:pPr>
        <w:pStyle w:val="B1"/>
      </w:pPr>
      <w:r w:rsidRPr="0036726F">
        <w:rPr>
          <w:b/>
        </w:rPr>
        <w:t>3ch-a)</w:t>
      </w:r>
      <w:r w:rsidRPr="0036726F">
        <w:rPr>
          <w:b/>
        </w:rPr>
        <w:tab/>
      </w:r>
      <w:r>
        <w:rPr>
          <w:b/>
        </w:rPr>
        <w:tab/>
      </w:r>
      <w:r w:rsidRPr="0036726F">
        <w:rPr>
          <w:b/>
        </w:rPr>
        <w:t>Charging Data Request [Event]:</w:t>
      </w:r>
      <w:r w:rsidRPr="0036726F">
        <w:t xml:space="preserve"> The CEF generates charging data related to the collected resource usage and sends the charging data request for the CHF to process the related charging data for CDR generation purpose.</w:t>
      </w:r>
    </w:p>
    <w:p w14:paraId="78E06661" w14:textId="77777777" w:rsidR="00E93359" w:rsidRPr="0036726F" w:rsidRDefault="00E93359" w:rsidP="00E93359">
      <w:pPr>
        <w:pStyle w:val="B1"/>
      </w:pPr>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3C49F28" w14:textId="77777777" w:rsidR="00E93359" w:rsidRPr="0036726F" w:rsidRDefault="00E93359" w:rsidP="00E93359">
      <w:pPr>
        <w:pStyle w:val="B1"/>
      </w:pPr>
      <w:r w:rsidRPr="0036726F">
        <w:rPr>
          <w:b/>
        </w:rPr>
        <w:t>3ch-c)</w:t>
      </w:r>
      <w:r w:rsidRPr="0036726F">
        <w:rPr>
          <w:b/>
        </w:rPr>
        <w:tab/>
      </w:r>
      <w:r>
        <w:rPr>
          <w:b/>
        </w:rPr>
        <w:tab/>
      </w:r>
      <w:r w:rsidRPr="0036726F">
        <w:rPr>
          <w:b/>
        </w:rPr>
        <w:t>Charging Data Response [Event]:</w:t>
      </w:r>
      <w:r w:rsidRPr="0036726F">
        <w:t xml:space="preserve"> The CHF informs the CEF on the result of the request.</w:t>
      </w:r>
    </w:p>
    <w:p w14:paraId="391AAE8D" w14:textId="77777777" w:rsidR="00E93359" w:rsidRPr="0036726F" w:rsidRDefault="00E93359" w:rsidP="00E93359">
      <w:pPr>
        <w:pStyle w:val="B1"/>
      </w:pPr>
      <w:r w:rsidRPr="0036726F">
        <w:rPr>
          <w:b/>
        </w:rPr>
        <w:t>4)</w:t>
      </w:r>
      <w:r w:rsidRPr="0036726F">
        <w:rPr>
          <w:b/>
        </w:rPr>
        <w:tab/>
        <w:t xml:space="preserve">Report the CDR to BD: </w:t>
      </w:r>
      <w:r w:rsidRPr="0036726F">
        <w:t>The CHF reports the CDR to BD (via CGF).</w:t>
      </w:r>
    </w:p>
    <w:p w14:paraId="4FA73C13" w14:textId="23E9B49B" w:rsidR="00E93359" w:rsidRPr="00BC26F3" w:rsidRDefault="00E93359" w:rsidP="00E93359">
      <w:r w:rsidRPr="0036726F">
        <w:t xml:space="preserve">For both solutions, the reported usage may be used by BSS for interactions with OAM. For example if the limit of the authorized usage is reached, the BSS may request OAM to disable the operational state of the EAS (e.g., by consuming the provisioning </w:t>
      </w:r>
      <w:proofErr w:type="spellStart"/>
      <w:r w:rsidRPr="0036726F">
        <w:t>MnS</w:t>
      </w:r>
      <w:proofErr w:type="spellEnd"/>
      <w:r w:rsidRPr="0036726F">
        <w:t xml:space="preserve"> via </w:t>
      </w:r>
      <w:proofErr w:type="spellStart"/>
      <w:r w:rsidRPr="0036726F">
        <w:t>modifyMOIAttributes</w:t>
      </w:r>
      <w:proofErr w:type="spellEnd"/>
      <w:r w:rsidRPr="0036726F">
        <w:t xml:space="preserve"> operation) and OAM may request ETSI NFV MANO to stop the corresponding VNF/VNFC instances (e.g., via </w:t>
      </w:r>
      <w:proofErr w:type="spellStart"/>
      <w:r w:rsidRPr="0036726F">
        <w:t>OperateVnfRequest</w:t>
      </w:r>
      <w:proofErr w:type="spellEnd"/>
      <w:r w:rsidRPr="0036726F">
        <w:t xml:space="preserve"> operation, see ETSI GS NFV-IFA 008 [</w:t>
      </w:r>
      <w:r>
        <w:t>19</w:t>
      </w:r>
      <w:r w:rsidRPr="0036726F">
        <w:t>]). The interactions between BSS and OAM are out of scope of th</w:t>
      </w:r>
      <w:r>
        <w:t>e present</w:t>
      </w:r>
      <w:r w:rsidRPr="0036726F">
        <w:t xml:space="preserve"> document.</w:t>
      </w:r>
    </w:p>
    <w:p w14:paraId="0194252A" w14:textId="77777777" w:rsidR="001E42B5" w:rsidRDefault="001E42B5" w:rsidP="001E42B5">
      <w:pPr>
        <w:pStyle w:val="Heading4"/>
      </w:pPr>
      <w:bookmarkStart w:id="108" w:name="_Toc72481563"/>
      <w:r>
        <w:t>7.2.4.3</w:t>
      </w:r>
      <w:r>
        <w:tab/>
        <w:t xml:space="preserve">Possible solutions for edge </w:t>
      </w:r>
      <w:r w:rsidRPr="00222A04">
        <w:t>enabling infrastructure resource</w:t>
      </w:r>
      <w:r w:rsidRPr="00222A04" w:rsidDel="00222A04">
        <w:t xml:space="preserve"> </w:t>
      </w:r>
      <w:r>
        <w:t>performance charging</w:t>
      </w:r>
      <w:bookmarkEnd w:id="108"/>
    </w:p>
    <w:p w14:paraId="2B6267CB" w14:textId="77777777" w:rsidR="001E42B5" w:rsidRDefault="001E42B5" w:rsidP="001E42B5">
      <w:r>
        <w:t xml:space="preserve">The charging for edge computing performance could be supported with CTF embedded in the </w:t>
      </w:r>
      <w:proofErr w:type="spellStart"/>
      <w:r>
        <w:t>MnS</w:t>
      </w:r>
      <w:proofErr w:type="spellEnd"/>
      <w:r>
        <w:t xml:space="preserve"> producer or with CEF to enable the charging for </w:t>
      </w:r>
      <w:proofErr w:type="spellStart"/>
      <w:r>
        <w:t>MnS</w:t>
      </w:r>
      <w:proofErr w:type="spellEnd"/>
      <w:r>
        <w:t xml:space="preserve"> producer.</w:t>
      </w:r>
    </w:p>
    <w:p w14:paraId="79349EAD" w14:textId="77777777" w:rsidR="001E42B5" w:rsidRDefault="001E42B5" w:rsidP="001E42B5">
      <w:pPr>
        <w:rPr>
          <w:b/>
          <w:bCs/>
        </w:rPr>
      </w:pPr>
      <w:r>
        <w:rPr>
          <w:b/>
          <w:bCs/>
        </w:rPr>
        <w:t xml:space="preserve">The solution with CTF embedded in the </w:t>
      </w:r>
      <w:proofErr w:type="spellStart"/>
      <w:r>
        <w:rPr>
          <w:b/>
          <w:bCs/>
        </w:rPr>
        <w:t>MnS</w:t>
      </w:r>
      <w:proofErr w:type="spellEnd"/>
      <w:r>
        <w:rPr>
          <w:b/>
          <w:bCs/>
        </w:rPr>
        <w:t xml:space="preserve"> producer is illustrated in Figure 7.2.4.3-2.</w:t>
      </w:r>
    </w:p>
    <w:p w14:paraId="72B84692" w14:textId="77777777" w:rsidR="001E42B5" w:rsidRDefault="001E42B5" w:rsidP="001E42B5">
      <w:pPr>
        <w:jc w:val="center"/>
      </w:pPr>
      <w:r>
        <w:object w:dxaOrig="8440" w:dyaOrig="6390" w14:anchorId="0C65BECC">
          <v:shape id="_x0000_i1032" type="#_x0000_t75" style="width:421.8pt;height:320.8pt" o:ole="">
            <v:imagedata r:id="rId37" o:title=""/>
          </v:shape>
          <o:OLEObject Type="Embed" ProgID="Visio.Drawing.15" ShapeID="_x0000_i1032" DrawAspect="Content" ObjectID="_1684672066" r:id="rId38"/>
        </w:object>
      </w:r>
    </w:p>
    <w:p w14:paraId="2278510B" w14:textId="77777777" w:rsidR="001E42B5" w:rsidRDefault="001E42B5" w:rsidP="001E42B5">
      <w:pPr>
        <w:keepLines/>
        <w:spacing w:after="240"/>
        <w:jc w:val="center"/>
      </w:pPr>
      <w:r>
        <w:rPr>
          <w:rFonts w:ascii="Arial" w:hAnsi="Arial"/>
          <w:b/>
        </w:rPr>
        <w:t>Figure 7.2.4.3-1: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 xml:space="preserve">(with </w:t>
      </w:r>
      <w:proofErr w:type="spellStart"/>
      <w:r>
        <w:rPr>
          <w:rFonts w:ascii="Arial" w:hAnsi="Arial"/>
          <w:b/>
        </w:rPr>
        <w:t>MnS</w:t>
      </w:r>
      <w:proofErr w:type="spellEnd"/>
      <w:r>
        <w:rPr>
          <w:rFonts w:ascii="Arial" w:hAnsi="Arial"/>
          <w:b/>
        </w:rPr>
        <w:t xml:space="preserve"> producer supporting CTF) - PEC</w:t>
      </w:r>
    </w:p>
    <w:p w14:paraId="7CC9CC2A" w14:textId="77777777" w:rsidR="001E42B5" w:rsidRDefault="001E42B5" w:rsidP="001E42B5">
      <w:r>
        <w:t>This solution uses performance measurements for the edge computing.</w:t>
      </w:r>
    </w:p>
    <w:p w14:paraId="64AA57CC" w14:textId="77777777" w:rsidR="001E42B5" w:rsidRDefault="001E42B5" w:rsidP="001E42B5">
      <w:pPr>
        <w:pStyle w:val="B1"/>
      </w:pPr>
      <w:r>
        <w:rPr>
          <w:b/>
        </w:rPr>
        <w:t>1)</w:t>
      </w:r>
      <w:r>
        <w:rPr>
          <w:b/>
        </w:rPr>
        <w:tab/>
        <w:t>Performance measurement is ready:</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75F726B7" w14:textId="77777777" w:rsidR="001E42B5" w:rsidRDefault="001E42B5" w:rsidP="001E42B5">
      <w:pPr>
        <w:pStyle w:val="B1"/>
      </w:pPr>
      <w:r>
        <w:rPr>
          <w:b/>
        </w:rPr>
        <w:t>1ch-a)</w:t>
      </w:r>
      <w:r>
        <w:rPr>
          <w:b/>
        </w:rPr>
        <w:tab/>
        <w:t>Charging Data Request [Event]:</w:t>
      </w:r>
      <w:r>
        <w:t xml:space="preserve"> The </w:t>
      </w:r>
      <w:proofErr w:type="spellStart"/>
      <w:r>
        <w:t>MnS</w:t>
      </w:r>
      <w:proofErr w:type="spellEnd"/>
      <w:r>
        <w:t xml:space="preserve"> Producer generates charging data related to the collected performance data and sends the charging data request for the CHF to process the related charging data for CDR generation purpose.</w:t>
      </w:r>
    </w:p>
    <w:p w14:paraId="2595331E" w14:textId="57C27350" w:rsidR="001E42B5" w:rsidRDefault="001E42B5" w:rsidP="001E42B5">
      <w:pPr>
        <w:pStyle w:val="B1"/>
      </w:pPr>
      <w:r>
        <w:rPr>
          <w:b/>
        </w:rPr>
        <w:t>1ch-b)</w:t>
      </w:r>
      <w:r>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67D6CA75" w14:textId="77777777" w:rsidR="001E42B5" w:rsidRDefault="001E42B5" w:rsidP="001E42B5">
      <w:pPr>
        <w:pStyle w:val="B1"/>
      </w:pPr>
      <w:r>
        <w:rPr>
          <w:b/>
        </w:rPr>
        <w:t>1ch-c)</w:t>
      </w:r>
      <w:r>
        <w:rPr>
          <w:b/>
        </w:rPr>
        <w:tab/>
        <w:t>Charging Data Response [Event]:</w:t>
      </w:r>
      <w:r>
        <w:t xml:space="preserve"> The CHF informs the </w:t>
      </w:r>
      <w:proofErr w:type="spellStart"/>
      <w:r>
        <w:t>MnS</w:t>
      </w:r>
      <w:proofErr w:type="spellEnd"/>
      <w:r>
        <w:t xml:space="preserve"> Producer on the result of the request.</w:t>
      </w:r>
    </w:p>
    <w:p w14:paraId="3621CC10" w14:textId="77777777" w:rsidR="001E42B5" w:rsidRDefault="001E42B5" w:rsidP="001E42B5">
      <w:pPr>
        <w:pStyle w:val="B1"/>
      </w:pPr>
    </w:p>
    <w:p w14:paraId="499E4852" w14:textId="37553C7A" w:rsidR="001E42B5" w:rsidRDefault="001E42B5" w:rsidP="001E42B5">
      <w:pPr>
        <w:rPr>
          <w:b/>
          <w:bCs/>
        </w:rPr>
      </w:pPr>
      <w:r>
        <w:rPr>
          <w:b/>
          <w:bCs/>
        </w:rPr>
        <w:t xml:space="preserve">The solution with CEF enabling charging for </w:t>
      </w:r>
      <w:proofErr w:type="spellStart"/>
      <w:r>
        <w:rPr>
          <w:b/>
          <w:bCs/>
        </w:rPr>
        <w:t>MnS</w:t>
      </w:r>
      <w:proofErr w:type="spellEnd"/>
      <w:r>
        <w:rPr>
          <w:b/>
          <w:bCs/>
        </w:rPr>
        <w:t xml:space="preserve"> producer is illustrated in Figure 7.2.4.3-2.</w:t>
      </w:r>
    </w:p>
    <w:p w14:paraId="584948B4" w14:textId="77777777" w:rsidR="001E42B5" w:rsidRDefault="001E42B5" w:rsidP="001E42B5">
      <w:pPr>
        <w:jc w:val="center"/>
      </w:pPr>
      <w:r>
        <w:object w:dxaOrig="11820" w:dyaOrig="8930" w14:anchorId="36555986">
          <v:shape id="_x0000_i1033" type="#_x0000_t75" style="width:485.75pt;height:367pt" o:ole="">
            <v:imagedata r:id="rId39" o:title=""/>
          </v:shape>
          <o:OLEObject Type="Embed" ProgID="Visio.Drawing.15" ShapeID="_x0000_i1033" DrawAspect="Content" ObjectID="_1684672067" r:id="rId40"/>
        </w:object>
      </w:r>
    </w:p>
    <w:p w14:paraId="0E771635" w14:textId="5BFDD582" w:rsidR="001E42B5" w:rsidRDefault="001E42B5" w:rsidP="001E42B5">
      <w:pPr>
        <w:keepLines/>
        <w:spacing w:after="240"/>
        <w:jc w:val="center"/>
      </w:pPr>
      <w:r>
        <w:rPr>
          <w:rFonts w:ascii="Arial" w:hAnsi="Arial"/>
          <w:b/>
        </w:rPr>
        <w:t>Figure 7.3.4.3-2: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 xml:space="preserve">(with CEF enabling charging for </w:t>
      </w:r>
      <w:proofErr w:type="spellStart"/>
      <w:r>
        <w:rPr>
          <w:rFonts w:ascii="Arial" w:hAnsi="Arial"/>
          <w:b/>
        </w:rPr>
        <w:t>MnS</w:t>
      </w:r>
      <w:proofErr w:type="spellEnd"/>
      <w:r>
        <w:rPr>
          <w:rFonts w:ascii="Arial" w:hAnsi="Arial"/>
          <w:b/>
        </w:rPr>
        <w:t xml:space="preserve"> producer) - PEC</w:t>
      </w:r>
    </w:p>
    <w:p w14:paraId="099BA98D" w14:textId="77777777" w:rsidR="001E42B5" w:rsidRDefault="001E42B5" w:rsidP="001E42B5">
      <w:r>
        <w:t>This solution uses performance data to report the usage of edge computing.</w:t>
      </w:r>
    </w:p>
    <w:p w14:paraId="33C445D6" w14:textId="77777777" w:rsidR="001E42B5" w:rsidRDefault="001E42B5" w:rsidP="001E42B5">
      <w:r>
        <w:t xml:space="preserve">The CHF needs to consume the </w:t>
      </w:r>
      <w:proofErr w:type="spellStart"/>
      <w:r>
        <w:t>MnS</w:t>
      </w:r>
      <w:proofErr w:type="spellEnd"/>
      <w:r>
        <w:t xml:space="preserve"> to create measurement job (see TS 28.550 [15] and TS 28.622 [16]) and subscribes to notifications for the performance measurement reporting when the file data reporting mechanism is chosen (see TS 28.550 [15] and TS 28.532 [17]).  </w:t>
      </w:r>
    </w:p>
    <w:p w14:paraId="0BB804C0" w14:textId="77777777" w:rsidR="001E42B5" w:rsidRDefault="001E42B5" w:rsidP="001E42B5">
      <w:pPr>
        <w:pStyle w:val="B1"/>
      </w:pPr>
      <w:r>
        <w:rPr>
          <w:b/>
        </w:rPr>
        <w:t>1)</w:t>
      </w:r>
      <w:r>
        <w:rPr>
          <w:b/>
        </w:rPr>
        <w:tab/>
        <w:t>Performance measurement report:</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2D9B03B5" w14:textId="77777777" w:rsidR="001E42B5" w:rsidRDefault="001E42B5" w:rsidP="001E42B5">
      <w:pPr>
        <w:pStyle w:val="B1"/>
        <w:ind w:firstLine="0"/>
        <w:rPr>
          <w:rFonts w:ascii="Courier New" w:hAnsi="Courier New" w:cs="Courier New"/>
        </w:rPr>
      </w:pPr>
      <w:r>
        <w:t xml:space="preserve">The </w:t>
      </w:r>
      <w:proofErr w:type="spellStart"/>
      <w:r>
        <w:t>MnS</w:t>
      </w:r>
      <w:proofErr w:type="spellEnd"/>
      <w:r>
        <w:t xml:space="preserve"> producer reports the performance measurements to the CEF according the reporting method selected by the CEF. The performance measurement could be reported by a </w:t>
      </w:r>
      <w:proofErr w:type="spellStart"/>
      <w:r>
        <w:rPr>
          <w:rFonts w:ascii="Courier New" w:hAnsi="Courier New" w:cs="Courier New"/>
        </w:rPr>
        <w:t>notifyFileReady</w:t>
      </w:r>
      <w:proofErr w:type="spellEnd"/>
      <w:r>
        <w:rPr>
          <w:rFonts w:ascii="Courier New" w:hAnsi="Courier New" w:cs="Courier New"/>
        </w:rPr>
        <w:t xml:space="preserve"> </w:t>
      </w:r>
      <w:r>
        <w:t xml:space="preserve">notification (see TS 28.532 [17]) if the file data reporting method is selected, or by the </w:t>
      </w:r>
      <w:proofErr w:type="spellStart"/>
      <w:r>
        <w:rPr>
          <w:rFonts w:ascii="Courier New" w:hAnsi="Courier New" w:cs="Courier New"/>
        </w:rPr>
        <w:t>reportStreamData</w:t>
      </w:r>
      <w:proofErr w:type="spellEnd"/>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p>
    <w:p w14:paraId="2EE9F4F2" w14:textId="77777777" w:rsidR="001E42B5" w:rsidRPr="00F033CA" w:rsidRDefault="001E42B5" w:rsidP="001E42B5">
      <w:pPr>
        <w:pStyle w:val="EditorsNote"/>
        <w:rPr>
          <w:lang w:bidi="ar-IQ"/>
        </w:rPr>
      </w:pPr>
      <w:bookmarkStart w:id="109" w:name="_Hlk51856754"/>
      <w:r>
        <w:rPr>
          <w:lang w:bidi="ar-IQ"/>
        </w:rPr>
        <w:t>Editor’s Note: How the different alternatives will impact the flow is FFS.</w:t>
      </w:r>
      <w:bookmarkEnd w:id="109"/>
    </w:p>
    <w:p w14:paraId="6066B89C" w14:textId="77777777" w:rsidR="001E42B5" w:rsidRDefault="001E42B5" w:rsidP="001E42B5">
      <w:pPr>
        <w:pStyle w:val="B1"/>
      </w:pPr>
      <w:r>
        <w:rPr>
          <w:b/>
        </w:rPr>
        <w:t>1ch-a)</w:t>
      </w:r>
      <w:r>
        <w:rPr>
          <w:b/>
        </w:rPr>
        <w:tab/>
        <w:t>Charging Data Request [Event]:</w:t>
      </w:r>
      <w:r>
        <w:t xml:space="preserve"> The CEF generates charging data related to the collected performance measurement and sends the charging data request for the CHF to process the related charging data for CDR generation purpose.</w:t>
      </w:r>
    </w:p>
    <w:p w14:paraId="5FC52A90" w14:textId="59CEB3D1" w:rsidR="001E42B5" w:rsidRDefault="001E42B5" w:rsidP="001E42B5">
      <w:pPr>
        <w:pStyle w:val="B1"/>
      </w:pPr>
      <w:r>
        <w:rPr>
          <w:b/>
        </w:rPr>
        <w:t>1ch-b)</w:t>
      </w:r>
      <w:r>
        <w:rPr>
          <w:b/>
        </w:rPr>
        <w:tab/>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9FEB3C0" w14:textId="77777777" w:rsidR="001E42B5" w:rsidRDefault="001E42B5" w:rsidP="001E42B5">
      <w:pPr>
        <w:pStyle w:val="B1"/>
      </w:pPr>
      <w:r>
        <w:rPr>
          <w:b/>
        </w:rPr>
        <w:t>1ch-c)</w:t>
      </w:r>
      <w:r>
        <w:rPr>
          <w:b/>
        </w:rPr>
        <w:tab/>
        <w:t>Charging Data Response [Event]:</w:t>
      </w:r>
      <w:r>
        <w:t xml:space="preserve"> The CHF informs the CEF on the result of the request.</w:t>
      </w:r>
    </w:p>
    <w:p w14:paraId="68037170" w14:textId="00D06B0F" w:rsidR="00684BD1" w:rsidRPr="000C41C7" w:rsidRDefault="00684BD1" w:rsidP="00684BD1">
      <w:pPr>
        <w:pStyle w:val="Heading3"/>
      </w:pPr>
      <w:bookmarkStart w:id="110" w:name="_Toc72481564"/>
      <w:r>
        <w:lastRenderedPageBreak/>
        <w:t>7.</w:t>
      </w:r>
      <w:r w:rsidR="00C459FE">
        <w:t>2</w:t>
      </w:r>
      <w:r>
        <w:t>.5</w:t>
      </w:r>
      <w:r>
        <w:tab/>
        <w:t>Evaluation</w:t>
      </w:r>
      <w:bookmarkEnd w:id="110"/>
    </w:p>
    <w:p w14:paraId="6723D404" w14:textId="409468FA" w:rsidR="00684BD1" w:rsidRDefault="00684BD1" w:rsidP="00684BD1">
      <w:pPr>
        <w:pStyle w:val="Heading3"/>
      </w:pPr>
      <w:bookmarkStart w:id="111" w:name="_Toc72481565"/>
      <w:r>
        <w:t>7.</w:t>
      </w:r>
      <w:r w:rsidR="00780CA6">
        <w:t>2</w:t>
      </w:r>
      <w:r>
        <w:t>.6</w:t>
      </w:r>
      <w:r>
        <w:tab/>
        <w:t>Conclusion</w:t>
      </w:r>
      <w:bookmarkEnd w:id="111"/>
    </w:p>
    <w:p w14:paraId="07748D57" w14:textId="4E21BA09" w:rsidR="006B3755" w:rsidRDefault="006B3755" w:rsidP="006B3755">
      <w:pPr>
        <w:pStyle w:val="Heading2"/>
        <w:overflowPunct w:val="0"/>
        <w:autoSpaceDE w:val="0"/>
        <w:autoSpaceDN w:val="0"/>
        <w:adjustRightInd w:val="0"/>
        <w:textAlignment w:val="baseline"/>
      </w:pPr>
      <w:bookmarkStart w:id="112" w:name="_Toc72481566"/>
      <w:r>
        <w:t>7.3</w:t>
      </w:r>
      <w:r>
        <w:tab/>
        <w:t>Charging for edge application server deployment</w:t>
      </w:r>
      <w:bookmarkEnd w:id="112"/>
    </w:p>
    <w:p w14:paraId="1D5EE42D" w14:textId="5C2560BD" w:rsidR="006B3755" w:rsidRDefault="006B3755" w:rsidP="006B3755">
      <w:pPr>
        <w:pStyle w:val="Heading3"/>
      </w:pPr>
      <w:bookmarkStart w:id="113" w:name="_Toc72481567"/>
      <w:r>
        <w:t>7.3.1</w:t>
      </w:r>
      <w:r>
        <w:tab/>
        <w:t>Use case</w:t>
      </w:r>
      <w:bookmarkEnd w:id="113"/>
    </w:p>
    <w:p w14:paraId="00785823" w14:textId="484F2D2D" w:rsidR="00F15D96" w:rsidRPr="00222A04" w:rsidRDefault="00F15D96" w:rsidP="00F15D96">
      <w:pPr>
        <w:pStyle w:val="Heading4"/>
      </w:pPr>
      <w:bookmarkStart w:id="114" w:name="_Toc72481568"/>
      <w:r>
        <w:t>7.3.1.1</w:t>
      </w:r>
      <w:r>
        <w:tab/>
        <w:t xml:space="preserve">Use case #3a: </w:t>
      </w:r>
      <w:r w:rsidRPr="00541E72">
        <w:t xml:space="preserve">Edge enabling </w:t>
      </w:r>
      <w:r>
        <w:t>application server deployment charging</w:t>
      </w:r>
      <w:bookmarkEnd w:id="114"/>
    </w:p>
    <w:p w14:paraId="0FFF687F" w14:textId="4D2AF5D9" w:rsidR="006B3755" w:rsidRDefault="006B3755" w:rsidP="006B3755">
      <w:pPr>
        <w:keepNext/>
      </w:pPr>
      <w:r>
        <w:t>ECSP provides the EDN environment and infrastructure resources and capabilities (e.g. virtual CPU, memory, disk and network resources) to ASP to enable the EAS to be running in the EDN.</w:t>
      </w:r>
    </w:p>
    <w:p w14:paraId="5458918C" w14:textId="2CA89CE0" w:rsidR="006B3755" w:rsidRDefault="006B3755" w:rsidP="006B3755">
      <w:pPr>
        <w:keepNext/>
      </w:pPr>
      <w:r>
        <w:t>ECSP provides edge enabling services to ASP to enable the EAS to be running in the EDN:</w:t>
      </w:r>
    </w:p>
    <w:p w14:paraId="64D497A7" w14:textId="77777777" w:rsidR="006B3755" w:rsidRDefault="006B3755" w:rsidP="006B3755">
      <w:pPr>
        <w:keepNext/>
        <w:ind w:left="630" w:hanging="346"/>
      </w:pPr>
      <w:r>
        <w:t>-</w:t>
      </w:r>
      <w:r>
        <w:tab/>
        <w:t xml:space="preserve">EAS deployment (e.g., EAS instantiation, upgrade, termination, etc.); </w:t>
      </w:r>
    </w:p>
    <w:p w14:paraId="4BAD60C3" w14:textId="0182B888"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5565F85F" w14:textId="77777777" w:rsidR="006B3755" w:rsidRDefault="006B3755" w:rsidP="006B3755">
      <w:pPr>
        <w:pStyle w:val="Heading3"/>
      </w:pPr>
      <w:bookmarkStart w:id="115" w:name="_Toc72481569"/>
      <w:r>
        <w:t>7.3.2</w:t>
      </w:r>
      <w:r>
        <w:tab/>
        <w:t>Potential charging requirements</w:t>
      </w:r>
      <w:bookmarkEnd w:id="115"/>
    </w:p>
    <w:p w14:paraId="4ED4B869" w14:textId="0163C2C6" w:rsidR="006B3755" w:rsidRDefault="006B3755" w:rsidP="006B3755">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EAS instantiation;</w:t>
      </w:r>
    </w:p>
    <w:p w14:paraId="699544FA" w14:textId="77777777" w:rsidR="006B3755" w:rsidRDefault="006B3755" w:rsidP="006B3755">
      <w:pPr>
        <w:keepNext/>
        <w:ind w:left="630" w:hanging="346"/>
      </w:pPr>
      <w:r>
        <w:t>-</w:t>
      </w:r>
      <w:r>
        <w:tab/>
        <w:t xml:space="preserve">EAS upgrade; </w:t>
      </w:r>
    </w:p>
    <w:p w14:paraId="2EF46A1E" w14:textId="24BCDCC8" w:rsidR="006B3755" w:rsidRDefault="006B3755" w:rsidP="006B3755">
      <w:pPr>
        <w:keepNext/>
        <w:ind w:left="630" w:hanging="346"/>
      </w:pPr>
      <w:r>
        <w:t>-</w:t>
      </w:r>
      <w:r>
        <w:tab/>
        <w:t>EAS termination;</w:t>
      </w:r>
    </w:p>
    <w:p w14:paraId="666ADBF7" w14:textId="77777777" w:rsidR="006B3755" w:rsidRDefault="006B3755" w:rsidP="006B3755">
      <w:pPr>
        <w:pStyle w:val="Heading3"/>
      </w:pPr>
      <w:bookmarkStart w:id="116" w:name="_Toc72481570"/>
      <w:r>
        <w:t>7.3.3</w:t>
      </w:r>
      <w:r>
        <w:tab/>
        <w:t>Key issues</w:t>
      </w:r>
      <w:bookmarkEnd w:id="116"/>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374E3625" w14:textId="77777777" w:rsidR="006B3755" w:rsidRDefault="006B3755" w:rsidP="006B3755">
      <w:pPr>
        <w:pStyle w:val="Heading3"/>
      </w:pPr>
      <w:bookmarkStart w:id="117" w:name="_Toc72481571"/>
      <w:r>
        <w:t>7.3.4</w:t>
      </w:r>
      <w:r>
        <w:tab/>
        <w:t>Possible solutions</w:t>
      </w:r>
      <w:bookmarkEnd w:id="117"/>
    </w:p>
    <w:p w14:paraId="4E80036E" w14:textId="77777777" w:rsidR="006B3755" w:rsidRDefault="006B3755" w:rsidP="006B3755">
      <w:pPr>
        <w:pStyle w:val="Heading4"/>
      </w:pPr>
      <w:bookmarkStart w:id="118" w:name="_Toc72481572"/>
      <w:r>
        <w:t>7.3.4.1</w:t>
      </w:r>
      <w:r>
        <w:tab/>
        <w:t>Potential charging architectures</w:t>
      </w:r>
      <w:bookmarkEnd w:id="118"/>
    </w:p>
    <w:p w14:paraId="20107292" w14:textId="686969FA" w:rsidR="006B3755" w:rsidRDefault="006B3755" w:rsidP="006B3755">
      <w:r>
        <w:t xml:space="preserve">The possible solutions for charging for edge enabling infrastructure resources and services are based on the following potential converged charging architectures. In these architectures, it is assumed that the </w:t>
      </w:r>
      <w:proofErr w:type="spellStart"/>
      <w:r>
        <w:t>MnS</w:t>
      </w:r>
      <w:proofErr w:type="spellEnd"/>
      <w:r>
        <w:t xml:space="preserve">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 xml:space="preserve">itor’s Note: The detailed solutions of the </w:t>
      </w:r>
      <w:proofErr w:type="spellStart"/>
      <w:r>
        <w:rPr>
          <w:lang w:eastAsia="zh-CN" w:bidi="ar-IQ"/>
        </w:rPr>
        <w:t>MnS</w:t>
      </w:r>
      <w:proofErr w:type="spellEnd"/>
      <w:r>
        <w:rPr>
          <w:lang w:eastAsia="zh-CN" w:bidi="ar-IQ"/>
        </w:rPr>
        <w:t xml:space="preserve"> for managing EES and EAS are being studied in the ongoing TR 28.814 [12].</w:t>
      </w:r>
    </w:p>
    <w:p w14:paraId="7C2E2C69" w14:textId="77777777" w:rsidR="006B3755" w:rsidRDefault="006B3755" w:rsidP="006B3755"/>
    <w:p w14:paraId="63923A74" w14:textId="77777777" w:rsidR="006B3755" w:rsidRPr="003148FB" w:rsidRDefault="006B3755" w:rsidP="006B3755">
      <w:pPr>
        <w:keepLines/>
        <w:spacing w:after="240"/>
        <w:jc w:val="center"/>
      </w:pPr>
      <w:r w:rsidRPr="003148FB">
        <w:object w:dxaOrig="8484" w:dyaOrig="9731" w14:anchorId="7C7AD1EF">
          <v:shape id="_x0000_i1034" type="#_x0000_t75" style="width:329.35pt;height:376.65pt" o:ole="">
            <v:imagedata r:id="rId29" o:title=""/>
          </v:shape>
          <o:OLEObject Type="Embed" ProgID="Visio.Drawing.15" ShapeID="_x0000_i1034" DrawAspect="Content" ObjectID="_1684672068" r:id="rId41"/>
        </w:object>
      </w:r>
    </w:p>
    <w:p w14:paraId="7BD96E0C" w14:textId="499CC424" w:rsidR="006B3755" w:rsidRDefault="006B3755" w:rsidP="006B375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w:t>
      </w:r>
      <w:proofErr w:type="spellStart"/>
      <w:r w:rsidRPr="00E81B7D">
        <w:rPr>
          <w:rFonts w:ascii="Arial" w:hAnsi="Arial"/>
          <w:b/>
        </w:rPr>
        <w:t>MnS</w:t>
      </w:r>
      <w:proofErr w:type="spellEnd"/>
      <w:r w:rsidRPr="00E81B7D">
        <w:rPr>
          <w:rFonts w:ascii="Arial" w:hAnsi="Arial"/>
          <w:b/>
        </w:rPr>
        <w:t xml:space="preserve"> producer supporting CTF</w:t>
      </w:r>
    </w:p>
    <w:p w14:paraId="5F5FB081" w14:textId="77777777" w:rsidR="006B3755" w:rsidRDefault="006B3755" w:rsidP="006B3755">
      <w:pPr>
        <w:jc w:val="center"/>
      </w:pPr>
      <w:r w:rsidRPr="003148FB">
        <w:object w:dxaOrig="11376" w:dyaOrig="9755" w14:anchorId="0ED4C72C">
          <v:shape id="_x0000_i1035" type="#_x0000_t75" style="width:376.65pt;height:322.95pt" o:ole="">
            <v:imagedata r:id="rId31" o:title=""/>
          </v:shape>
          <o:OLEObject Type="Embed" ProgID="Visio.Drawing.15" ShapeID="_x0000_i1035" DrawAspect="Content" ObjectID="_1684672069" r:id="rId42"/>
        </w:object>
      </w:r>
    </w:p>
    <w:p w14:paraId="75031F4C" w14:textId="69B1DFD8"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 xml:space="preserve">with </w:t>
      </w:r>
      <w:proofErr w:type="spellStart"/>
      <w:r>
        <w:rPr>
          <w:rFonts w:ascii="Arial" w:hAnsi="Arial"/>
          <w:b/>
        </w:rPr>
        <w:t>MnS</w:t>
      </w:r>
      <w:proofErr w:type="spellEnd"/>
      <w:r>
        <w:rPr>
          <w:rFonts w:ascii="Arial" w:hAnsi="Arial"/>
          <w:b/>
        </w:rPr>
        <w:t xml:space="preserve"> producer not supporting CTF</w:t>
      </w:r>
    </w:p>
    <w:p w14:paraId="733BA346" w14:textId="77777777" w:rsidR="006367AB" w:rsidRDefault="006367AB" w:rsidP="006367AB">
      <w:pPr>
        <w:pStyle w:val="Heading4"/>
      </w:pPr>
      <w:bookmarkStart w:id="119" w:name="_Toc72481573"/>
      <w:r>
        <w:t>7.3.4.2</w:t>
      </w:r>
      <w:r>
        <w:tab/>
        <w:t>Possible solutions for EAS deployment charging</w:t>
      </w:r>
      <w:bookmarkEnd w:id="119"/>
    </w:p>
    <w:p w14:paraId="51F3B35C" w14:textId="77777777" w:rsidR="006367AB" w:rsidRDefault="006367AB" w:rsidP="006367AB">
      <w:r>
        <w:t xml:space="preserve">The charging for EAS deployment could be supported with CTF embedded in the </w:t>
      </w:r>
      <w:proofErr w:type="spellStart"/>
      <w:r>
        <w:t>MnS</w:t>
      </w:r>
      <w:proofErr w:type="spellEnd"/>
      <w:r>
        <w:t xml:space="preserve"> producer or with CEF to enable the charging for </w:t>
      </w:r>
      <w:proofErr w:type="spellStart"/>
      <w:r>
        <w:t>MnS</w:t>
      </w:r>
      <w:proofErr w:type="spellEnd"/>
      <w:r>
        <w:t xml:space="preserve"> producer.</w:t>
      </w:r>
    </w:p>
    <w:p w14:paraId="0D349EE0" w14:textId="77777777" w:rsidR="006367AB" w:rsidRPr="00C1294A" w:rsidRDefault="006367AB" w:rsidP="006367AB">
      <w:pPr>
        <w:rPr>
          <w:b/>
          <w:bCs/>
        </w:rPr>
      </w:pPr>
      <w:r w:rsidRPr="00C1294A">
        <w:rPr>
          <w:b/>
          <w:bCs/>
        </w:rPr>
        <w:t xml:space="preserve">The solution with CTF embedded in the </w:t>
      </w:r>
      <w:proofErr w:type="spellStart"/>
      <w:r w:rsidRPr="00C1294A">
        <w:rPr>
          <w:b/>
          <w:bCs/>
        </w:rPr>
        <w:t>MnS</w:t>
      </w:r>
      <w:proofErr w:type="spellEnd"/>
      <w:r w:rsidRPr="00C1294A">
        <w:rPr>
          <w:b/>
          <w:bCs/>
        </w:rPr>
        <w:t xml:space="preserve"> producer is illustrated in Figure 7.3.4.</w:t>
      </w:r>
      <w:r>
        <w:rPr>
          <w:b/>
          <w:bCs/>
        </w:rPr>
        <w:t>2</w:t>
      </w:r>
      <w:r w:rsidRPr="00C1294A">
        <w:rPr>
          <w:b/>
          <w:bCs/>
        </w:rPr>
        <w:t>-</w:t>
      </w:r>
      <w:r>
        <w:rPr>
          <w:b/>
          <w:bCs/>
        </w:rPr>
        <w:t>1</w:t>
      </w:r>
      <w:r w:rsidRPr="00C1294A">
        <w:rPr>
          <w:b/>
          <w:bCs/>
        </w:rPr>
        <w:t>.</w:t>
      </w:r>
    </w:p>
    <w:p w14:paraId="36BFB1AC" w14:textId="77777777" w:rsidR="006367AB" w:rsidRDefault="006367AB" w:rsidP="006367AB"/>
    <w:p w14:paraId="730FD319" w14:textId="69D542B9" w:rsidR="006367AB" w:rsidRDefault="006367AB" w:rsidP="006367AB">
      <w:pPr>
        <w:jc w:val="center"/>
      </w:pPr>
      <w:r>
        <w:object w:dxaOrig="10591" w:dyaOrig="8930" w14:anchorId="68E670C3">
          <v:shape id="_x0000_i1036" type="#_x0000_t75" style="width:350.85pt;height:297.15pt" o:ole="">
            <v:imagedata r:id="rId43" o:title=""/>
          </v:shape>
          <o:OLEObject Type="Embed" ProgID="Visio.Drawing.15" ShapeID="_x0000_i1036" DrawAspect="Content" ObjectID="_1684672070" r:id="rId44"/>
        </w:object>
      </w:r>
    </w:p>
    <w:p w14:paraId="41224817"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 xml:space="preserve">(with </w:t>
      </w:r>
      <w:proofErr w:type="spellStart"/>
      <w:r>
        <w:rPr>
          <w:rFonts w:ascii="Arial" w:hAnsi="Arial"/>
          <w:b/>
        </w:rPr>
        <w:t>MnS</w:t>
      </w:r>
      <w:proofErr w:type="spellEnd"/>
      <w:r>
        <w:rPr>
          <w:rFonts w:ascii="Arial" w:hAnsi="Arial"/>
          <w:b/>
        </w:rPr>
        <w:t xml:space="preserve"> producer supporting CTF) - PEC</w:t>
      </w:r>
    </w:p>
    <w:p w14:paraId="03F90F42" w14:textId="77777777" w:rsidR="006367AB" w:rsidRDefault="006367AB" w:rsidP="006367AB">
      <w:pPr>
        <w:pStyle w:val="B1"/>
        <w:rPr>
          <w:b/>
        </w:rPr>
      </w:pPr>
      <w:r w:rsidRPr="00E81B7D">
        <w:rPr>
          <w:b/>
        </w:rPr>
        <w:t>1)</w:t>
      </w:r>
      <w:r w:rsidRPr="00E81B7D">
        <w:rPr>
          <w:b/>
        </w:rPr>
        <w:tab/>
      </w:r>
      <w:r>
        <w:rPr>
          <w:b/>
        </w:rPr>
        <w:t>Chargeable event trigger configuration:</w:t>
      </w:r>
      <w:r w:rsidDel="00315949">
        <w:t xml:space="preserve"> </w:t>
      </w:r>
      <w:r>
        <w:t xml:space="preserve">The </w:t>
      </w:r>
      <w:proofErr w:type="spellStart"/>
      <w:r>
        <w:t>MnS</w:t>
      </w:r>
      <w:proofErr w:type="spellEnd"/>
      <w:r>
        <w:t xml:space="preserve"> Producer (CTF) is configured for which events there is a need to have charging interaction.</w:t>
      </w:r>
    </w:p>
    <w:p w14:paraId="04CB0151"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 xml:space="preserve">The </w:t>
      </w:r>
      <w:proofErr w:type="spellStart"/>
      <w:r>
        <w:t>MnS</w:t>
      </w:r>
      <w:proofErr w:type="spellEnd"/>
      <w:r>
        <w:t xml:space="preserve"> consumer sends the EAS deployment request to the </w:t>
      </w:r>
      <w:proofErr w:type="spellStart"/>
      <w:r>
        <w:t>MnS</w:t>
      </w:r>
      <w:proofErr w:type="spellEnd"/>
      <w:r>
        <w:t xml:space="preserve"> producer, the EAS deployment request could be an instantiation request, an upgrade request or a termination request.</w:t>
      </w:r>
    </w:p>
    <w:p w14:paraId="7AFE2596" w14:textId="75AD8E63" w:rsidR="006367AB" w:rsidRDefault="006367AB" w:rsidP="006367AB">
      <w:pPr>
        <w:pStyle w:val="B1"/>
      </w:pPr>
      <w:r>
        <w:rPr>
          <w:b/>
        </w:rPr>
        <w:t>3</w:t>
      </w:r>
      <w:r w:rsidRPr="00E81B7D">
        <w:rPr>
          <w:b/>
        </w:rPr>
        <w:t>)</w:t>
      </w:r>
      <w:r w:rsidRPr="00E81B7D">
        <w:rPr>
          <w:b/>
        </w:rPr>
        <w:tab/>
        <w:t xml:space="preserve">EAS deployment process: </w:t>
      </w:r>
      <w:r w:rsidRPr="00E81B7D">
        <w:t xml:space="preserve">the </w:t>
      </w:r>
      <w:proofErr w:type="spellStart"/>
      <w:r w:rsidRPr="00E81B7D">
        <w:t>MnS</w:t>
      </w:r>
      <w:proofErr w:type="spellEnd"/>
      <w:r w:rsidRPr="00E81B7D">
        <w:t xml:space="preserve"> producer </w:t>
      </w:r>
      <w:r>
        <w:t>processes and executes the EAS deployment request</w:t>
      </w:r>
      <w:r w:rsidRPr="00E81B7D">
        <w:t xml:space="preserve"> according to the request.</w:t>
      </w:r>
    </w:p>
    <w:p w14:paraId="02F4EF4C" w14:textId="1E3C59BD" w:rsidR="006367AB" w:rsidRDefault="006367AB" w:rsidP="006367AB">
      <w:pPr>
        <w:pStyle w:val="B1"/>
      </w:pPr>
      <w:r>
        <w:rPr>
          <w:b/>
        </w:rPr>
        <w:t>4</w:t>
      </w:r>
      <w:r w:rsidRPr="00E81B7D">
        <w:rPr>
          <w:b/>
        </w:rPr>
        <w:t>)</w:t>
      </w:r>
      <w:r>
        <w:rPr>
          <w:b/>
        </w:rPr>
        <w:tab/>
      </w:r>
      <w:r w:rsidRPr="00E81B7D">
        <w:rPr>
          <w:b/>
        </w:rPr>
        <w:t>EAS deployment response:</w:t>
      </w:r>
      <w:r w:rsidRPr="00E81B7D">
        <w:t xml:space="preserve"> The </w:t>
      </w:r>
      <w:proofErr w:type="spellStart"/>
      <w:r w:rsidRPr="00E81B7D">
        <w:t>MnS</w:t>
      </w:r>
      <w:proofErr w:type="spellEnd"/>
      <w:r w:rsidRPr="00E81B7D">
        <w:t xml:space="preserve"> consumer sends the EAS deployment request to the </w:t>
      </w:r>
      <w:proofErr w:type="spellStart"/>
      <w:r w:rsidRPr="00E81B7D">
        <w:t>MnS</w:t>
      </w:r>
      <w:proofErr w:type="spellEnd"/>
      <w:r w:rsidRPr="00E81B7D">
        <w:t xml:space="preserve"> producer.</w:t>
      </w:r>
    </w:p>
    <w:p w14:paraId="098CD735" w14:textId="0C4B5F2F" w:rsidR="006367AB" w:rsidRPr="00E81B7D" w:rsidRDefault="006367AB" w:rsidP="006367AB">
      <w:pPr>
        <w:pStyle w:val="B1"/>
      </w:pPr>
      <w:r>
        <w:rPr>
          <w:b/>
        </w:rPr>
        <w:t>4ch-a</w:t>
      </w:r>
      <w:r w:rsidRPr="00E81B7D">
        <w:rPr>
          <w:b/>
        </w:rPr>
        <w:t>)</w:t>
      </w:r>
      <w:r w:rsidRPr="00E81B7D">
        <w:rPr>
          <w:b/>
        </w:rPr>
        <w:tab/>
        <w:t>Charging Data Request [Event]:</w:t>
      </w:r>
      <w:r w:rsidRPr="00E81B7D">
        <w:t xml:space="preserve"> The </w:t>
      </w:r>
      <w:proofErr w:type="spellStart"/>
      <w:r w:rsidRPr="00E81B7D">
        <w:t>MnS</w:t>
      </w:r>
      <w:proofErr w:type="spellEnd"/>
      <w:r w:rsidRPr="00E81B7D">
        <w:t xml:space="preserve"> Producer generates charging data related to the </w:t>
      </w:r>
      <w:r>
        <w:t>EAS deployment request</w:t>
      </w:r>
      <w:r w:rsidRPr="00E81B7D">
        <w:t xml:space="preserve"> and sends the charging data request for the CHF to process the related charging data for CDR generation purpose.</w:t>
      </w:r>
    </w:p>
    <w:p w14:paraId="7B28C041" w14:textId="428F5867" w:rsidR="006367AB" w:rsidRPr="00E81B7D" w:rsidRDefault="006367AB" w:rsidP="006367AB">
      <w:pPr>
        <w:pStyle w:val="B1"/>
      </w:pPr>
      <w:r>
        <w:rPr>
          <w:b/>
        </w:rPr>
        <w:t>4ch-b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656470B1" w14:textId="103F4874" w:rsidR="006367AB" w:rsidRPr="00E81B7D" w:rsidRDefault="006367AB" w:rsidP="006367AB">
      <w:pPr>
        <w:pStyle w:val="B1"/>
      </w:pPr>
      <w:r>
        <w:rPr>
          <w:b/>
        </w:rPr>
        <w:t>4ch-c</w:t>
      </w:r>
      <w:r w:rsidRPr="00E81B7D">
        <w:rPr>
          <w:b/>
        </w:rPr>
        <w:t>)</w:t>
      </w:r>
      <w:r w:rsidRPr="00E81B7D">
        <w:rPr>
          <w:b/>
        </w:rPr>
        <w:tab/>
        <w:t>Charging Data Response [Event]:</w:t>
      </w:r>
      <w:r w:rsidRPr="00E81B7D">
        <w:t xml:space="preserve"> The CHF informs the </w:t>
      </w:r>
      <w:proofErr w:type="spellStart"/>
      <w:r w:rsidRPr="00E81B7D">
        <w:t>MnS</w:t>
      </w:r>
      <w:proofErr w:type="spellEnd"/>
      <w:r w:rsidRPr="00E81B7D">
        <w:t xml:space="preserve"> Producer on the result of the request.</w:t>
      </w:r>
    </w:p>
    <w:p w14:paraId="5944275E" w14:textId="77777777" w:rsidR="006367AB" w:rsidRDefault="006367AB" w:rsidP="006367AB">
      <w:pPr>
        <w:pStyle w:val="B1"/>
        <w:rPr>
          <w:lang w:eastAsia="zh-CN" w:bidi="ar-IQ"/>
        </w:rPr>
      </w:pPr>
    </w:p>
    <w:p w14:paraId="26A71EA9" w14:textId="77777777" w:rsidR="006367AB" w:rsidRDefault="006367AB" w:rsidP="006367AB">
      <w:pPr>
        <w:rPr>
          <w:b/>
          <w:bCs/>
        </w:rPr>
      </w:pPr>
      <w:r w:rsidRPr="00C1294A">
        <w:rPr>
          <w:b/>
          <w:bCs/>
        </w:rPr>
        <w:t xml:space="preserve">The solution with CEF enabling charging for </w:t>
      </w:r>
      <w:proofErr w:type="spellStart"/>
      <w:r w:rsidRPr="00C1294A">
        <w:rPr>
          <w:b/>
          <w:bCs/>
        </w:rPr>
        <w:t>MnS</w:t>
      </w:r>
      <w:proofErr w:type="spellEnd"/>
      <w:r w:rsidRPr="00C1294A">
        <w:rPr>
          <w:b/>
          <w:bCs/>
        </w:rPr>
        <w:t xml:space="preserve"> producer is illustrated in Figure 7.3.4.</w:t>
      </w:r>
      <w:r>
        <w:rPr>
          <w:b/>
          <w:bCs/>
        </w:rPr>
        <w:t>2</w:t>
      </w:r>
      <w:r w:rsidDel="00CC490A">
        <w:rPr>
          <w:b/>
          <w:bCs/>
        </w:rPr>
        <w:t xml:space="preserve"> </w:t>
      </w:r>
      <w:r w:rsidRPr="00C1294A">
        <w:rPr>
          <w:b/>
          <w:bCs/>
        </w:rPr>
        <w:t>-</w:t>
      </w:r>
      <w:r>
        <w:rPr>
          <w:b/>
          <w:bCs/>
        </w:rPr>
        <w:t>2</w:t>
      </w:r>
      <w:r w:rsidRPr="00C1294A">
        <w:rPr>
          <w:b/>
          <w:bCs/>
        </w:rPr>
        <w:t>.</w:t>
      </w:r>
    </w:p>
    <w:p w14:paraId="7450073E" w14:textId="66CB463B" w:rsidR="006367AB" w:rsidRDefault="006367AB" w:rsidP="00F42E51">
      <w:pPr>
        <w:jc w:val="center"/>
      </w:pPr>
      <w:r>
        <w:object w:dxaOrig="14291" w:dyaOrig="8951" w14:anchorId="6B80CC6B">
          <v:shape id="_x0000_i1037" type="#_x0000_t75" style="width:421.8pt;height:264.35pt" o:ole="">
            <v:imagedata r:id="rId45" o:title=""/>
          </v:shape>
          <o:OLEObject Type="Embed" ProgID="Visio.Drawing.15" ShapeID="_x0000_i1037" DrawAspect="Content" ObjectID="_1684672071" r:id="rId46"/>
        </w:object>
      </w:r>
    </w:p>
    <w:p w14:paraId="3D32CB29"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 xml:space="preserve">(with CEF enabling charging for </w:t>
      </w:r>
      <w:proofErr w:type="spellStart"/>
      <w:r>
        <w:rPr>
          <w:rFonts w:ascii="Arial" w:hAnsi="Arial"/>
          <w:b/>
        </w:rPr>
        <w:t>MnS</w:t>
      </w:r>
      <w:proofErr w:type="spellEnd"/>
      <w:r>
        <w:rPr>
          <w:rFonts w:ascii="Arial" w:hAnsi="Arial"/>
          <w:b/>
        </w:rPr>
        <w:t xml:space="preserve"> producer) - PEC</w:t>
      </w:r>
    </w:p>
    <w:p w14:paraId="458C1B12" w14:textId="77777777" w:rsidR="006367AB" w:rsidRDefault="006367AB" w:rsidP="006367AB">
      <w:pPr>
        <w:pStyle w:val="B1"/>
        <w:rPr>
          <w:b/>
        </w:rPr>
      </w:pPr>
      <w:r w:rsidRPr="00E81B7D">
        <w:rPr>
          <w:b/>
        </w:rPr>
        <w:t>1)</w:t>
      </w:r>
      <w:r w:rsidRPr="00E81B7D">
        <w:rPr>
          <w:b/>
        </w:rPr>
        <w:tab/>
      </w:r>
      <w:r>
        <w:rPr>
          <w:b/>
        </w:rPr>
        <w:t xml:space="preserve">CEF consumes the </w:t>
      </w:r>
      <w:proofErr w:type="spellStart"/>
      <w:r>
        <w:rPr>
          <w:b/>
        </w:rPr>
        <w:t>MnS</w:t>
      </w:r>
      <w:proofErr w:type="spellEnd"/>
      <w:r>
        <w:rPr>
          <w:b/>
        </w:rPr>
        <w:t>:</w:t>
      </w:r>
      <w:r w:rsidDel="00315949">
        <w:t xml:space="preserve"> </w:t>
      </w:r>
      <w:r>
        <w:t xml:space="preserve">The CEF consumes the </w:t>
      </w:r>
      <w:proofErr w:type="spellStart"/>
      <w:r>
        <w:t>MnS</w:t>
      </w:r>
      <w:proofErr w:type="spellEnd"/>
      <w:r>
        <w:t xml:space="preserve"> (see TS 28.622 [16]) and subscribes to notifications for the EAS deployment reporting.</w:t>
      </w:r>
    </w:p>
    <w:p w14:paraId="2AF75F6D" w14:textId="77777777" w:rsidR="006367AB" w:rsidRDefault="006367AB" w:rsidP="006367AB">
      <w:pPr>
        <w:pStyle w:val="B1"/>
      </w:pPr>
      <w:r>
        <w:rPr>
          <w:b/>
        </w:rPr>
        <w:t>2)</w:t>
      </w:r>
      <w:r>
        <w:rPr>
          <w:b/>
        </w:rPr>
        <w:tab/>
      </w:r>
      <w:r w:rsidRPr="00E81B7D">
        <w:rPr>
          <w:b/>
        </w:rPr>
        <w:t>EAS deployment request</w:t>
      </w:r>
      <w:r>
        <w:rPr>
          <w:b/>
        </w:rPr>
        <w:t>:</w:t>
      </w:r>
      <w:r w:rsidDel="00315949">
        <w:t xml:space="preserve"> </w:t>
      </w:r>
      <w:r>
        <w:t xml:space="preserve">The </w:t>
      </w:r>
      <w:proofErr w:type="spellStart"/>
      <w:r>
        <w:t>MnS</w:t>
      </w:r>
      <w:proofErr w:type="spellEnd"/>
      <w:r>
        <w:t xml:space="preserve"> consumer sends the EAS deployment request to the </w:t>
      </w:r>
      <w:proofErr w:type="spellStart"/>
      <w:r>
        <w:t>MnS</w:t>
      </w:r>
      <w:proofErr w:type="spellEnd"/>
      <w:r>
        <w:t xml:space="preserve"> producer, the EAS deployment request could be an instantiation request, an upgrade request or a termination request.</w:t>
      </w:r>
    </w:p>
    <w:p w14:paraId="6F14A2ED" w14:textId="0D24BE71" w:rsidR="006367AB" w:rsidRDefault="006367AB" w:rsidP="006367AB">
      <w:pPr>
        <w:pStyle w:val="B1"/>
      </w:pPr>
      <w:r>
        <w:rPr>
          <w:b/>
        </w:rPr>
        <w:t>3</w:t>
      </w:r>
      <w:r w:rsidRPr="00E81B7D">
        <w:rPr>
          <w:b/>
        </w:rPr>
        <w:t>)</w:t>
      </w:r>
      <w:r w:rsidRPr="00E81B7D">
        <w:rPr>
          <w:b/>
        </w:rPr>
        <w:tab/>
        <w:t xml:space="preserve">EAS deployment process: </w:t>
      </w:r>
      <w:r w:rsidRPr="00E81B7D">
        <w:t xml:space="preserve">the </w:t>
      </w:r>
      <w:proofErr w:type="spellStart"/>
      <w:r w:rsidRPr="00E81B7D">
        <w:t>MnS</w:t>
      </w:r>
      <w:proofErr w:type="spellEnd"/>
      <w:r w:rsidRPr="00E81B7D">
        <w:t xml:space="preserve"> producer </w:t>
      </w:r>
      <w:r>
        <w:t>processes and executes the EAS deployment request</w:t>
      </w:r>
      <w:r w:rsidRPr="00E81B7D">
        <w:t xml:space="preserve"> according to the request.</w:t>
      </w:r>
    </w:p>
    <w:p w14:paraId="05BB3F22" w14:textId="55AAAB86" w:rsidR="006367AB" w:rsidRDefault="006367AB" w:rsidP="006367AB">
      <w:pPr>
        <w:pStyle w:val="B1"/>
      </w:pPr>
      <w:r>
        <w:rPr>
          <w:b/>
        </w:rPr>
        <w:t>4</w:t>
      </w:r>
      <w:r w:rsidRPr="00E81B7D">
        <w:rPr>
          <w:b/>
        </w:rPr>
        <w:t>)</w:t>
      </w:r>
      <w:r>
        <w:rPr>
          <w:b/>
        </w:rPr>
        <w:tab/>
      </w:r>
      <w:r w:rsidRPr="00E81B7D">
        <w:rPr>
          <w:b/>
        </w:rPr>
        <w:t>EAS deployment response:</w:t>
      </w:r>
      <w:r w:rsidRPr="00E81B7D">
        <w:t xml:space="preserve"> The </w:t>
      </w:r>
      <w:proofErr w:type="spellStart"/>
      <w:r w:rsidRPr="00E81B7D">
        <w:t>MnS</w:t>
      </w:r>
      <w:proofErr w:type="spellEnd"/>
      <w:r w:rsidRPr="00E81B7D">
        <w:t xml:space="preserve"> </w:t>
      </w:r>
      <w:r>
        <w:t>producer</w:t>
      </w:r>
      <w:r w:rsidRPr="00E81B7D">
        <w:t xml:space="preserve"> sends the EAS deployment request to the </w:t>
      </w:r>
      <w:proofErr w:type="spellStart"/>
      <w:r w:rsidRPr="00E81B7D">
        <w:t>MnS</w:t>
      </w:r>
      <w:proofErr w:type="spellEnd"/>
      <w:r w:rsidRPr="00E81B7D">
        <w:t xml:space="preserve"> </w:t>
      </w:r>
      <w:r>
        <w:t>consumer</w:t>
      </w:r>
      <w:r w:rsidRPr="00E81B7D">
        <w:t>.</w:t>
      </w:r>
    </w:p>
    <w:p w14:paraId="7B71B784" w14:textId="0F830F8C" w:rsidR="006367AB" w:rsidRDefault="006367AB" w:rsidP="006367AB">
      <w:pPr>
        <w:pStyle w:val="B1"/>
      </w:pPr>
      <w:r>
        <w:rPr>
          <w:b/>
        </w:rPr>
        <w:t>5</w:t>
      </w:r>
      <w:r w:rsidRPr="00E81B7D">
        <w:rPr>
          <w:b/>
        </w:rPr>
        <w:t>)</w:t>
      </w:r>
      <w:r>
        <w:rPr>
          <w:b/>
        </w:rPr>
        <w:tab/>
      </w:r>
      <w:r w:rsidRPr="00E81B7D">
        <w:rPr>
          <w:b/>
        </w:rPr>
        <w:t xml:space="preserve">EAS deployment </w:t>
      </w:r>
      <w:r>
        <w:rPr>
          <w:b/>
        </w:rPr>
        <w:t>notification</w:t>
      </w:r>
      <w:r w:rsidRPr="00E81B7D">
        <w:rPr>
          <w:b/>
        </w:rPr>
        <w:t>:</w:t>
      </w:r>
      <w:r w:rsidRPr="00E81B7D">
        <w:t xml:space="preserve"> The </w:t>
      </w:r>
      <w:proofErr w:type="spellStart"/>
      <w:r w:rsidRPr="00E81B7D">
        <w:t>MnS</w:t>
      </w:r>
      <w:proofErr w:type="spellEnd"/>
      <w:r w:rsidRPr="00E81B7D">
        <w:t xml:space="preserve">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 xml:space="preserve">notification from the </w:t>
      </w:r>
      <w:proofErr w:type="spellStart"/>
      <w:r>
        <w:t>MnS</w:t>
      </w:r>
      <w:proofErr w:type="spellEnd"/>
      <w:r>
        <w:t xml:space="preserve"> producer beforehand.</w:t>
      </w:r>
    </w:p>
    <w:p w14:paraId="549A3DAF" w14:textId="31F8157F" w:rsidR="006367AB" w:rsidRPr="00E81B7D" w:rsidRDefault="006367AB" w:rsidP="006367AB">
      <w:pPr>
        <w:pStyle w:val="B1"/>
      </w:pPr>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3C3D50CB" w14:textId="155D865A" w:rsidR="006367AB" w:rsidRPr="00E81B7D" w:rsidRDefault="006367AB" w:rsidP="006367AB">
      <w:pPr>
        <w:pStyle w:val="B1"/>
      </w:pPr>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C96F8F7" w14:textId="3FF7DCAC" w:rsidR="006367AB" w:rsidRDefault="006367AB" w:rsidP="006367AB">
      <w:pPr>
        <w:pStyle w:val="B1"/>
      </w:pPr>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70A12F48" w14:textId="77777777" w:rsidR="006B3755" w:rsidRDefault="006B3755" w:rsidP="006B3755">
      <w:pPr>
        <w:pStyle w:val="Heading3"/>
      </w:pPr>
      <w:bookmarkStart w:id="120" w:name="_Toc72481574"/>
      <w:r>
        <w:t>7.3.5</w:t>
      </w:r>
      <w:r>
        <w:tab/>
        <w:t>Evaluation</w:t>
      </w:r>
      <w:bookmarkEnd w:id="120"/>
    </w:p>
    <w:p w14:paraId="729FDB55" w14:textId="77777777" w:rsidR="006B3755" w:rsidRPr="00CC490A" w:rsidRDefault="006B3755" w:rsidP="006B3755"/>
    <w:p w14:paraId="79AE4795" w14:textId="77777777" w:rsidR="006B3755" w:rsidRDefault="006B3755" w:rsidP="006B3755">
      <w:pPr>
        <w:pStyle w:val="Heading3"/>
      </w:pPr>
      <w:bookmarkStart w:id="121" w:name="_Toc72481575"/>
      <w:r>
        <w:lastRenderedPageBreak/>
        <w:t>7.3.6</w:t>
      </w:r>
      <w:r>
        <w:tab/>
        <w:t>Conclusion</w:t>
      </w:r>
      <w:bookmarkEnd w:id="121"/>
    </w:p>
    <w:p w14:paraId="6D02B078" w14:textId="77777777" w:rsidR="000943E9" w:rsidRDefault="000943E9" w:rsidP="000943E9">
      <w:pPr>
        <w:pStyle w:val="Heading2"/>
        <w:overflowPunct w:val="0"/>
        <w:autoSpaceDE w:val="0"/>
        <w:autoSpaceDN w:val="0"/>
        <w:adjustRightInd w:val="0"/>
        <w:textAlignment w:val="baseline"/>
      </w:pPr>
      <w:bookmarkStart w:id="122" w:name="_Toc72481576"/>
      <w:bookmarkEnd w:id="95"/>
      <w:r>
        <w:t>7.4</w:t>
      </w:r>
      <w:r>
        <w:tab/>
        <w:t>Charging for edge enabling services usage</w:t>
      </w:r>
      <w:bookmarkEnd w:id="122"/>
    </w:p>
    <w:p w14:paraId="647B9024" w14:textId="6A587541" w:rsidR="008B2A00" w:rsidRDefault="008B2A00" w:rsidP="008B2A00">
      <w:pPr>
        <w:pStyle w:val="Heading3"/>
      </w:pPr>
      <w:bookmarkStart w:id="123" w:name="_Toc72481577"/>
      <w:bookmarkStart w:id="124" w:name="_Toc50104653"/>
      <w:r>
        <w:t>7.4.1</w:t>
      </w:r>
      <w:r>
        <w:tab/>
        <w:t>Use case</w:t>
      </w:r>
      <w:bookmarkEnd w:id="123"/>
    </w:p>
    <w:p w14:paraId="385AD0E0" w14:textId="18904E77" w:rsidR="008B2A00" w:rsidRDefault="008B2A00" w:rsidP="008B2A00">
      <w:pPr>
        <w:pStyle w:val="Heading4"/>
      </w:pPr>
      <w:bookmarkStart w:id="125" w:name="OLE_LINK25"/>
      <w:bookmarkStart w:id="126" w:name="OLE_LINK21"/>
      <w:bookmarkStart w:id="127" w:name="_Toc72481578"/>
      <w:r>
        <w:t>7.4.1.1</w:t>
      </w:r>
      <w:r>
        <w:tab/>
        <w:t>Use case #</w:t>
      </w:r>
      <w:r w:rsidR="00FD6D38">
        <w:t>4a</w:t>
      </w:r>
      <w:r>
        <w:t>: ECSP charging ASP for</w:t>
      </w:r>
      <w:bookmarkEnd w:id="125"/>
      <w:r>
        <w:t xml:space="preserve"> </w:t>
      </w:r>
      <w:bookmarkStart w:id="128" w:name="OLE_LINK20"/>
      <w:r>
        <w:t xml:space="preserve">indirect </w:t>
      </w:r>
      <w:r w:rsidRPr="005A70BA">
        <w:t>3</w:t>
      </w:r>
      <w:bookmarkStart w:id="129" w:name="OLE_LINK18"/>
      <w:r w:rsidRPr="005A70BA">
        <w:t>GPP Core network</w:t>
      </w:r>
      <w:bookmarkEnd w:id="128"/>
      <w:r w:rsidRPr="005A70BA">
        <w:t xml:space="preserve"> capabilities</w:t>
      </w:r>
      <w:bookmarkEnd w:id="129"/>
      <w:r>
        <w:t xml:space="preserve"> usage</w:t>
      </w:r>
      <w:bookmarkStart w:id="130" w:name="OLE_LINK10"/>
      <w:bookmarkEnd w:id="126"/>
      <w:bookmarkEnd w:id="127"/>
    </w:p>
    <w:p w14:paraId="0F0BED6E" w14:textId="5B9B788D" w:rsidR="008B2A00" w:rsidRPr="00D50EA8" w:rsidRDefault="008B2A00" w:rsidP="008B2A00">
      <w:r>
        <w:t xml:space="preserve">ECSP provides edge enabling services to ASP to enable the EAS to be running in the EDN. </w:t>
      </w:r>
      <w:r>
        <w:rPr>
          <w:color w:val="000000"/>
        </w:rPr>
        <w:t xml:space="preserve">Some edge enabling services may be provided to ASP indirectly via </w:t>
      </w:r>
      <w:bookmarkStart w:id="131" w:name="OLE_LINK17"/>
      <w:r>
        <w:rPr>
          <w:color w:val="000000"/>
        </w:rPr>
        <w:t>3GPP Core network</w:t>
      </w:r>
      <w:bookmarkEnd w:id="131"/>
      <w:r>
        <w:rPr>
          <w:color w:val="000000"/>
        </w:rPr>
        <w:t xml:space="preserve"> capabilities.</w:t>
      </w:r>
      <w:r>
        <w:t xml:space="preserve"> </w:t>
      </w:r>
      <w:bookmarkEnd w:id="130"/>
      <w:r>
        <w:t xml:space="preserve">The edge enabling services include following </w:t>
      </w:r>
      <w:r>
        <w:rPr>
          <w:color w:val="000000"/>
        </w:rPr>
        <w:t>3GPP Core network</w:t>
      </w:r>
      <w:r>
        <w:t xml:space="preserve"> capabilities exposed to the EAS </w:t>
      </w:r>
      <w:r>
        <w:rPr>
          <w:lang w:eastAsia="zh-CN"/>
        </w:rPr>
        <w:t>as described in TS 23.558 [4]</w:t>
      </w:r>
      <w:r>
        <w:t>:</w:t>
      </w:r>
      <w:r w:rsidRPr="00D50EA8">
        <w:t xml:space="preserve"> </w:t>
      </w:r>
    </w:p>
    <w:p w14:paraId="21F4BBB5" w14:textId="77777777" w:rsidR="008B2A00" w:rsidRDefault="008B2A00" w:rsidP="008B2A00">
      <w:pPr>
        <w:keepNext/>
        <w:ind w:left="630" w:hanging="346"/>
        <w:rPr>
          <w:lang w:val="en-US"/>
        </w:rPr>
      </w:pPr>
      <w:r>
        <w:t>-</w:t>
      </w:r>
      <w:r>
        <w:tab/>
      </w:r>
      <w:r>
        <w:rPr>
          <w:lang w:val="en-US"/>
        </w:rPr>
        <w:t xml:space="preserve">Obtaining UE location (see TS 23.558 [4]); </w:t>
      </w:r>
    </w:p>
    <w:p w14:paraId="783285E0" w14:textId="3D73431F" w:rsidR="008B2A00" w:rsidRDefault="008B2A00" w:rsidP="008B2A00">
      <w:pPr>
        <w:keepNext/>
        <w:ind w:left="630" w:hanging="346"/>
        <w:rPr>
          <w:lang w:val="en-US"/>
        </w:rPr>
      </w:pPr>
      <w:r>
        <w:t>-</w:t>
      </w:r>
      <w:r>
        <w:tab/>
      </w:r>
      <w:r>
        <w:rPr>
          <w:lang w:val="en-US"/>
        </w:rPr>
        <w:t>ACR management events subscription (see TS 23.558 [4]);</w:t>
      </w:r>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4B6E2560" w:rsidR="008B2A00" w:rsidRPr="00C57587" w:rsidRDefault="008B2A00" w:rsidP="008B2A00">
      <w:pPr>
        <w:keepNext/>
      </w:pPr>
      <w:bookmarkStart w:id="132" w:name="OLE_LINK27"/>
    </w:p>
    <w:p w14:paraId="51C2AF0E" w14:textId="67AA9084" w:rsidR="008B2A00" w:rsidRDefault="008B2A00" w:rsidP="008B2A00">
      <w:pPr>
        <w:pStyle w:val="Heading4"/>
      </w:pPr>
      <w:bookmarkStart w:id="133" w:name="_Toc72481579"/>
      <w:bookmarkEnd w:id="132"/>
      <w:r>
        <w:t>7.4.1.2</w:t>
      </w:r>
      <w:r>
        <w:tab/>
        <w:t>Use case #</w:t>
      </w:r>
      <w:r w:rsidR="00FD6D38">
        <w:t>4b</w:t>
      </w:r>
      <w:r>
        <w:t>: ECSP charging ASP for edge enabling services provided by ECSP</w:t>
      </w:r>
      <w:bookmarkEnd w:id="133"/>
    </w:p>
    <w:p w14:paraId="34C2906A" w14:textId="77777777" w:rsidR="008B2A00" w:rsidRDefault="008B2A00" w:rsidP="008B2A00">
      <w:pPr>
        <w:keepNext/>
      </w:pPr>
      <w:bookmarkStart w:id="134" w:name="OLE_LINK15"/>
      <w:r>
        <w:t xml:space="preserve">ECSP provides edge enabling services to ASP to enable the EAS to be running in the EDN. </w:t>
      </w:r>
      <w:r>
        <w:rPr>
          <w:color w:val="000000"/>
        </w:rPr>
        <w:t>Some edge enabling services are provided directly by ECSP.</w:t>
      </w:r>
      <w:r>
        <w:t xml:space="preserve"> The edge enabling services include following EES capabilities exposed to the EAS </w:t>
      </w:r>
      <w:r>
        <w:rPr>
          <w:lang w:eastAsia="zh-CN"/>
        </w:rPr>
        <w:t>as described in TS 23.558 [4]</w:t>
      </w:r>
      <w:r>
        <w:t>:</w:t>
      </w:r>
    </w:p>
    <w:p w14:paraId="272B14AA" w14:textId="77777777" w:rsidR="008B2A00" w:rsidRDefault="008B2A00" w:rsidP="008B2A00">
      <w:pPr>
        <w:keepNext/>
        <w:ind w:left="630" w:hanging="346"/>
      </w:pPr>
      <w:r>
        <w:t>-</w:t>
      </w:r>
      <w:r>
        <w:tab/>
        <w:t>EAS registration (see TS 23.558 [4]);</w:t>
      </w:r>
    </w:p>
    <w:p w14:paraId="3AC495A6" w14:textId="77777777" w:rsidR="008B2A00" w:rsidRDefault="008B2A00" w:rsidP="008B2A00">
      <w:pPr>
        <w:keepNext/>
        <w:ind w:left="630" w:hanging="346"/>
      </w:pPr>
      <w:r>
        <w:t>-</w:t>
      </w:r>
      <w:r>
        <w:tab/>
        <w:t xml:space="preserve">EAS discovery (see TS 23.558 [4]); </w:t>
      </w:r>
    </w:p>
    <w:p w14:paraId="22ADDD9E" w14:textId="77777777" w:rsidR="008B2A00" w:rsidRDefault="008B2A00" w:rsidP="008B2A00">
      <w:pPr>
        <w:keepNext/>
        <w:ind w:left="630" w:hanging="346"/>
        <w:rPr>
          <w:lang w:val="en-US"/>
        </w:rPr>
      </w:pPr>
      <w:r>
        <w:t>-</w:t>
      </w:r>
      <w:r>
        <w:tab/>
      </w:r>
      <w:r>
        <w:rPr>
          <w:color w:val="000000"/>
        </w:rPr>
        <w:t>Support to Service Continuity</w:t>
      </w:r>
      <w:r>
        <w:rPr>
          <w:lang w:val="en-US"/>
        </w:rPr>
        <w:t xml:space="preserve"> (see TS 23.558 [4]);</w:t>
      </w:r>
    </w:p>
    <w:p w14:paraId="0A6BE3C8" w14:textId="5831B8E8" w:rsidR="008B2A00" w:rsidRDefault="008B2A00" w:rsidP="008B2A00">
      <w:pPr>
        <w:keepNext/>
        <w:ind w:left="630" w:hanging="346"/>
      </w:pPr>
      <w:r>
        <w:t>-</w:t>
      </w:r>
      <w:r>
        <w:tab/>
      </w:r>
      <w:r>
        <w:rPr>
          <w:lang w:val="en-US"/>
        </w:rPr>
        <w:t>Application Client information subscription/notification (see TS 23.558 [4])</w:t>
      </w:r>
      <w:bookmarkEnd w:id="134"/>
      <w:r>
        <w:rPr>
          <w:lang w:val="en-US"/>
        </w:rPr>
        <w:t>.</w:t>
      </w:r>
    </w:p>
    <w:p w14:paraId="5C494188" w14:textId="77777777" w:rsidR="000943E9" w:rsidRDefault="000943E9" w:rsidP="000943E9">
      <w:pPr>
        <w:pStyle w:val="Heading3"/>
      </w:pPr>
      <w:bookmarkStart w:id="135" w:name="_Toc50104654"/>
      <w:bookmarkStart w:id="136" w:name="_Toc72481580"/>
      <w:bookmarkEnd w:id="124"/>
      <w:r>
        <w:t>7.4.2</w:t>
      </w:r>
      <w:r>
        <w:tab/>
        <w:t>Potential charging requirements</w:t>
      </w:r>
      <w:bookmarkEnd w:id="135"/>
      <w:bookmarkEnd w:id="136"/>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EAS registration;</w:t>
      </w:r>
    </w:p>
    <w:p w14:paraId="7E6FDBA0" w14:textId="77777777" w:rsidR="000943E9" w:rsidRDefault="000943E9" w:rsidP="000943E9">
      <w:pPr>
        <w:keepNext/>
        <w:ind w:left="630" w:hanging="346"/>
      </w:pPr>
      <w:r>
        <w:t>-</w:t>
      </w:r>
      <w:r>
        <w:tab/>
        <w:t>EAS discovery;</w:t>
      </w:r>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137"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lastRenderedPageBreak/>
        <w:t>-</w:t>
      </w:r>
      <w:r>
        <w:tab/>
      </w:r>
      <w:r>
        <w:rPr>
          <w:color w:val="000000"/>
        </w:rPr>
        <w:t>Support to Service Continuity</w:t>
      </w:r>
      <w:r>
        <w:rPr>
          <w:lang w:val="en-US"/>
        </w:rPr>
        <w:t>;</w:t>
      </w:r>
    </w:p>
    <w:p w14:paraId="4B9DE8BD" w14:textId="77777777" w:rsidR="000943E9" w:rsidRDefault="000943E9" w:rsidP="000943E9">
      <w:pPr>
        <w:keepNext/>
        <w:ind w:left="630" w:hanging="346"/>
      </w:pPr>
      <w:r>
        <w:t>-</w:t>
      </w:r>
      <w:r>
        <w:tab/>
        <w:t>Obtaining UE location;</w:t>
      </w:r>
    </w:p>
    <w:p w14:paraId="3A6096FE" w14:textId="07498066" w:rsidR="00D043E6" w:rsidRPr="001B6B6A" w:rsidRDefault="00D043E6" w:rsidP="00D043E6">
      <w:pPr>
        <w:keepNext/>
        <w:ind w:left="630" w:hanging="346"/>
        <w:rPr>
          <w:lang w:val="fr-FR"/>
        </w:rPr>
      </w:pPr>
      <w:r w:rsidRPr="001B6B6A">
        <w:rPr>
          <w:lang w:val="fr-FR"/>
        </w:rPr>
        <w:t>-</w:t>
      </w:r>
      <w:r w:rsidRPr="001B6B6A">
        <w:rPr>
          <w:lang w:val="fr-FR"/>
        </w:rPr>
        <w:tab/>
        <w:t xml:space="preserve">ACR management </w:t>
      </w:r>
      <w:proofErr w:type="spellStart"/>
      <w:r w:rsidRPr="001B6B6A">
        <w:rPr>
          <w:lang w:val="fr-FR"/>
        </w:rPr>
        <w:t>events</w:t>
      </w:r>
      <w:proofErr w:type="spellEnd"/>
      <w:r w:rsidRPr="001B6B6A">
        <w:rPr>
          <w:lang w:val="fr-FR"/>
        </w:rPr>
        <w:t xml:space="preserve"> </w:t>
      </w:r>
      <w:proofErr w:type="spellStart"/>
      <w:r w:rsidRPr="001B6B6A">
        <w:rPr>
          <w:lang w:val="fr-FR"/>
        </w:rPr>
        <w:t>subscription</w:t>
      </w:r>
      <w:proofErr w:type="spellEnd"/>
      <w:r w:rsidRPr="001B6B6A">
        <w:rPr>
          <w:lang w:val="fr-FR"/>
        </w:rPr>
        <w:t>;</w:t>
      </w:r>
    </w:p>
    <w:p w14:paraId="2286B12A" w14:textId="77777777" w:rsidR="000943E9" w:rsidRPr="001B6B6A" w:rsidRDefault="000943E9" w:rsidP="000943E9">
      <w:pPr>
        <w:keepNext/>
        <w:ind w:left="630" w:hanging="346"/>
        <w:rPr>
          <w:lang w:val="fr-FR"/>
        </w:rPr>
      </w:pPr>
      <w:r w:rsidRPr="001B6B6A">
        <w:rPr>
          <w:lang w:val="fr-FR"/>
        </w:rPr>
        <w:t>-</w:t>
      </w:r>
      <w:r w:rsidRPr="001B6B6A">
        <w:rPr>
          <w:lang w:val="fr-FR"/>
        </w:rPr>
        <w:tab/>
        <w:t xml:space="preserve">Application Client information </w:t>
      </w:r>
      <w:proofErr w:type="spellStart"/>
      <w:r w:rsidRPr="001B6B6A">
        <w:rPr>
          <w:lang w:val="fr-FR"/>
        </w:rPr>
        <w:t>subscription</w:t>
      </w:r>
      <w:proofErr w:type="spellEnd"/>
      <w:r w:rsidRPr="001B6B6A">
        <w:rPr>
          <w:lang w:val="fr-FR"/>
        </w:rPr>
        <w:t>/notification;</w:t>
      </w:r>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138" w:name="_Toc50104655"/>
      <w:bookmarkStart w:id="139" w:name="_Toc72481581"/>
      <w:bookmarkEnd w:id="137"/>
      <w:r>
        <w:t>7.4.3</w:t>
      </w:r>
      <w:r>
        <w:tab/>
        <w:t>Key issues</w:t>
      </w:r>
      <w:bookmarkEnd w:id="138"/>
      <w:bookmarkEnd w:id="139"/>
    </w:p>
    <w:p w14:paraId="1CC7E9C4" w14:textId="77777777" w:rsidR="000C3E28" w:rsidRPr="0036726F" w:rsidRDefault="000C3E28" w:rsidP="00BC26F3">
      <w:pPr>
        <w:keepNext/>
      </w:pPr>
      <w:bookmarkStart w:id="140" w:name="_Hlk72479172"/>
      <w:bookmarkStart w:id="141" w:name="_Hlk72479199"/>
      <w:bookmarkStart w:id="142" w:name="_Toc50104656"/>
      <w:r w:rsidRPr="0036726F">
        <w:t>The following key issues are identified:</w:t>
      </w:r>
    </w:p>
    <w:bookmarkEnd w:id="140"/>
    <w:p w14:paraId="3C5FC910" w14:textId="77777777" w:rsidR="000C3E28" w:rsidRPr="0036726F" w:rsidRDefault="000C3E28" w:rsidP="000C3E28">
      <w:pPr>
        <w:pStyle w:val="B1"/>
      </w:pPr>
      <w:r w:rsidRPr="00BC26F3">
        <w:rPr>
          <w:b/>
          <w:bCs/>
        </w:rPr>
        <w:t>-</w:t>
      </w:r>
      <w:r w:rsidRPr="00BC26F3">
        <w:rPr>
          <w:b/>
          <w:bCs/>
        </w:rPr>
        <w:tab/>
      </w:r>
      <w:r w:rsidRPr="0036726F">
        <w:rPr>
          <w:b/>
          <w:bCs/>
        </w:rPr>
        <w:t>Key Issue #4a</w:t>
      </w:r>
      <w:r w:rsidRPr="0036726F">
        <w:t xml:space="preserve">: How does the charging mechanism for ECSP support converged charging for the EAS signalling procedures as depicted in </w:t>
      </w:r>
      <w:r w:rsidRPr="0036726F">
        <w:rPr>
          <w:b/>
          <w:bCs/>
        </w:rPr>
        <w:t>REQ-CH_EC_ES-01</w:t>
      </w:r>
      <w:r w:rsidRPr="0036726F">
        <w:t>.</w:t>
      </w:r>
    </w:p>
    <w:p w14:paraId="41B141E1" w14:textId="77777777" w:rsidR="000C3E28" w:rsidRPr="0036726F" w:rsidRDefault="000C3E28" w:rsidP="000C3E28">
      <w:pPr>
        <w:pStyle w:val="B1"/>
      </w:pPr>
      <w:r w:rsidRPr="00BC26F3">
        <w:rPr>
          <w:b/>
          <w:bCs/>
        </w:rPr>
        <w:t>-</w:t>
      </w:r>
      <w:r w:rsidRPr="00BC26F3">
        <w:rPr>
          <w:b/>
          <w:bCs/>
        </w:rPr>
        <w:tab/>
      </w:r>
      <w:r w:rsidRPr="0036726F">
        <w:rPr>
          <w:b/>
          <w:bCs/>
        </w:rPr>
        <w:t>Key Issue #4b</w:t>
      </w:r>
      <w:r w:rsidRPr="0036726F">
        <w:t xml:space="preserve">: How does the charging mechanism for ECSP support converged charging for the EAS service consumption as depicted in </w:t>
      </w:r>
      <w:r w:rsidRPr="0036726F">
        <w:rPr>
          <w:b/>
          <w:bCs/>
        </w:rPr>
        <w:t>REQ-CH_EC_ES-02</w:t>
      </w:r>
      <w:r w:rsidRPr="0036726F">
        <w:t>.</w:t>
      </w:r>
    </w:p>
    <w:p w14:paraId="151B879B" w14:textId="77777777" w:rsidR="000943E9" w:rsidRDefault="000943E9" w:rsidP="000943E9">
      <w:pPr>
        <w:pStyle w:val="Heading3"/>
      </w:pPr>
      <w:bookmarkStart w:id="143" w:name="_Toc72481582"/>
      <w:bookmarkEnd w:id="141"/>
      <w:r>
        <w:t>7.4.4</w:t>
      </w:r>
      <w:r>
        <w:tab/>
        <w:t>Possible solutions</w:t>
      </w:r>
      <w:bookmarkEnd w:id="142"/>
      <w:bookmarkEnd w:id="143"/>
    </w:p>
    <w:p w14:paraId="6B57AC8F" w14:textId="77777777" w:rsidR="000943E9" w:rsidRDefault="000943E9" w:rsidP="000943E9">
      <w:pPr>
        <w:pStyle w:val="Heading4"/>
      </w:pPr>
      <w:bookmarkStart w:id="144" w:name="_Toc72481583"/>
      <w:r>
        <w:t>7.4.4.1</w:t>
      </w:r>
      <w:r>
        <w:tab/>
        <w:t>Potential charging architectures</w:t>
      </w:r>
      <w:bookmarkEnd w:id="144"/>
    </w:p>
    <w:p w14:paraId="1D83EB6D" w14:textId="77777777" w:rsidR="000943E9" w:rsidRDefault="000943E9" w:rsidP="000943E9">
      <w:r w:rsidRPr="00383256">
        <w:rPr>
          <w:b/>
          <w:bCs/>
        </w:rPr>
        <w:t>Solution #</w:t>
      </w:r>
      <w:r>
        <w:rPr>
          <w:b/>
          <w:bCs/>
        </w:rPr>
        <w:t>4a</w:t>
      </w:r>
      <w:r>
        <w:t>: For key issue #4a are based on the following potential converged charging architectures. In these architectures, it is assumed that the EES, CHF and Billing Domain are owned by the same ECSP.</w:t>
      </w:r>
    </w:p>
    <w:p w14:paraId="68EB89A4" w14:textId="77777777" w:rsidR="000943E9" w:rsidRDefault="000943E9" w:rsidP="000943E9">
      <w:pPr>
        <w:jc w:val="center"/>
      </w:pPr>
      <w:r>
        <w:object w:dxaOrig="6580" w:dyaOrig="7540" w14:anchorId="1AF997E7">
          <v:shape id="_x0000_i1038" type="#_x0000_t75" style="width:327.75pt;height:376.1pt" o:ole="">
            <v:imagedata r:id="rId47" o:title=""/>
          </v:shape>
          <o:OLEObject Type="Embed" ProgID="Visio.Drawing.15" ShapeID="_x0000_i1038" DrawAspect="Content" ObjectID="_1684672072" r:id="rId48"/>
        </w:object>
      </w:r>
    </w:p>
    <w:p w14:paraId="2F0C38A3" w14:textId="77777777" w:rsidR="000943E9" w:rsidRDefault="000943E9" w:rsidP="000943E9">
      <w:pPr>
        <w:keepLines/>
        <w:spacing w:after="240"/>
        <w:jc w:val="center"/>
        <w:rPr>
          <w:rFonts w:ascii="Arial" w:hAnsi="Arial"/>
          <w:b/>
        </w:rPr>
      </w:pPr>
      <w:r>
        <w:rPr>
          <w:rFonts w:ascii="Arial" w:hAnsi="Arial"/>
          <w:b/>
        </w:rPr>
        <w:lastRenderedPageBreak/>
        <w:t>Figure 7.4.4.1-1: Converged charging architecture for edge enabling infrastructure resources and services with EES supporting CTF</w:t>
      </w:r>
    </w:p>
    <w:p w14:paraId="02E599D0" w14:textId="77777777" w:rsidR="000943E9" w:rsidRDefault="000943E9" w:rsidP="000943E9">
      <w:pPr>
        <w:pStyle w:val="Heading4"/>
      </w:pPr>
      <w:bookmarkStart w:id="145" w:name="_Toc72481584"/>
      <w:r>
        <w:t>7.4.4.2</w:t>
      </w:r>
      <w:r>
        <w:tab/>
        <w:t>Possible solutions for EAS registration charging</w:t>
      </w:r>
      <w:bookmarkEnd w:id="145"/>
    </w:p>
    <w:p w14:paraId="3D4A76D0" w14:textId="77777777" w:rsidR="000943E9" w:rsidRDefault="000943E9" w:rsidP="000943E9">
      <w:r w:rsidRPr="00383256">
        <w:rPr>
          <w:b/>
          <w:bCs/>
        </w:rPr>
        <w:t>Solution #</w:t>
      </w:r>
      <w:r>
        <w:rPr>
          <w:b/>
          <w:bCs/>
        </w:rPr>
        <w:t>4c</w:t>
      </w:r>
      <w:r>
        <w:t>: To key issue #4a for EAS registration charging is illustrated in the Figure 7.4.4.2-1.</w:t>
      </w:r>
    </w:p>
    <w:p w14:paraId="6CBCD085" w14:textId="77777777" w:rsidR="000943E9" w:rsidRDefault="000943E9" w:rsidP="000943E9">
      <w:pPr>
        <w:jc w:val="center"/>
      </w:pPr>
      <w:r>
        <w:object w:dxaOrig="7840" w:dyaOrig="3040" w14:anchorId="744526C5">
          <v:shape id="_x0000_i1039" type="#_x0000_t75" style="width:391.15pt;height:152.05pt" o:ole="">
            <v:imagedata r:id="rId49" o:title=""/>
          </v:shape>
          <o:OLEObject Type="Embed" ProgID="Visio.Drawing.15" ShapeID="_x0000_i1039" DrawAspect="Content" ObjectID="_1684672073" r:id="rId50"/>
        </w:object>
      </w:r>
    </w:p>
    <w:p w14:paraId="22986FAF" w14:textId="29EED90B" w:rsidR="000943E9" w:rsidRDefault="000943E9" w:rsidP="000943E9">
      <w:pPr>
        <w:keepLines/>
        <w:spacing w:after="240"/>
        <w:jc w:val="center"/>
      </w:pPr>
      <w:r>
        <w:rPr>
          <w:rFonts w:ascii="Arial" w:hAnsi="Arial"/>
          <w:b/>
        </w:rPr>
        <w:t>Figure 7.4.4.</w:t>
      </w:r>
      <w:r w:rsidR="00F21B9B">
        <w:rPr>
          <w:rFonts w:ascii="Arial" w:hAnsi="Arial"/>
          <w:b/>
        </w:rPr>
        <w:t>2</w:t>
      </w:r>
      <w:r>
        <w:rPr>
          <w:rFonts w:ascii="Arial" w:hAnsi="Arial"/>
          <w:b/>
        </w:rPr>
        <w:t>-1: Charging for EAS registration - IEC</w:t>
      </w:r>
    </w:p>
    <w:p w14:paraId="21EA9E7E" w14:textId="77777777" w:rsidR="00A35158" w:rsidRPr="0036726F" w:rsidRDefault="00A35158" w:rsidP="00A35158">
      <w:pPr>
        <w:pStyle w:val="B1"/>
      </w:pPr>
      <w:r w:rsidRPr="0036726F">
        <w:t>1.</w:t>
      </w:r>
      <w:r w:rsidRPr="0036726F">
        <w:tab/>
        <w:t xml:space="preserve">The EAS sends the </w:t>
      </w:r>
      <w:r w:rsidRPr="0036726F">
        <w:rPr>
          <w:lang w:eastAsia="zh-CN"/>
        </w:rPr>
        <w:t>E</w:t>
      </w:r>
      <w:r w:rsidRPr="0036726F">
        <w:t>dge Application Server Registration request (see TS 23.558 [4]) to the EES.</w:t>
      </w:r>
    </w:p>
    <w:p w14:paraId="40CF0630" w14:textId="77777777" w:rsidR="00A35158" w:rsidRPr="0036726F" w:rsidRDefault="00A35158"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Registration request and sends the charging data request for the CHF to process the related charging data for CDR generation purpose.</w:t>
      </w:r>
    </w:p>
    <w:p w14:paraId="612D450A" w14:textId="4AC66F89" w:rsidR="00A35158" w:rsidRPr="0036726F" w:rsidRDefault="00A35158"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0BE762A" w14:textId="77777777" w:rsidR="00A35158" w:rsidRPr="0036726F" w:rsidRDefault="00A35158" w:rsidP="00BC26F3">
      <w:pPr>
        <w:pStyle w:val="B2"/>
      </w:pPr>
      <w:r w:rsidRPr="0036726F">
        <w:rPr>
          <w:b/>
        </w:rPr>
        <w:t>1ch-c)</w:t>
      </w:r>
      <w:r w:rsidRPr="0036726F">
        <w:rPr>
          <w:b/>
        </w:rPr>
        <w:tab/>
        <w:t>Charging Data Response [Event]:</w:t>
      </w:r>
      <w:r w:rsidRPr="0036726F">
        <w:t xml:space="preserve"> The CHF informs the CEF on the result of the request.</w:t>
      </w:r>
    </w:p>
    <w:p w14:paraId="45C7E174" w14:textId="77777777" w:rsidR="00A35158" w:rsidRPr="0036726F" w:rsidRDefault="00A35158" w:rsidP="00A35158">
      <w:pPr>
        <w:pStyle w:val="B1"/>
      </w:pPr>
      <w:r w:rsidRPr="0036726F">
        <w:t>2.</w:t>
      </w:r>
      <w:r w:rsidRPr="0036726F">
        <w:tab/>
        <w:t xml:space="preserve">The </w:t>
      </w:r>
      <w:r w:rsidRPr="0036726F">
        <w:rPr>
          <w:lang w:eastAsia="zh-CN"/>
        </w:rPr>
        <w:t>EE</w:t>
      </w:r>
      <w:r w:rsidRPr="0036726F">
        <w:t xml:space="preserve">S sends </w:t>
      </w:r>
      <w:r w:rsidRPr="0036726F">
        <w:rPr>
          <w:lang w:eastAsia="zh-CN"/>
        </w:rPr>
        <w:t>E</w:t>
      </w:r>
      <w:r w:rsidRPr="0036726F">
        <w:t>dge Application Server Registration response (see TS 23.558 [4]) to the EAS.</w:t>
      </w:r>
    </w:p>
    <w:p w14:paraId="40F6178F" w14:textId="77777777" w:rsidR="000943E9" w:rsidRDefault="000943E9" w:rsidP="000943E9">
      <w:pPr>
        <w:pStyle w:val="Heading4"/>
      </w:pPr>
      <w:bookmarkStart w:id="146" w:name="_Toc72481585"/>
      <w:r>
        <w:t>7.4.4.3</w:t>
      </w:r>
      <w:r>
        <w:tab/>
        <w:t>Possible solutions for EAS discovery charging</w:t>
      </w:r>
      <w:bookmarkEnd w:id="146"/>
    </w:p>
    <w:p w14:paraId="3BF29AB2" w14:textId="2A4A22B0" w:rsidR="000943E9" w:rsidRDefault="000943E9" w:rsidP="000943E9">
      <w:r w:rsidRPr="00383256">
        <w:rPr>
          <w:b/>
          <w:bCs/>
        </w:rPr>
        <w:t>Solution #</w:t>
      </w:r>
      <w:r>
        <w:rPr>
          <w:b/>
          <w:bCs/>
        </w:rPr>
        <w:t>4b</w:t>
      </w:r>
      <w:r>
        <w:t>: To key issue #4b for EAS discovery charging is illustrated in the Figure 7.4.4.3-</w:t>
      </w:r>
      <w:r w:rsidR="009F293C">
        <w:t>1</w:t>
      </w:r>
      <w:r>
        <w:t>.</w:t>
      </w:r>
    </w:p>
    <w:p w14:paraId="65257F05" w14:textId="77777777" w:rsidR="000943E9" w:rsidRDefault="000943E9" w:rsidP="000943E9">
      <w:pPr>
        <w:jc w:val="center"/>
      </w:pPr>
      <w:r>
        <w:object w:dxaOrig="7470" w:dyaOrig="2880" w14:anchorId="1BED5A11">
          <v:shape id="_x0000_i1040" type="#_x0000_t75" style="width:373.45pt;height:2in" o:ole="">
            <v:imagedata r:id="rId51" o:title=""/>
          </v:shape>
          <o:OLEObject Type="Embed" ProgID="Visio.Drawing.15" ShapeID="_x0000_i1040" DrawAspect="Content" ObjectID="_1684672074" r:id="rId52"/>
        </w:object>
      </w:r>
    </w:p>
    <w:p w14:paraId="6A86D348" w14:textId="08A0AB97" w:rsidR="000943E9" w:rsidRDefault="000943E9" w:rsidP="000943E9">
      <w:pPr>
        <w:keepLines/>
        <w:spacing w:after="240"/>
        <w:jc w:val="center"/>
      </w:pPr>
      <w:r>
        <w:rPr>
          <w:rFonts w:ascii="Arial" w:hAnsi="Arial"/>
          <w:b/>
        </w:rPr>
        <w:t>Figure 7.4.4.3-</w:t>
      </w:r>
      <w:r w:rsidR="009F293C">
        <w:rPr>
          <w:rFonts w:ascii="Arial" w:hAnsi="Arial"/>
          <w:b/>
        </w:rPr>
        <w:t>1</w:t>
      </w:r>
      <w:r>
        <w:rPr>
          <w:rFonts w:ascii="Arial" w:hAnsi="Arial"/>
          <w:b/>
        </w:rPr>
        <w:t>: Charging for EAS discovery - IEC</w:t>
      </w:r>
    </w:p>
    <w:p w14:paraId="4C480623" w14:textId="77777777" w:rsidR="00FA6EBC" w:rsidRPr="0036726F" w:rsidRDefault="00FA6EBC" w:rsidP="00FA6EBC">
      <w:pPr>
        <w:pStyle w:val="B1"/>
      </w:pPr>
      <w:r w:rsidRPr="0036726F">
        <w:t>1.</w:t>
      </w:r>
      <w:r w:rsidRPr="0036726F">
        <w:tab/>
        <w:t xml:space="preserve">The EEC sends the </w:t>
      </w:r>
      <w:r w:rsidRPr="0036726F">
        <w:rPr>
          <w:lang w:eastAsia="zh-CN"/>
        </w:rPr>
        <w:t>E</w:t>
      </w:r>
      <w:r w:rsidRPr="0036726F">
        <w:t>dge Application Server discovery request (see TS 23.558 [4]) to the EES.</w:t>
      </w:r>
    </w:p>
    <w:p w14:paraId="022045F5" w14:textId="77777777" w:rsidR="00FA6EBC" w:rsidRPr="0036726F" w:rsidRDefault="00FA6EBC"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E</w:t>
      </w:r>
      <w:r w:rsidRPr="0036726F">
        <w:t>dge Application Server discovery request and sends the charging data request for the CHF to process the related charging data for CDR generation purpose.</w:t>
      </w:r>
    </w:p>
    <w:p w14:paraId="2B28884B" w14:textId="39B1B1E9" w:rsidR="00FA6EBC" w:rsidRPr="0036726F" w:rsidRDefault="00FA6EBC"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D01793E" w14:textId="77777777" w:rsidR="00FA6EBC" w:rsidRPr="0036726F" w:rsidRDefault="00FA6EBC" w:rsidP="00BC26F3">
      <w:pPr>
        <w:pStyle w:val="B2"/>
      </w:pPr>
      <w:r w:rsidRPr="0036726F">
        <w:rPr>
          <w:b/>
        </w:rPr>
        <w:lastRenderedPageBreak/>
        <w:t>1ch-c)</w:t>
      </w:r>
      <w:r w:rsidRPr="0036726F">
        <w:rPr>
          <w:b/>
        </w:rPr>
        <w:tab/>
        <w:t>Charging Data Response [Event]:</w:t>
      </w:r>
      <w:r w:rsidRPr="0036726F">
        <w:t xml:space="preserve"> The CHF informs the CEF on the result of the request.</w:t>
      </w:r>
    </w:p>
    <w:p w14:paraId="3976EA5B"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discovery response (see TS 23.558 [4]) to the EEC.</w:t>
      </w:r>
    </w:p>
    <w:p w14:paraId="2209832C" w14:textId="77777777" w:rsidR="000943E9" w:rsidRDefault="000943E9" w:rsidP="000943E9">
      <w:pPr>
        <w:pStyle w:val="Heading4"/>
      </w:pPr>
      <w:bookmarkStart w:id="147" w:name="_Toc72481586"/>
      <w:r>
        <w:t>7.4.4.4</w:t>
      </w:r>
      <w:r>
        <w:tab/>
        <w:t>Possible solutions for EAS application context transfer charging</w:t>
      </w:r>
      <w:bookmarkEnd w:id="147"/>
    </w:p>
    <w:p w14:paraId="61F9E7DA" w14:textId="77777777" w:rsidR="000943E9" w:rsidRDefault="000943E9" w:rsidP="000943E9">
      <w:r w:rsidRPr="00383256">
        <w:rPr>
          <w:b/>
          <w:bCs/>
        </w:rPr>
        <w:t>Solution #</w:t>
      </w:r>
      <w:r>
        <w:rPr>
          <w:b/>
          <w:bCs/>
        </w:rPr>
        <w:t>4c</w:t>
      </w:r>
      <w:r>
        <w:t>: The solution #4c for EAS application context transfer charging based on IEC is illustrated in the Figure 7.4.4.4-1.</w:t>
      </w:r>
    </w:p>
    <w:p w14:paraId="4B40913A" w14:textId="77777777" w:rsidR="000943E9" w:rsidRDefault="000943E9" w:rsidP="000943E9">
      <w:pPr>
        <w:jc w:val="center"/>
      </w:pPr>
      <w:r>
        <w:object w:dxaOrig="8320" w:dyaOrig="3360" w14:anchorId="7BA4F372">
          <v:shape id="_x0000_i1041" type="#_x0000_t75" style="width:415.9pt;height:168.2pt" o:ole="">
            <v:imagedata r:id="rId53" o:title=""/>
          </v:shape>
          <o:OLEObject Type="Embed" ProgID="Visio.Drawing.15" ShapeID="_x0000_i1041" DrawAspect="Content" ObjectID="_1684672075" r:id="rId54"/>
        </w:object>
      </w:r>
    </w:p>
    <w:p w14:paraId="071041A7" w14:textId="77777777" w:rsidR="000943E9" w:rsidRDefault="000943E9" w:rsidP="000943E9">
      <w:pPr>
        <w:keepLines/>
        <w:spacing w:after="240"/>
        <w:jc w:val="center"/>
      </w:pPr>
      <w:r>
        <w:rPr>
          <w:rFonts w:ascii="Arial" w:hAnsi="Arial"/>
          <w:b/>
        </w:rPr>
        <w:t>Figure 7.4.4.4-1: Charging for EAS application context transfer - IEC</w:t>
      </w:r>
    </w:p>
    <w:p w14:paraId="3E596DC0" w14:textId="77777777" w:rsidR="00A57FC9" w:rsidRPr="0036726F" w:rsidRDefault="00A57FC9" w:rsidP="00A57FC9">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07D43E23" w14:textId="77777777" w:rsidR="00A57FC9" w:rsidRPr="0036726F" w:rsidRDefault="00A57FC9" w:rsidP="00BC26F3">
      <w:pPr>
        <w:pStyle w:val="B2"/>
      </w:pPr>
      <w:r w:rsidRPr="0036726F">
        <w:rPr>
          <w:b/>
        </w:rPr>
        <w:t>1ch-a)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request and sends the charging data request for the CHF to process the related charging data for CDR generation purpose.</w:t>
      </w:r>
    </w:p>
    <w:p w14:paraId="746080F4" w14:textId="71031AFF" w:rsidR="00A57FC9" w:rsidRPr="0036726F" w:rsidRDefault="00A57FC9"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5401258" w14:textId="77777777" w:rsidR="00A57FC9" w:rsidRPr="0036726F" w:rsidRDefault="00A57FC9" w:rsidP="00BC26F3">
      <w:pPr>
        <w:pStyle w:val="B2"/>
      </w:pPr>
      <w:r w:rsidRPr="0036726F">
        <w:rPr>
          <w:b/>
        </w:rPr>
        <w:t>1ch-c)</w:t>
      </w:r>
      <w:r w:rsidRPr="0036726F">
        <w:rPr>
          <w:b/>
        </w:rPr>
        <w:tab/>
        <w:t>Charging Data Response [Event]:</w:t>
      </w:r>
      <w:r w:rsidRPr="0036726F">
        <w:t xml:space="preserve"> The CHF informs the CEF on the result of the request.</w:t>
      </w:r>
    </w:p>
    <w:p w14:paraId="3DBACD8D"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426C6214"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52FB7A86"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149837AE" w14:textId="77777777" w:rsidR="000943E9" w:rsidRDefault="000943E9" w:rsidP="000943E9"/>
    <w:p w14:paraId="7AAFB491" w14:textId="1F2FA34C" w:rsidR="00224E9F" w:rsidRPr="0036726F" w:rsidRDefault="00224E9F" w:rsidP="00224E9F">
      <w:r w:rsidRPr="0036726F">
        <w:rPr>
          <w:b/>
          <w:bCs/>
        </w:rPr>
        <w:t>Solution #4d</w:t>
      </w:r>
      <w:r w:rsidRPr="0036726F">
        <w:t>: The solution #4d for EAS application context transfer charging based on PEC is illustrated in the Figure 7.4.4.4-2.</w:t>
      </w:r>
    </w:p>
    <w:p w14:paraId="50C79733" w14:textId="77777777" w:rsidR="000943E9" w:rsidRDefault="000943E9" w:rsidP="000943E9">
      <w:pPr>
        <w:jc w:val="center"/>
      </w:pPr>
      <w:r>
        <w:object w:dxaOrig="12051" w:dyaOrig="4870" w14:anchorId="021C623D">
          <v:shape id="_x0000_i1042" type="#_x0000_t75" style="width:472.85pt;height:191.3pt" o:ole="">
            <v:imagedata r:id="rId55" o:title=""/>
          </v:shape>
          <o:OLEObject Type="Embed" ProgID="Visio.Drawing.15" ShapeID="_x0000_i1042" DrawAspect="Content" ObjectID="_1684672076" r:id="rId56"/>
        </w:object>
      </w:r>
    </w:p>
    <w:p w14:paraId="14006E46" w14:textId="77777777" w:rsidR="000943E9" w:rsidRDefault="000943E9" w:rsidP="000943E9">
      <w:pPr>
        <w:keepLines/>
        <w:spacing w:after="240"/>
        <w:jc w:val="center"/>
      </w:pPr>
      <w:r>
        <w:rPr>
          <w:rFonts w:ascii="Arial" w:hAnsi="Arial"/>
          <w:b/>
        </w:rPr>
        <w:lastRenderedPageBreak/>
        <w:t>Figure 7.4.4.4-2: Charging for EAS application context transfer - PEC</w:t>
      </w:r>
    </w:p>
    <w:p w14:paraId="6F9338BC"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7DF4852C"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253449A0" w14:textId="77777777" w:rsidR="00205669" w:rsidRPr="0036726F" w:rsidRDefault="00205669" w:rsidP="00205669">
      <w:pPr>
        <w:pStyle w:val="B1"/>
      </w:pPr>
      <w:r w:rsidRPr="0036726F">
        <w:t>3.</w:t>
      </w:r>
      <w:r w:rsidRPr="0036726F">
        <w:tab/>
        <w:t>The S-</w:t>
      </w:r>
      <w:r w:rsidRPr="0036726F">
        <w:rPr>
          <w:lang w:eastAsia="zh-CN"/>
        </w:rPr>
        <w:t>EA</w:t>
      </w:r>
      <w:r w:rsidRPr="0036726F">
        <w:t xml:space="preserve">S sends </w:t>
      </w:r>
      <w:r w:rsidRPr="0036726F">
        <w:rPr>
          <w:lang w:eastAsia="zh-CN"/>
        </w:rPr>
        <w:t>Application Context Relocation</w:t>
      </w:r>
      <w:r w:rsidRPr="0036726F">
        <w:t xml:space="preserve"> Complete (see TS 23.558 [4]) to the S-EES.</w:t>
      </w:r>
    </w:p>
    <w:p w14:paraId="61F9579D" w14:textId="77777777" w:rsidR="00205669" w:rsidRPr="0036726F" w:rsidRDefault="00205669" w:rsidP="00BC26F3">
      <w:pPr>
        <w:pStyle w:val="B2"/>
      </w:pPr>
      <w:r w:rsidRPr="0036726F">
        <w:rPr>
          <w:b/>
        </w:rPr>
        <w:t>3ch-a)</w:t>
      </w:r>
      <w:r w:rsidRPr="0036726F">
        <w:rPr>
          <w:b/>
        </w:rPr>
        <w:tab/>
        <w:t>Charging Data Request [Event]:</w:t>
      </w:r>
      <w:r w:rsidRPr="0036726F">
        <w:t xml:space="preserve"> The CEF generates charging data related to the </w:t>
      </w:r>
      <w:r w:rsidRPr="0036726F">
        <w:rPr>
          <w:lang w:eastAsia="zh-CN"/>
        </w:rPr>
        <w:t>Application Context Relocation</w:t>
      </w:r>
      <w:r w:rsidRPr="0036726F">
        <w:t xml:space="preserve"> and sends the charging data request for the CHF to process the related charging data for CDR generation purpose.</w:t>
      </w:r>
    </w:p>
    <w:p w14:paraId="35A30FBB" w14:textId="01985B6D" w:rsidR="00205669" w:rsidRPr="0036726F" w:rsidRDefault="00205669"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B9F4FC6" w14:textId="77777777" w:rsidR="00205669" w:rsidRPr="0036726F" w:rsidRDefault="00205669" w:rsidP="00BC26F3">
      <w:pPr>
        <w:pStyle w:val="B2"/>
      </w:pPr>
      <w:r w:rsidRPr="0036726F">
        <w:rPr>
          <w:b/>
        </w:rPr>
        <w:t>3ch-c)</w:t>
      </w:r>
      <w:r w:rsidRPr="0036726F">
        <w:rPr>
          <w:b/>
        </w:rPr>
        <w:tab/>
        <w:t>Charging Data Response [Event]:</w:t>
      </w:r>
      <w:r w:rsidRPr="0036726F">
        <w:t xml:space="preserve"> The CHF informs the CEF on the result of the request.</w:t>
      </w:r>
    </w:p>
    <w:p w14:paraId="27F3099C" w14:textId="0F3F3F3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0868E638" w14:textId="77777777" w:rsidR="009F3A34" w:rsidRDefault="009F3A34" w:rsidP="000943E9">
      <w:pPr>
        <w:pStyle w:val="B1"/>
      </w:pPr>
    </w:p>
    <w:p w14:paraId="31C4654A" w14:textId="77777777" w:rsidR="000943E9" w:rsidRDefault="000943E9" w:rsidP="000943E9">
      <w:r w:rsidRPr="00383256">
        <w:rPr>
          <w:b/>
          <w:bCs/>
        </w:rPr>
        <w:t>Solution #</w:t>
      </w:r>
      <w:r>
        <w:rPr>
          <w:b/>
          <w:bCs/>
        </w:rPr>
        <w:t>4e</w:t>
      </w:r>
      <w:r>
        <w:t>: The solution #4e for EAS application context transfer charging based on ECUR is illustrated in the Figure 7.4.4.4-3.</w:t>
      </w:r>
    </w:p>
    <w:p w14:paraId="566E8386" w14:textId="77777777" w:rsidR="000943E9" w:rsidRDefault="000943E9" w:rsidP="000943E9">
      <w:pPr>
        <w:jc w:val="center"/>
      </w:pPr>
      <w:r>
        <w:object w:dxaOrig="12001" w:dyaOrig="6769" w14:anchorId="15F18186">
          <v:shape id="_x0000_i1043" type="#_x0000_t75" style="width:409.95pt;height:231.05pt" o:ole="">
            <v:imagedata r:id="rId57" o:title=""/>
          </v:shape>
          <o:OLEObject Type="Embed" ProgID="Visio.Drawing.15" ShapeID="_x0000_i1043" DrawAspect="Content" ObjectID="_1684672077" r:id="rId58"/>
        </w:object>
      </w:r>
      <w:r w:rsidDel="00127B2D">
        <w:t xml:space="preserve"> </w:t>
      </w:r>
    </w:p>
    <w:p w14:paraId="68B89BFF" w14:textId="77777777" w:rsidR="000943E9" w:rsidRDefault="000943E9" w:rsidP="000943E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05BCB45C" w14:textId="77777777" w:rsidR="002B7F62" w:rsidRPr="0036726F" w:rsidRDefault="002B7F62" w:rsidP="002B7F62">
      <w:pPr>
        <w:pStyle w:val="B1"/>
      </w:pPr>
      <w:r w:rsidRPr="0036726F">
        <w:t>1.</w:t>
      </w:r>
      <w:r w:rsidRPr="0036726F">
        <w:tab/>
        <w:t xml:space="preserve">The EEC sends the </w:t>
      </w:r>
      <w:r w:rsidRPr="0036726F">
        <w:rPr>
          <w:lang w:eastAsia="zh-CN"/>
        </w:rPr>
        <w:t>Application Context Relocation</w:t>
      </w:r>
      <w:r w:rsidRPr="0036726F">
        <w:t xml:space="preserve"> request (see TS 23.558 [4]) to the S-EES.</w:t>
      </w:r>
    </w:p>
    <w:p w14:paraId="335FEFA9" w14:textId="77777777" w:rsidR="002B7F62" w:rsidRPr="0036726F" w:rsidRDefault="002B7F62" w:rsidP="00BC26F3">
      <w:pPr>
        <w:pStyle w:val="B2"/>
      </w:pPr>
      <w:r w:rsidRPr="0036726F">
        <w:rPr>
          <w:b/>
        </w:rPr>
        <w:t>1ch-a)</w:t>
      </w:r>
      <w:r w:rsidRPr="0036726F">
        <w:rPr>
          <w:b/>
        </w:rPr>
        <w:tab/>
        <w:t>Charging Data Request (initial, quota request):</w:t>
      </w:r>
      <w:r w:rsidRPr="0036726F">
        <w:t xml:space="preserve"> The S-EES generates charging data related to the </w:t>
      </w:r>
      <w:r w:rsidRPr="0036726F">
        <w:rPr>
          <w:lang w:eastAsia="zh-CN"/>
        </w:rPr>
        <w:t>Application Context Relocation</w:t>
      </w:r>
      <w:r w:rsidRPr="0036726F">
        <w:t xml:space="preserve"> request and sends the charging data request to the CHF for quota request and CDR opening purpose.</w:t>
      </w:r>
    </w:p>
    <w:p w14:paraId="0279EFC1" w14:textId="77777777" w:rsidR="002B7F62" w:rsidRPr="0036726F" w:rsidRDefault="002B7F62"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conducts the account, rating and reservation control and </w:t>
      </w:r>
      <w:r w:rsidRPr="0036726F">
        <w:rPr>
          <w:lang w:eastAsia="zh-CN"/>
        </w:rPr>
        <w:t>opens</w:t>
      </w:r>
      <w:r w:rsidRPr="0036726F">
        <w:t xml:space="preserve"> a CDR related to the </w:t>
      </w:r>
      <w:r w:rsidRPr="0036726F">
        <w:rPr>
          <w:lang w:eastAsia="zh-CN"/>
        </w:rPr>
        <w:t>Application Context Relocation procedure</w:t>
      </w:r>
      <w:r w:rsidRPr="0036726F">
        <w:t>.</w:t>
      </w:r>
    </w:p>
    <w:p w14:paraId="1AEF6BEC" w14:textId="77777777" w:rsidR="002B7F62" w:rsidRPr="0036726F" w:rsidRDefault="002B7F62" w:rsidP="00BC26F3">
      <w:pPr>
        <w:pStyle w:val="B2"/>
      </w:pPr>
      <w:r w:rsidRPr="0036726F">
        <w:rPr>
          <w:b/>
        </w:rPr>
        <w:t>1ch-c)</w:t>
      </w:r>
      <w:r w:rsidRPr="0036726F">
        <w:rPr>
          <w:b/>
        </w:rPr>
        <w:tab/>
        <w:t>Charging Data Response (initial, quota granted):</w:t>
      </w:r>
      <w:r w:rsidRPr="0036726F">
        <w:t xml:space="preserve"> The CHF informs the S-EES on the result of the request.</w:t>
      </w:r>
    </w:p>
    <w:p w14:paraId="2F79A511" w14:textId="77777777" w:rsidR="000943E9" w:rsidRDefault="000943E9" w:rsidP="000943E9">
      <w:pPr>
        <w:pStyle w:val="B1"/>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68BE5092" w14:textId="77777777" w:rsidR="000943E9" w:rsidRDefault="000943E9" w:rsidP="000943E9">
      <w:pPr>
        <w:pStyle w:val="B1"/>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35935210" w14:textId="77777777" w:rsidR="0068448E" w:rsidRPr="0036726F" w:rsidRDefault="0068448E" w:rsidP="0068448E">
      <w:pPr>
        <w:pStyle w:val="B1"/>
      </w:pPr>
      <w:r w:rsidRPr="0036726F">
        <w:t>4.</w:t>
      </w:r>
      <w:r w:rsidRPr="0036726F">
        <w:tab/>
        <w:t>The S-</w:t>
      </w:r>
      <w:r w:rsidRPr="0036726F">
        <w:rPr>
          <w:rFonts w:hint="eastAsia"/>
          <w:lang w:eastAsia="zh-CN"/>
        </w:rPr>
        <w:t>E</w:t>
      </w:r>
      <w:r w:rsidRPr="0036726F">
        <w:rPr>
          <w:lang w:eastAsia="zh-CN"/>
        </w:rPr>
        <w:t>E</w:t>
      </w:r>
      <w:r w:rsidRPr="0036726F">
        <w:t xml:space="preserve">S sends </w:t>
      </w:r>
      <w:r w:rsidRPr="0036726F">
        <w:rPr>
          <w:lang w:eastAsia="zh-CN"/>
        </w:rPr>
        <w:t>Application Context Relocation</w:t>
      </w:r>
      <w:r w:rsidRPr="0036726F">
        <w:t xml:space="preserve"> Complete (see TS 23.558 [4]) to the EEC.</w:t>
      </w:r>
    </w:p>
    <w:p w14:paraId="6FC00EAB" w14:textId="77777777" w:rsidR="0068448E" w:rsidRPr="0036726F" w:rsidRDefault="0068448E" w:rsidP="00BC26F3">
      <w:pPr>
        <w:pStyle w:val="B2"/>
      </w:pPr>
      <w:r w:rsidRPr="0036726F">
        <w:rPr>
          <w:b/>
        </w:rPr>
        <w:lastRenderedPageBreak/>
        <w:t>4ch-a)</w:t>
      </w:r>
      <w:r w:rsidRPr="0036726F">
        <w:rPr>
          <w:b/>
        </w:rPr>
        <w:tab/>
        <w:t>Charging Data Request (termination, used quota):</w:t>
      </w:r>
      <w:r w:rsidRPr="0036726F">
        <w:t xml:space="preserve"> The S-EES generates charging data related to the </w:t>
      </w:r>
      <w:r w:rsidRPr="0036726F">
        <w:rPr>
          <w:lang w:eastAsia="zh-CN"/>
        </w:rPr>
        <w:t>Application Context Relocation</w:t>
      </w:r>
      <w:r w:rsidRPr="0036726F">
        <w:t xml:space="preserve"> Complete and sends the charging data request to the CHF for CDR</w:t>
      </w:r>
      <w:r>
        <w:t xml:space="preserve"> </w:t>
      </w:r>
      <w:r w:rsidRPr="0036726F">
        <w:t>closing purpose.</w:t>
      </w:r>
    </w:p>
    <w:p w14:paraId="35FFB4AD" w14:textId="77777777" w:rsidR="0068448E" w:rsidRPr="0036726F" w:rsidRDefault="0068448E" w:rsidP="00BC26F3">
      <w:pPr>
        <w:pStyle w:val="B2"/>
      </w:pPr>
      <w:r w:rsidRPr="0036726F">
        <w:rPr>
          <w:b/>
        </w:rPr>
        <w:t>4ch-b)</w:t>
      </w:r>
      <w:r w:rsidRPr="0036726F">
        <w:rPr>
          <w:b/>
        </w:rPr>
        <w:tab/>
      </w:r>
      <w:r w:rsidRPr="0036726F">
        <w:rPr>
          <w:b/>
          <w:lang w:eastAsia="zh-CN"/>
        </w:rPr>
        <w:t>Close</w:t>
      </w:r>
      <w:r w:rsidRPr="0036726F">
        <w:rPr>
          <w:b/>
        </w:rPr>
        <w:t xml:space="preserve"> CDR:</w:t>
      </w:r>
      <w:r w:rsidRPr="0036726F">
        <w:t xml:space="preserve"> the CHF stores received information conducts the account and rating control</w:t>
      </w:r>
      <w:r w:rsidRPr="0036726F" w:rsidDel="00EF1853">
        <w:t xml:space="preserve"> </w:t>
      </w:r>
      <w:r w:rsidRPr="0036726F">
        <w:t xml:space="preserve">and closes the CDR related to the </w:t>
      </w:r>
      <w:r w:rsidRPr="0036726F">
        <w:rPr>
          <w:lang w:eastAsia="zh-CN"/>
        </w:rPr>
        <w:t>Application Context Relocation</w:t>
      </w:r>
      <w:r w:rsidRPr="0036726F">
        <w:t xml:space="preserve"> procedure.</w:t>
      </w:r>
    </w:p>
    <w:p w14:paraId="2DC322BF" w14:textId="77777777" w:rsidR="0068448E" w:rsidRPr="0036726F" w:rsidRDefault="0068448E" w:rsidP="00BC26F3">
      <w:pPr>
        <w:pStyle w:val="B2"/>
      </w:pPr>
      <w:r w:rsidRPr="0036726F">
        <w:rPr>
          <w:b/>
        </w:rPr>
        <w:t>4ch-c)</w:t>
      </w:r>
      <w:r w:rsidRPr="0036726F">
        <w:rPr>
          <w:b/>
        </w:rPr>
        <w:tab/>
        <w:t>Charging Data Request (termination):</w:t>
      </w:r>
      <w:r w:rsidRPr="0036726F">
        <w:t xml:space="preserve"> The CHF informs the S-EES on the result of the request.</w:t>
      </w:r>
    </w:p>
    <w:p w14:paraId="68132C7D" w14:textId="00407A6A" w:rsidR="000D1E39" w:rsidRDefault="000D1E39" w:rsidP="000D1E39">
      <w:pPr>
        <w:pStyle w:val="Heading4"/>
      </w:pPr>
      <w:bookmarkStart w:id="148" w:name="_Toc72481587"/>
      <w:r>
        <w:t>7.4.4.</w:t>
      </w:r>
      <w:r w:rsidR="00574B4E">
        <w:t>5</w:t>
      </w:r>
      <w:r>
        <w:tab/>
        <w:t>Possible solutions for obtaining UE location</w:t>
      </w:r>
      <w:bookmarkEnd w:id="148"/>
    </w:p>
    <w:p w14:paraId="429E9E70" w14:textId="041211F3" w:rsidR="000D1E39" w:rsidRPr="00FC1DF7" w:rsidRDefault="000D1E39" w:rsidP="000D1E39">
      <w:pPr>
        <w:pStyle w:val="Heading5"/>
      </w:pPr>
      <w:bookmarkStart w:id="149" w:name="_Toc72481588"/>
      <w:r>
        <w:t>7.4.4.</w:t>
      </w:r>
      <w:r w:rsidR="00BA7743">
        <w:t>5</w:t>
      </w:r>
      <w:r>
        <w:t>.1</w:t>
      </w:r>
      <w:r>
        <w:tab/>
        <w:t>One-time UE location request</w:t>
      </w:r>
      <w:bookmarkEnd w:id="149"/>
    </w:p>
    <w:p w14:paraId="5A30FF29" w14:textId="5D98546E" w:rsidR="000D1E39" w:rsidRDefault="000D1E39" w:rsidP="000D1E39">
      <w:r w:rsidRPr="00383256">
        <w:rPr>
          <w:b/>
          <w:bCs/>
        </w:rPr>
        <w:t>Solution #</w:t>
      </w:r>
      <w:r>
        <w:rPr>
          <w:b/>
          <w:bCs/>
        </w:rPr>
        <w:t>4</w:t>
      </w:r>
      <w:r w:rsidR="00BA7743">
        <w:rPr>
          <w:b/>
          <w:bCs/>
        </w:rPr>
        <w:t>f</w:t>
      </w:r>
      <w:r w:rsidR="00A945CF" w:rsidRPr="00FD77A8">
        <w:t>:</w:t>
      </w:r>
      <w:r w:rsidRPr="00FD77A8">
        <w:t xml:space="preserve"> </w:t>
      </w:r>
      <w:r>
        <w:t>To key issue #4b for one-time UE location request charging based on IEC is illustrated in the Figure 7.4.4.</w:t>
      </w:r>
      <w:r w:rsidR="00BA7743">
        <w:t>5</w:t>
      </w:r>
      <w:r>
        <w:t>.1-1.</w:t>
      </w:r>
    </w:p>
    <w:p w14:paraId="24B9A4E2" w14:textId="77777777" w:rsidR="000D1E39" w:rsidRDefault="000D1E39" w:rsidP="000D1E39">
      <w:pPr>
        <w:jc w:val="center"/>
      </w:pPr>
      <w:r>
        <w:object w:dxaOrig="8485" w:dyaOrig="5436" w14:anchorId="6B284E21">
          <v:shape id="_x0000_i1044" type="#_x0000_t75" style="width:337.45pt;height:3in" o:ole="">
            <v:imagedata r:id="rId59" o:title=""/>
          </v:shape>
          <o:OLEObject Type="Embed" ProgID="Visio.Drawing.15" ShapeID="_x0000_i1044" DrawAspect="Content" ObjectID="_1684672078" r:id="rId60"/>
        </w:object>
      </w:r>
    </w:p>
    <w:p w14:paraId="00F7358B" w14:textId="3B73AAF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.1-1: Charging for </w:t>
      </w:r>
      <w:r w:rsidRPr="00274E61">
        <w:rPr>
          <w:rFonts w:ascii="Arial" w:hAnsi="Arial"/>
          <w:b/>
        </w:rPr>
        <w:t>one-time UE location request</w:t>
      </w:r>
      <w:r>
        <w:rPr>
          <w:rFonts w:ascii="Arial" w:hAnsi="Arial"/>
          <w:b/>
        </w:rPr>
        <w:t xml:space="preserve"> - IEC</w:t>
      </w:r>
    </w:p>
    <w:p w14:paraId="26CDB4E5" w14:textId="77777777" w:rsidR="000D1E39" w:rsidRDefault="000D1E39" w:rsidP="000D1E39">
      <w:pPr>
        <w:jc w:val="center"/>
      </w:pPr>
    </w:p>
    <w:p w14:paraId="1770FE0E" w14:textId="77777777" w:rsidR="00A945CF" w:rsidRPr="0036726F" w:rsidRDefault="00A945CF" w:rsidP="00A945CF">
      <w:pPr>
        <w:pStyle w:val="B1"/>
      </w:pPr>
      <w:r w:rsidRPr="0036726F">
        <w:t>1.</w:t>
      </w:r>
      <w:r w:rsidRPr="0036726F">
        <w:tab/>
        <w:t xml:space="preserve">The EAS sends the </w:t>
      </w:r>
      <w:r w:rsidRPr="0036726F">
        <w:rPr>
          <w:lang w:eastAsia="zh-CN"/>
        </w:rPr>
        <w:t>UE location request</w:t>
      </w:r>
      <w:r w:rsidRPr="0036726F">
        <w:t xml:space="preserve"> (see TS 23.558 [4]) to the EES.</w:t>
      </w:r>
    </w:p>
    <w:p w14:paraId="64CF0D51" w14:textId="77777777" w:rsidR="00A945CF" w:rsidRPr="0036726F" w:rsidRDefault="00A945CF" w:rsidP="00BC26F3">
      <w:pPr>
        <w:pStyle w:val="B2"/>
      </w:pPr>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763EB909" w14:textId="06BE9458" w:rsidR="00A945CF" w:rsidRPr="0036726F" w:rsidRDefault="00A945CF"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F4D7B97" w14:textId="77777777" w:rsidR="00A945CF" w:rsidRPr="0036726F" w:rsidRDefault="00A945CF" w:rsidP="00BC26F3">
      <w:pPr>
        <w:pStyle w:val="B2"/>
      </w:pPr>
      <w:r w:rsidRPr="0036726F">
        <w:rPr>
          <w:b/>
        </w:rPr>
        <w:t>1ch-c)</w:t>
      </w:r>
      <w:r w:rsidRPr="0036726F">
        <w:rPr>
          <w:b/>
        </w:rPr>
        <w:tab/>
        <w:t>Charging Data Response [Event]:</w:t>
      </w:r>
      <w:r w:rsidRPr="0036726F">
        <w:t xml:space="preserve"> The CHF informs the EES on the result of the request.</w:t>
      </w:r>
    </w:p>
    <w:p w14:paraId="620B20AB" w14:textId="77777777" w:rsidR="000D1E39" w:rsidRDefault="000D1E39" w:rsidP="000D1E39">
      <w:pPr>
        <w:pStyle w:val="B1"/>
      </w:pPr>
      <w:r>
        <w:t>2.</w:t>
      </w:r>
      <w:r>
        <w:tab/>
        <w:t xml:space="preserve">The </w:t>
      </w:r>
      <w:r>
        <w:rPr>
          <w:lang w:eastAsia="zh-CN"/>
        </w:rPr>
        <w:t>EE</w:t>
      </w:r>
      <w:r>
        <w:t>S checks the UE location with 3GPP network (see TS 23.558 [4]).</w:t>
      </w:r>
    </w:p>
    <w:p w14:paraId="5FF11A68" w14:textId="25C44669" w:rsidR="000D1E39" w:rsidRDefault="000D1E39" w:rsidP="000D1E39">
      <w:pPr>
        <w:pStyle w:val="B1"/>
      </w:pPr>
      <w:r>
        <w:t>3.</w:t>
      </w:r>
      <w:r>
        <w:tab/>
        <w:t xml:space="preserve">The EES sends the </w:t>
      </w:r>
      <w:r>
        <w:rPr>
          <w:lang w:eastAsia="zh-CN"/>
        </w:rPr>
        <w:t>UE location response</w:t>
      </w:r>
      <w:r>
        <w:t xml:space="preserve"> (see TS 23.558 [4]) to the EAS.</w:t>
      </w:r>
    </w:p>
    <w:p w14:paraId="75CDE0D7" w14:textId="77777777" w:rsidR="009F3A34" w:rsidRDefault="009F3A34" w:rsidP="000D1E39">
      <w:pPr>
        <w:pStyle w:val="B1"/>
      </w:pPr>
    </w:p>
    <w:p w14:paraId="3F8F0343" w14:textId="4D46693D" w:rsidR="000D1E39" w:rsidRDefault="000D1E39" w:rsidP="000D1E39">
      <w:r w:rsidRPr="00383256">
        <w:rPr>
          <w:b/>
          <w:bCs/>
        </w:rPr>
        <w:t>Solution #</w:t>
      </w:r>
      <w:r>
        <w:rPr>
          <w:b/>
          <w:bCs/>
        </w:rPr>
        <w:t>4</w:t>
      </w:r>
      <w:r w:rsidR="00BA7743">
        <w:rPr>
          <w:b/>
          <w:bCs/>
        </w:rPr>
        <w:t>g</w:t>
      </w:r>
      <w:r w:rsidRPr="00FD77A8">
        <w:t xml:space="preserve">: </w:t>
      </w:r>
      <w:r>
        <w:t>To key issue #4b for one-time UE location request charging based on PEC is illustrated in the Figure 7.4.4.</w:t>
      </w:r>
      <w:r w:rsidR="00BA7743">
        <w:t>5</w:t>
      </w:r>
      <w:r>
        <w:t>.1-2.</w:t>
      </w:r>
    </w:p>
    <w:p w14:paraId="6C7D085D" w14:textId="77777777" w:rsidR="000D1E39" w:rsidRDefault="000D1E39" w:rsidP="000D1E39">
      <w:pPr>
        <w:jc w:val="center"/>
      </w:pPr>
      <w:r>
        <w:object w:dxaOrig="8485" w:dyaOrig="5436" w14:anchorId="044A346A">
          <v:shape id="_x0000_i1045" type="#_x0000_t75" style="width:337.45pt;height:3in" o:ole="">
            <v:imagedata r:id="rId61" o:title=""/>
          </v:shape>
          <o:OLEObject Type="Embed" ProgID="Visio.Drawing.15" ShapeID="_x0000_i1045" DrawAspect="Content" ObjectID="_1684672079" r:id="rId62"/>
        </w:object>
      </w:r>
    </w:p>
    <w:p w14:paraId="13B6CEA0" w14:textId="4918406F"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.1-2: Charging for </w:t>
      </w:r>
      <w:r w:rsidRPr="00274E61">
        <w:rPr>
          <w:rFonts w:ascii="Arial" w:hAnsi="Arial"/>
          <w:b/>
        </w:rPr>
        <w:t>one-time UE location request</w:t>
      </w:r>
      <w:r>
        <w:rPr>
          <w:rFonts w:ascii="Arial" w:hAnsi="Arial"/>
          <w:b/>
        </w:rPr>
        <w:t xml:space="preserve"> - PEC</w:t>
      </w:r>
    </w:p>
    <w:p w14:paraId="672186E5" w14:textId="77777777" w:rsidR="000D1E39" w:rsidRDefault="000D1E39" w:rsidP="000D1E39">
      <w:pPr>
        <w:pStyle w:val="B1"/>
      </w:pPr>
      <w:r>
        <w:t>1.</w:t>
      </w:r>
      <w:r>
        <w:tab/>
        <w:t xml:space="preserve">The EAS sends the </w:t>
      </w:r>
      <w:r>
        <w:rPr>
          <w:lang w:eastAsia="zh-CN"/>
        </w:rPr>
        <w:t>UE location request</w:t>
      </w:r>
      <w:r>
        <w:t xml:space="preserve"> (see TS 23.558 [4]) to the EES.</w:t>
      </w:r>
    </w:p>
    <w:p w14:paraId="0C40F6EE" w14:textId="77777777" w:rsidR="000D1E39" w:rsidRDefault="000D1E39" w:rsidP="000D1E39">
      <w:pPr>
        <w:pStyle w:val="B1"/>
      </w:pPr>
      <w:r>
        <w:t>2.</w:t>
      </w:r>
      <w:r>
        <w:tab/>
        <w:t xml:space="preserve">The </w:t>
      </w:r>
      <w:r>
        <w:rPr>
          <w:lang w:eastAsia="zh-CN"/>
        </w:rPr>
        <w:t>EE</w:t>
      </w:r>
      <w:r>
        <w:t>S checks the UE location with 3GPP network (see TS 23.558 [4]).</w:t>
      </w:r>
    </w:p>
    <w:p w14:paraId="431E35E8" w14:textId="77777777" w:rsidR="00A945CF" w:rsidRPr="0036726F" w:rsidRDefault="00A945CF" w:rsidP="00A945CF">
      <w:pPr>
        <w:pStyle w:val="B1"/>
      </w:pPr>
      <w:r w:rsidRPr="0036726F">
        <w:t>3.</w:t>
      </w:r>
      <w:r w:rsidRPr="0036726F">
        <w:tab/>
        <w:t xml:space="preserve">The EES sends the </w:t>
      </w:r>
      <w:r w:rsidRPr="0036726F">
        <w:rPr>
          <w:lang w:eastAsia="zh-CN"/>
        </w:rPr>
        <w:t>UE location response</w:t>
      </w:r>
      <w:r w:rsidRPr="0036726F">
        <w:t xml:space="preserve"> (see TS 23.558 [4]) to the EAS.</w:t>
      </w:r>
    </w:p>
    <w:p w14:paraId="7906E3D6" w14:textId="77777777" w:rsidR="00A945CF" w:rsidRPr="0036726F" w:rsidRDefault="00A945CF" w:rsidP="00BC26F3">
      <w:pPr>
        <w:pStyle w:val="B2"/>
      </w:pPr>
      <w:r w:rsidRPr="0036726F">
        <w:rPr>
          <w:b/>
        </w:rPr>
        <w:t>3ch-a)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p>
    <w:p w14:paraId="185F91CA" w14:textId="334D6600" w:rsidR="00A945CF" w:rsidRPr="0036726F" w:rsidRDefault="00A945CF"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7990915" w14:textId="41680B2A" w:rsidR="000D1E39" w:rsidRDefault="00A945CF" w:rsidP="00BC26F3">
      <w:pPr>
        <w:pStyle w:val="B2"/>
      </w:pPr>
      <w:r w:rsidRPr="0036726F">
        <w:rPr>
          <w:b/>
        </w:rPr>
        <w:t>3ch-c)</w:t>
      </w:r>
      <w:r w:rsidRPr="0036726F">
        <w:rPr>
          <w:b/>
        </w:rPr>
        <w:tab/>
        <w:t>Charging Data Response [Event]:</w:t>
      </w:r>
      <w:r w:rsidRPr="0036726F">
        <w:t xml:space="preserve"> The CHF informs the EES on the result of the request.</w:t>
      </w:r>
    </w:p>
    <w:p w14:paraId="04FE37BC" w14:textId="5D0F82B9" w:rsidR="000D1E39" w:rsidRDefault="000D1E39" w:rsidP="000D1E39">
      <w:pPr>
        <w:pStyle w:val="Heading5"/>
      </w:pPr>
      <w:bookmarkStart w:id="150" w:name="_Toc72481589"/>
      <w:r>
        <w:t>7.4.4.</w:t>
      </w:r>
      <w:r w:rsidR="00BA7743">
        <w:t>5</w:t>
      </w:r>
      <w:r>
        <w:t>.2</w:t>
      </w:r>
      <w:r>
        <w:tab/>
        <w:t>UE location subscription and notification</w:t>
      </w:r>
      <w:bookmarkEnd w:id="150"/>
    </w:p>
    <w:p w14:paraId="27ACD741" w14:textId="09AD8315" w:rsidR="000D1E39" w:rsidRDefault="000D1E39" w:rsidP="000D1E39">
      <w:r w:rsidRPr="00383256">
        <w:rPr>
          <w:b/>
          <w:bCs/>
        </w:rPr>
        <w:t>Solution #</w:t>
      </w:r>
      <w:r>
        <w:rPr>
          <w:b/>
          <w:bCs/>
        </w:rPr>
        <w:t>4</w:t>
      </w:r>
      <w:r w:rsidR="00BA7743">
        <w:rPr>
          <w:b/>
          <w:bCs/>
        </w:rPr>
        <w:t>h</w:t>
      </w:r>
      <w:r w:rsidRPr="00FD77A8">
        <w:t>:</w:t>
      </w:r>
      <w:r>
        <w:t xml:space="preserve"> To key issue #4b for UE location subscription charging based on IEC is illustrated in the Figure 7.4.4.</w:t>
      </w:r>
      <w:r w:rsidR="00BA7743">
        <w:t>5</w:t>
      </w:r>
      <w:r>
        <w:t>.2-1.</w:t>
      </w:r>
    </w:p>
    <w:p w14:paraId="2CCA95AE" w14:textId="77777777" w:rsidR="000D1E39" w:rsidRPr="00177164" w:rsidRDefault="000D1E39" w:rsidP="000D1E39"/>
    <w:p w14:paraId="72DD0F79" w14:textId="77777777" w:rsidR="000D1E39" w:rsidRPr="00FC1DF7" w:rsidRDefault="000D1E39" w:rsidP="000D1E39">
      <w:pPr>
        <w:jc w:val="center"/>
      </w:pPr>
      <w:r>
        <w:object w:dxaOrig="9180" w:dyaOrig="5772" w14:anchorId="2DC973B1">
          <v:shape id="_x0000_i1046" type="#_x0000_t75" style="width:320.8pt;height:200.95pt" o:ole="">
            <v:imagedata r:id="rId63" o:title=""/>
          </v:shape>
          <o:OLEObject Type="Embed" ProgID="Visio.Drawing.15" ShapeID="_x0000_i1046" DrawAspect="Content" ObjectID="_1684672080" r:id="rId64"/>
        </w:object>
      </w:r>
    </w:p>
    <w:p w14:paraId="25A777F0" w14:textId="735F5DD4"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.2-1: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p>
    <w:p w14:paraId="46B0A3EE" w14:textId="77777777" w:rsidR="00FD77A8" w:rsidRPr="0036726F" w:rsidRDefault="00FD77A8" w:rsidP="00FD77A8">
      <w:pPr>
        <w:pStyle w:val="B1"/>
      </w:pPr>
      <w:r w:rsidRPr="0036726F">
        <w:t>1.</w:t>
      </w:r>
      <w:r w:rsidRPr="0036726F">
        <w:tab/>
        <w:t xml:space="preserve">The EAS sends the </w:t>
      </w:r>
      <w:r w:rsidRPr="0036726F">
        <w:rPr>
          <w:lang w:eastAsia="zh-CN"/>
        </w:rPr>
        <w:t>UE location subscribe request</w:t>
      </w:r>
      <w:r w:rsidRPr="0036726F">
        <w:t xml:space="preserve"> (see TS 23.558 [4]) to the EES.</w:t>
      </w:r>
    </w:p>
    <w:p w14:paraId="018DAF17" w14:textId="77777777" w:rsidR="00FD77A8" w:rsidRPr="0036726F" w:rsidRDefault="00FD77A8" w:rsidP="00BC26F3">
      <w:pPr>
        <w:pStyle w:val="B2"/>
      </w:pPr>
      <w:r w:rsidRPr="0036726F">
        <w:rPr>
          <w:b/>
        </w:rPr>
        <w:lastRenderedPageBreak/>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p>
    <w:p w14:paraId="3382BFBA" w14:textId="0248FF88" w:rsidR="00FD77A8" w:rsidRPr="0036726F" w:rsidRDefault="00FD77A8"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A020928" w14:textId="77777777" w:rsidR="00FD77A8" w:rsidRPr="0036726F" w:rsidRDefault="00FD77A8" w:rsidP="00BC26F3">
      <w:pPr>
        <w:pStyle w:val="B2"/>
      </w:pPr>
      <w:r w:rsidRPr="0036726F">
        <w:rPr>
          <w:b/>
        </w:rPr>
        <w:t>1ch-c)</w:t>
      </w:r>
      <w:r w:rsidRPr="0036726F">
        <w:rPr>
          <w:b/>
        </w:rPr>
        <w:tab/>
        <w:t>Charging Data Response [Event]:</w:t>
      </w:r>
      <w:r w:rsidRPr="0036726F">
        <w:t xml:space="preserve"> The CHF informs the EES on the result of the request.</w:t>
      </w:r>
    </w:p>
    <w:p w14:paraId="50C011D1" w14:textId="77777777" w:rsidR="000D1E39" w:rsidRDefault="000D1E39" w:rsidP="000D1E39">
      <w:pPr>
        <w:pStyle w:val="B1"/>
      </w:pPr>
      <w:r>
        <w:t>2.</w:t>
      </w:r>
      <w:r>
        <w:tab/>
        <w:t xml:space="preserve">The </w:t>
      </w:r>
      <w:r>
        <w:rPr>
          <w:lang w:eastAsia="zh-CN"/>
        </w:rPr>
        <w:t>EE</w:t>
      </w:r>
      <w:r>
        <w:t>S subscribes to UE location from 3GPP Core Network (see TS 23.558 [4]).</w:t>
      </w:r>
    </w:p>
    <w:p w14:paraId="73786FEA" w14:textId="77777777" w:rsidR="000D1E39" w:rsidRDefault="000D1E39" w:rsidP="000D1E39">
      <w:pPr>
        <w:pStyle w:val="B1"/>
      </w:pPr>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p>
    <w:p w14:paraId="6E6A60E9" w14:textId="3D96A88B" w:rsidR="000D1E39" w:rsidRDefault="000D1E39" w:rsidP="000D1E39">
      <w:pPr>
        <w:pStyle w:val="B1"/>
      </w:pPr>
      <w:r>
        <w:t>4.</w:t>
      </w:r>
      <w:r>
        <w:tab/>
        <w:t xml:space="preserve">The EES sends the </w:t>
      </w:r>
      <w:r>
        <w:rPr>
          <w:lang w:eastAsia="zh-CN"/>
        </w:rPr>
        <w:t>UE location subscribe response</w:t>
      </w:r>
      <w:r>
        <w:t xml:space="preserve"> (see TS 23.558 [4]) to the EAS.</w:t>
      </w:r>
    </w:p>
    <w:p w14:paraId="57CCBECD" w14:textId="77777777" w:rsidR="009F3A34" w:rsidRDefault="009F3A34" w:rsidP="000D1E39">
      <w:pPr>
        <w:pStyle w:val="B1"/>
      </w:pPr>
    </w:p>
    <w:p w14:paraId="0214C30F" w14:textId="33A0A1FE" w:rsidR="000D1E39" w:rsidRDefault="000D1E39" w:rsidP="000D1E39">
      <w:r w:rsidRPr="00383256">
        <w:rPr>
          <w:b/>
          <w:bCs/>
        </w:rPr>
        <w:t>Solution #</w:t>
      </w:r>
      <w:r>
        <w:rPr>
          <w:b/>
          <w:bCs/>
        </w:rPr>
        <w:t>4</w:t>
      </w:r>
      <w:r w:rsidR="00BA7743">
        <w:rPr>
          <w:b/>
          <w:bCs/>
        </w:rPr>
        <w:t>i</w:t>
      </w:r>
      <w:r>
        <w:t>: To key issue #4b for UE location subscription charging based on PEC is illustrated in the Figure 7.4.4.</w:t>
      </w:r>
      <w:r w:rsidR="00BA7743">
        <w:t>5</w:t>
      </w:r>
      <w:r>
        <w:t>.2-2.</w:t>
      </w:r>
    </w:p>
    <w:p w14:paraId="718BC607" w14:textId="77777777" w:rsidR="000D1E39" w:rsidRPr="00177164" w:rsidRDefault="000D1E39" w:rsidP="000D1E39"/>
    <w:p w14:paraId="1A38E180" w14:textId="77777777" w:rsidR="000D1E39" w:rsidRPr="00FC1DF7" w:rsidRDefault="000D1E39" w:rsidP="000D1E39">
      <w:pPr>
        <w:jc w:val="center"/>
      </w:pPr>
      <w:r>
        <w:object w:dxaOrig="9180" w:dyaOrig="5772" w14:anchorId="24681516">
          <v:shape id="_x0000_i1047" type="#_x0000_t75" style="width:328.85pt;height:206.85pt" o:ole="">
            <v:imagedata r:id="rId65" o:title=""/>
          </v:shape>
          <o:OLEObject Type="Embed" ProgID="Visio.Drawing.15" ShapeID="_x0000_i1047" DrawAspect="Content" ObjectID="_1684672081" r:id="rId66"/>
        </w:object>
      </w:r>
    </w:p>
    <w:p w14:paraId="132FA5B9" w14:textId="58FB0C16"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.2-2: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p>
    <w:p w14:paraId="25F562DB" w14:textId="77777777" w:rsidR="000D1E39" w:rsidRDefault="000D1E39" w:rsidP="000D1E39">
      <w:pPr>
        <w:pStyle w:val="B1"/>
      </w:pPr>
      <w:r>
        <w:t>1.</w:t>
      </w:r>
      <w:r>
        <w:tab/>
        <w:t xml:space="preserve">The EAS sends the </w:t>
      </w:r>
      <w:r>
        <w:rPr>
          <w:lang w:eastAsia="zh-CN"/>
        </w:rPr>
        <w:t>UE location subscribe request</w:t>
      </w:r>
      <w:r>
        <w:t xml:space="preserve"> (see TS 23.558 [4]) to the EES.</w:t>
      </w:r>
    </w:p>
    <w:p w14:paraId="51DE2B52" w14:textId="77777777" w:rsidR="000D1E39" w:rsidRDefault="000D1E39" w:rsidP="000D1E39">
      <w:pPr>
        <w:pStyle w:val="B1"/>
      </w:pPr>
      <w:r>
        <w:t>2.</w:t>
      </w:r>
      <w:r>
        <w:tab/>
        <w:t xml:space="preserve">The </w:t>
      </w:r>
      <w:r>
        <w:rPr>
          <w:lang w:eastAsia="zh-CN"/>
        </w:rPr>
        <w:t>EE</w:t>
      </w:r>
      <w:r>
        <w:t>S subscribes to UE location from 3GPP Core Network (see TS 23.558 [4]).</w:t>
      </w:r>
    </w:p>
    <w:p w14:paraId="5330D8BB" w14:textId="77777777" w:rsidR="000D1E39" w:rsidRDefault="000D1E39" w:rsidP="000D1E39">
      <w:pPr>
        <w:pStyle w:val="B1"/>
      </w:pPr>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p>
    <w:p w14:paraId="5720894B" w14:textId="77777777" w:rsidR="00AC4BA4" w:rsidRPr="0036726F" w:rsidRDefault="00AC4BA4" w:rsidP="00AC4BA4">
      <w:pPr>
        <w:pStyle w:val="B1"/>
      </w:pPr>
      <w:r w:rsidRPr="0036726F">
        <w:t>4.</w:t>
      </w:r>
      <w:r w:rsidRPr="0036726F">
        <w:tab/>
        <w:t xml:space="preserve">The EES sends the </w:t>
      </w:r>
      <w:r w:rsidRPr="0036726F">
        <w:rPr>
          <w:lang w:eastAsia="zh-CN"/>
        </w:rPr>
        <w:t>UE location subscribe response</w:t>
      </w:r>
      <w:r w:rsidRPr="0036726F">
        <w:t xml:space="preserve"> (see TS 23.558 [4]) to the EAS.</w:t>
      </w:r>
    </w:p>
    <w:p w14:paraId="163FE36E" w14:textId="77777777" w:rsidR="00AC4BA4" w:rsidRPr="0036726F" w:rsidRDefault="00AC4BA4" w:rsidP="00BC26F3">
      <w:pPr>
        <w:pStyle w:val="B2"/>
      </w:pPr>
      <w:r w:rsidRPr="0036726F">
        <w:rPr>
          <w:b/>
        </w:rPr>
        <w:t>4ch-a)</w:t>
      </w:r>
      <w:r w:rsidRPr="0036726F">
        <w:rPr>
          <w:b/>
        </w:rPr>
        <w:tab/>
        <w:t>Charging Data Request [Event]:</w:t>
      </w:r>
      <w:r w:rsidRPr="0036726F">
        <w:t xml:space="preserve"> The EES generates charging data related to UE location subscription and sends the charging data request for the CHF to process the related charging data for CDR generation purpose.</w:t>
      </w:r>
    </w:p>
    <w:p w14:paraId="2C04BCFE" w14:textId="34BCF6D7" w:rsidR="00AC4BA4" w:rsidRPr="0036726F" w:rsidRDefault="00AC4BA4" w:rsidP="00BC26F3">
      <w:pPr>
        <w:pStyle w:val="B2"/>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CD3216F" w14:textId="2EBCE811" w:rsidR="00AC4BA4" w:rsidRDefault="00AC4BA4" w:rsidP="00AC4BA4">
      <w:pPr>
        <w:pStyle w:val="B2"/>
      </w:pPr>
      <w:r w:rsidRPr="0036726F">
        <w:rPr>
          <w:b/>
        </w:rPr>
        <w:t>4ch-c)</w:t>
      </w:r>
      <w:r w:rsidRPr="0036726F">
        <w:rPr>
          <w:b/>
        </w:rPr>
        <w:tab/>
        <w:t>Charging Data Response [Event]:</w:t>
      </w:r>
      <w:r w:rsidRPr="0036726F">
        <w:t xml:space="preserve"> The CHF informs the EES on the result of the request.</w:t>
      </w:r>
    </w:p>
    <w:p w14:paraId="201FA3D4" w14:textId="77777777" w:rsidR="009F3A34" w:rsidRPr="0036726F" w:rsidRDefault="009F3A34" w:rsidP="00BC26F3">
      <w:pPr>
        <w:pStyle w:val="B2"/>
      </w:pPr>
    </w:p>
    <w:p w14:paraId="48B37975" w14:textId="2F40EF6A" w:rsidR="000D1E39" w:rsidRDefault="000D1E39" w:rsidP="000D1E39">
      <w:r w:rsidRPr="00383256">
        <w:rPr>
          <w:b/>
          <w:bCs/>
        </w:rPr>
        <w:t>Solution #</w:t>
      </w:r>
      <w:r>
        <w:rPr>
          <w:b/>
          <w:bCs/>
        </w:rPr>
        <w:t>4</w:t>
      </w:r>
      <w:r w:rsidR="00BA7743">
        <w:rPr>
          <w:b/>
          <w:bCs/>
        </w:rPr>
        <w:t>j</w:t>
      </w:r>
      <w:r>
        <w:t>: To key issue #4b for UE location notification charging based on PEC is illustrated in the Figure 7.4.4.</w:t>
      </w:r>
      <w:r w:rsidR="00BA7743">
        <w:t>5</w:t>
      </w:r>
      <w:r>
        <w:t>.2-3.</w:t>
      </w:r>
    </w:p>
    <w:p w14:paraId="28474789" w14:textId="77777777" w:rsidR="000D1E39" w:rsidRPr="00177164" w:rsidRDefault="000D1E39" w:rsidP="000D1E39"/>
    <w:p w14:paraId="519017ED" w14:textId="77777777" w:rsidR="000D1E39" w:rsidRPr="00FC1DF7" w:rsidRDefault="000D1E39" w:rsidP="000D1E39">
      <w:pPr>
        <w:jc w:val="center"/>
      </w:pPr>
      <w:r>
        <w:object w:dxaOrig="8700" w:dyaOrig="4525" w14:anchorId="47FDA0EB">
          <v:shape id="_x0000_i1048" type="#_x0000_t75" style="width:321.85pt;height:167.65pt" o:ole="">
            <v:imagedata r:id="rId67" o:title=""/>
          </v:shape>
          <o:OLEObject Type="Embed" ProgID="Visio.Drawing.15" ShapeID="_x0000_i1048" DrawAspect="Content" ObjectID="_1684672082" r:id="rId68"/>
        </w:object>
      </w:r>
    </w:p>
    <w:p w14:paraId="1FF2D20A" w14:textId="5D8A6AD1" w:rsidR="000D1E39" w:rsidRPr="00274E61" w:rsidRDefault="000D1E39" w:rsidP="000D1E39">
      <w:pPr>
        <w:keepLines/>
        <w:spacing w:after="240"/>
        <w:jc w:val="center"/>
        <w:rPr>
          <w:rFonts w:ascii="Arial" w:hAnsi="Arial"/>
          <w:b/>
        </w:rPr>
      </w:pPr>
      <w:r>
        <w:rPr>
          <w:rFonts w:ascii="Arial" w:hAnsi="Arial"/>
          <w:b/>
        </w:rPr>
        <w:t>Figure 7.4.4.</w:t>
      </w:r>
      <w:r w:rsidR="00BA7743">
        <w:rPr>
          <w:rFonts w:ascii="Arial" w:hAnsi="Arial"/>
          <w:b/>
        </w:rPr>
        <w:t>5</w:t>
      </w:r>
      <w:r>
        <w:rPr>
          <w:rFonts w:ascii="Arial" w:hAnsi="Arial"/>
          <w:b/>
        </w:rPr>
        <w:t xml:space="preserve">.2-3: Charging for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p>
    <w:p w14:paraId="41709589" w14:textId="77777777" w:rsidR="000D1E39" w:rsidRDefault="000D1E39" w:rsidP="000D1E39">
      <w:pPr>
        <w:pStyle w:val="B1"/>
      </w:pPr>
      <w:r>
        <w:t>1.</w:t>
      </w:r>
      <w:r>
        <w:tab/>
        <w:t>The EES detects the UE location (see TS 23.558 [4]).</w:t>
      </w:r>
    </w:p>
    <w:p w14:paraId="6DA07CEE" w14:textId="77777777" w:rsidR="000448F8" w:rsidRPr="0036726F" w:rsidRDefault="000448F8" w:rsidP="000448F8">
      <w:pPr>
        <w:pStyle w:val="B1"/>
      </w:pPr>
      <w:r w:rsidRPr="0036726F">
        <w:t>2.</w:t>
      </w:r>
      <w:r w:rsidRPr="0036726F">
        <w:tab/>
        <w:t xml:space="preserve">The EES sends the </w:t>
      </w:r>
      <w:r w:rsidRPr="0036726F">
        <w:rPr>
          <w:lang w:eastAsia="zh-CN"/>
        </w:rPr>
        <w:t>UE location notification</w:t>
      </w:r>
      <w:r w:rsidRPr="0036726F">
        <w:t xml:space="preserve"> (see TS 23.558 [4]) to the EAS.</w:t>
      </w:r>
    </w:p>
    <w:p w14:paraId="40E599BE" w14:textId="77777777" w:rsidR="000448F8" w:rsidRPr="0036726F" w:rsidRDefault="000448F8" w:rsidP="00BC26F3">
      <w:pPr>
        <w:pStyle w:val="B2"/>
      </w:pPr>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p>
    <w:p w14:paraId="4347DB6D" w14:textId="4D892F09" w:rsidR="000448F8" w:rsidRPr="0036726F" w:rsidRDefault="000448F8" w:rsidP="00BC26F3">
      <w:pPr>
        <w:pStyle w:val="B2"/>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6B9B06D" w14:textId="77777777" w:rsidR="000448F8" w:rsidRPr="0036726F" w:rsidRDefault="000448F8" w:rsidP="00BC26F3">
      <w:pPr>
        <w:pStyle w:val="B2"/>
      </w:pPr>
      <w:r w:rsidRPr="0036726F">
        <w:rPr>
          <w:b/>
        </w:rPr>
        <w:t>2ch-c)</w:t>
      </w:r>
      <w:r w:rsidRPr="0036726F">
        <w:rPr>
          <w:b/>
        </w:rPr>
        <w:tab/>
        <w:t>Charging Data Response [Event]:</w:t>
      </w:r>
      <w:r w:rsidRPr="0036726F">
        <w:t xml:space="preserve"> The CHF informs the EES on the result of the request.</w:t>
      </w:r>
    </w:p>
    <w:p w14:paraId="41B1FC81" w14:textId="28717FD2" w:rsidR="009A75ED" w:rsidRDefault="009A75ED" w:rsidP="009A75ED">
      <w:pPr>
        <w:pStyle w:val="Heading4"/>
      </w:pPr>
      <w:bookmarkStart w:id="151" w:name="_Toc72481590"/>
      <w:r>
        <w:t>7.4.4.</w:t>
      </w:r>
      <w:r w:rsidR="00BA7743">
        <w:t>6</w:t>
      </w:r>
      <w:r>
        <w:tab/>
        <w:t xml:space="preserve">Possible solutions for </w:t>
      </w:r>
      <w:r w:rsidRPr="00A72489">
        <w:t>Application Client information</w:t>
      </w:r>
      <w:r>
        <w:t xml:space="preserve"> subscription and notification charging</w:t>
      </w:r>
      <w:bookmarkEnd w:id="151"/>
    </w:p>
    <w:p w14:paraId="6430BDD9" w14:textId="2414EC35" w:rsidR="009A75ED" w:rsidRDefault="009A75ED" w:rsidP="009A75ED">
      <w:r w:rsidRPr="00A72489">
        <w:t>Solution #4</w:t>
      </w:r>
      <w:r w:rsidR="00BA7743">
        <w:t>k</w:t>
      </w:r>
      <w:r>
        <w:t xml:space="preserve">: To key issue #4b for </w:t>
      </w:r>
      <w:r w:rsidRPr="00A72489">
        <w:t>Application Client</w:t>
      </w:r>
      <w:r>
        <w:t xml:space="preserve"> (AC)</w:t>
      </w:r>
      <w:r w:rsidRPr="00A72489">
        <w:t xml:space="preserve"> information</w:t>
      </w:r>
      <w:r>
        <w:t xml:space="preserve"> subscription charging based on IEC is illustrated in the Figure 7.4.4.</w:t>
      </w:r>
      <w:r w:rsidR="00BA7743">
        <w:t>6</w:t>
      </w:r>
      <w:r>
        <w:t>-1.</w:t>
      </w:r>
    </w:p>
    <w:p w14:paraId="3CF017A2" w14:textId="77777777" w:rsidR="009A75ED" w:rsidRPr="00177164" w:rsidRDefault="009A75ED" w:rsidP="009A75ED"/>
    <w:p w14:paraId="61C7679C" w14:textId="77777777" w:rsidR="009A75ED" w:rsidRPr="00FC1DF7" w:rsidRDefault="009A75ED" w:rsidP="009A75ED">
      <w:pPr>
        <w:jc w:val="center"/>
      </w:pPr>
      <w:r>
        <w:object w:dxaOrig="9732" w:dyaOrig="4848" w14:anchorId="5F97E062">
          <v:shape id="_x0000_i1049" type="#_x0000_t75" style="width:322.4pt;height:161.2pt" o:ole="">
            <v:imagedata r:id="rId69" o:title=""/>
          </v:shape>
          <o:OLEObject Type="Embed" ProgID="Visio.Drawing.15" ShapeID="_x0000_i1049" DrawAspect="Content" ObjectID="_1684672083" r:id="rId70"/>
        </w:object>
      </w:r>
    </w:p>
    <w:p w14:paraId="39DEA9A2" w14:textId="4F7721E4"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-1: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p>
    <w:p w14:paraId="5C4931CA" w14:textId="77777777" w:rsidR="007037F0" w:rsidRPr="0036726F" w:rsidRDefault="007037F0" w:rsidP="007037F0">
      <w:pPr>
        <w:pStyle w:val="B1"/>
      </w:pPr>
      <w:r w:rsidRPr="0036726F">
        <w:t>1.</w:t>
      </w:r>
      <w:r w:rsidRPr="0036726F">
        <w:tab/>
        <w:t xml:space="preserve">The EAS sends the AC information subscription </w:t>
      </w:r>
      <w:r w:rsidRPr="0036726F">
        <w:rPr>
          <w:lang w:eastAsia="zh-CN"/>
        </w:rPr>
        <w:t>request</w:t>
      </w:r>
      <w:r w:rsidRPr="0036726F">
        <w:t xml:space="preserve"> (see TS 23.558 [4]) to the EES.</w:t>
      </w:r>
    </w:p>
    <w:p w14:paraId="7F07E759" w14:textId="77777777" w:rsidR="007037F0" w:rsidRPr="0036726F" w:rsidRDefault="007037F0" w:rsidP="00BC26F3">
      <w:pPr>
        <w:pStyle w:val="B2"/>
      </w:pPr>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p>
    <w:p w14:paraId="6D4340C8" w14:textId="6BFACC53" w:rsidR="007037F0" w:rsidRPr="0036726F" w:rsidRDefault="007037F0"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481937CF" w14:textId="77777777" w:rsidR="007037F0" w:rsidRPr="0036726F" w:rsidRDefault="007037F0" w:rsidP="00BC26F3">
      <w:pPr>
        <w:pStyle w:val="B2"/>
      </w:pPr>
      <w:r w:rsidRPr="0036726F">
        <w:rPr>
          <w:b/>
        </w:rPr>
        <w:t>1ch-c)</w:t>
      </w:r>
      <w:r w:rsidRPr="0036726F">
        <w:rPr>
          <w:b/>
        </w:rPr>
        <w:tab/>
        <w:t>Charging Data Response [Event]:</w:t>
      </w:r>
      <w:r w:rsidRPr="0036726F">
        <w:t xml:space="preserve"> The CHF informs the EES on the result of the request.</w:t>
      </w:r>
    </w:p>
    <w:p w14:paraId="4209C323" w14:textId="77777777" w:rsidR="009A75ED" w:rsidRDefault="009A75ED" w:rsidP="009A75ED">
      <w:pPr>
        <w:pStyle w:val="B1"/>
      </w:pPr>
      <w:r>
        <w:lastRenderedPageBreak/>
        <w:t>2.</w:t>
      </w:r>
      <w:r>
        <w:tab/>
        <w:t xml:space="preserve">The </w:t>
      </w:r>
      <w:r>
        <w:rPr>
          <w:lang w:eastAsia="zh-CN"/>
        </w:rPr>
        <w:t>EE</w:t>
      </w:r>
      <w:r>
        <w:t>S processes the request (see TS 23.558 [4]).</w:t>
      </w:r>
    </w:p>
    <w:p w14:paraId="0B8FEA8A" w14:textId="110C7F0C" w:rsidR="009A75ED" w:rsidRDefault="009A75ED" w:rsidP="009A75ED">
      <w:pPr>
        <w:pStyle w:val="B1"/>
        <w:rPr>
          <w:lang w:eastAsia="ko-KR"/>
        </w:rPr>
      </w:pPr>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p>
    <w:p w14:paraId="2772B605" w14:textId="77777777" w:rsidR="00761EE2" w:rsidRDefault="00761EE2" w:rsidP="009A75ED">
      <w:pPr>
        <w:pStyle w:val="B1"/>
      </w:pPr>
    </w:p>
    <w:p w14:paraId="2B2554ED" w14:textId="7EA93859" w:rsidR="009A75ED" w:rsidRDefault="009A75ED" w:rsidP="009A75ED">
      <w:r w:rsidRPr="00383256">
        <w:rPr>
          <w:b/>
          <w:bCs/>
        </w:rPr>
        <w:t>Solution #</w:t>
      </w:r>
      <w:r>
        <w:rPr>
          <w:b/>
          <w:bCs/>
        </w:rPr>
        <w:t>4</w:t>
      </w:r>
      <w:r w:rsidR="00BA7743">
        <w:rPr>
          <w:b/>
          <w:bCs/>
        </w:rPr>
        <w:t>l</w:t>
      </w:r>
      <w:r>
        <w:t>: To key issue #4b for AC information subscription charging based on PEC is illustrated in the Figure 7.4.4.</w:t>
      </w:r>
      <w:r w:rsidR="00BA7743">
        <w:t>6</w:t>
      </w:r>
      <w:r>
        <w:t>-2.</w:t>
      </w:r>
    </w:p>
    <w:p w14:paraId="5237C2B1" w14:textId="77777777" w:rsidR="009A75ED" w:rsidRPr="00177164" w:rsidRDefault="009A75ED" w:rsidP="009A75ED"/>
    <w:p w14:paraId="4034DBCA" w14:textId="77777777" w:rsidR="009A75ED" w:rsidRPr="00FC1DF7" w:rsidRDefault="009A75ED" w:rsidP="009A75ED">
      <w:pPr>
        <w:jc w:val="center"/>
      </w:pPr>
      <w:r>
        <w:object w:dxaOrig="9732" w:dyaOrig="4848" w14:anchorId="60880B15">
          <v:shape id="_x0000_i1050" type="#_x0000_t75" style="width:325.6pt;height:161.75pt" o:ole="">
            <v:imagedata r:id="rId71" o:title=""/>
          </v:shape>
          <o:OLEObject Type="Embed" ProgID="Visio.Drawing.15" ShapeID="_x0000_i1050" DrawAspect="Content" ObjectID="_1684672084" r:id="rId72"/>
        </w:object>
      </w:r>
    </w:p>
    <w:p w14:paraId="46E0A5E8" w14:textId="49ABE61E"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-2: Charging for AC information</w:t>
      </w:r>
      <w:r w:rsidRPr="00177164">
        <w:rPr>
          <w:rFonts w:ascii="Arial" w:hAnsi="Arial"/>
          <w:b/>
        </w:rPr>
        <w:t xml:space="preserve"> </w:t>
      </w:r>
      <w:r>
        <w:rPr>
          <w:rFonts w:ascii="Arial" w:hAnsi="Arial"/>
          <w:b/>
        </w:rPr>
        <w:t>subscription</w:t>
      </w:r>
      <w:r w:rsidRPr="00177164">
        <w:rPr>
          <w:rFonts w:ascii="Arial" w:hAnsi="Arial"/>
          <w:b/>
        </w:rPr>
        <w:t xml:space="preserve"> </w:t>
      </w:r>
      <w:r>
        <w:rPr>
          <w:rFonts w:ascii="Arial" w:hAnsi="Arial"/>
          <w:b/>
        </w:rPr>
        <w:t>- PEC</w:t>
      </w:r>
    </w:p>
    <w:p w14:paraId="334980BC" w14:textId="77777777" w:rsidR="009A75ED" w:rsidRDefault="009A75ED" w:rsidP="009A75ED">
      <w:pPr>
        <w:pStyle w:val="B1"/>
      </w:pPr>
      <w:r>
        <w:t>1.</w:t>
      </w:r>
      <w:r>
        <w:tab/>
        <w:t xml:space="preserve">The EAS sends the </w:t>
      </w:r>
      <w:r w:rsidRPr="006144AB">
        <w:t xml:space="preserve">AC </w:t>
      </w:r>
      <w:r>
        <w:t xml:space="preserve">information subscription </w:t>
      </w:r>
      <w:r>
        <w:tab/>
      </w:r>
      <w:r>
        <w:rPr>
          <w:lang w:eastAsia="zh-CN"/>
        </w:rPr>
        <w:t>request</w:t>
      </w:r>
      <w:r>
        <w:t xml:space="preserve"> (see TS 23.558 [4]) to the EES.</w:t>
      </w:r>
    </w:p>
    <w:p w14:paraId="25DC82C4" w14:textId="797D6A43" w:rsidR="009A75ED" w:rsidRDefault="009A75ED" w:rsidP="009A75ED">
      <w:pPr>
        <w:pStyle w:val="B1"/>
      </w:pPr>
      <w:r>
        <w:t>2.</w:t>
      </w:r>
      <w:r>
        <w:tab/>
        <w:t xml:space="preserve">The </w:t>
      </w:r>
      <w:r>
        <w:rPr>
          <w:lang w:eastAsia="zh-CN"/>
        </w:rPr>
        <w:t>EE</w:t>
      </w:r>
      <w:r>
        <w:t>S processes the request (see TS 23.558 [4]).</w:t>
      </w:r>
    </w:p>
    <w:p w14:paraId="11E7F0DF" w14:textId="77777777" w:rsidR="001D3542" w:rsidRPr="0036726F" w:rsidRDefault="001D3542" w:rsidP="001D3542">
      <w:pPr>
        <w:pStyle w:val="B1"/>
      </w:pPr>
      <w:r w:rsidRPr="0036726F">
        <w:t>3.</w:t>
      </w:r>
      <w:r w:rsidRPr="0036726F">
        <w:tab/>
      </w:r>
      <w:r w:rsidRPr="0036726F">
        <w:rPr>
          <w:lang w:eastAsia="ko-KR"/>
        </w:rPr>
        <w:t xml:space="preserve">The EES sends the AC information subscription response to EAS </w:t>
      </w:r>
      <w:r w:rsidRPr="0036726F">
        <w:t>(see TS 23.558 [4])</w:t>
      </w:r>
      <w:r>
        <w:t>.</w:t>
      </w:r>
    </w:p>
    <w:p w14:paraId="0A1044C1" w14:textId="77777777" w:rsidR="001D3542" w:rsidRPr="0036726F" w:rsidRDefault="001D3542" w:rsidP="00BC26F3">
      <w:pPr>
        <w:pStyle w:val="B2"/>
      </w:pPr>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p>
    <w:p w14:paraId="2D2A4AE6" w14:textId="31DD40D2" w:rsidR="001D3542" w:rsidRPr="0036726F" w:rsidRDefault="001D3542" w:rsidP="00BC26F3">
      <w:pPr>
        <w:pStyle w:val="B2"/>
      </w:pPr>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5B628B0B" w14:textId="7C35F809" w:rsidR="001D3542" w:rsidRDefault="001D3542" w:rsidP="001D3542">
      <w:pPr>
        <w:pStyle w:val="B2"/>
      </w:pPr>
      <w:r w:rsidRPr="0036726F">
        <w:rPr>
          <w:b/>
        </w:rPr>
        <w:t>3ch-c)</w:t>
      </w:r>
      <w:r w:rsidRPr="0036726F">
        <w:rPr>
          <w:b/>
        </w:rPr>
        <w:tab/>
        <w:t>Charging Data Response [Event]:</w:t>
      </w:r>
      <w:r w:rsidRPr="0036726F">
        <w:t xml:space="preserve"> The CHF informs the EES on the result of the request.</w:t>
      </w:r>
    </w:p>
    <w:p w14:paraId="3D795CCB" w14:textId="77777777" w:rsidR="00761EE2" w:rsidRDefault="00761EE2" w:rsidP="001D3542">
      <w:pPr>
        <w:pStyle w:val="B2"/>
      </w:pPr>
    </w:p>
    <w:p w14:paraId="31D614C5" w14:textId="2A3F05F7" w:rsidR="009A75ED" w:rsidRDefault="009A75ED" w:rsidP="009A75ED">
      <w:r w:rsidRPr="00383256">
        <w:rPr>
          <w:b/>
          <w:bCs/>
        </w:rPr>
        <w:t>Solution #</w:t>
      </w:r>
      <w:r>
        <w:rPr>
          <w:b/>
          <w:bCs/>
        </w:rPr>
        <w:t>4</w:t>
      </w:r>
      <w:r w:rsidR="00BA7743">
        <w:rPr>
          <w:b/>
          <w:bCs/>
        </w:rPr>
        <w:t>m</w:t>
      </w:r>
      <w:r>
        <w:t>: To key issue #4b for AC information notification charging based on PEC is illustrated in the Figure 7.4.4.</w:t>
      </w:r>
      <w:r w:rsidR="00BA7743">
        <w:t>6</w:t>
      </w:r>
      <w:r>
        <w:t>-3.</w:t>
      </w:r>
    </w:p>
    <w:p w14:paraId="7CE78A73" w14:textId="77777777" w:rsidR="009A75ED" w:rsidRPr="00177164" w:rsidRDefault="009A75ED" w:rsidP="009A75ED"/>
    <w:p w14:paraId="59B76984" w14:textId="77777777" w:rsidR="009A75ED" w:rsidRPr="00FC1DF7" w:rsidRDefault="009A75ED" w:rsidP="009A75ED">
      <w:pPr>
        <w:jc w:val="center"/>
      </w:pPr>
      <w:r>
        <w:object w:dxaOrig="10752" w:dyaOrig="4068" w14:anchorId="5E1E0BA7">
          <v:shape id="_x0000_i1051" type="#_x0000_t75" style="width:355.7pt;height:135.4pt" o:ole="">
            <v:imagedata r:id="rId73" o:title=""/>
          </v:shape>
          <o:OLEObject Type="Embed" ProgID="Visio.Drawing.15" ShapeID="_x0000_i1051" DrawAspect="Content" ObjectID="_1684672085" r:id="rId74"/>
        </w:object>
      </w:r>
    </w:p>
    <w:p w14:paraId="6C57E403" w14:textId="1D289B99" w:rsidR="009A75ED" w:rsidRPr="00274E61" w:rsidRDefault="009A75ED" w:rsidP="009A75ED">
      <w:pPr>
        <w:keepLines/>
        <w:spacing w:after="240"/>
        <w:jc w:val="center"/>
        <w:rPr>
          <w:rFonts w:ascii="Arial" w:hAnsi="Arial"/>
          <w:b/>
        </w:rPr>
      </w:pPr>
      <w:r>
        <w:rPr>
          <w:rFonts w:ascii="Arial" w:hAnsi="Arial"/>
          <w:b/>
        </w:rPr>
        <w:t>Figure 7.4.4.</w:t>
      </w:r>
      <w:r w:rsidR="00BA7743">
        <w:rPr>
          <w:rFonts w:ascii="Arial" w:hAnsi="Arial"/>
          <w:b/>
        </w:rPr>
        <w:t>6</w:t>
      </w:r>
      <w:r>
        <w:rPr>
          <w:rFonts w:ascii="Arial" w:hAnsi="Arial"/>
          <w:b/>
        </w:rPr>
        <w:t xml:space="preserve">-3: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p>
    <w:p w14:paraId="02D338FC" w14:textId="0C0C1069" w:rsidR="009A75ED" w:rsidRDefault="009A75ED" w:rsidP="009A75ED">
      <w:pPr>
        <w:pStyle w:val="B1"/>
      </w:pPr>
      <w:r>
        <w:t>1.</w:t>
      </w:r>
      <w:r>
        <w:tab/>
        <w:t>The EEC triggers for AC updates with EES (see TS 23.558 [4]).</w:t>
      </w:r>
    </w:p>
    <w:p w14:paraId="2F204D94" w14:textId="77777777" w:rsidR="009F3A34" w:rsidRPr="0036726F" w:rsidRDefault="009F3A34" w:rsidP="009F3A34">
      <w:pPr>
        <w:pStyle w:val="B1"/>
      </w:pPr>
      <w:r w:rsidRPr="0036726F">
        <w:lastRenderedPageBreak/>
        <w:t>2.</w:t>
      </w:r>
      <w:r w:rsidRPr="0036726F">
        <w:tab/>
        <w:t xml:space="preserve">The EES sends the </w:t>
      </w:r>
      <w:r w:rsidRPr="0036726F">
        <w:rPr>
          <w:lang w:eastAsia="zh-CN"/>
        </w:rPr>
        <w:t>AC information notification</w:t>
      </w:r>
      <w:r w:rsidRPr="0036726F">
        <w:t xml:space="preserve"> (see TS 23.558 [4]) to the EAS.</w:t>
      </w:r>
    </w:p>
    <w:p w14:paraId="054CF6A5" w14:textId="77777777" w:rsidR="009F3A34" w:rsidRPr="0036726F" w:rsidRDefault="009F3A34" w:rsidP="00BC26F3">
      <w:pPr>
        <w:pStyle w:val="B2"/>
      </w:pPr>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p>
    <w:p w14:paraId="749EBD2E" w14:textId="7272AB90" w:rsidR="009F3A34" w:rsidRPr="0036726F" w:rsidRDefault="009F3A34" w:rsidP="00BC26F3">
      <w:pPr>
        <w:pStyle w:val="B2"/>
      </w:pPr>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2AE22334" w14:textId="751851AA" w:rsidR="00BF4E76" w:rsidRDefault="009F3A34" w:rsidP="00BF4E76">
      <w:pPr>
        <w:pStyle w:val="Heading4"/>
      </w:pPr>
      <w:r w:rsidRPr="0036726F">
        <w:rPr>
          <w:b/>
        </w:rPr>
        <w:t>2ch-c)</w:t>
      </w:r>
      <w:r w:rsidRPr="0036726F">
        <w:rPr>
          <w:b/>
        </w:rPr>
        <w:tab/>
        <w:t>Charging Data Response [Event]:</w:t>
      </w:r>
      <w:r w:rsidRPr="0036726F">
        <w:t xml:space="preserve"> The CHF informs the EES on the result of the request.</w:t>
      </w:r>
      <w:bookmarkStart w:id="152" w:name="_Toc72481591"/>
      <w:r w:rsidR="00BF4E76">
        <w:t>7.4.4.</w:t>
      </w:r>
      <w:r w:rsidR="00BA7743">
        <w:t>7</w:t>
      </w:r>
      <w:r w:rsidR="00BF4E76">
        <w:tab/>
        <w:t>Possible solutions for ACR management events subscription</w:t>
      </w:r>
      <w:bookmarkEnd w:id="152"/>
    </w:p>
    <w:p w14:paraId="406D5596" w14:textId="369BA45F" w:rsidR="00BF4E76" w:rsidRDefault="00BF4E76" w:rsidP="00BF4E76">
      <w:r w:rsidRPr="00383256">
        <w:rPr>
          <w:b/>
          <w:bCs/>
        </w:rPr>
        <w:t>Solution #</w:t>
      </w:r>
      <w:r>
        <w:rPr>
          <w:b/>
          <w:bCs/>
        </w:rPr>
        <w:t>4</w:t>
      </w:r>
      <w:r w:rsidR="00BA7743">
        <w:rPr>
          <w:b/>
          <w:bCs/>
        </w:rPr>
        <w:t>n</w:t>
      </w:r>
      <w:r>
        <w:t>: To key issue #4b for ACR management events subscription charging based on IEC is illustrated in the Figure 7.4.4.</w:t>
      </w:r>
      <w:r w:rsidR="00BA7743">
        <w:t>7</w:t>
      </w:r>
      <w:r>
        <w:t>-1.</w:t>
      </w:r>
    </w:p>
    <w:p w14:paraId="3D793136" w14:textId="77777777" w:rsidR="00BF4E76" w:rsidRPr="00177164" w:rsidRDefault="00BF4E76" w:rsidP="00BF4E76"/>
    <w:p w14:paraId="6D61B6A9" w14:textId="77777777" w:rsidR="00BF4E76" w:rsidRPr="00FC1DF7" w:rsidRDefault="00BF4E76" w:rsidP="00BF4E76">
      <w:pPr>
        <w:jc w:val="center"/>
      </w:pPr>
      <w:r>
        <w:object w:dxaOrig="9840" w:dyaOrig="6337" w14:anchorId="268946F5">
          <v:shape id="_x0000_i1052" type="#_x0000_t75" style="width:318.1pt;height:204.7pt" o:ole="">
            <v:imagedata r:id="rId75" o:title=""/>
          </v:shape>
          <o:OLEObject Type="Embed" ProgID="Visio.Drawing.15" ShapeID="_x0000_i1052" DrawAspect="Content" ObjectID="_1684672086" r:id="rId76"/>
        </w:object>
      </w:r>
    </w:p>
    <w:p w14:paraId="58A96DA0" w14:textId="72E91186"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-1: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p>
    <w:p w14:paraId="6F591909" w14:textId="77777777" w:rsidR="009F3A34" w:rsidRPr="0036726F" w:rsidRDefault="009F3A34" w:rsidP="009F3A34">
      <w:pPr>
        <w:pStyle w:val="B1"/>
      </w:pPr>
      <w:r w:rsidRPr="0036726F">
        <w:t>1.</w:t>
      </w:r>
      <w:r w:rsidRPr="0036726F">
        <w:tab/>
        <w:t>The EAS sends the ACR management event subscribe</w:t>
      </w:r>
      <w:r w:rsidRPr="0036726F">
        <w:rPr>
          <w:lang w:eastAsia="zh-CN"/>
        </w:rPr>
        <w:t xml:space="preserve"> request</w:t>
      </w:r>
      <w:r w:rsidRPr="0036726F">
        <w:t xml:space="preserve"> (see TS 23.558 [4]) to the EES.</w:t>
      </w:r>
    </w:p>
    <w:p w14:paraId="48226601" w14:textId="77777777" w:rsidR="009F3A34" w:rsidRPr="0036726F" w:rsidRDefault="009F3A34" w:rsidP="00BC26F3">
      <w:pPr>
        <w:pStyle w:val="B2"/>
      </w:pPr>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p>
    <w:p w14:paraId="6AB01864" w14:textId="36B82966" w:rsidR="009F3A34" w:rsidRPr="0036726F" w:rsidRDefault="009F3A34" w:rsidP="00BC26F3">
      <w:pPr>
        <w:pStyle w:val="B2"/>
      </w:pPr>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00A4A0FA" w14:textId="77777777" w:rsidR="009F3A34" w:rsidRPr="0036726F" w:rsidRDefault="009F3A34" w:rsidP="00BC26F3">
      <w:pPr>
        <w:pStyle w:val="B2"/>
      </w:pPr>
      <w:r w:rsidRPr="0036726F">
        <w:rPr>
          <w:b/>
        </w:rPr>
        <w:t>1ch-c)</w:t>
      </w:r>
      <w:r w:rsidRPr="0036726F">
        <w:rPr>
          <w:b/>
        </w:rPr>
        <w:tab/>
        <w:t>Charging Data Response [Event]:</w:t>
      </w:r>
      <w:r w:rsidRPr="0036726F">
        <w:t xml:space="preserve"> The CHF informs the EES on the result of the request.</w:t>
      </w:r>
    </w:p>
    <w:p w14:paraId="46C058D5" w14:textId="5A7CFC6A" w:rsidR="009F3A34" w:rsidRPr="0036726F" w:rsidRDefault="009F3A34" w:rsidP="009F3A34">
      <w:pPr>
        <w:pStyle w:val="B1"/>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5C1CBE31" w14:textId="07EC4727" w:rsidR="009F3A34" w:rsidRPr="0036726F" w:rsidRDefault="009F3A34" w:rsidP="009F3A34">
      <w:pPr>
        <w:pStyle w:val="B1"/>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2223D22D" w14:textId="15EF61DA" w:rsidR="00BF4E76" w:rsidRDefault="00BF4E76" w:rsidP="00BF4E76">
      <w:pPr>
        <w:pStyle w:val="B1"/>
      </w:pPr>
      <w:r>
        <w:t>4.</w:t>
      </w:r>
      <w:r>
        <w:tab/>
        <w:t xml:space="preserve">The EES sends the </w:t>
      </w:r>
      <w:r w:rsidRPr="00F7179B">
        <w:t>ACR management event</w:t>
      </w:r>
      <w:r>
        <w:t xml:space="preserve"> subscribe response (see TS 23.558 [4]) to the EAS.</w:t>
      </w:r>
    </w:p>
    <w:p w14:paraId="1B899E5F" w14:textId="77777777" w:rsidR="00944B50" w:rsidRDefault="00944B50" w:rsidP="00BF4E76">
      <w:pPr>
        <w:pStyle w:val="B1"/>
      </w:pPr>
    </w:p>
    <w:p w14:paraId="5342C1AB" w14:textId="6B5FEF2D" w:rsidR="00BF4E76" w:rsidRDefault="00BF4E76" w:rsidP="00BF4E76">
      <w:r w:rsidRPr="00383256">
        <w:rPr>
          <w:b/>
          <w:bCs/>
        </w:rPr>
        <w:t>Solution #</w:t>
      </w:r>
      <w:r>
        <w:rPr>
          <w:b/>
          <w:bCs/>
        </w:rPr>
        <w:t>4</w:t>
      </w:r>
      <w:r w:rsidR="00BA7743">
        <w:rPr>
          <w:b/>
          <w:bCs/>
        </w:rPr>
        <w:t>o</w:t>
      </w:r>
      <w:r>
        <w:t xml:space="preserve">: To key issue #4b for </w:t>
      </w:r>
      <w:r w:rsidRPr="006144AB">
        <w:t>ACR management event</w:t>
      </w:r>
      <w:r>
        <w:t xml:space="preserve"> subscription charging based on PEC is illustrated in the Figure 7.4.4.</w:t>
      </w:r>
      <w:r w:rsidR="00BA7743">
        <w:t>7</w:t>
      </w:r>
      <w:r>
        <w:t>-2.</w:t>
      </w:r>
    </w:p>
    <w:p w14:paraId="430C953D" w14:textId="77777777" w:rsidR="00BF4E76" w:rsidRPr="00177164" w:rsidRDefault="00BF4E76" w:rsidP="00BF4E76"/>
    <w:p w14:paraId="54C61003" w14:textId="77777777" w:rsidR="00BF4E76" w:rsidRPr="00FC1DF7" w:rsidRDefault="00BF4E76" w:rsidP="00BF4E76">
      <w:pPr>
        <w:jc w:val="center"/>
      </w:pPr>
      <w:r>
        <w:object w:dxaOrig="9840" w:dyaOrig="6337" w14:anchorId="7B73F746">
          <v:shape id="_x0000_i1053" type="#_x0000_t75" style="width:320.8pt;height:206.85pt" o:ole="">
            <v:imagedata r:id="rId77" o:title=""/>
          </v:shape>
          <o:OLEObject Type="Embed" ProgID="Visio.Drawing.15" ShapeID="_x0000_i1053" DrawAspect="Content" ObjectID="_1684672087" r:id="rId78"/>
        </w:object>
      </w:r>
    </w:p>
    <w:p w14:paraId="4D612E89" w14:textId="75E46697" w:rsidR="00BF4E76" w:rsidRPr="00274E61" w:rsidRDefault="00BF4E76" w:rsidP="00BF4E76">
      <w:pPr>
        <w:keepLines/>
        <w:spacing w:after="240"/>
        <w:jc w:val="center"/>
        <w:rPr>
          <w:rFonts w:ascii="Arial" w:hAnsi="Arial"/>
          <w:b/>
        </w:rPr>
      </w:pPr>
      <w:r>
        <w:rPr>
          <w:rFonts w:ascii="Arial" w:hAnsi="Arial"/>
          <w:b/>
        </w:rPr>
        <w:t>Figure 7.4.4.</w:t>
      </w:r>
      <w:r w:rsidR="00BA7743">
        <w:rPr>
          <w:rFonts w:ascii="Arial" w:hAnsi="Arial"/>
          <w:b/>
        </w:rPr>
        <w:t>7</w:t>
      </w:r>
      <w:r>
        <w:rPr>
          <w:rFonts w:ascii="Arial" w:hAnsi="Arial"/>
          <w:b/>
        </w:rPr>
        <w:t xml:space="preserve">-2: Charging for </w:t>
      </w:r>
      <w:r w:rsidRPr="00F31D55">
        <w:rPr>
          <w:rFonts w:ascii="Arial" w:hAnsi="Arial"/>
          <w:b/>
        </w:rPr>
        <w:t>ACR management events</w:t>
      </w:r>
      <w:r w:rsidRPr="00177164">
        <w:rPr>
          <w:rFonts w:ascii="Arial" w:hAnsi="Arial"/>
          <w:b/>
        </w:rPr>
        <w:t xml:space="preserve"> subscri</w:t>
      </w:r>
      <w:r>
        <w:rPr>
          <w:rFonts w:ascii="Arial" w:hAnsi="Arial"/>
          <w:b/>
        </w:rPr>
        <w:t>ption</w:t>
      </w:r>
      <w:r w:rsidRPr="00177164">
        <w:rPr>
          <w:rFonts w:ascii="Arial" w:hAnsi="Arial"/>
          <w:b/>
        </w:rPr>
        <w:t xml:space="preserve"> </w:t>
      </w:r>
      <w:r>
        <w:rPr>
          <w:rFonts w:ascii="Arial" w:hAnsi="Arial"/>
          <w:b/>
        </w:rPr>
        <w:t>- PEC</w:t>
      </w:r>
    </w:p>
    <w:p w14:paraId="244329BE" w14:textId="23BD49EE" w:rsidR="00BF4E76" w:rsidRDefault="00BF4E76" w:rsidP="00BF4E76">
      <w:pPr>
        <w:pStyle w:val="B1"/>
      </w:pPr>
      <w:r>
        <w:t>1.</w:t>
      </w:r>
      <w:r>
        <w:tab/>
        <w:t xml:space="preserve">The EAS sends the </w:t>
      </w:r>
      <w:r w:rsidRPr="006144AB">
        <w:t>ACR management event</w:t>
      </w:r>
      <w:r>
        <w:t xml:space="preserve"> subscribe</w:t>
      </w:r>
      <w:r>
        <w:rPr>
          <w:lang w:eastAsia="zh-CN"/>
        </w:rPr>
        <w:t xml:space="preserve"> request</w:t>
      </w:r>
      <w:r>
        <w:t xml:space="preserve"> (see TS 23.558 [4]) to the EES.</w:t>
      </w:r>
    </w:p>
    <w:p w14:paraId="2003639A" w14:textId="0E725214" w:rsidR="00944B50" w:rsidRPr="0036726F" w:rsidRDefault="00944B50" w:rsidP="00944B50">
      <w:pPr>
        <w:pStyle w:val="B1"/>
      </w:pPr>
      <w:r w:rsidRPr="0036726F">
        <w:t>2.</w:t>
      </w:r>
      <w:r w:rsidRPr="0036726F">
        <w:tab/>
        <w:t xml:space="preserve">The </w:t>
      </w:r>
      <w:r w:rsidRPr="0036726F">
        <w:rPr>
          <w:lang w:eastAsia="zh-CN"/>
        </w:rPr>
        <w:t>EE</w:t>
      </w:r>
      <w:r w:rsidRPr="0036726F">
        <w:t>S checks the user plane path management event of the requesting UE with 3GPP Core Network (see TS</w:t>
      </w:r>
      <w:r>
        <w:t> </w:t>
      </w:r>
      <w:r w:rsidRPr="0036726F">
        <w:t>23.558 [4]).</w:t>
      </w:r>
    </w:p>
    <w:p w14:paraId="3D10BCA0" w14:textId="52C37180" w:rsidR="00944B50" w:rsidRPr="0036726F" w:rsidRDefault="00944B50" w:rsidP="00944B50">
      <w:pPr>
        <w:pStyle w:val="B1"/>
      </w:pPr>
      <w:r w:rsidRPr="0036726F">
        <w:t>3.</w:t>
      </w:r>
      <w:r w:rsidRPr="0036726F">
        <w:tab/>
      </w:r>
      <w:r w:rsidRPr="0036726F">
        <w:rPr>
          <w:lang w:eastAsia="ko-KR"/>
        </w:rPr>
        <w:t xml:space="preserve">The EES may subscribe to UE expected behaviour analytics (UE mobility) from 3GPP Core Network </w:t>
      </w:r>
      <w:r w:rsidRPr="0036726F">
        <w:t>(see TS</w:t>
      </w:r>
      <w:r>
        <w:t> </w:t>
      </w:r>
      <w:r w:rsidRPr="0036726F">
        <w:t>23.558 [4])</w:t>
      </w:r>
      <w:r w:rsidRPr="0036726F">
        <w:rPr>
          <w:lang w:eastAsia="ko-KR"/>
        </w:rPr>
        <w:t>.</w:t>
      </w:r>
    </w:p>
    <w:p w14:paraId="46210A03" w14:textId="77777777" w:rsidR="00944B50" w:rsidRPr="0036726F" w:rsidRDefault="00944B50" w:rsidP="00944B50">
      <w:pPr>
        <w:pStyle w:val="B1"/>
      </w:pPr>
      <w:r w:rsidRPr="0036726F">
        <w:t>4.</w:t>
      </w:r>
      <w:r w:rsidRPr="0036726F">
        <w:tab/>
        <w:t>The EES sends the ACR management event subscribe response (see TS 23.558 [4]) to the EAS.</w:t>
      </w:r>
    </w:p>
    <w:p w14:paraId="7C89DE4B" w14:textId="77777777" w:rsidR="00944B50" w:rsidRPr="0036726F" w:rsidRDefault="00944B50" w:rsidP="00BC26F3">
      <w:pPr>
        <w:pStyle w:val="B2"/>
      </w:pPr>
      <w:r w:rsidRPr="0036726F">
        <w:rPr>
          <w:b/>
        </w:rPr>
        <w:t>4ch-a)</w:t>
      </w:r>
      <w:r w:rsidRPr="0036726F">
        <w:rPr>
          <w:b/>
        </w:rPr>
        <w:tab/>
        <w:t>Charging Data Request [Event]:</w:t>
      </w:r>
      <w:r w:rsidRPr="0036726F">
        <w:t xml:space="preserve"> The EES generates charging data related to ACR management event subscription and sends the charging data request for the CHF to process the related charging data for CDR generation purpose.</w:t>
      </w:r>
    </w:p>
    <w:p w14:paraId="5021CED8" w14:textId="129577C8" w:rsidR="00944B50" w:rsidRPr="0036726F" w:rsidRDefault="00944B50" w:rsidP="00BC26F3">
      <w:pPr>
        <w:pStyle w:val="B2"/>
      </w:pPr>
      <w:r w:rsidRPr="0036726F">
        <w:rPr>
          <w:b/>
        </w:rPr>
        <w:t>4ch-b)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p>
    <w:p w14:paraId="3C090804" w14:textId="77777777" w:rsidR="00944B50" w:rsidRPr="0036726F" w:rsidRDefault="00944B50" w:rsidP="00BC26F3">
      <w:pPr>
        <w:pStyle w:val="B2"/>
      </w:pPr>
      <w:r w:rsidRPr="0036726F">
        <w:rPr>
          <w:b/>
        </w:rPr>
        <w:t>4ch-c)</w:t>
      </w:r>
      <w:r w:rsidRPr="0036726F">
        <w:rPr>
          <w:b/>
        </w:rPr>
        <w:tab/>
        <w:t>Charging Data Response [Event]:</w:t>
      </w:r>
      <w:r w:rsidRPr="0036726F">
        <w:t xml:space="preserve"> The CHF informs the EES on the result of the request.</w:t>
      </w:r>
    </w:p>
    <w:p w14:paraId="2FC9FF1C" w14:textId="77777777" w:rsidR="00944B50" w:rsidRDefault="00944B50" w:rsidP="00BF4E76">
      <w:pPr>
        <w:pStyle w:val="B1"/>
      </w:pPr>
    </w:p>
    <w:p w14:paraId="73D6F9C0" w14:textId="77777777" w:rsidR="000943E9" w:rsidRDefault="000943E9" w:rsidP="000943E9">
      <w:pPr>
        <w:pStyle w:val="Heading3"/>
      </w:pPr>
      <w:bookmarkStart w:id="153" w:name="_Toc50104657"/>
      <w:bookmarkStart w:id="154" w:name="_Toc72481592"/>
      <w:r>
        <w:t>7.4.5</w:t>
      </w:r>
      <w:r>
        <w:tab/>
        <w:t>Evaluation</w:t>
      </w:r>
      <w:bookmarkEnd w:id="153"/>
      <w:bookmarkEnd w:id="154"/>
    </w:p>
    <w:p w14:paraId="19383A5B" w14:textId="77777777" w:rsidR="000943E9" w:rsidRPr="00F95EB6" w:rsidRDefault="000943E9" w:rsidP="000943E9"/>
    <w:p w14:paraId="1D23756D" w14:textId="77777777" w:rsidR="000943E9" w:rsidRDefault="000943E9" w:rsidP="000943E9">
      <w:pPr>
        <w:pStyle w:val="Heading3"/>
      </w:pPr>
      <w:bookmarkStart w:id="155" w:name="_Toc50104658"/>
      <w:bookmarkStart w:id="156" w:name="_Toc72481593"/>
      <w:r>
        <w:t>7.4.6</w:t>
      </w:r>
      <w:r>
        <w:tab/>
        <w:t>Conclusion</w:t>
      </w:r>
      <w:bookmarkEnd w:id="155"/>
      <w:bookmarkEnd w:id="156"/>
    </w:p>
    <w:p w14:paraId="57A7067C" w14:textId="77777777" w:rsidR="00A76FDE" w:rsidRDefault="00A76FDE" w:rsidP="00A76FDE"/>
    <w:p w14:paraId="3DB0A1D5" w14:textId="31709B8C" w:rsidR="00A76FDE" w:rsidRDefault="00C34F5A" w:rsidP="00A76FDE">
      <w:pPr>
        <w:pStyle w:val="Heading1"/>
      </w:pPr>
      <w:bookmarkStart w:id="157" w:name="_Toc72481594"/>
      <w:r>
        <w:t>8</w:t>
      </w:r>
      <w:r w:rsidR="00A76FDE">
        <w:tab/>
        <w:t>Conclusions and recommendations</w:t>
      </w:r>
      <w:bookmarkEnd w:id="157"/>
    </w:p>
    <w:p w14:paraId="268A9773" w14:textId="77777777" w:rsidR="002675F0" w:rsidRPr="00A54A15" w:rsidRDefault="002675F0" w:rsidP="002675F0"/>
    <w:p w14:paraId="2DE0CE3A" w14:textId="2ED4DF81" w:rsidR="00080512" w:rsidRPr="00A54A15" w:rsidRDefault="00080512">
      <w:pPr>
        <w:pStyle w:val="Heading8"/>
      </w:pPr>
      <w:r w:rsidRPr="00A54A15">
        <w:br w:type="page"/>
      </w:r>
      <w:bookmarkStart w:id="158" w:name="_Toc72393857"/>
      <w:bookmarkStart w:id="159" w:name="_Toc72481595"/>
      <w:r w:rsidR="001A4891" w:rsidRPr="0036726F">
        <w:lastRenderedPageBreak/>
        <w:t xml:space="preserve">Annex </w:t>
      </w:r>
      <w:r w:rsidR="001A4891">
        <w:t>A</w:t>
      </w:r>
      <w:r w:rsidR="001A4891" w:rsidRPr="0036726F">
        <w:t xml:space="preserve"> (informative):</w:t>
      </w:r>
      <w:r w:rsidR="001A4891" w:rsidRPr="0036726F">
        <w:br/>
        <w:t>Change history</w:t>
      </w:r>
      <w:bookmarkEnd w:id="158"/>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60" w:name="historyclause"/>
            <w:bookmarkEnd w:id="160"/>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proofErr w:type="spellStart"/>
            <w:r w:rsidRPr="00A54A15">
              <w:rPr>
                <w:b/>
                <w:sz w:val="16"/>
              </w:rPr>
              <w:t>TDoc</w:t>
            </w:r>
            <w:proofErr w:type="spellEnd"/>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proofErr w:type="spellStart"/>
            <w:r w:rsidRPr="00F23385">
              <w:rPr>
                <w:sz w:val="16"/>
                <w:szCs w:val="16"/>
              </w:rPr>
              <w:t>pCR</w:t>
            </w:r>
            <w:proofErr w:type="spellEnd"/>
            <w:r w:rsidRPr="00F23385">
              <w:rPr>
                <w:sz w:val="16"/>
                <w:szCs w:val="16"/>
              </w:rPr>
              <w:t xml:space="preserve">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proofErr w:type="spellStart"/>
            <w:r w:rsidRPr="00E40B3B">
              <w:rPr>
                <w:sz w:val="16"/>
                <w:szCs w:val="16"/>
              </w:rPr>
              <w:t>pCR</w:t>
            </w:r>
            <w:proofErr w:type="spellEnd"/>
            <w:r w:rsidRPr="00E40B3B">
              <w:rPr>
                <w:sz w:val="16"/>
                <w:szCs w:val="16"/>
              </w:rPr>
              <w:t xml:space="preserve">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proofErr w:type="spellStart"/>
            <w:r w:rsidRPr="008A72A1">
              <w:rPr>
                <w:sz w:val="16"/>
                <w:szCs w:val="16"/>
              </w:rPr>
              <w:t>pCR</w:t>
            </w:r>
            <w:proofErr w:type="spellEnd"/>
            <w:r w:rsidRPr="008A72A1">
              <w:rPr>
                <w:sz w:val="16"/>
                <w:szCs w:val="16"/>
              </w:rPr>
              <w:t xml:space="preserve">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proofErr w:type="spellStart"/>
            <w:r w:rsidRPr="008A72A1">
              <w:rPr>
                <w:sz w:val="16"/>
                <w:szCs w:val="16"/>
              </w:rPr>
              <w:t>pCR</w:t>
            </w:r>
            <w:proofErr w:type="spellEnd"/>
            <w:r w:rsidRPr="008A72A1">
              <w:rPr>
                <w:sz w:val="16"/>
                <w:szCs w:val="16"/>
              </w:rPr>
              <w:t xml:space="preserve">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proofErr w:type="spellStart"/>
            <w:r w:rsidRPr="00F33325">
              <w:rPr>
                <w:sz w:val="16"/>
                <w:szCs w:val="16"/>
              </w:rPr>
              <w:t>pCR</w:t>
            </w:r>
            <w:proofErr w:type="spellEnd"/>
            <w:r w:rsidRPr="00F33325">
              <w:rPr>
                <w:sz w:val="16"/>
                <w:szCs w:val="16"/>
              </w:rPr>
              <w:t xml:space="preserve">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proofErr w:type="spellStart"/>
            <w:r w:rsidRPr="006A0424">
              <w:rPr>
                <w:sz w:val="16"/>
                <w:szCs w:val="16"/>
              </w:rPr>
              <w:t>pCR</w:t>
            </w:r>
            <w:proofErr w:type="spellEnd"/>
            <w:r w:rsidRPr="006A0424">
              <w:rPr>
                <w:sz w:val="16"/>
                <w:szCs w:val="16"/>
              </w:rPr>
              <w:t xml:space="preserve">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proofErr w:type="spellStart"/>
            <w:r w:rsidRPr="006A0424">
              <w:rPr>
                <w:sz w:val="16"/>
                <w:szCs w:val="16"/>
              </w:rPr>
              <w:t>pCR</w:t>
            </w:r>
            <w:proofErr w:type="spellEnd"/>
            <w:r w:rsidRPr="006A0424">
              <w:rPr>
                <w:sz w:val="16"/>
                <w:szCs w:val="16"/>
              </w:rPr>
              <w:t xml:space="preserve">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proofErr w:type="spellStart"/>
            <w:r w:rsidRPr="006A0424">
              <w:rPr>
                <w:sz w:val="16"/>
                <w:szCs w:val="16"/>
              </w:rPr>
              <w:t>pCR</w:t>
            </w:r>
            <w:proofErr w:type="spellEnd"/>
            <w:r w:rsidRPr="006A0424">
              <w:rPr>
                <w:sz w:val="16"/>
                <w:szCs w:val="16"/>
              </w:rPr>
              <w:t xml:space="preserve">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w:t>
            </w:r>
            <w:proofErr w:type="spellStart"/>
            <w:r w:rsidRPr="000F5C4B">
              <w:rPr>
                <w:sz w:val="16"/>
                <w:szCs w:val="16"/>
              </w:rPr>
              <w:t>pCR</w:t>
            </w:r>
            <w:proofErr w:type="spellEnd"/>
            <w:r w:rsidRPr="000F5C4B">
              <w:rPr>
                <w:sz w:val="16"/>
                <w:szCs w:val="16"/>
              </w:rPr>
              <w:t xml:space="preserve"> were not fully implemented due to contradiction </w:t>
            </w:r>
            <w:r w:rsidR="00FA3F53">
              <w:rPr>
                <w:sz w:val="16"/>
                <w:szCs w:val="16"/>
              </w:rPr>
              <w:t>to</w:t>
            </w:r>
            <w:r w:rsidRPr="000F5C4B">
              <w:rPr>
                <w:sz w:val="16"/>
                <w:szCs w:val="16"/>
              </w:rPr>
              <w:t xml:space="preserve"> the numbering in other </w:t>
            </w:r>
            <w:proofErr w:type="spellStart"/>
            <w:r w:rsidRPr="000F5C4B">
              <w:rPr>
                <w:sz w:val="16"/>
                <w:szCs w:val="16"/>
              </w:rPr>
              <w:t>pCRs</w:t>
            </w:r>
            <w:proofErr w:type="spellEnd"/>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proofErr w:type="spellStart"/>
            <w:r w:rsidRPr="00316F46">
              <w:rPr>
                <w:sz w:val="16"/>
                <w:szCs w:val="16"/>
              </w:rPr>
              <w:t>pCR</w:t>
            </w:r>
            <w:proofErr w:type="spellEnd"/>
            <w:r w:rsidRPr="00316F46">
              <w:rPr>
                <w:sz w:val="16"/>
                <w:szCs w:val="16"/>
              </w:rPr>
              <w:t xml:space="preserve">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proofErr w:type="spellStart"/>
            <w:r w:rsidRPr="00316F46">
              <w:rPr>
                <w:sz w:val="16"/>
                <w:szCs w:val="16"/>
              </w:rPr>
              <w:t>pCR</w:t>
            </w:r>
            <w:proofErr w:type="spellEnd"/>
            <w:r w:rsidRPr="00316F46">
              <w:rPr>
                <w:sz w:val="16"/>
                <w:szCs w:val="16"/>
              </w:rPr>
              <w:t xml:space="preserve">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proofErr w:type="spellStart"/>
            <w:r w:rsidRPr="00BF2331">
              <w:rPr>
                <w:sz w:val="16"/>
                <w:szCs w:val="16"/>
              </w:rPr>
              <w:t>pCR</w:t>
            </w:r>
            <w:proofErr w:type="spellEnd"/>
            <w:r w:rsidRPr="00BF2331">
              <w:rPr>
                <w:sz w:val="16"/>
                <w:szCs w:val="16"/>
              </w:rPr>
              <w:t xml:space="preserve">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proofErr w:type="spellStart"/>
            <w:r w:rsidRPr="00C30083">
              <w:rPr>
                <w:sz w:val="16"/>
                <w:szCs w:val="16"/>
              </w:rPr>
              <w:t>pCR</w:t>
            </w:r>
            <w:proofErr w:type="spellEnd"/>
            <w:r w:rsidRPr="00C30083">
              <w:rPr>
                <w:sz w:val="16"/>
                <w:szCs w:val="16"/>
              </w:rPr>
              <w:t xml:space="preserve">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4047D7BB" w:rsidR="00E17865" w:rsidRPr="00E40B3B" w:rsidRDefault="006C3389" w:rsidP="00E17865">
            <w:pPr>
              <w:pStyle w:val="TAC"/>
              <w:rPr>
                <w:sz w:val="16"/>
                <w:szCs w:val="16"/>
              </w:rPr>
            </w:pPr>
            <w:r w:rsidRPr="000A0E30">
              <w:rPr>
                <w:sz w:val="16"/>
                <w:szCs w:val="16"/>
              </w:rPr>
              <w:t>S5-212263</w:t>
            </w:r>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proofErr w:type="spellStart"/>
            <w:r w:rsidRPr="000A0E30">
              <w:rPr>
                <w:sz w:val="16"/>
                <w:szCs w:val="16"/>
              </w:rPr>
              <w:t>pCR</w:t>
            </w:r>
            <w:proofErr w:type="spellEnd"/>
            <w:r w:rsidRPr="000A0E30">
              <w:rPr>
                <w:sz w:val="16"/>
                <w:szCs w:val="16"/>
              </w:rPr>
              <w:t xml:space="preserve">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1F2C0351" w:rsidR="00A94ADD" w:rsidRPr="00E40B3B" w:rsidRDefault="006C3389" w:rsidP="00A94ADD">
            <w:pPr>
              <w:pStyle w:val="TAC"/>
              <w:rPr>
                <w:sz w:val="16"/>
                <w:szCs w:val="16"/>
              </w:rPr>
            </w:pPr>
            <w:r w:rsidRPr="000A0E30">
              <w:rPr>
                <w:sz w:val="16"/>
                <w:szCs w:val="16"/>
              </w:rPr>
              <w:t>S5-212504</w:t>
            </w:r>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proofErr w:type="spellStart"/>
            <w:r w:rsidRPr="000A0E30">
              <w:rPr>
                <w:sz w:val="16"/>
                <w:szCs w:val="16"/>
              </w:rPr>
              <w:t>pCR</w:t>
            </w:r>
            <w:proofErr w:type="spellEnd"/>
            <w:r w:rsidRPr="000A0E30">
              <w:rPr>
                <w:sz w:val="16"/>
                <w:szCs w:val="16"/>
              </w:rPr>
              <w:t xml:space="preserve">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33AEC3D" w14:textId="5FE293C4"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685AF23" w14:textId="792D5F6F" w:rsidR="002A43BF" w:rsidRPr="00E40B3B" w:rsidRDefault="002A43BF" w:rsidP="002A43BF">
            <w:pPr>
              <w:pStyle w:val="TAC"/>
              <w:rPr>
                <w:sz w:val="16"/>
                <w:szCs w:val="16"/>
              </w:rPr>
            </w:pPr>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19C966D" w14:textId="2CCF27E8"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0F439CBB" w14:textId="223AAB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FE07033" w14:textId="3FC78F8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503D2C31" w14:textId="46399879"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Add solutions on charging for obtaining UE location by EAS from EES</w:t>
            </w:r>
          </w:p>
        </w:tc>
        <w:tc>
          <w:tcPr>
            <w:tcW w:w="708" w:type="dxa"/>
            <w:shd w:val="solid" w:color="FFFFFF" w:fill="auto"/>
          </w:tcPr>
          <w:p w14:paraId="55D54192" w14:textId="78569B7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50646EF" w14:textId="77777777" w:rsidTr="00F23385">
        <w:tc>
          <w:tcPr>
            <w:tcW w:w="800" w:type="dxa"/>
            <w:shd w:val="solid" w:color="FFFFFF" w:fill="auto"/>
          </w:tcPr>
          <w:p w14:paraId="2EE9996A" w14:textId="06BEFFF9"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2AF4B5A" w14:textId="686EB23F"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29EA9F5A" w14:textId="5CB3253A" w:rsidR="002A43BF" w:rsidRPr="00E40B3B" w:rsidRDefault="002A43BF" w:rsidP="002A43BF">
            <w:pPr>
              <w:pStyle w:val="TAC"/>
              <w:rPr>
                <w:sz w:val="16"/>
                <w:szCs w:val="16"/>
              </w:rPr>
            </w:pPr>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28F00980" w14:textId="48CD8704"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1BA94A1F" w14:textId="0FC184E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488D39D7" w14:textId="0E13C98A"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CF0B7E2" w14:textId="0DD01B95"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Add solutions on charging for Application Client information subscription and notification</w:t>
            </w:r>
          </w:p>
        </w:tc>
        <w:tc>
          <w:tcPr>
            <w:tcW w:w="708" w:type="dxa"/>
            <w:shd w:val="solid" w:color="FFFFFF" w:fill="auto"/>
          </w:tcPr>
          <w:p w14:paraId="69CB3D94" w14:textId="0DABDCE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46026D1F" w14:textId="77777777" w:rsidTr="00F23385">
        <w:tc>
          <w:tcPr>
            <w:tcW w:w="800" w:type="dxa"/>
            <w:shd w:val="solid" w:color="FFFFFF" w:fill="auto"/>
          </w:tcPr>
          <w:p w14:paraId="2BCF8CFB" w14:textId="10A3A64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4604157" w14:textId="712E0106"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BB77D60" w14:textId="5FA7FE4E" w:rsidR="002A43BF" w:rsidRPr="00E40B3B" w:rsidRDefault="002A43BF" w:rsidP="002A43BF">
            <w:pPr>
              <w:pStyle w:val="TAC"/>
              <w:rPr>
                <w:sz w:val="16"/>
                <w:szCs w:val="16"/>
              </w:rPr>
            </w:pPr>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19518C64" w14:textId="100890D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8839ADD" w14:textId="33AA613A"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1BD8F584" w14:textId="2A60B9F9"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6D4F8BA3" w14:textId="0C268490"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Add solutions on charging for ACR management event subscription and notification</w:t>
            </w:r>
          </w:p>
        </w:tc>
        <w:tc>
          <w:tcPr>
            <w:tcW w:w="708" w:type="dxa"/>
            <w:shd w:val="solid" w:color="FFFFFF" w:fill="auto"/>
          </w:tcPr>
          <w:p w14:paraId="1FACDF62" w14:textId="24169827"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6B507480" w14:textId="77777777" w:rsidTr="00F23385">
        <w:tc>
          <w:tcPr>
            <w:tcW w:w="800" w:type="dxa"/>
            <w:shd w:val="solid" w:color="FFFFFF" w:fill="auto"/>
          </w:tcPr>
          <w:p w14:paraId="111B1708" w14:textId="0A99938F"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574F5490" w14:textId="40BE97D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196BFD2B" w14:textId="4AD3E72D" w:rsidR="002A43BF" w:rsidRPr="002A43BF" w:rsidRDefault="002A43BF" w:rsidP="002A43BF">
            <w:pPr>
              <w:pStyle w:val="TAC"/>
              <w:rPr>
                <w:sz w:val="16"/>
                <w:szCs w:val="16"/>
              </w:rPr>
            </w:pPr>
            <w:r w:rsidRPr="002A43BF">
              <w:rPr>
                <w:sz w:val="16"/>
                <w:szCs w:val="16"/>
              </w:rPr>
              <w:t>S5-213600</w:t>
            </w:r>
          </w:p>
        </w:tc>
        <w:tc>
          <w:tcPr>
            <w:tcW w:w="425" w:type="dxa"/>
            <w:shd w:val="solid" w:color="FFFFFF" w:fill="auto"/>
          </w:tcPr>
          <w:p w14:paraId="5EDC20D4" w14:textId="7D2258E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3DE4466C" w14:textId="29BA979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796E7C2A" w14:textId="7655B8A4"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1E9E5CC8" w14:textId="5744D7E6" w:rsidR="002A43BF" w:rsidRPr="002A43BF"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Evaluation of solutions for subscriber based charging for 5GS usage supporting EC</w:t>
            </w:r>
          </w:p>
        </w:tc>
        <w:tc>
          <w:tcPr>
            <w:tcW w:w="708" w:type="dxa"/>
            <w:shd w:val="solid" w:color="FFFFFF" w:fill="auto"/>
          </w:tcPr>
          <w:p w14:paraId="3C5A3282" w14:textId="062D44F5"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18AE5D1E" w14:textId="77777777" w:rsidTr="00F23385">
        <w:tc>
          <w:tcPr>
            <w:tcW w:w="800" w:type="dxa"/>
            <w:shd w:val="solid" w:color="FFFFFF" w:fill="auto"/>
          </w:tcPr>
          <w:p w14:paraId="3D8368D5" w14:textId="5DBB7A10"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5597D55" w14:textId="7C46B072"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052A0A70" w14:textId="3E589851" w:rsidR="002A43BF" w:rsidRPr="00E40B3B" w:rsidRDefault="002A43BF" w:rsidP="002A43BF">
            <w:pPr>
              <w:pStyle w:val="TAC"/>
              <w:rPr>
                <w:sz w:val="16"/>
                <w:szCs w:val="16"/>
              </w:rPr>
            </w:pPr>
            <w:r w:rsidRPr="002A43BF">
              <w:rPr>
                <w:sz w:val="16"/>
                <w:szCs w:val="16"/>
              </w:rPr>
              <w:t>S5-213655</w:t>
            </w:r>
          </w:p>
        </w:tc>
        <w:tc>
          <w:tcPr>
            <w:tcW w:w="425" w:type="dxa"/>
            <w:shd w:val="solid" w:color="FFFFFF" w:fill="auto"/>
          </w:tcPr>
          <w:p w14:paraId="38DF152C" w14:textId="7C6A3521"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13C1272" w14:textId="11852F13"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589C9AF8" w14:textId="3D6B9796"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AF20A18" w14:textId="297BBAA1"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Update use case of charging for edge enabling services</w:t>
            </w:r>
          </w:p>
        </w:tc>
        <w:tc>
          <w:tcPr>
            <w:tcW w:w="708" w:type="dxa"/>
            <w:shd w:val="solid" w:color="FFFFFF" w:fill="auto"/>
          </w:tcPr>
          <w:p w14:paraId="0279E0B6" w14:textId="05C34869"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733C8360" w14:textId="54C53D5C"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7388E83E" w14:textId="67D835A3" w:rsidR="002A43BF" w:rsidRPr="00E40B3B" w:rsidRDefault="002A43BF" w:rsidP="002A43BF">
            <w:pPr>
              <w:pStyle w:val="TAC"/>
              <w:rPr>
                <w:sz w:val="16"/>
                <w:szCs w:val="16"/>
              </w:rPr>
            </w:pPr>
            <w:r w:rsidRPr="002A43BF">
              <w:rPr>
                <w:sz w:val="16"/>
                <w:szCs w:val="16"/>
              </w:rPr>
              <w:t>S5-213601</w:t>
            </w:r>
          </w:p>
        </w:tc>
        <w:tc>
          <w:tcPr>
            <w:tcW w:w="425" w:type="dxa"/>
            <w:shd w:val="solid" w:color="FFFFFF" w:fill="auto"/>
          </w:tcPr>
          <w:p w14:paraId="664281CA" w14:textId="1796FB1E"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207A188C" w14:textId="162C771B"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070C777F" w14:textId="42E20C0B"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0451054D" w14:textId="3450E4FB"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Correction of subscription for EAS deployment</w:t>
            </w:r>
          </w:p>
        </w:tc>
        <w:tc>
          <w:tcPr>
            <w:tcW w:w="708" w:type="dxa"/>
            <w:shd w:val="solid" w:color="FFFFFF" w:fill="auto"/>
          </w:tcPr>
          <w:p w14:paraId="33451D5C" w14:textId="6FB0FD46"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r w:rsidRPr="00A54A15">
              <w:rPr>
                <w:sz w:val="16"/>
                <w:szCs w:val="16"/>
              </w:rPr>
              <w:t>20</w:t>
            </w:r>
            <w:r>
              <w:rPr>
                <w:sz w:val="16"/>
                <w:szCs w:val="16"/>
              </w:rPr>
              <w:t>21</w:t>
            </w:r>
            <w:r w:rsidRPr="00A54A15">
              <w:rPr>
                <w:sz w:val="16"/>
                <w:szCs w:val="16"/>
              </w:rPr>
              <w:t>-</w:t>
            </w:r>
            <w:r>
              <w:rPr>
                <w:sz w:val="16"/>
                <w:szCs w:val="16"/>
              </w:rPr>
              <w:t>05</w:t>
            </w:r>
          </w:p>
        </w:tc>
        <w:tc>
          <w:tcPr>
            <w:tcW w:w="1000" w:type="dxa"/>
            <w:shd w:val="solid" w:color="FFFFFF" w:fill="auto"/>
          </w:tcPr>
          <w:p w14:paraId="0353EAD8" w14:textId="2188266A" w:rsidR="002A43BF" w:rsidRPr="00A54A15" w:rsidRDefault="002A43BF" w:rsidP="002A43BF">
            <w:pPr>
              <w:pStyle w:val="TAC"/>
              <w:rPr>
                <w:sz w:val="16"/>
                <w:szCs w:val="16"/>
              </w:rPr>
            </w:pPr>
            <w:r w:rsidRPr="00A54A15">
              <w:rPr>
                <w:sz w:val="16"/>
                <w:szCs w:val="16"/>
              </w:rPr>
              <w:t>SA5#1</w:t>
            </w:r>
            <w:r>
              <w:rPr>
                <w:sz w:val="16"/>
                <w:szCs w:val="16"/>
              </w:rPr>
              <w:t>37e</w:t>
            </w:r>
          </w:p>
        </w:tc>
        <w:tc>
          <w:tcPr>
            <w:tcW w:w="894" w:type="dxa"/>
            <w:shd w:val="solid" w:color="FFFFFF" w:fill="auto"/>
          </w:tcPr>
          <w:p w14:paraId="45651DD6" w14:textId="6C8EA2BA" w:rsidR="002A43BF" w:rsidRPr="00E40B3B" w:rsidRDefault="002A43BF" w:rsidP="002A43BF">
            <w:pPr>
              <w:pStyle w:val="TAC"/>
              <w:rPr>
                <w:sz w:val="16"/>
                <w:szCs w:val="16"/>
              </w:rPr>
            </w:pPr>
            <w:r w:rsidRPr="002A43BF">
              <w:rPr>
                <w:sz w:val="16"/>
                <w:szCs w:val="16"/>
              </w:rPr>
              <w:t>S5-213602</w:t>
            </w:r>
          </w:p>
        </w:tc>
        <w:tc>
          <w:tcPr>
            <w:tcW w:w="425" w:type="dxa"/>
            <w:shd w:val="solid" w:color="FFFFFF" w:fill="auto"/>
          </w:tcPr>
          <w:p w14:paraId="53366B84" w14:textId="66E85239" w:rsidR="002A43BF" w:rsidRPr="00A54A15" w:rsidRDefault="002A43BF" w:rsidP="002A43BF">
            <w:pPr>
              <w:pStyle w:val="TAL"/>
              <w:rPr>
                <w:sz w:val="16"/>
                <w:szCs w:val="16"/>
              </w:rPr>
            </w:pPr>
            <w:r w:rsidRPr="00A54A15">
              <w:rPr>
                <w:sz w:val="16"/>
                <w:szCs w:val="16"/>
              </w:rPr>
              <w:t>-</w:t>
            </w:r>
          </w:p>
        </w:tc>
        <w:tc>
          <w:tcPr>
            <w:tcW w:w="425" w:type="dxa"/>
            <w:shd w:val="solid" w:color="FFFFFF" w:fill="auto"/>
          </w:tcPr>
          <w:p w14:paraId="69C79073" w14:textId="79A73DD4" w:rsidR="002A43BF" w:rsidRPr="00A54A15" w:rsidRDefault="002A43BF" w:rsidP="002A43BF">
            <w:pPr>
              <w:pStyle w:val="TAR"/>
              <w:rPr>
                <w:sz w:val="16"/>
                <w:szCs w:val="16"/>
              </w:rPr>
            </w:pPr>
            <w:r w:rsidRPr="00A54A15">
              <w:rPr>
                <w:sz w:val="16"/>
                <w:szCs w:val="16"/>
              </w:rPr>
              <w:t>-</w:t>
            </w:r>
          </w:p>
        </w:tc>
        <w:tc>
          <w:tcPr>
            <w:tcW w:w="425" w:type="dxa"/>
            <w:shd w:val="solid" w:color="FFFFFF" w:fill="auto"/>
          </w:tcPr>
          <w:p w14:paraId="27FD8264" w14:textId="1FFBE827" w:rsidR="002A43BF" w:rsidRPr="00A54A15" w:rsidRDefault="002A43BF" w:rsidP="002A43BF">
            <w:pPr>
              <w:pStyle w:val="TAC"/>
              <w:rPr>
                <w:sz w:val="16"/>
                <w:szCs w:val="16"/>
              </w:rPr>
            </w:pPr>
            <w:r w:rsidRPr="00A54A15">
              <w:rPr>
                <w:sz w:val="16"/>
                <w:szCs w:val="16"/>
              </w:rPr>
              <w:t>-</w:t>
            </w:r>
          </w:p>
        </w:tc>
        <w:tc>
          <w:tcPr>
            <w:tcW w:w="4962" w:type="dxa"/>
            <w:shd w:val="solid" w:color="FFFFFF" w:fill="auto"/>
          </w:tcPr>
          <w:p w14:paraId="437FFE69" w14:textId="665F4D3D" w:rsidR="002A43BF" w:rsidRPr="008A72A1" w:rsidRDefault="002A43BF" w:rsidP="002A43BF">
            <w:pPr>
              <w:pStyle w:val="TAL"/>
              <w:rPr>
                <w:sz w:val="16"/>
                <w:szCs w:val="16"/>
              </w:rPr>
            </w:pPr>
            <w:proofErr w:type="spellStart"/>
            <w:r w:rsidRPr="002A43BF">
              <w:rPr>
                <w:sz w:val="16"/>
                <w:szCs w:val="16"/>
              </w:rPr>
              <w:t>pCR</w:t>
            </w:r>
            <w:proofErr w:type="spellEnd"/>
            <w:r w:rsidRPr="002A43BF">
              <w:rPr>
                <w:sz w:val="16"/>
                <w:szCs w:val="16"/>
              </w:rPr>
              <w:t xml:space="preserve"> Correction of use cases</w:t>
            </w:r>
          </w:p>
        </w:tc>
        <w:tc>
          <w:tcPr>
            <w:tcW w:w="708" w:type="dxa"/>
            <w:shd w:val="solid" w:color="FFFFFF" w:fill="auto"/>
          </w:tcPr>
          <w:p w14:paraId="204FD1F2" w14:textId="61082D70" w:rsidR="002A43BF" w:rsidRPr="00A54A15" w:rsidRDefault="002A43BF" w:rsidP="002A43BF">
            <w:pPr>
              <w:pStyle w:val="TAC"/>
              <w:rPr>
                <w:sz w:val="16"/>
                <w:szCs w:val="16"/>
              </w:rPr>
            </w:pPr>
            <w:r w:rsidRPr="00A54A15">
              <w:rPr>
                <w:sz w:val="16"/>
                <w:szCs w:val="16"/>
              </w:rPr>
              <w:t>0.</w:t>
            </w:r>
            <w:r>
              <w:rPr>
                <w:sz w:val="16"/>
                <w:szCs w:val="16"/>
              </w:rPr>
              <w:t>6</w:t>
            </w:r>
            <w:r w:rsidRPr="00A54A15">
              <w:rPr>
                <w:sz w:val="16"/>
                <w:szCs w:val="16"/>
              </w:rPr>
              <w:t>.0</w:t>
            </w:r>
          </w:p>
        </w:tc>
      </w:tr>
      <w:tr w:rsidR="002A43BF" w:rsidRPr="00A54A15" w14:paraId="533DD47D" w14:textId="77777777" w:rsidTr="00F23385">
        <w:tc>
          <w:tcPr>
            <w:tcW w:w="800" w:type="dxa"/>
            <w:shd w:val="solid" w:color="FFFFFF" w:fill="auto"/>
          </w:tcPr>
          <w:p w14:paraId="17EAAC91" w14:textId="70F5D67F" w:rsidR="002A43BF" w:rsidRPr="00A54A15" w:rsidRDefault="001B6B6A" w:rsidP="002A43BF">
            <w:pPr>
              <w:pStyle w:val="TAC"/>
              <w:rPr>
                <w:sz w:val="16"/>
                <w:szCs w:val="16"/>
              </w:rPr>
            </w:pPr>
            <w:r>
              <w:rPr>
                <w:sz w:val="16"/>
                <w:szCs w:val="16"/>
              </w:rPr>
              <w:t>2021-06</w:t>
            </w:r>
          </w:p>
        </w:tc>
        <w:tc>
          <w:tcPr>
            <w:tcW w:w="1000" w:type="dxa"/>
            <w:shd w:val="solid" w:color="FFFFFF" w:fill="auto"/>
          </w:tcPr>
          <w:p w14:paraId="20EAFA7D" w14:textId="65F3F764" w:rsidR="002A43BF" w:rsidRPr="00A54A15" w:rsidRDefault="001B6B6A" w:rsidP="002A43BF">
            <w:pPr>
              <w:pStyle w:val="TAC"/>
              <w:rPr>
                <w:sz w:val="16"/>
                <w:szCs w:val="16"/>
              </w:rPr>
            </w:pPr>
            <w:r>
              <w:rPr>
                <w:sz w:val="16"/>
                <w:szCs w:val="16"/>
              </w:rPr>
              <w:t>SA#02e</w:t>
            </w:r>
          </w:p>
        </w:tc>
        <w:tc>
          <w:tcPr>
            <w:tcW w:w="894" w:type="dxa"/>
            <w:shd w:val="solid" w:color="FFFFFF" w:fill="auto"/>
          </w:tcPr>
          <w:p w14:paraId="71984FA5" w14:textId="48A014DA" w:rsidR="002A43BF" w:rsidRPr="00E40B3B" w:rsidRDefault="001B6B6A" w:rsidP="002A43BF">
            <w:pPr>
              <w:pStyle w:val="TAC"/>
              <w:rPr>
                <w:sz w:val="16"/>
                <w:szCs w:val="16"/>
              </w:rPr>
            </w:pPr>
            <w:r>
              <w:rPr>
                <w:sz w:val="16"/>
                <w:szCs w:val="16"/>
              </w:rPr>
              <w:t>SP-210395</w:t>
            </w: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4CCAD36C" w:rsidR="002A43BF" w:rsidRPr="008A72A1" w:rsidRDefault="001B6B6A" w:rsidP="002A43BF">
            <w:pPr>
              <w:pStyle w:val="TAL"/>
              <w:rPr>
                <w:sz w:val="16"/>
                <w:szCs w:val="16"/>
              </w:rPr>
            </w:pPr>
            <w:r>
              <w:rPr>
                <w:sz w:val="16"/>
                <w:szCs w:val="16"/>
              </w:rPr>
              <w:t>Presented for information</w:t>
            </w:r>
          </w:p>
        </w:tc>
        <w:tc>
          <w:tcPr>
            <w:tcW w:w="708" w:type="dxa"/>
            <w:shd w:val="solid" w:color="FFFFFF" w:fill="auto"/>
          </w:tcPr>
          <w:p w14:paraId="3C84F1D2" w14:textId="5415CA5E" w:rsidR="002A43BF" w:rsidRPr="00A54A15" w:rsidRDefault="001B6B6A" w:rsidP="002A43BF">
            <w:pPr>
              <w:pStyle w:val="TAC"/>
              <w:rPr>
                <w:sz w:val="16"/>
                <w:szCs w:val="16"/>
              </w:rPr>
            </w:pPr>
            <w:r>
              <w:rPr>
                <w:sz w:val="16"/>
                <w:szCs w:val="16"/>
              </w:rPr>
              <w:t>1.0.0</w:t>
            </w:r>
          </w:p>
        </w:tc>
      </w:tr>
    </w:tbl>
    <w:p w14:paraId="0F4ECF3A" w14:textId="77777777" w:rsidR="003C3971" w:rsidRPr="00A54A15" w:rsidRDefault="003C3971" w:rsidP="003C3971"/>
    <w:sectPr w:rsidR="003C3971" w:rsidRPr="00A54A1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E80D1D" w14:textId="77777777" w:rsidR="001D4897" w:rsidRDefault="001D4897">
      <w:r>
        <w:separator/>
      </w:r>
    </w:p>
  </w:endnote>
  <w:endnote w:type="continuationSeparator" w:id="0">
    <w:p w14:paraId="50A609A9" w14:textId="77777777" w:rsidR="001D4897" w:rsidRDefault="001D4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224E9F" w:rsidRDefault="00224E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224E9F" w:rsidRDefault="00224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224E9F" w:rsidRDefault="00224E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224E9F" w:rsidRDefault="00224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CC1381" w14:textId="77777777" w:rsidR="001D4897" w:rsidRDefault="001D4897">
      <w:r>
        <w:separator/>
      </w:r>
    </w:p>
  </w:footnote>
  <w:footnote w:type="continuationSeparator" w:id="0">
    <w:p w14:paraId="3B690171" w14:textId="77777777" w:rsidR="001D4897" w:rsidRDefault="001D48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224E9F" w:rsidRDefault="00224E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224E9F" w:rsidRDefault="00224E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224E9F" w:rsidRDefault="00224E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01604ED0" w:rsidR="00224E9F" w:rsidRDefault="00224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5795">
      <w:rPr>
        <w:rFonts w:ascii="Arial" w:hAnsi="Arial" w:cs="Arial"/>
        <w:b/>
        <w:noProof/>
        <w:sz w:val="18"/>
        <w:szCs w:val="18"/>
      </w:rPr>
      <w:t>3GPP TR 28.815 V1.0.0 (2021-06)</w:t>
    </w:r>
    <w:r>
      <w:rPr>
        <w:rFonts w:ascii="Arial" w:hAnsi="Arial" w:cs="Arial"/>
        <w:b/>
        <w:sz w:val="18"/>
        <w:szCs w:val="18"/>
      </w:rPr>
      <w:fldChar w:fldCharType="end"/>
    </w:r>
  </w:p>
  <w:p w14:paraId="497CA4CE" w14:textId="77777777" w:rsidR="00224E9F" w:rsidRDefault="00224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5C995A53" w:rsidR="00224E9F" w:rsidRDefault="00224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5795">
      <w:rPr>
        <w:rFonts w:ascii="Arial" w:hAnsi="Arial" w:cs="Arial"/>
        <w:b/>
        <w:noProof/>
        <w:sz w:val="18"/>
        <w:szCs w:val="18"/>
      </w:rPr>
      <w:t>Release 17</w:t>
    </w:r>
    <w:r>
      <w:rPr>
        <w:rFonts w:ascii="Arial" w:hAnsi="Arial" w:cs="Arial"/>
        <w:b/>
        <w:sz w:val="18"/>
        <w:szCs w:val="18"/>
      </w:rPr>
      <w:fldChar w:fldCharType="end"/>
    </w:r>
  </w:p>
  <w:p w14:paraId="0AE79EEC" w14:textId="77777777" w:rsidR="00224E9F" w:rsidRDefault="00224E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48F8"/>
    <w:rsid w:val="0004674D"/>
    <w:rsid w:val="0004715D"/>
    <w:rsid w:val="00051834"/>
    <w:rsid w:val="00054A22"/>
    <w:rsid w:val="00062023"/>
    <w:rsid w:val="000655A6"/>
    <w:rsid w:val="00070785"/>
    <w:rsid w:val="00080512"/>
    <w:rsid w:val="000817F2"/>
    <w:rsid w:val="000943E9"/>
    <w:rsid w:val="000A0E30"/>
    <w:rsid w:val="000A7887"/>
    <w:rsid w:val="000B4F83"/>
    <w:rsid w:val="000C3E28"/>
    <w:rsid w:val="000C41C7"/>
    <w:rsid w:val="000C47C3"/>
    <w:rsid w:val="000D02A2"/>
    <w:rsid w:val="000D1E39"/>
    <w:rsid w:val="000D3EA5"/>
    <w:rsid w:val="000D572E"/>
    <w:rsid w:val="000D5735"/>
    <w:rsid w:val="000D58AB"/>
    <w:rsid w:val="000E677E"/>
    <w:rsid w:val="000F59DF"/>
    <w:rsid w:val="000F5C4B"/>
    <w:rsid w:val="00105A0B"/>
    <w:rsid w:val="00112CCC"/>
    <w:rsid w:val="001170D2"/>
    <w:rsid w:val="00123848"/>
    <w:rsid w:val="00125AA8"/>
    <w:rsid w:val="00133525"/>
    <w:rsid w:val="00134395"/>
    <w:rsid w:val="0014035B"/>
    <w:rsid w:val="00162FC2"/>
    <w:rsid w:val="00171B38"/>
    <w:rsid w:val="00172A7A"/>
    <w:rsid w:val="0017527B"/>
    <w:rsid w:val="001835FB"/>
    <w:rsid w:val="001838BE"/>
    <w:rsid w:val="00191C27"/>
    <w:rsid w:val="00192388"/>
    <w:rsid w:val="001A1540"/>
    <w:rsid w:val="001A4891"/>
    <w:rsid w:val="001A4C42"/>
    <w:rsid w:val="001A5745"/>
    <w:rsid w:val="001A6F66"/>
    <w:rsid w:val="001A7420"/>
    <w:rsid w:val="001B2BA1"/>
    <w:rsid w:val="001B6637"/>
    <w:rsid w:val="001B6B6A"/>
    <w:rsid w:val="001B71ED"/>
    <w:rsid w:val="001C12DF"/>
    <w:rsid w:val="001C21C3"/>
    <w:rsid w:val="001C3BAB"/>
    <w:rsid w:val="001D02C2"/>
    <w:rsid w:val="001D3542"/>
    <w:rsid w:val="001D4897"/>
    <w:rsid w:val="001D519B"/>
    <w:rsid w:val="001E42B5"/>
    <w:rsid w:val="001E4E97"/>
    <w:rsid w:val="001E5440"/>
    <w:rsid w:val="001F0C1D"/>
    <w:rsid w:val="001F1132"/>
    <w:rsid w:val="001F1464"/>
    <w:rsid w:val="001F168B"/>
    <w:rsid w:val="001F17BC"/>
    <w:rsid w:val="001F1AB3"/>
    <w:rsid w:val="00202A19"/>
    <w:rsid w:val="00205669"/>
    <w:rsid w:val="00215BA6"/>
    <w:rsid w:val="00224E9F"/>
    <w:rsid w:val="002347A2"/>
    <w:rsid w:val="0024662A"/>
    <w:rsid w:val="0025625B"/>
    <w:rsid w:val="002675F0"/>
    <w:rsid w:val="00272E7B"/>
    <w:rsid w:val="0028199A"/>
    <w:rsid w:val="002925D7"/>
    <w:rsid w:val="002946C1"/>
    <w:rsid w:val="002A43BF"/>
    <w:rsid w:val="002B6339"/>
    <w:rsid w:val="002B71F9"/>
    <w:rsid w:val="002B7F62"/>
    <w:rsid w:val="002C114E"/>
    <w:rsid w:val="002C4727"/>
    <w:rsid w:val="002C7A7F"/>
    <w:rsid w:val="002E00EE"/>
    <w:rsid w:val="002F015A"/>
    <w:rsid w:val="002F115A"/>
    <w:rsid w:val="003006CC"/>
    <w:rsid w:val="00310A80"/>
    <w:rsid w:val="00316F46"/>
    <w:rsid w:val="003172DC"/>
    <w:rsid w:val="00323517"/>
    <w:rsid w:val="003261BE"/>
    <w:rsid w:val="003273FD"/>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A2FAB"/>
    <w:rsid w:val="004B37AC"/>
    <w:rsid w:val="004B748D"/>
    <w:rsid w:val="004C7313"/>
    <w:rsid w:val="004D3578"/>
    <w:rsid w:val="004E213A"/>
    <w:rsid w:val="004E7B23"/>
    <w:rsid w:val="004E7E85"/>
    <w:rsid w:val="004F0988"/>
    <w:rsid w:val="004F3340"/>
    <w:rsid w:val="004F7287"/>
    <w:rsid w:val="00514D2A"/>
    <w:rsid w:val="00516875"/>
    <w:rsid w:val="005200C3"/>
    <w:rsid w:val="005247D4"/>
    <w:rsid w:val="00530BDA"/>
    <w:rsid w:val="0053388B"/>
    <w:rsid w:val="00533F18"/>
    <w:rsid w:val="00535773"/>
    <w:rsid w:val="00543E6C"/>
    <w:rsid w:val="00545744"/>
    <w:rsid w:val="005466E6"/>
    <w:rsid w:val="005620F3"/>
    <w:rsid w:val="0056339B"/>
    <w:rsid w:val="00565087"/>
    <w:rsid w:val="00574B4E"/>
    <w:rsid w:val="00597B11"/>
    <w:rsid w:val="005A21AA"/>
    <w:rsid w:val="005C0EA9"/>
    <w:rsid w:val="005D2E01"/>
    <w:rsid w:val="005D7526"/>
    <w:rsid w:val="005E2C32"/>
    <w:rsid w:val="005E4BB2"/>
    <w:rsid w:val="0060264B"/>
    <w:rsid w:val="00602AEA"/>
    <w:rsid w:val="00614FDF"/>
    <w:rsid w:val="00622E7C"/>
    <w:rsid w:val="0063543D"/>
    <w:rsid w:val="006367AB"/>
    <w:rsid w:val="00647114"/>
    <w:rsid w:val="00647526"/>
    <w:rsid w:val="0065190F"/>
    <w:rsid w:val="00655F04"/>
    <w:rsid w:val="006569FE"/>
    <w:rsid w:val="00673328"/>
    <w:rsid w:val="0068448E"/>
    <w:rsid w:val="00684BD1"/>
    <w:rsid w:val="006972B7"/>
    <w:rsid w:val="006A0424"/>
    <w:rsid w:val="006A323F"/>
    <w:rsid w:val="006A75CE"/>
    <w:rsid w:val="006B30D0"/>
    <w:rsid w:val="006B3755"/>
    <w:rsid w:val="006B444F"/>
    <w:rsid w:val="006B57DB"/>
    <w:rsid w:val="006C20F1"/>
    <w:rsid w:val="006C3389"/>
    <w:rsid w:val="006C3AF9"/>
    <w:rsid w:val="006C3D95"/>
    <w:rsid w:val="006E5C86"/>
    <w:rsid w:val="006F584B"/>
    <w:rsid w:val="00701116"/>
    <w:rsid w:val="007037F0"/>
    <w:rsid w:val="00704FCB"/>
    <w:rsid w:val="00706121"/>
    <w:rsid w:val="00713C44"/>
    <w:rsid w:val="00734332"/>
    <w:rsid w:val="00734A5B"/>
    <w:rsid w:val="0074026F"/>
    <w:rsid w:val="00740A82"/>
    <w:rsid w:val="007429F6"/>
    <w:rsid w:val="00743316"/>
    <w:rsid w:val="00744E76"/>
    <w:rsid w:val="007458E4"/>
    <w:rsid w:val="007462AB"/>
    <w:rsid w:val="00746BA8"/>
    <w:rsid w:val="00753FAA"/>
    <w:rsid w:val="00754D6C"/>
    <w:rsid w:val="00756DF5"/>
    <w:rsid w:val="00761EE2"/>
    <w:rsid w:val="007656E9"/>
    <w:rsid w:val="00766499"/>
    <w:rsid w:val="007713D1"/>
    <w:rsid w:val="00774A16"/>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574CF"/>
    <w:rsid w:val="00873B7E"/>
    <w:rsid w:val="008768CA"/>
    <w:rsid w:val="0088443E"/>
    <w:rsid w:val="0088589E"/>
    <w:rsid w:val="00896DE1"/>
    <w:rsid w:val="008A72A1"/>
    <w:rsid w:val="008B2A00"/>
    <w:rsid w:val="008B31C3"/>
    <w:rsid w:val="008B3767"/>
    <w:rsid w:val="008B441C"/>
    <w:rsid w:val="008B45C8"/>
    <w:rsid w:val="008C384C"/>
    <w:rsid w:val="008D4C3F"/>
    <w:rsid w:val="008D7FE8"/>
    <w:rsid w:val="008E7625"/>
    <w:rsid w:val="008F715F"/>
    <w:rsid w:val="0090271F"/>
    <w:rsid w:val="00902E23"/>
    <w:rsid w:val="00905292"/>
    <w:rsid w:val="009114D7"/>
    <w:rsid w:val="0091348E"/>
    <w:rsid w:val="00917CCB"/>
    <w:rsid w:val="00920683"/>
    <w:rsid w:val="0094020A"/>
    <w:rsid w:val="00942EC2"/>
    <w:rsid w:val="00944B50"/>
    <w:rsid w:val="00971983"/>
    <w:rsid w:val="00973B8A"/>
    <w:rsid w:val="00980E21"/>
    <w:rsid w:val="009A182D"/>
    <w:rsid w:val="009A3335"/>
    <w:rsid w:val="009A75ED"/>
    <w:rsid w:val="009B2B36"/>
    <w:rsid w:val="009F293C"/>
    <w:rsid w:val="009F31F8"/>
    <w:rsid w:val="009F37B7"/>
    <w:rsid w:val="009F3A34"/>
    <w:rsid w:val="00A064C9"/>
    <w:rsid w:val="00A10F02"/>
    <w:rsid w:val="00A156BD"/>
    <w:rsid w:val="00A164B4"/>
    <w:rsid w:val="00A26956"/>
    <w:rsid w:val="00A27486"/>
    <w:rsid w:val="00A274C2"/>
    <w:rsid w:val="00A27EBC"/>
    <w:rsid w:val="00A35158"/>
    <w:rsid w:val="00A37056"/>
    <w:rsid w:val="00A458BE"/>
    <w:rsid w:val="00A53724"/>
    <w:rsid w:val="00A54A15"/>
    <w:rsid w:val="00A56066"/>
    <w:rsid w:val="00A57FC9"/>
    <w:rsid w:val="00A73129"/>
    <w:rsid w:val="00A74BD9"/>
    <w:rsid w:val="00A75D54"/>
    <w:rsid w:val="00A764E2"/>
    <w:rsid w:val="00A76FDE"/>
    <w:rsid w:val="00A77CBD"/>
    <w:rsid w:val="00A82346"/>
    <w:rsid w:val="00A82D2C"/>
    <w:rsid w:val="00A92BA1"/>
    <w:rsid w:val="00A945CF"/>
    <w:rsid w:val="00A94ADD"/>
    <w:rsid w:val="00A9712C"/>
    <w:rsid w:val="00AB0B33"/>
    <w:rsid w:val="00AB4870"/>
    <w:rsid w:val="00AB73DD"/>
    <w:rsid w:val="00AC2F0B"/>
    <w:rsid w:val="00AC4BA4"/>
    <w:rsid w:val="00AC6690"/>
    <w:rsid w:val="00AC6BC6"/>
    <w:rsid w:val="00AE65E2"/>
    <w:rsid w:val="00AE6741"/>
    <w:rsid w:val="00B070CA"/>
    <w:rsid w:val="00B15449"/>
    <w:rsid w:val="00B40C3E"/>
    <w:rsid w:val="00B41EB7"/>
    <w:rsid w:val="00B451AF"/>
    <w:rsid w:val="00B74AC4"/>
    <w:rsid w:val="00B908F9"/>
    <w:rsid w:val="00B93086"/>
    <w:rsid w:val="00BA0AED"/>
    <w:rsid w:val="00BA19ED"/>
    <w:rsid w:val="00BA483A"/>
    <w:rsid w:val="00BA4B8D"/>
    <w:rsid w:val="00BA7743"/>
    <w:rsid w:val="00BB7A0A"/>
    <w:rsid w:val="00BC0F7D"/>
    <w:rsid w:val="00BC1F56"/>
    <w:rsid w:val="00BC26F3"/>
    <w:rsid w:val="00BD7D31"/>
    <w:rsid w:val="00BE3255"/>
    <w:rsid w:val="00BE579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E6930"/>
    <w:rsid w:val="00CF1108"/>
    <w:rsid w:val="00D02DA0"/>
    <w:rsid w:val="00D043E6"/>
    <w:rsid w:val="00D14744"/>
    <w:rsid w:val="00D25772"/>
    <w:rsid w:val="00D308A3"/>
    <w:rsid w:val="00D403EF"/>
    <w:rsid w:val="00D46ED4"/>
    <w:rsid w:val="00D568B9"/>
    <w:rsid w:val="00D56AB9"/>
    <w:rsid w:val="00D57972"/>
    <w:rsid w:val="00D64C07"/>
    <w:rsid w:val="00D675A9"/>
    <w:rsid w:val="00D67706"/>
    <w:rsid w:val="00D738D6"/>
    <w:rsid w:val="00D755EB"/>
    <w:rsid w:val="00D76048"/>
    <w:rsid w:val="00D77C96"/>
    <w:rsid w:val="00D77ECB"/>
    <w:rsid w:val="00D848F5"/>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4522A"/>
    <w:rsid w:val="00E469C6"/>
    <w:rsid w:val="00E51B5F"/>
    <w:rsid w:val="00E571D0"/>
    <w:rsid w:val="00E61796"/>
    <w:rsid w:val="00E64E11"/>
    <w:rsid w:val="00E66A2C"/>
    <w:rsid w:val="00E66FA0"/>
    <w:rsid w:val="00E76303"/>
    <w:rsid w:val="00E77645"/>
    <w:rsid w:val="00E8107B"/>
    <w:rsid w:val="00E83BA7"/>
    <w:rsid w:val="00E84EE1"/>
    <w:rsid w:val="00E93359"/>
    <w:rsid w:val="00EA15B0"/>
    <w:rsid w:val="00EA5EA7"/>
    <w:rsid w:val="00EC4A25"/>
    <w:rsid w:val="00EC7696"/>
    <w:rsid w:val="00ED6040"/>
    <w:rsid w:val="00ED7B0C"/>
    <w:rsid w:val="00F015C2"/>
    <w:rsid w:val="00F025A2"/>
    <w:rsid w:val="00F035FA"/>
    <w:rsid w:val="00F04712"/>
    <w:rsid w:val="00F13360"/>
    <w:rsid w:val="00F14625"/>
    <w:rsid w:val="00F15D96"/>
    <w:rsid w:val="00F21B9B"/>
    <w:rsid w:val="00F22EC7"/>
    <w:rsid w:val="00F23385"/>
    <w:rsid w:val="00F23959"/>
    <w:rsid w:val="00F31D19"/>
    <w:rsid w:val="00F325C8"/>
    <w:rsid w:val="00F331F1"/>
    <w:rsid w:val="00F33325"/>
    <w:rsid w:val="00F42E51"/>
    <w:rsid w:val="00F46565"/>
    <w:rsid w:val="00F63AF6"/>
    <w:rsid w:val="00F653B8"/>
    <w:rsid w:val="00F71FAB"/>
    <w:rsid w:val="00F75B24"/>
    <w:rsid w:val="00F9008D"/>
    <w:rsid w:val="00F973C4"/>
    <w:rsid w:val="00FA1266"/>
    <w:rsid w:val="00FA2842"/>
    <w:rsid w:val="00FA3F53"/>
    <w:rsid w:val="00FA6EBC"/>
    <w:rsid w:val="00FC0A06"/>
    <w:rsid w:val="00FC1144"/>
    <w:rsid w:val="00FC1192"/>
    <w:rsid w:val="00FD6D38"/>
    <w:rsid w:val="00FD77A8"/>
    <w:rsid w:val="00FE41D1"/>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9.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7.vsdx"/><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4.vsdx"/><Relationship Id="rId80"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8.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29.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3.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4.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customXml/itemProps6.xml><?xml version="1.0" encoding="utf-8"?>
<ds:datastoreItem xmlns:ds="http://schemas.openxmlformats.org/officeDocument/2006/customXml" ds:itemID="{012EEEB2-73D8-44B6-BF98-C06BAF718BC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43</Pages>
  <Words>10455</Words>
  <Characters>59596</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69912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32.423_CR0122R1_(Rel-17)_5GMDT</cp:lastModifiedBy>
  <cp:revision>2</cp:revision>
  <cp:lastPrinted>2019-02-25T14:05:00Z</cp:lastPrinted>
  <dcterms:created xsi:type="dcterms:W3CDTF">2021-06-08T13:40:00Z</dcterms:created>
  <dcterms:modified xsi:type="dcterms:W3CDTF">2021-06-08T13:40:00Z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