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E31168" w:rsidRPr="00CA32B7" w14:paraId="5A75C677" w14:textId="77777777" w:rsidTr="00E31A56">
        <w:tc>
          <w:tcPr>
            <w:tcW w:w="10423" w:type="dxa"/>
            <w:gridSpan w:val="2"/>
            <w:shd w:val="clear" w:color="auto" w:fill="auto"/>
          </w:tcPr>
          <w:p w14:paraId="3F1D19DB" w14:textId="4195B9A8" w:rsidR="004F0988" w:rsidRPr="00CA32B7" w:rsidRDefault="004F0988" w:rsidP="00133525">
            <w:pPr>
              <w:pStyle w:val="ZA"/>
              <w:framePr w:w="0" w:hRule="auto" w:wrap="auto" w:vAnchor="margin" w:hAnchor="text" w:yAlign="inline"/>
              <w:rPr>
                <w:lang w:val="sv-SE"/>
              </w:rPr>
            </w:pPr>
            <w:bookmarkStart w:id="0" w:name="page1"/>
            <w:r w:rsidRPr="00CA32B7">
              <w:rPr>
                <w:sz w:val="64"/>
                <w:lang w:val="sv-SE"/>
              </w:rPr>
              <w:t xml:space="preserve">3GPP </w:t>
            </w:r>
            <w:bookmarkStart w:id="1" w:name="specType1"/>
            <w:r w:rsidR="0063543D" w:rsidRPr="00CA32B7">
              <w:rPr>
                <w:sz w:val="64"/>
                <w:lang w:val="sv-SE"/>
              </w:rPr>
              <w:t>T</w:t>
            </w:r>
            <w:bookmarkEnd w:id="1"/>
            <w:r w:rsidR="00B10B21">
              <w:rPr>
                <w:sz w:val="64"/>
                <w:lang w:val="sv-SE"/>
              </w:rPr>
              <w:t>S</w:t>
            </w:r>
            <w:r w:rsidRPr="00CA32B7">
              <w:rPr>
                <w:sz w:val="64"/>
                <w:lang w:val="sv-SE"/>
              </w:rPr>
              <w:t xml:space="preserve"> </w:t>
            </w:r>
            <w:bookmarkStart w:id="2" w:name="specNumber"/>
            <w:r w:rsidR="0050039C" w:rsidRPr="00CA32B7">
              <w:rPr>
                <w:sz w:val="64"/>
                <w:lang w:val="sv-SE"/>
              </w:rPr>
              <w:t>23.</w:t>
            </w:r>
            <w:bookmarkEnd w:id="2"/>
            <w:r w:rsidR="00FF7EE0" w:rsidRPr="00CA32B7">
              <w:rPr>
                <w:sz w:val="64"/>
                <w:lang w:val="sv-SE"/>
              </w:rPr>
              <w:t>256</w:t>
            </w:r>
            <w:r w:rsidRPr="00CA32B7">
              <w:rPr>
                <w:sz w:val="64"/>
                <w:lang w:val="sv-SE"/>
              </w:rPr>
              <w:t xml:space="preserve"> </w:t>
            </w:r>
            <w:r w:rsidRPr="00CA32B7">
              <w:rPr>
                <w:lang w:val="sv-SE"/>
              </w:rPr>
              <w:t>V</w:t>
            </w:r>
            <w:bookmarkStart w:id="3" w:name="specVersion"/>
            <w:r w:rsidR="007D5A97">
              <w:rPr>
                <w:lang w:val="sv-SE"/>
              </w:rPr>
              <w:t>1</w:t>
            </w:r>
            <w:r w:rsidRPr="00CA32B7">
              <w:rPr>
                <w:lang w:val="sv-SE"/>
              </w:rPr>
              <w:t>.</w:t>
            </w:r>
            <w:r w:rsidR="007D5A97">
              <w:rPr>
                <w:lang w:val="sv-SE"/>
              </w:rPr>
              <w:t>0</w:t>
            </w:r>
            <w:r w:rsidRPr="00CA32B7">
              <w:rPr>
                <w:lang w:val="sv-SE"/>
              </w:rPr>
              <w:t>.</w:t>
            </w:r>
            <w:bookmarkEnd w:id="3"/>
            <w:r w:rsidR="0050039C" w:rsidRPr="00CA32B7">
              <w:rPr>
                <w:lang w:val="sv-SE"/>
              </w:rPr>
              <w:t>0</w:t>
            </w:r>
            <w:r w:rsidRPr="00CA32B7">
              <w:rPr>
                <w:lang w:val="sv-SE"/>
              </w:rPr>
              <w:t xml:space="preserve"> </w:t>
            </w:r>
            <w:r w:rsidRPr="00CA32B7">
              <w:rPr>
                <w:sz w:val="32"/>
                <w:lang w:val="sv-SE"/>
              </w:rPr>
              <w:t>(</w:t>
            </w:r>
            <w:bookmarkStart w:id="4" w:name="issueDate"/>
            <w:r w:rsidR="0050039C" w:rsidRPr="00CA32B7">
              <w:rPr>
                <w:sz w:val="32"/>
                <w:lang w:val="sv-SE"/>
              </w:rPr>
              <w:t>20</w:t>
            </w:r>
            <w:r w:rsidR="003C7592" w:rsidRPr="00CA32B7">
              <w:rPr>
                <w:sz w:val="32"/>
                <w:lang w:val="sv-SE"/>
              </w:rPr>
              <w:t>2</w:t>
            </w:r>
            <w:r w:rsidR="0001498C" w:rsidRPr="00CA32B7">
              <w:rPr>
                <w:sz w:val="32"/>
                <w:lang w:val="sv-SE"/>
              </w:rPr>
              <w:t>1</w:t>
            </w:r>
            <w:r w:rsidRPr="00CA32B7">
              <w:rPr>
                <w:sz w:val="32"/>
                <w:lang w:val="sv-SE"/>
              </w:rPr>
              <w:t>-</w:t>
            </w:r>
            <w:r w:rsidR="0001498C" w:rsidRPr="00CA32B7">
              <w:rPr>
                <w:sz w:val="32"/>
                <w:lang w:val="sv-SE"/>
              </w:rPr>
              <w:t>0</w:t>
            </w:r>
            <w:bookmarkEnd w:id="4"/>
            <w:r w:rsidR="00D47C32">
              <w:rPr>
                <w:sz w:val="32"/>
                <w:lang w:val="sv-SE"/>
              </w:rPr>
              <w:t>6</w:t>
            </w:r>
            <w:r w:rsidRPr="00CA32B7">
              <w:rPr>
                <w:sz w:val="32"/>
                <w:lang w:val="sv-SE"/>
              </w:rPr>
              <w:t>)</w:t>
            </w:r>
          </w:p>
        </w:tc>
      </w:tr>
      <w:tr w:rsidR="00E31168" w:rsidRPr="00CA32B7" w14:paraId="00010E2C" w14:textId="77777777" w:rsidTr="00E31A56">
        <w:trPr>
          <w:trHeight w:hRule="exact" w:val="1134"/>
        </w:trPr>
        <w:tc>
          <w:tcPr>
            <w:tcW w:w="10423" w:type="dxa"/>
            <w:gridSpan w:val="2"/>
            <w:shd w:val="clear" w:color="auto" w:fill="auto"/>
          </w:tcPr>
          <w:p w14:paraId="39B56C1B" w14:textId="13BAB6B0" w:rsidR="00BA4B8D" w:rsidRPr="00CA32B7" w:rsidRDefault="004F0988" w:rsidP="00FD4B14">
            <w:pPr>
              <w:pStyle w:val="ZB"/>
              <w:framePr w:w="0" w:hRule="auto" w:wrap="auto" w:vAnchor="margin" w:hAnchor="text" w:yAlign="inline"/>
            </w:pPr>
            <w:r w:rsidRPr="00CA32B7">
              <w:t xml:space="preserve">Technical </w:t>
            </w:r>
            <w:r w:rsidR="00B10B21">
              <w:t>Specification</w:t>
            </w:r>
          </w:p>
        </w:tc>
      </w:tr>
      <w:tr w:rsidR="00E31168" w:rsidRPr="00CA32B7" w14:paraId="09691279" w14:textId="77777777" w:rsidTr="00E31A56">
        <w:trPr>
          <w:trHeight w:hRule="exact" w:val="3686"/>
        </w:trPr>
        <w:tc>
          <w:tcPr>
            <w:tcW w:w="10423" w:type="dxa"/>
            <w:gridSpan w:val="2"/>
            <w:shd w:val="clear" w:color="auto" w:fill="auto"/>
          </w:tcPr>
          <w:p w14:paraId="4389509A" w14:textId="77777777" w:rsidR="004F0988" w:rsidRPr="00CA32B7" w:rsidRDefault="004F0988" w:rsidP="00133525">
            <w:pPr>
              <w:pStyle w:val="ZT"/>
              <w:framePr w:wrap="auto" w:hAnchor="text" w:yAlign="inline"/>
            </w:pPr>
            <w:r w:rsidRPr="00CA32B7">
              <w:t>3rd Generation Partnership Project;</w:t>
            </w:r>
          </w:p>
          <w:p w14:paraId="05E5FAA5" w14:textId="60228BA1" w:rsidR="004F0988" w:rsidRPr="00CA32B7" w:rsidRDefault="004F0988" w:rsidP="00133525">
            <w:pPr>
              <w:pStyle w:val="ZT"/>
              <w:framePr w:wrap="auto" w:hAnchor="text" w:yAlign="inline"/>
            </w:pPr>
            <w:r w:rsidRPr="00CA32B7">
              <w:t xml:space="preserve">Technical Specification Group </w:t>
            </w:r>
            <w:bookmarkStart w:id="5" w:name="specTitle"/>
            <w:r w:rsidR="00757E1A" w:rsidRPr="00CA32B7">
              <w:t>Services and System Aspects</w:t>
            </w:r>
            <w:r w:rsidRPr="00CA32B7">
              <w:t>;</w:t>
            </w:r>
          </w:p>
          <w:bookmarkEnd w:id="5"/>
          <w:p w14:paraId="78BEBB79" w14:textId="282AA787" w:rsidR="004D59D2" w:rsidRPr="00CA32B7" w:rsidRDefault="00FF7EE0" w:rsidP="004D59D2">
            <w:pPr>
              <w:pStyle w:val="ZT"/>
              <w:framePr w:wrap="auto" w:hAnchor="text" w:yAlign="inline"/>
            </w:pPr>
            <w:r w:rsidRPr="00CA32B7">
              <w:rPr>
                <w:rFonts w:cs="Arial"/>
                <w:szCs w:val="34"/>
              </w:rPr>
              <w:t xml:space="preserve">Support of </w:t>
            </w:r>
            <w:proofErr w:type="spellStart"/>
            <w:r w:rsidRPr="00CA32B7">
              <w:rPr>
                <w:rFonts w:cs="Arial"/>
                <w:szCs w:val="34"/>
              </w:rPr>
              <w:t>Uncrewed</w:t>
            </w:r>
            <w:proofErr w:type="spellEnd"/>
            <w:r w:rsidRPr="00CA32B7">
              <w:rPr>
                <w:rFonts w:cs="Arial"/>
                <w:szCs w:val="34"/>
              </w:rPr>
              <w:t xml:space="preserve"> Aerial Systems (UAS) connectivity, identification and tracking; Stage 2</w:t>
            </w:r>
          </w:p>
          <w:p w14:paraId="0957D3E8" w14:textId="2AD3BEDA" w:rsidR="004F0988" w:rsidRPr="00CA32B7" w:rsidRDefault="004F0988" w:rsidP="004D59D2">
            <w:pPr>
              <w:pStyle w:val="ZT"/>
              <w:framePr w:wrap="auto" w:hAnchor="text" w:yAlign="inline"/>
              <w:rPr>
                <w:i/>
                <w:sz w:val="28"/>
              </w:rPr>
            </w:pPr>
            <w:r w:rsidRPr="00CA32B7">
              <w:t>(</w:t>
            </w:r>
            <w:r w:rsidRPr="00CA32B7">
              <w:rPr>
                <w:rStyle w:val="ZGSM"/>
              </w:rPr>
              <w:t xml:space="preserve">Release </w:t>
            </w:r>
            <w:bookmarkStart w:id="6" w:name="specRelease"/>
            <w:r w:rsidRPr="00CA32B7">
              <w:rPr>
                <w:rStyle w:val="ZGSM"/>
              </w:rPr>
              <w:t>17</w:t>
            </w:r>
            <w:bookmarkEnd w:id="6"/>
            <w:r w:rsidRPr="00CA32B7">
              <w:t>)</w:t>
            </w:r>
          </w:p>
        </w:tc>
      </w:tr>
      <w:tr w:rsidR="00E31168" w:rsidRPr="00CA32B7" w14:paraId="6CB5171F" w14:textId="77777777" w:rsidTr="00E31A56">
        <w:tc>
          <w:tcPr>
            <w:tcW w:w="10423" w:type="dxa"/>
            <w:gridSpan w:val="2"/>
            <w:shd w:val="clear" w:color="auto" w:fill="auto"/>
          </w:tcPr>
          <w:p w14:paraId="1EF65F5C" w14:textId="77777777" w:rsidR="00BF128E" w:rsidRPr="00CA32B7" w:rsidRDefault="00BF128E" w:rsidP="00133525">
            <w:pPr>
              <w:pStyle w:val="ZU"/>
              <w:framePr w:w="0" w:wrap="auto" w:vAnchor="margin" w:hAnchor="text" w:yAlign="inline"/>
              <w:tabs>
                <w:tab w:val="right" w:pos="10206"/>
              </w:tabs>
              <w:jc w:val="left"/>
            </w:pPr>
            <w:r w:rsidRPr="00CA32B7">
              <w:tab/>
            </w:r>
          </w:p>
        </w:tc>
      </w:tr>
      <w:tr w:rsidR="00E31168" w:rsidRPr="00CA32B7" w14:paraId="0E9D0A07" w14:textId="77777777" w:rsidTr="00E31A56">
        <w:trPr>
          <w:trHeight w:hRule="exact" w:val="1531"/>
        </w:trPr>
        <w:tc>
          <w:tcPr>
            <w:tcW w:w="4883" w:type="dxa"/>
            <w:shd w:val="clear" w:color="auto" w:fill="auto"/>
          </w:tcPr>
          <w:p w14:paraId="7A450422" w14:textId="22D45A3B" w:rsidR="00D57972" w:rsidRPr="00CA32B7" w:rsidRDefault="00193C54">
            <w:r w:rsidRPr="00CA32B7">
              <w:rPr>
                <w:i/>
                <w:noProof/>
              </w:rPr>
              <w:drawing>
                <wp:inline distT="0" distB="0" distL="0" distR="0" wp14:anchorId="003B33AA" wp14:editId="34A115F6">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14:paraId="44BC8091" w14:textId="7DC8C581" w:rsidR="00D57972" w:rsidRPr="00CA32B7" w:rsidRDefault="00193C54" w:rsidP="00133525">
            <w:pPr>
              <w:jc w:val="right"/>
            </w:pPr>
            <w:bookmarkStart w:id="7" w:name="logos"/>
            <w:r w:rsidRPr="00CA32B7">
              <w:rPr>
                <w:noProof/>
              </w:rPr>
              <w:drawing>
                <wp:inline distT="0" distB="0" distL="0" distR="0" wp14:anchorId="7A399FB3" wp14:editId="21A2CE15">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7"/>
          </w:p>
        </w:tc>
      </w:tr>
      <w:tr w:rsidR="00E31168" w:rsidRPr="00CA32B7" w14:paraId="1A5D5E07" w14:textId="77777777" w:rsidTr="00E31A56">
        <w:trPr>
          <w:trHeight w:hRule="exact" w:val="5783"/>
        </w:trPr>
        <w:tc>
          <w:tcPr>
            <w:tcW w:w="10423" w:type="dxa"/>
            <w:gridSpan w:val="2"/>
            <w:shd w:val="clear" w:color="auto" w:fill="auto"/>
          </w:tcPr>
          <w:p w14:paraId="47015D19" w14:textId="32A2268F" w:rsidR="00C074DD" w:rsidRPr="00CA32B7" w:rsidRDefault="00C074DD" w:rsidP="00C074DD">
            <w:pPr>
              <w:pStyle w:val="Guidance"/>
              <w:rPr>
                <w:b/>
                <w:color w:val="auto"/>
              </w:rPr>
            </w:pPr>
          </w:p>
        </w:tc>
      </w:tr>
      <w:tr w:rsidR="00E31168" w:rsidRPr="00CA32B7" w14:paraId="33CB752F" w14:textId="77777777" w:rsidTr="00E31A56">
        <w:trPr>
          <w:trHeight w:hRule="exact" w:val="964"/>
        </w:trPr>
        <w:tc>
          <w:tcPr>
            <w:tcW w:w="10423" w:type="dxa"/>
            <w:gridSpan w:val="2"/>
            <w:shd w:val="clear" w:color="auto" w:fill="auto"/>
          </w:tcPr>
          <w:p w14:paraId="0AECF322" w14:textId="2DFA7FB5" w:rsidR="00C074DD" w:rsidRPr="00CA32B7" w:rsidRDefault="00C074DD" w:rsidP="00C074DD">
            <w:pPr>
              <w:rPr>
                <w:sz w:val="16"/>
              </w:rPr>
            </w:pPr>
            <w:bookmarkStart w:id="8" w:name="warningNotice"/>
            <w:r w:rsidRPr="00CA32B7">
              <w:rPr>
                <w:sz w:val="16"/>
              </w:rPr>
              <w:t>The present document has been developed within the 3rd Generation Partnership Project (3GPP</w:t>
            </w:r>
            <w:r w:rsidRPr="00CA32B7">
              <w:rPr>
                <w:sz w:val="16"/>
                <w:vertAlign w:val="superscript"/>
              </w:rPr>
              <w:t xml:space="preserve"> TM</w:t>
            </w:r>
            <w:r w:rsidRPr="00CA32B7">
              <w:rPr>
                <w:sz w:val="16"/>
              </w:rPr>
              <w:t>) and may be further elaborated for the purposes of 3GPP.</w:t>
            </w:r>
            <w:r w:rsidRPr="00CA32B7">
              <w:rPr>
                <w:sz w:val="16"/>
              </w:rPr>
              <w:br/>
              <w:t>The present document has not been subject to any approval process by the 3GPP</w:t>
            </w:r>
            <w:r w:rsidRPr="00CA32B7">
              <w:rPr>
                <w:sz w:val="16"/>
                <w:vertAlign w:val="superscript"/>
              </w:rPr>
              <w:t xml:space="preserve"> </w:t>
            </w:r>
            <w:r w:rsidRPr="00CA32B7">
              <w:rPr>
                <w:sz w:val="16"/>
              </w:rPr>
              <w:t>Organizational Partners and shall not be implemented.</w:t>
            </w:r>
            <w:r w:rsidRPr="00CA32B7">
              <w:rPr>
                <w:sz w:val="16"/>
              </w:rPr>
              <w:br/>
              <w:t>This Specification is provided for future development work within 3GPP</w:t>
            </w:r>
            <w:r w:rsidRPr="00CA32B7">
              <w:rPr>
                <w:sz w:val="16"/>
                <w:vertAlign w:val="superscript"/>
              </w:rPr>
              <w:t xml:space="preserve"> </w:t>
            </w:r>
            <w:r w:rsidRPr="00CA32B7">
              <w:rPr>
                <w:sz w:val="16"/>
              </w:rPr>
              <w:t>only. The Organizational Partners accept no liability for any use of this Specification.</w:t>
            </w:r>
            <w:r w:rsidRPr="00CA32B7">
              <w:rPr>
                <w:sz w:val="16"/>
              </w:rPr>
              <w:br/>
              <w:t>Specifications and Reports for implementation of the 3GPP</w:t>
            </w:r>
            <w:r w:rsidRPr="00CA32B7">
              <w:rPr>
                <w:sz w:val="16"/>
                <w:vertAlign w:val="superscript"/>
              </w:rPr>
              <w:t xml:space="preserve"> TM</w:t>
            </w:r>
            <w:r w:rsidRPr="00CA32B7">
              <w:rPr>
                <w:sz w:val="16"/>
              </w:rPr>
              <w:t xml:space="preserve"> system should be obtained via the 3GPP Organizational Partners</w:t>
            </w:r>
            <w:r w:rsidR="00A80B90" w:rsidRPr="00CA32B7">
              <w:rPr>
                <w:sz w:val="16"/>
              </w:rPr>
              <w:t>'</w:t>
            </w:r>
            <w:r w:rsidRPr="00CA32B7">
              <w:rPr>
                <w:sz w:val="16"/>
              </w:rPr>
              <w:t xml:space="preserve"> Publications Offices.</w:t>
            </w:r>
            <w:bookmarkEnd w:id="8"/>
          </w:p>
          <w:p w14:paraId="3F3828DB" w14:textId="77777777" w:rsidR="00C074DD" w:rsidRPr="00CA32B7" w:rsidRDefault="00C074DD" w:rsidP="00C074DD">
            <w:pPr>
              <w:pStyle w:val="ZV"/>
              <w:framePr w:w="0" w:wrap="auto" w:vAnchor="margin" w:hAnchor="text" w:yAlign="inline"/>
            </w:pPr>
          </w:p>
          <w:p w14:paraId="68843AAA" w14:textId="77777777" w:rsidR="00C074DD" w:rsidRPr="00CA32B7" w:rsidRDefault="00C074DD" w:rsidP="00C074DD">
            <w:pPr>
              <w:rPr>
                <w:sz w:val="16"/>
              </w:rPr>
            </w:pPr>
          </w:p>
        </w:tc>
      </w:tr>
      <w:bookmarkEnd w:id="0"/>
    </w:tbl>
    <w:p w14:paraId="1F5B555B" w14:textId="77777777" w:rsidR="00080512" w:rsidRPr="00CA32B7" w:rsidRDefault="00080512">
      <w:pPr>
        <w:sectPr w:rsidR="00080512" w:rsidRPr="00CA32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CA32B7" w14:paraId="57A1E9C3" w14:textId="77777777" w:rsidTr="00133525">
        <w:trPr>
          <w:trHeight w:hRule="exact" w:val="5670"/>
        </w:trPr>
        <w:tc>
          <w:tcPr>
            <w:tcW w:w="10423" w:type="dxa"/>
            <w:shd w:val="clear" w:color="auto" w:fill="auto"/>
          </w:tcPr>
          <w:p w14:paraId="0DE65044" w14:textId="77777777" w:rsidR="00E16509" w:rsidRPr="00CA32B7" w:rsidRDefault="00E16509" w:rsidP="00E16509">
            <w:pPr>
              <w:pStyle w:val="Guidance"/>
              <w:rPr>
                <w:color w:val="auto"/>
              </w:rPr>
            </w:pPr>
            <w:bookmarkStart w:id="9" w:name="page2"/>
          </w:p>
        </w:tc>
      </w:tr>
      <w:tr w:rsidR="00E31168" w:rsidRPr="00CA32B7" w14:paraId="702A6C70" w14:textId="77777777" w:rsidTr="00C074DD">
        <w:trPr>
          <w:trHeight w:hRule="exact" w:val="5387"/>
        </w:trPr>
        <w:tc>
          <w:tcPr>
            <w:tcW w:w="10423" w:type="dxa"/>
            <w:shd w:val="clear" w:color="auto" w:fill="auto"/>
          </w:tcPr>
          <w:p w14:paraId="7991CC5B" w14:textId="77777777" w:rsidR="00E16509" w:rsidRPr="00CA32B7" w:rsidRDefault="00E16509" w:rsidP="00133525">
            <w:pPr>
              <w:pStyle w:val="FP"/>
              <w:spacing w:after="240"/>
              <w:ind w:left="2835" w:right="2835"/>
              <w:jc w:val="center"/>
              <w:rPr>
                <w:rFonts w:ascii="Arial" w:hAnsi="Arial"/>
                <w:b/>
                <w:i/>
              </w:rPr>
            </w:pPr>
            <w:bookmarkStart w:id="10" w:name="coords3gpp"/>
            <w:r w:rsidRPr="00CA32B7">
              <w:rPr>
                <w:rFonts w:ascii="Arial" w:hAnsi="Arial"/>
                <w:b/>
                <w:i/>
              </w:rPr>
              <w:t>3GPP</w:t>
            </w:r>
          </w:p>
          <w:p w14:paraId="6959BC30" w14:textId="77777777" w:rsidR="00E16509" w:rsidRPr="00CA32B7" w:rsidRDefault="00E16509" w:rsidP="00133525">
            <w:pPr>
              <w:pStyle w:val="FP"/>
              <w:pBdr>
                <w:bottom w:val="single" w:sz="6" w:space="1" w:color="auto"/>
              </w:pBdr>
              <w:ind w:left="2835" w:right="2835"/>
              <w:jc w:val="center"/>
            </w:pPr>
            <w:r w:rsidRPr="00CA32B7">
              <w:t>Postal address</w:t>
            </w:r>
          </w:p>
          <w:p w14:paraId="32956477" w14:textId="77777777" w:rsidR="00E16509" w:rsidRPr="00CA32B7" w:rsidRDefault="00E16509" w:rsidP="00133525">
            <w:pPr>
              <w:pStyle w:val="FP"/>
              <w:ind w:left="2835" w:right="2835"/>
              <w:jc w:val="center"/>
              <w:rPr>
                <w:rFonts w:ascii="Arial" w:hAnsi="Arial"/>
                <w:sz w:val="18"/>
              </w:rPr>
            </w:pPr>
          </w:p>
          <w:p w14:paraId="283BF9B5" w14:textId="77777777" w:rsidR="00E16509" w:rsidRPr="00CA32B7" w:rsidRDefault="00E16509" w:rsidP="00874F6E">
            <w:pPr>
              <w:pStyle w:val="FP"/>
              <w:ind w:left="2835" w:right="2835"/>
              <w:jc w:val="center"/>
              <w:rPr>
                <w:rFonts w:ascii="Arial" w:hAnsi="Arial"/>
                <w:noProof/>
                <w:sz w:val="18"/>
              </w:rPr>
            </w:pPr>
            <w:r w:rsidRPr="00CA32B7">
              <w:rPr>
                <w:rFonts w:ascii="Arial" w:hAnsi="Arial"/>
                <w:noProof/>
                <w:sz w:val="18"/>
              </w:rPr>
              <w:t>3GPP support office address</w:t>
            </w:r>
          </w:p>
          <w:p w14:paraId="1FE74B61"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650 Route des Lucioles - Sophia Antipolis</w:t>
            </w:r>
          </w:p>
          <w:p w14:paraId="07438BAD"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Valbonne - FRANCE</w:t>
            </w:r>
          </w:p>
          <w:p w14:paraId="4552319B" w14:textId="77777777" w:rsidR="00E16509" w:rsidRPr="00CA32B7" w:rsidRDefault="00E16509" w:rsidP="00133525">
            <w:pPr>
              <w:pStyle w:val="FP"/>
              <w:spacing w:after="20"/>
              <w:ind w:left="2835" w:right="2835"/>
              <w:jc w:val="center"/>
              <w:rPr>
                <w:rFonts w:ascii="Arial" w:hAnsi="Arial"/>
                <w:noProof/>
                <w:sz w:val="18"/>
              </w:rPr>
            </w:pPr>
            <w:r w:rsidRPr="00CA32B7">
              <w:rPr>
                <w:rFonts w:ascii="Arial" w:hAnsi="Arial"/>
                <w:noProof/>
                <w:sz w:val="18"/>
              </w:rPr>
              <w:t>Tel.: +33 4 92 94 42 00 Fax: +33 4 93 65 47 16</w:t>
            </w:r>
          </w:p>
          <w:p w14:paraId="7D45E544" w14:textId="77777777" w:rsidR="00E16509" w:rsidRPr="00CA32B7" w:rsidRDefault="00E16509" w:rsidP="00874F6E">
            <w:pPr>
              <w:pStyle w:val="FP"/>
              <w:jc w:val="center"/>
              <w:rPr>
                <w:noProof/>
                <w:sz w:val="18"/>
              </w:rPr>
            </w:pPr>
            <w:r w:rsidRPr="00CA32B7">
              <w:rPr>
                <w:noProof/>
                <w:sz w:val="18"/>
              </w:rPr>
              <w:t>Internet</w:t>
            </w:r>
          </w:p>
          <w:p w14:paraId="7D79595C"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http://www.3gpp.org</w:t>
            </w:r>
            <w:bookmarkEnd w:id="10"/>
          </w:p>
          <w:p w14:paraId="336621C6" w14:textId="77777777" w:rsidR="00E16509" w:rsidRPr="00CA32B7" w:rsidRDefault="00E16509" w:rsidP="00133525"/>
        </w:tc>
      </w:tr>
      <w:tr w:rsidR="00E31168" w:rsidRPr="00CA32B7" w14:paraId="0636E049" w14:textId="77777777" w:rsidTr="00C074DD">
        <w:tc>
          <w:tcPr>
            <w:tcW w:w="10423" w:type="dxa"/>
            <w:shd w:val="clear" w:color="auto" w:fill="auto"/>
            <w:vAlign w:val="bottom"/>
          </w:tcPr>
          <w:p w14:paraId="268EF7C7" w14:textId="77777777" w:rsidR="00E16509" w:rsidRPr="00CA32B7" w:rsidRDefault="00E16509" w:rsidP="00133525">
            <w:pPr>
              <w:pStyle w:val="FP"/>
              <w:pBdr>
                <w:bottom w:val="single" w:sz="6" w:space="1" w:color="auto"/>
              </w:pBdr>
              <w:spacing w:after="240"/>
              <w:jc w:val="center"/>
              <w:rPr>
                <w:rFonts w:ascii="Arial" w:hAnsi="Arial"/>
                <w:b/>
                <w:i/>
                <w:noProof/>
              </w:rPr>
            </w:pPr>
            <w:bookmarkStart w:id="11" w:name="copyrightNotification"/>
            <w:r w:rsidRPr="00CA32B7">
              <w:rPr>
                <w:rFonts w:ascii="Arial" w:hAnsi="Arial"/>
                <w:b/>
                <w:i/>
                <w:noProof/>
              </w:rPr>
              <w:t>Copyright Notification</w:t>
            </w:r>
          </w:p>
          <w:p w14:paraId="55C46722" w14:textId="77777777" w:rsidR="00E16509" w:rsidRPr="00CA32B7" w:rsidRDefault="00E16509" w:rsidP="00133525">
            <w:pPr>
              <w:pStyle w:val="FP"/>
              <w:jc w:val="center"/>
              <w:rPr>
                <w:noProof/>
              </w:rPr>
            </w:pPr>
            <w:r w:rsidRPr="00CA32B7">
              <w:rPr>
                <w:noProof/>
              </w:rPr>
              <w:t>No part may be reproduced except as authorized by written permission.</w:t>
            </w:r>
            <w:r w:rsidRPr="00CA32B7">
              <w:rPr>
                <w:noProof/>
              </w:rPr>
              <w:br/>
              <w:t>The copyright and the foregoing restriction extend to reproduction in all media.</w:t>
            </w:r>
          </w:p>
          <w:p w14:paraId="6AB55505" w14:textId="77777777" w:rsidR="00E16509" w:rsidRPr="00CA32B7" w:rsidRDefault="00E16509" w:rsidP="00133525">
            <w:pPr>
              <w:pStyle w:val="FP"/>
              <w:jc w:val="center"/>
              <w:rPr>
                <w:noProof/>
              </w:rPr>
            </w:pPr>
          </w:p>
          <w:p w14:paraId="498BA092" w14:textId="5A86FBC0" w:rsidR="00E16509" w:rsidRPr="00CA32B7" w:rsidRDefault="00E16509" w:rsidP="00133525">
            <w:pPr>
              <w:pStyle w:val="FP"/>
              <w:jc w:val="center"/>
              <w:rPr>
                <w:noProof/>
                <w:sz w:val="18"/>
              </w:rPr>
            </w:pPr>
            <w:r w:rsidRPr="00CA32B7">
              <w:rPr>
                <w:noProof/>
                <w:sz w:val="18"/>
              </w:rPr>
              <w:t xml:space="preserve">© </w:t>
            </w:r>
            <w:bookmarkStart w:id="12" w:name="copyrightDate"/>
            <w:r w:rsidRPr="00CA32B7">
              <w:rPr>
                <w:noProof/>
                <w:sz w:val="18"/>
              </w:rPr>
              <w:t>20</w:t>
            </w:r>
            <w:bookmarkEnd w:id="12"/>
            <w:r w:rsidR="00A80B90" w:rsidRPr="00CA32B7">
              <w:rPr>
                <w:noProof/>
                <w:sz w:val="18"/>
              </w:rPr>
              <w:t>2</w:t>
            </w:r>
            <w:r w:rsidR="001D1544" w:rsidRPr="00CA32B7">
              <w:rPr>
                <w:noProof/>
                <w:sz w:val="18"/>
              </w:rPr>
              <w:t>1</w:t>
            </w:r>
            <w:r w:rsidRPr="00CA32B7">
              <w:rPr>
                <w:noProof/>
                <w:sz w:val="18"/>
              </w:rPr>
              <w:t>, 3GPP Organizational Partners (ARIB, ATIS, CCSA, ETSI, TSDSI, TTA, TTC).</w:t>
            </w:r>
            <w:bookmarkStart w:id="13" w:name="copyrightaddon"/>
            <w:bookmarkEnd w:id="13"/>
          </w:p>
          <w:p w14:paraId="0C9BCF45" w14:textId="77777777" w:rsidR="00E16509" w:rsidRPr="00CA32B7" w:rsidRDefault="00E16509" w:rsidP="00133525">
            <w:pPr>
              <w:pStyle w:val="FP"/>
              <w:jc w:val="center"/>
              <w:rPr>
                <w:noProof/>
                <w:sz w:val="18"/>
              </w:rPr>
            </w:pPr>
            <w:r w:rsidRPr="00CA32B7">
              <w:rPr>
                <w:noProof/>
                <w:sz w:val="18"/>
              </w:rPr>
              <w:t>All rights reserved.</w:t>
            </w:r>
          </w:p>
          <w:p w14:paraId="506B2F74" w14:textId="77777777" w:rsidR="00E16509" w:rsidRPr="00CA32B7" w:rsidRDefault="00E16509" w:rsidP="00E16509">
            <w:pPr>
              <w:pStyle w:val="FP"/>
              <w:rPr>
                <w:noProof/>
                <w:sz w:val="18"/>
              </w:rPr>
            </w:pPr>
          </w:p>
          <w:p w14:paraId="3B08677B" w14:textId="77777777" w:rsidR="00E16509" w:rsidRPr="00CA32B7" w:rsidRDefault="00E16509" w:rsidP="00E16509">
            <w:pPr>
              <w:pStyle w:val="FP"/>
              <w:rPr>
                <w:noProof/>
                <w:sz w:val="18"/>
              </w:rPr>
            </w:pPr>
            <w:r w:rsidRPr="00CA32B7">
              <w:rPr>
                <w:noProof/>
                <w:sz w:val="18"/>
              </w:rPr>
              <w:t>UMTS™ is a Trade Mark of ETSI registered for the benefit of its members</w:t>
            </w:r>
          </w:p>
          <w:p w14:paraId="4C76BA91" w14:textId="77777777" w:rsidR="00E16509" w:rsidRPr="00CA32B7" w:rsidRDefault="00E16509" w:rsidP="00E16509">
            <w:pPr>
              <w:pStyle w:val="FP"/>
              <w:rPr>
                <w:noProof/>
                <w:sz w:val="18"/>
              </w:rPr>
            </w:pPr>
            <w:r w:rsidRPr="00CA32B7">
              <w:rPr>
                <w:noProof/>
                <w:sz w:val="18"/>
              </w:rPr>
              <w:t>3GPP™ is a Trade Mark of ETSI registered for the benefit of its Members and of the 3GPP Organizational Partners</w:t>
            </w:r>
            <w:r w:rsidRPr="00CA32B7">
              <w:rPr>
                <w:noProof/>
                <w:sz w:val="18"/>
              </w:rPr>
              <w:br/>
              <w:t>LTE™ is a Trade Mark of ETSI registered for the benefit of its Members and of the 3GPP Organizational Partners</w:t>
            </w:r>
          </w:p>
          <w:p w14:paraId="01E02133" w14:textId="77777777" w:rsidR="00E16509" w:rsidRPr="00CA32B7" w:rsidRDefault="00E16509" w:rsidP="00E16509">
            <w:pPr>
              <w:pStyle w:val="FP"/>
              <w:rPr>
                <w:noProof/>
                <w:sz w:val="18"/>
              </w:rPr>
            </w:pPr>
            <w:r w:rsidRPr="00CA32B7">
              <w:rPr>
                <w:noProof/>
                <w:sz w:val="18"/>
              </w:rPr>
              <w:t>GSM® and the GSM logo are registered and owned by the GSM Association</w:t>
            </w:r>
            <w:bookmarkEnd w:id="11"/>
          </w:p>
          <w:p w14:paraId="0E6650CF" w14:textId="77777777" w:rsidR="00E16509" w:rsidRPr="00CA32B7" w:rsidRDefault="00E16509" w:rsidP="00133525"/>
        </w:tc>
      </w:tr>
      <w:bookmarkEnd w:id="9"/>
    </w:tbl>
    <w:p w14:paraId="0246F4CA" w14:textId="77777777" w:rsidR="00080512" w:rsidRPr="00CA32B7" w:rsidRDefault="00080512">
      <w:pPr>
        <w:pStyle w:val="TT"/>
      </w:pPr>
      <w:r w:rsidRPr="00CA32B7">
        <w:br w:type="page"/>
      </w:r>
      <w:bookmarkStart w:id="14" w:name="tableOfContents"/>
      <w:bookmarkEnd w:id="14"/>
      <w:r w:rsidRPr="00CA32B7">
        <w:lastRenderedPageBreak/>
        <w:t>Contents</w:t>
      </w:r>
    </w:p>
    <w:p w14:paraId="180879E2" w14:textId="28A630D6" w:rsidR="00206175" w:rsidRDefault="000528D2">
      <w:pPr>
        <w:pStyle w:val="TOC1"/>
        <w:rPr>
          <w:rFonts w:asciiTheme="minorHAnsi" w:eastAsiaTheme="minorEastAsia" w:hAnsiTheme="minorHAnsi" w:cstheme="minorBidi"/>
          <w:szCs w:val="22"/>
          <w:lang w:eastAsia="en-GB"/>
        </w:rPr>
      </w:pPr>
      <w:r w:rsidRPr="00CA32B7">
        <w:fldChar w:fldCharType="begin" w:fldLock="1"/>
      </w:r>
      <w:r w:rsidRPr="00CA32B7">
        <w:instrText xml:space="preserve"> TOC \o "1-9" </w:instrText>
      </w:r>
      <w:r w:rsidRPr="00CA32B7">
        <w:fldChar w:fldCharType="separate"/>
      </w:r>
      <w:r w:rsidR="00206175">
        <w:t>Foreword</w:t>
      </w:r>
      <w:r w:rsidR="00206175">
        <w:tab/>
      </w:r>
      <w:r w:rsidR="00206175">
        <w:fldChar w:fldCharType="begin" w:fldLock="1"/>
      </w:r>
      <w:r w:rsidR="00206175">
        <w:instrText xml:space="preserve"> PAGEREF _Toc73974931 \h </w:instrText>
      </w:r>
      <w:r w:rsidR="00206175">
        <w:fldChar w:fldCharType="separate"/>
      </w:r>
      <w:r w:rsidR="00206175">
        <w:t>5</w:t>
      </w:r>
      <w:r w:rsidR="00206175">
        <w:fldChar w:fldCharType="end"/>
      </w:r>
    </w:p>
    <w:p w14:paraId="18389A83" w14:textId="1F04A929" w:rsidR="00206175" w:rsidRDefault="002061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_Toc73974932 \h </w:instrText>
      </w:r>
      <w:r>
        <w:fldChar w:fldCharType="separate"/>
      </w:r>
      <w:r>
        <w:t>7</w:t>
      </w:r>
      <w:r>
        <w:fldChar w:fldCharType="end"/>
      </w:r>
    </w:p>
    <w:p w14:paraId="4E8C4B09" w14:textId="6844AAFE" w:rsidR="00206175" w:rsidRDefault="002061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_Toc73974933 \h </w:instrText>
      </w:r>
      <w:r>
        <w:fldChar w:fldCharType="separate"/>
      </w:r>
      <w:r>
        <w:t>7</w:t>
      </w:r>
      <w:r>
        <w:fldChar w:fldCharType="end"/>
      </w:r>
    </w:p>
    <w:p w14:paraId="772781FE" w14:textId="43CF9D31" w:rsidR="00206175" w:rsidRDefault="002061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_Toc73974934 \h </w:instrText>
      </w:r>
      <w:r>
        <w:fldChar w:fldCharType="separate"/>
      </w:r>
      <w:r>
        <w:t>7</w:t>
      </w:r>
      <w:r>
        <w:fldChar w:fldCharType="end"/>
      </w:r>
    </w:p>
    <w:p w14:paraId="41B2D26D" w14:textId="629A6F23" w:rsidR="00206175" w:rsidRDefault="002061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_Toc73974935 \h </w:instrText>
      </w:r>
      <w:r>
        <w:fldChar w:fldCharType="separate"/>
      </w:r>
      <w:r>
        <w:t>7</w:t>
      </w:r>
      <w:r>
        <w:fldChar w:fldCharType="end"/>
      </w:r>
    </w:p>
    <w:p w14:paraId="043F81D5" w14:textId="780851D3" w:rsidR="00206175" w:rsidRDefault="002061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_Toc73974936 \h </w:instrText>
      </w:r>
      <w:r>
        <w:fldChar w:fldCharType="separate"/>
      </w:r>
      <w:r>
        <w:t>9</w:t>
      </w:r>
      <w:r>
        <w:fldChar w:fldCharType="end"/>
      </w:r>
    </w:p>
    <w:p w14:paraId="136480E1" w14:textId="72A22BFA" w:rsidR="00206175" w:rsidRDefault="0020617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16697A">
        <w:rPr>
          <w:rFonts w:eastAsia="Batang"/>
        </w:rPr>
        <w:t xml:space="preserve">Architecture </w:t>
      </w:r>
      <w:r w:rsidRPr="0016697A">
        <w:rPr>
          <w:rFonts w:eastAsia="Batang"/>
          <w:lang w:eastAsia="ko-KR"/>
        </w:rPr>
        <w:t>m</w:t>
      </w:r>
      <w:r w:rsidRPr="0016697A">
        <w:rPr>
          <w:rFonts w:eastAsia="Batang"/>
        </w:rPr>
        <w:t xml:space="preserve">odel and </w:t>
      </w:r>
      <w:r w:rsidRPr="0016697A">
        <w:rPr>
          <w:rFonts w:eastAsia="Batang"/>
          <w:lang w:eastAsia="ko-KR"/>
        </w:rPr>
        <w:t>c</w:t>
      </w:r>
      <w:r w:rsidRPr="0016697A">
        <w:rPr>
          <w:rFonts w:eastAsia="Batang"/>
        </w:rPr>
        <w:t>oncepts</w:t>
      </w:r>
      <w:r>
        <w:tab/>
      </w:r>
      <w:r>
        <w:fldChar w:fldCharType="begin" w:fldLock="1"/>
      </w:r>
      <w:r>
        <w:instrText xml:space="preserve"> PAGEREF _Toc73974937 \h </w:instrText>
      </w:r>
      <w:r>
        <w:fldChar w:fldCharType="separate"/>
      </w:r>
      <w:r>
        <w:t>9</w:t>
      </w:r>
      <w:r>
        <w:fldChar w:fldCharType="end"/>
      </w:r>
    </w:p>
    <w:p w14:paraId="11B0E992" w14:textId="1A3C367A" w:rsidR="00206175" w:rsidRDefault="002061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16697A">
        <w:rPr>
          <w:rFonts w:eastAsia="Malgun Gothic"/>
          <w:lang w:eastAsia="ko-KR"/>
        </w:rPr>
        <w:t>c</w:t>
      </w:r>
      <w:r>
        <w:t>oncept</w:t>
      </w:r>
      <w:r>
        <w:tab/>
      </w:r>
      <w:r>
        <w:fldChar w:fldCharType="begin" w:fldLock="1"/>
      </w:r>
      <w:r>
        <w:instrText xml:space="preserve"> PAGEREF _Toc73974938 \h </w:instrText>
      </w:r>
      <w:r>
        <w:fldChar w:fldCharType="separate"/>
      </w:r>
      <w:r>
        <w:t>9</w:t>
      </w:r>
      <w:r>
        <w:fldChar w:fldCharType="end"/>
      </w:r>
    </w:p>
    <w:p w14:paraId="4AFD317F" w14:textId="012C4975" w:rsidR="00206175" w:rsidRDefault="002061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16697A">
        <w:rPr>
          <w:rFonts w:eastAsia="Malgun Gothic"/>
          <w:lang w:eastAsia="ko-KR"/>
        </w:rPr>
        <w:t>r</w:t>
      </w:r>
      <w:r>
        <w:t xml:space="preserve">eference </w:t>
      </w:r>
      <w:r w:rsidRPr="0016697A">
        <w:rPr>
          <w:rFonts w:eastAsia="Malgun Gothic"/>
          <w:lang w:eastAsia="ko-KR"/>
        </w:rPr>
        <w:t>m</w:t>
      </w:r>
      <w:r>
        <w:t>odel</w:t>
      </w:r>
      <w:r>
        <w:tab/>
      </w:r>
      <w:r>
        <w:fldChar w:fldCharType="begin" w:fldLock="1"/>
      </w:r>
      <w:r>
        <w:instrText xml:space="preserve"> PAGEREF _Toc73974939 \h </w:instrText>
      </w:r>
      <w:r>
        <w:fldChar w:fldCharType="separate"/>
      </w:r>
      <w:r>
        <w:t>10</w:t>
      </w:r>
      <w:r>
        <w:fldChar w:fldCharType="end"/>
      </w:r>
    </w:p>
    <w:p w14:paraId="6E60BC76" w14:textId="15252C70" w:rsidR="00206175" w:rsidRDefault="0020617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_Toc73974940 \h </w:instrText>
      </w:r>
      <w:r>
        <w:fldChar w:fldCharType="separate"/>
      </w:r>
      <w:r>
        <w:t>10</w:t>
      </w:r>
      <w:r>
        <w:fldChar w:fldCharType="end"/>
      </w:r>
    </w:p>
    <w:p w14:paraId="102AE737" w14:textId="79DD6850" w:rsidR="00206175" w:rsidRDefault="0020617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Logical UAV Reference Architecture</w:t>
      </w:r>
      <w:r>
        <w:tab/>
      </w:r>
      <w:r>
        <w:fldChar w:fldCharType="begin" w:fldLock="1"/>
      </w:r>
      <w:r>
        <w:instrText xml:space="preserve"> PAGEREF _Toc73974941 \h </w:instrText>
      </w:r>
      <w:r>
        <w:fldChar w:fldCharType="separate"/>
      </w:r>
      <w:r>
        <w:t>11</w:t>
      </w:r>
      <w:r>
        <w:fldChar w:fldCharType="end"/>
      </w:r>
    </w:p>
    <w:p w14:paraId="58F4F5A2" w14:textId="462838A4" w:rsidR="00206175" w:rsidRDefault="00206175">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5GS Non-roaming Reference Architecture</w:t>
      </w:r>
      <w:r>
        <w:tab/>
      </w:r>
      <w:r>
        <w:fldChar w:fldCharType="begin" w:fldLock="1"/>
      </w:r>
      <w:r>
        <w:instrText xml:space="preserve"> PAGEREF _Toc73974942 \h </w:instrText>
      </w:r>
      <w:r>
        <w:fldChar w:fldCharType="separate"/>
      </w:r>
      <w:r>
        <w:t>13</w:t>
      </w:r>
      <w:r>
        <w:fldChar w:fldCharType="end"/>
      </w:r>
    </w:p>
    <w:p w14:paraId="48801AB9" w14:textId="35CD7359" w:rsidR="00206175" w:rsidRDefault="00206175">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5GS Roaming Reference Architecture</w:t>
      </w:r>
      <w:r>
        <w:tab/>
      </w:r>
      <w:r>
        <w:fldChar w:fldCharType="begin" w:fldLock="1"/>
      </w:r>
      <w:r>
        <w:instrText xml:space="preserve"> PAGEREF _Toc73974943 \h </w:instrText>
      </w:r>
      <w:r>
        <w:fldChar w:fldCharType="separate"/>
      </w:r>
      <w:r>
        <w:t>13</w:t>
      </w:r>
      <w:r>
        <w:fldChar w:fldCharType="end"/>
      </w:r>
    </w:p>
    <w:p w14:paraId="758E00FF" w14:textId="33D90DB5" w:rsidR="00206175" w:rsidRDefault="00206175">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Service-based interfaces</w:t>
      </w:r>
      <w:r>
        <w:tab/>
      </w:r>
      <w:r>
        <w:fldChar w:fldCharType="begin" w:fldLock="1"/>
      </w:r>
      <w:r>
        <w:instrText xml:space="preserve"> PAGEREF _Toc73974944 \h </w:instrText>
      </w:r>
      <w:r>
        <w:fldChar w:fldCharType="separate"/>
      </w:r>
      <w:r>
        <w:t>13</w:t>
      </w:r>
      <w:r>
        <w:fldChar w:fldCharType="end"/>
      </w:r>
    </w:p>
    <w:p w14:paraId="63C93603" w14:textId="172BF9A5" w:rsidR="00206175" w:rsidRDefault="00206175">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_Toc73974945 \h </w:instrText>
      </w:r>
      <w:r>
        <w:fldChar w:fldCharType="separate"/>
      </w:r>
      <w:r>
        <w:t>13</w:t>
      </w:r>
      <w:r>
        <w:fldChar w:fldCharType="end"/>
      </w:r>
    </w:p>
    <w:p w14:paraId="392A0933" w14:textId="244F3E0A" w:rsidR="00206175" w:rsidRDefault="00206175">
      <w:pPr>
        <w:pStyle w:val="TOC2"/>
        <w:rPr>
          <w:rFonts w:asciiTheme="minorHAnsi" w:eastAsiaTheme="minorEastAsia" w:hAnsiTheme="minorHAnsi" w:cstheme="minorBidi"/>
          <w:sz w:val="22"/>
          <w:szCs w:val="22"/>
          <w:lang w:eastAsia="en-GB"/>
        </w:rPr>
      </w:pPr>
      <w:r>
        <w:t>4.</w:t>
      </w:r>
      <w:r w:rsidRPr="0016697A">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16697A">
        <w:rPr>
          <w:rFonts w:eastAsia="Malgun Gothic"/>
          <w:lang w:eastAsia="ko-KR"/>
        </w:rPr>
        <w:t>e</w:t>
      </w:r>
      <w:r>
        <w:t>ntities</w:t>
      </w:r>
      <w:r>
        <w:tab/>
      </w:r>
      <w:r>
        <w:fldChar w:fldCharType="begin" w:fldLock="1"/>
      </w:r>
      <w:r>
        <w:instrText xml:space="preserve"> PAGEREF _Toc73974946 \h </w:instrText>
      </w:r>
      <w:r>
        <w:fldChar w:fldCharType="separate"/>
      </w:r>
      <w:r>
        <w:t>14</w:t>
      </w:r>
      <w:r>
        <w:fldChar w:fldCharType="end"/>
      </w:r>
    </w:p>
    <w:p w14:paraId="1CAFC9E3" w14:textId="714C534D" w:rsidR="00206175" w:rsidRDefault="0020617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_Toc73974947 \h </w:instrText>
      </w:r>
      <w:r>
        <w:fldChar w:fldCharType="separate"/>
      </w:r>
      <w:r>
        <w:t>14</w:t>
      </w:r>
      <w:r>
        <w:fldChar w:fldCharType="end"/>
      </w:r>
    </w:p>
    <w:p w14:paraId="1EE0D392" w14:textId="7F480655" w:rsidR="00206175" w:rsidRDefault="0020617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UAS NF</w:t>
      </w:r>
      <w:r>
        <w:tab/>
      </w:r>
      <w:r>
        <w:fldChar w:fldCharType="begin" w:fldLock="1"/>
      </w:r>
      <w:r>
        <w:instrText xml:space="preserve"> PAGEREF _Toc73974948 \h </w:instrText>
      </w:r>
      <w:r>
        <w:fldChar w:fldCharType="separate"/>
      </w:r>
      <w:r>
        <w:t>14</w:t>
      </w:r>
      <w:r>
        <w:fldChar w:fldCharType="end"/>
      </w:r>
    </w:p>
    <w:p w14:paraId="3221542B" w14:textId="6B9170E5" w:rsidR="00206175" w:rsidRDefault="00206175">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UAV</w:t>
      </w:r>
      <w:r>
        <w:tab/>
      </w:r>
      <w:r>
        <w:fldChar w:fldCharType="begin" w:fldLock="1"/>
      </w:r>
      <w:r>
        <w:instrText xml:space="preserve"> PAGEREF _Toc73974949 \h </w:instrText>
      </w:r>
      <w:r>
        <w:fldChar w:fldCharType="separate"/>
      </w:r>
      <w:r>
        <w:t>14</w:t>
      </w:r>
      <w:r>
        <w:fldChar w:fldCharType="end"/>
      </w:r>
    </w:p>
    <w:p w14:paraId="43A6BE14" w14:textId="662A5748" w:rsidR="00206175" w:rsidRDefault="00206175">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AMF</w:t>
      </w:r>
      <w:r>
        <w:tab/>
      </w:r>
      <w:r>
        <w:fldChar w:fldCharType="begin" w:fldLock="1"/>
      </w:r>
      <w:r>
        <w:instrText xml:space="preserve"> PAGEREF _Toc73974950 \h </w:instrText>
      </w:r>
      <w:r>
        <w:fldChar w:fldCharType="separate"/>
      </w:r>
      <w:r>
        <w:t>14</w:t>
      </w:r>
      <w:r>
        <w:fldChar w:fldCharType="end"/>
      </w:r>
    </w:p>
    <w:p w14:paraId="6ED6D18A" w14:textId="28FBCF53" w:rsidR="00206175" w:rsidRDefault="00206175">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SMF</w:t>
      </w:r>
      <w:r>
        <w:tab/>
      </w:r>
      <w:r>
        <w:fldChar w:fldCharType="begin" w:fldLock="1"/>
      </w:r>
      <w:r>
        <w:instrText xml:space="preserve"> PAGEREF _Toc73974951 \h </w:instrText>
      </w:r>
      <w:r>
        <w:fldChar w:fldCharType="separate"/>
      </w:r>
      <w:r>
        <w:t>14</w:t>
      </w:r>
      <w:r>
        <w:fldChar w:fldCharType="end"/>
      </w:r>
    </w:p>
    <w:p w14:paraId="423197E3" w14:textId="6FEEF099" w:rsidR="00206175" w:rsidRDefault="00206175">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SMF+PGW-C</w:t>
      </w:r>
      <w:r>
        <w:tab/>
      </w:r>
      <w:r>
        <w:fldChar w:fldCharType="begin" w:fldLock="1"/>
      </w:r>
      <w:r>
        <w:instrText xml:space="preserve"> PAGEREF _Toc73974952 \h </w:instrText>
      </w:r>
      <w:r>
        <w:fldChar w:fldCharType="separate"/>
      </w:r>
      <w:r>
        <w:t>15</w:t>
      </w:r>
      <w:r>
        <w:fldChar w:fldCharType="end"/>
      </w:r>
    </w:p>
    <w:p w14:paraId="039CC9F1" w14:textId="5AC6FB30" w:rsidR="00206175" w:rsidRDefault="00206175">
      <w:pPr>
        <w:pStyle w:val="TOC2"/>
        <w:rPr>
          <w:rFonts w:asciiTheme="minorHAnsi" w:eastAsiaTheme="minorEastAsia" w:hAnsiTheme="minorHAnsi" w:cstheme="minorBidi"/>
          <w:sz w:val="22"/>
          <w:szCs w:val="22"/>
          <w:lang w:eastAsia="en-GB"/>
        </w:rPr>
      </w:pPr>
      <w:r>
        <w:t>4.</w:t>
      </w:r>
      <w:r w:rsidRPr="0016697A">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16697A">
        <w:rPr>
          <w:rFonts w:eastAsia="Malgun Gothic"/>
          <w:lang w:eastAsia="ko-KR"/>
        </w:rPr>
        <w:t>l</w:t>
      </w:r>
      <w:r>
        <w:t xml:space="preserve">evel </w:t>
      </w:r>
      <w:r w:rsidRPr="0016697A">
        <w:rPr>
          <w:rFonts w:eastAsia="Malgun Gothic"/>
          <w:lang w:eastAsia="ko-KR"/>
        </w:rPr>
        <w:t>f</w:t>
      </w:r>
      <w:r>
        <w:t>unction</w:t>
      </w:r>
      <w:r>
        <w:tab/>
      </w:r>
      <w:r>
        <w:fldChar w:fldCharType="begin" w:fldLock="1"/>
      </w:r>
      <w:r>
        <w:instrText xml:space="preserve"> PAGEREF _Toc73974953 \h </w:instrText>
      </w:r>
      <w:r>
        <w:fldChar w:fldCharType="separate"/>
      </w:r>
      <w:r>
        <w:t>15</w:t>
      </w:r>
      <w:r>
        <w:fldChar w:fldCharType="end"/>
      </w:r>
    </w:p>
    <w:p w14:paraId="30FBDA4C" w14:textId="2E9DC52B" w:rsidR="00206175" w:rsidRDefault="0020617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_Toc73974954 \h </w:instrText>
      </w:r>
      <w:r>
        <w:fldChar w:fldCharType="separate"/>
      </w:r>
      <w:r>
        <w:t>15</w:t>
      </w:r>
      <w:r>
        <w:fldChar w:fldCharType="end"/>
      </w:r>
    </w:p>
    <w:p w14:paraId="48F274D8" w14:textId="6C9FC031" w:rsidR="00206175" w:rsidRDefault="00206175">
      <w:pPr>
        <w:pStyle w:val="TOC4"/>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NEF Services</w:t>
      </w:r>
      <w:r>
        <w:tab/>
      </w:r>
      <w:r>
        <w:fldChar w:fldCharType="begin" w:fldLock="1"/>
      </w:r>
      <w:r>
        <w:instrText xml:space="preserve"> PAGEREF _Toc73974955 \h </w:instrText>
      </w:r>
      <w:r>
        <w:fldChar w:fldCharType="separate"/>
      </w:r>
      <w:r>
        <w:t>15</w:t>
      </w:r>
      <w:r>
        <w:fldChar w:fldCharType="end"/>
      </w:r>
    </w:p>
    <w:p w14:paraId="18795724" w14:textId="1E99C47A" w:rsidR="00206175" w:rsidRDefault="00206175">
      <w:pPr>
        <w:pStyle w:val="TOC5"/>
        <w:rPr>
          <w:rFonts w:asciiTheme="minorHAnsi" w:eastAsiaTheme="minorEastAsia" w:hAnsiTheme="minorHAnsi" w:cstheme="minorBidi"/>
          <w:sz w:val="22"/>
          <w:szCs w:val="22"/>
          <w:lang w:eastAsia="en-GB"/>
        </w:rPr>
      </w:pPr>
      <w:r>
        <w:t>4.4.1.1.1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_Toc73974956 \h </w:instrText>
      </w:r>
      <w:r>
        <w:fldChar w:fldCharType="separate"/>
      </w:r>
      <w:r>
        <w:t>15</w:t>
      </w:r>
      <w:r>
        <w:fldChar w:fldCharType="end"/>
      </w:r>
    </w:p>
    <w:p w14:paraId="0210BD4C" w14:textId="2968AFF0" w:rsidR="00206175" w:rsidRDefault="00206175">
      <w:pPr>
        <w:pStyle w:val="TOC5"/>
        <w:rPr>
          <w:rFonts w:asciiTheme="minorHAnsi" w:eastAsiaTheme="minorEastAsia" w:hAnsiTheme="minorHAnsi" w:cstheme="minorBidi"/>
          <w:sz w:val="22"/>
          <w:szCs w:val="22"/>
          <w:lang w:eastAsia="en-GB"/>
        </w:rPr>
      </w:pPr>
      <w:r>
        <w:t>4.4.1.1.2</w:t>
      </w:r>
      <w:r>
        <w:rPr>
          <w:rFonts w:asciiTheme="minorHAnsi" w:eastAsiaTheme="minorEastAsia" w:hAnsiTheme="minorHAnsi" w:cstheme="minorBidi"/>
          <w:sz w:val="22"/>
          <w:szCs w:val="22"/>
          <w:lang w:eastAsia="en-GB"/>
        </w:rPr>
        <w:tab/>
      </w:r>
      <w:r>
        <w:t>Nnef_Authentication service</w:t>
      </w:r>
      <w:r>
        <w:tab/>
      </w:r>
      <w:r>
        <w:fldChar w:fldCharType="begin" w:fldLock="1"/>
      </w:r>
      <w:r>
        <w:instrText xml:space="preserve"> PAGEREF _Toc73974957 \h </w:instrText>
      </w:r>
      <w:r>
        <w:fldChar w:fldCharType="separate"/>
      </w:r>
      <w:r>
        <w:t>15</w:t>
      </w:r>
      <w:r>
        <w:fldChar w:fldCharType="end"/>
      </w:r>
    </w:p>
    <w:p w14:paraId="573ACF72" w14:textId="5AA403B2" w:rsidR="00206175" w:rsidRDefault="00206175">
      <w:pPr>
        <w:pStyle w:val="TOC6"/>
        <w:rPr>
          <w:rFonts w:asciiTheme="minorHAnsi" w:eastAsiaTheme="minorEastAsia" w:hAnsiTheme="minorHAnsi" w:cstheme="minorBidi"/>
          <w:sz w:val="22"/>
          <w:szCs w:val="22"/>
          <w:lang w:eastAsia="en-GB"/>
        </w:rPr>
      </w:pPr>
      <w:r>
        <w:t>4.4.1.1.2.1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_Toc73974958 \h </w:instrText>
      </w:r>
      <w:r>
        <w:fldChar w:fldCharType="separate"/>
      </w:r>
      <w:r>
        <w:t>15</w:t>
      </w:r>
      <w:r>
        <w:fldChar w:fldCharType="end"/>
      </w:r>
    </w:p>
    <w:p w14:paraId="06352329" w14:textId="6806EAC3" w:rsidR="00206175" w:rsidRDefault="00206175">
      <w:pPr>
        <w:pStyle w:val="TOC6"/>
        <w:rPr>
          <w:rFonts w:asciiTheme="minorHAnsi" w:eastAsiaTheme="minorEastAsia" w:hAnsiTheme="minorHAnsi" w:cstheme="minorBidi"/>
          <w:sz w:val="22"/>
          <w:szCs w:val="22"/>
          <w:lang w:eastAsia="en-GB"/>
        </w:rPr>
      </w:pPr>
      <w:r>
        <w:t>4.4.1.1.2.2</w:t>
      </w:r>
      <w:r>
        <w:rPr>
          <w:rFonts w:asciiTheme="minorHAnsi" w:eastAsiaTheme="minorEastAsia" w:hAnsiTheme="minorHAnsi" w:cstheme="minorBidi"/>
          <w:sz w:val="22"/>
          <w:szCs w:val="22"/>
          <w:lang w:eastAsia="en-GB"/>
        </w:rPr>
        <w:tab/>
      </w:r>
      <w:r>
        <w:t>Nnef_Authentication_</w:t>
      </w:r>
      <w:r w:rsidRPr="0016697A">
        <w:rPr>
          <w:rFonts w:eastAsiaTheme="minorEastAsia"/>
          <w:lang w:eastAsia="zh-CN"/>
        </w:rPr>
        <w:t>authenticate service operation</w:t>
      </w:r>
      <w:r>
        <w:tab/>
      </w:r>
      <w:r>
        <w:fldChar w:fldCharType="begin" w:fldLock="1"/>
      </w:r>
      <w:r>
        <w:instrText xml:space="preserve"> PAGEREF _Toc73974959 \h </w:instrText>
      </w:r>
      <w:r>
        <w:fldChar w:fldCharType="separate"/>
      </w:r>
      <w:r>
        <w:t>15</w:t>
      </w:r>
      <w:r>
        <w:fldChar w:fldCharType="end"/>
      </w:r>
    </w:p>
    <w:p w14:paraId="3F927EBD" w14:textId="1879E383" w:rsidR="00206175" w:rsidRDefault="00206175">
      <w:pPr>
        <w:pStyle w:val="TOC6"/>
        <w:rPr>
          <w:rFonts w:asciiTheme="minorHAnsi" w:eastAsiaTheme="minorEastAsia" w:hAnsiTheme="minorHAnsi" w:cstheme="minorBidi"/>
          <w:sz w:val="22"/>
          <w:szCs w:val="22"/>
          <w:lang w:eastAsia="en-GB"/>
        </w:rPr>
      </w:pPr>
      <w:r>
        <w:t>4.4.1.1.2.3</w:t>
      </w:r>
      <w:r>
        <w:rPr>
          <w:rFonts w:asciiTheme="minorHAnsi" w:eastAsiaTheme="minorEastAsia" w:hAnsiTheme="minorHAnsi" w:cstheme="minorBidi"/>
          <w:sz w:val="22"/>
          <w:szCs w:val="22"/>
          <w:lang w:eastAsia="en-GB"/>
        </w:rPr>
        <w:tab/>
      </w:r>
      <w:r>
        <w:t>Nnef_Authentication_</w:t>
      </w:r>
      <w:r w:rsidRPr="0016697A">
        <w:rPr>
          <w:rFonts w:eastAsiaTheme="minorEastAsia"/>
          <w:lang w:eastAsia="zh-CN"/>
        </w:rPr>
        <w:t>revoke service operation</w:t>
      </w:r>
      <w:r>
        <w:tab/>
      </w:r>
      <w:r>
        <w:fldChar w:fldCharType="begin" w:fldLock="1"/>
      </w:r>
      <w:r>
        <w:instrText xml:space="preserve"> PAGEREF _Toc73974960 \h </w:instrText>
      </w:r>
      <w:r>
        <w:fldChar w:fldCharType="separate"/>
      </w:r>
      <w:r>
        <w:t>15</w:t>
      </w:r>
      <w:r>
        <w:fldChar w:fldCharType="end"/>
      </w:r>
    </w:p>
    <w:p w14:paraId="7214DDE4" w14:textId="5180F99D" w:rsidR="00206175" w:rsidRDefault="00206175">
      <w:pPr>
        <w:pStyle w:val="TOC4"/>
        <w:rPr>
          <w:rFonts w:asciiTheme="minorHAnsi" w:eastAsiaTheme="minorEastAsia" w:hAnsiTheme="minorHAnsi" w:cstheme="minorBidi"/>
          <w:sz w:val="22"/>
          <w:szCs w:val="22"/>
          <w:lang w:eastAsia="en-GB"/>
        </w:rPr>
      </w:pPr>
      <w:r>
        <w:t>4.4.1.2</w:t>
      </w:r>
      <w:r>
        <w:rPr>
          <w:rFonts w:asciiTheme="minorHAnsi" w:eastAsiaTheme="minorEastAsia" w:hAnsiTheme="minorHAnsi" w:cstheme="minorBidi"/>
          <w:sz w:val="22"/>
          <w:szCs w:val="22"/>
          <w:lang w:eastAsia="en-GB"/>
        </w:rPr>
        <w:tab/>
      </w:r>
      <w:r>
        <w:t>AF Services</w:t>
      </w:r>
      <w:r>
        <w:tab/>
      </w:r>
      <w:r>
        <w:fldChar w:fldCharType="begin" w:fldLock="1"/>
      </w:r>
      <w:r>
        <w:instrText xml:space="preserve"> PAGEREF _Toc73974961 \h </w:instrText>
      </w:r>
      <w:r>
        <w:fldChar w:fldCharType="separate"/>
      </w:r>
      <w:r>
        <w:t>16</w:t>
      </w:r>
      <w:r>
        <w:fldChar w:fldCharType="end"/>
      </w:r>
    </w:p>
    <w:p w14:paraId="25916DBD" w14:textId="0BD6FCA9" w:rsidR="00206175" w:rsidRDefault="00206175">
      <w:pPr>
        <w:pStyle w:val="TOC5"/>
        <w:rPr>
          <w:rFonts w:asciiTheme="minorHAnsi" w:eastAsiaTheme="minorEastAsia" w:hAnsiTheme="minorHAnsi" w:cstheme="minorBidi"/>
          <w:sz w:val="22"/>
          <w:szCs w:val="22"/>
          <w:lang w:eastAsia="en-GB"/>
        </w:rPr>
      </w:pPr>
      <w:r>
        <w:t>4.4.1.2.1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_Toc73974962 \h </w:instrText>
      </w:r>
      <w:r>
        <w:fldChar w:fldCharType="separate"/>
      </w:r>
      <w:r>
        <w:t>16</w:t>
      </w:r>
      <w:r>
        <w:fldChar w:fldCharType="end"/>
      </w:r>
    </w:p>
    <w:p w14:paraId="572BB384" w14:textId="5E551271" w:rsidR="00206175" w:rsidRDefault="00206175">
      <w:pPr>
        <w:pStyle w:val="TOC5"/>
        <w:rPr>
          <w:rFonts w:asciiTheme="minorHAnsi" w:eastAsiaTheme="minorEastAsia" w:hAnsiTheme="minorHAnsi" w:cstheme="minorBidi"/>
          <w:sz w:val="22"/>
          <w:szCs w:val="22"/>
          <w:lang w:eastAsia="en-GB"/>
        </w:rPr>
      </w:pPr>
      <w:r>
        <w:t>4.4.1.2.2</w:t>
      </w:r>
      <w:r>
        <w:rPr>
          <w:rFonts w:asciiTheme="minorHAnsi" w:eastAsiaTheme="minorEastAsia" w:hAnsiTheme="minorHAnsi" w:cstheme="minorBidi"/>
          <w:sz w:val="22"/>
          <w:szCs w:val="22"/>
          <w:lang w:eastAsia="en-GB"/>
        </w:rPr>
        <w:tab/>
      </w:r>
      <w:r>
        <w:t>Naf_Authentication service</w:t>
      </w:r>
      <w:r>
        <w:tab/>
      </w:r>
      <w:r>
        <w:fldChar w:fldCharType="begin" w:fldLock="1"/>
      </w:r>
      <w:r>
        <w:instrText xml:space="preserve"> PAGEREF _Toc73974963 \h </w:instrText>
      </w:r>
      <w:r>
        <w:fldChar w:fldCharType="separate"/>
      </w:r>
      <w:r>
        <w:t>16</w:t>
      </w:r>
      <w:r>
        <w:fldChar w:fldCharType="end"/>
      </w:r>
    </w:p>
    <w:p w14:paraId="4292B036" w14:textId="45FB4047" w:rsidR="00206175" w:rsidRDefault="00206175">
      <w:pPr>
        <w:pStyle w:val="TOC6"/>
        <w:rPr>
          <w:rFonts w:asciiTheme="minorHAnsi" w:eastAsiaTheme="minorEastAsia" w:hAnsiTheme="minorHAnsi" w:cstheme="minorBidi"/>
          <w:sz w:val="22"/>
          <w:szCs w:val="22"/>
          <w:lang w:eastAsia="en-GB"/>
        </w:rPr>
      </w:pPr>
      <w:r>
        <w:t>4.4.1.2.2.1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_Toc73974964 \h </w:instrText>
      </w:r>
      <w:r>
        <w:fldChar w:fldCharType="separate"/>
      </w:r>
      <w:r>
        <w:t>16</w:t>
      </w:r>
      <w:r>
        <w:fldChar w:fldCharType="end"/>
      </w:r>
    </w:p>
    <w:p w14:paraId="107ED89E" w14:textId="5DFE182E" w:rsidR="00206175" w:rsidRDefault="00206175">
      <w:pPr>
        <w:pStyle w:val="TOC6"/>
        <w:rPr>
          <w:rFonts w:asciiTheme="minorHAnsi" w:eastAsiaTheme="minorEastAsia" w:hAnsiTheme="minorHAnsi" w:cstheme="minorBidi"/>
          <w:sz w:val="22"/>
          <w:szCs w:val="22"/>
          <w:lang w:eastAsia="en-GB"/>
        </w:rPr>
      </w:pPr>
      <w:r>
        <w:t>4.4.1.2.2.2</w:t>
      </w:r>
      <w:r>
        <w:rPr>
          <w:rFonts w:asciiTheme="minorHAnsi" w:eastAsiaTheme="minorEastAsia" w:hAnsiTheme="minorHAnsi" w:cstheme="minorBidi"/>
          <w:sz w:val="22"/>
          <w:szCs w:val="22"/>
          <w:lang w:eastAsia="en-GB"/>
        </w:rPr>
        <w:tab/>
      </w:r>
      <w:r>
        <w:t>Naf_Authentication_</w:t>
      </w:r>
      <w:r w:rsidRPr="0016697A">
        <w:rPr>
          <w:rFonts w:eastAsiaTheme="minorEastAsia"/>
          <w:lang w:eastAsia="zh-CN"/>
        </w:rPr>
        <w:t>authenticate service operation</w:t>
      </w:r>
      <w:r>
        <w:tab/>
      </w:r>
      <w:r>
        <w:fldChar w:fldCharType="begin" w:fldLock="1"/>
      </w:r>
      <w:r>
        <w:instrText xml:space="preserve"> PAGEREF _Toc73974965 \h </w:instrText>
      </w:r>
      <w:r>
        <w:fldChar w:fldCharType="separate"/>
      </w:r>
      <w:r>
        <w:t>16</w:t>
      </w:r>
      <w:r>
        <w:fldChar w:fldCharType="end"/>
      </w:r>
    </w:p>
    <w:p w14:paraId="6D48E66F" w14:textId="0B99C2CD" w:rsidR="00206175" w:rsidRDefault="00206175">
      <w:pPr>
        <w:pStyle w:val="TOC4"/>
        <w:rPr>
          <w:rFonts w:asciiTheme="minorHAnsi" w:eastAsiaTheme="minorEastAsia" w:hAnsiTheme="minorHAnsi" w:cstheme="minorBidi"/>
          <w:sz w:val="22"/>
          <w:szCs w:val="22"/>
          <w:lang w:eastAsia="en-GB"/>
        </w:rPr>
      </w:pPr>
      <w:r>
        <w:rPr>
          <w:lang w:eastAsia="zh-CN"/>
        </w:rPr>
        <w:t>4.4.1.3</w:t>
      </w:r>
      <w:r>
        <w:rPr>
          <w:rFonts w:asciiTheme="minorHAnsi" w:eastAsiaTheme="minorEastAsia" w:hAnsiTheme="minorHAnsi" w:cstheme="minorBidi"/>
          <w:sz w:val="22"/>
          <w:szCs w:val="22"/>
          <w:lang w:eastAsia="en-GB"/>
        </w:rPr>
        <w:tab/>
      </w:r>
      <w:r>
        <w:rPr>
          <w:lang w:eastAsia="zh-CN"/>
        </w:rPr>
        <w:t>AMF Services</w:t>
      </w:r>
      <w:r>
        <w:tab/>
      </w:r>
      <w:r>
        <w:fldChar w:fldCharType="begin" w:fldLock="1"/>
      </w:r>
      <w:r>
        <w:instrText xml:space="preserve"> PAGEREF _Toc73974966 \h </w:instrText>
      </w:r>
      <w:r>
        <w:fldChar w:fldCharType="separate"/>
      </w:r>
      <w:r>
        <w:t>16</w:t>
      </w:r>
      <w:r>
        <w:fldChar w:fldCharType="end"/>
      </w:r>
    </w:p>
    <w:p w14:paraId="20BD23A4" w14:textId="2AD00327" w:rsidR="00206175" w:rsidRDefault="00206175">
      <w:pPr>
        <w:pStyle w:val="TOC4"/>
        <w:rPr>
          <w:rFonts w:asciiTheme="minorHAnsi" w:eastAsiaTheme="minorEastAsia" w:hAnsiTheme="minorHAnsi" w:cstheme="minorBidi"/>
          <w:sz w:val="22"/>
          <w:szCs w:val="22"/>
          <w:lang w:eastAsia="en-GB"/>
        </w:rPr>
      </w:pPr>
      <w:r>
        <w:rPr>
          <w:lang w:eastAsia="zh-CN"/>
        </w:rPr>
        <w:t>4.4.1.4</w:t>
      </w:r>
      <w:r>
        <w:rPr>
          <w:rFonts w:asciiTheme="minorHAnsi" w:eastAsiaTheme="minorEastAsia" w:hAnsiTheme="minorHAnsi" w:cstheme="minorBidi"/>
          <w:sz w:val="22"/>
          <w:szCs w:val="22"/>
          <w:lang w:eastAsia="en-GB"/>
        </w:rPr>
        <w:tab/>
      </w:r>
      <w:r>
        <w:rPr>
          <w:lang w:eastAsia="zh-CN"/>
        </w:rPr>
        <w:t>SMF Services</w:t>
      </w:r>
      <w:r>
        <w:tab/>
      </w:r>
      <w:r>
        <w:fldChar w:fldCharType="begin" w:fldLock="1"/>
      </w:r>
      <w:r>
        <w:instrText xml:space="preserve"> PAGEREF _Toc73974967 \h </w:instrText>
      </w:r>
      <w:r>
        <w:fldChar w:fldCharType="separate"/>
      </w:r>
      <w:r>
        <w:t>16</w:t>
      </w:r>
      <w:r>
        <w:fldChar w:fldCharType="end"/>
      </w:r>
    </w:p>
    <w:p w14:paraId="130D1309" w14:textId="54D34DD1" w:rsidR="00206175" w:rsidRDefault="00206175">
      <w:pPr>
        <w:pStyle w:val="TOC4"/>
        <w:rPr>
          <w:rFonts w:asciiTheme="minorHAnsi" w:eastAsiaTheme="minorEastAsia" w:hAnsiTheme="minorHAnsi" w:cstheme="minorBidi"/>
          <w:sz w:val="22"/>
          <w:szCs w:val="22"/>
          <w:lang w:eastAsia="en-GB"/>
        </w:rPr>
      </w:pPr>
      <w:r>
        <w:rPr>
          <w:lang w:eastAsia="zh-CN"/>
        </w:rPr>
        <w:t>4.4.1.5</w:t>
      </w:r>
      <w:r>
        <w:rPr>
          <w:rFonts w:asciiTheme="minorHAnsi" w:eastAsiaTheme="minorEastAsia" w:hAnsiTheme="minorHAnsi" w:cstheme="minorBidi"/>
          <w:sz w:val="22"/>
          <w:szCs w:val="22"/>
          <w:lang w:eastAsia="en-GB"/>
        </w:rPr>
        <w:tab/>
      </w:r>
      <w:r>
        <w:rPr>
          <w:lang w:eastAsia="zh-CN"/>
        </w:rPr>
        <w:t>UDM Services</w:t>
      </w:r>
      <w:r>
        <w:tab/>
      </w:r>
      <w:r>
        <w:fldChar w:fldCharType="begin" w:fldLock="1"/>
      </w:r>
      <w:r>
        <w:instrText xml:space="preserve"> PAGEREF _Toc73974968 \h </w:instrText>
      </w:r>
      <w:r>
        <w:fldChar w:fldCharType="separate"/>
      </w:r>
      <w:r>
        <w:t>16</w:t>
      </w:r>
      <w:r>
        <w:fldChar w:fldCharType="end"/>
      </w:r>
    </w:p>
    <w:p w14:paraId="77A00C8B" w14:textId="17860F9A" w:rsidR="00206175" w:rsidRDefault="00206175">
      <w:pPr>
        <w:pStyle w:val="TOC4"/>
        <w:rPr>
          <w:rFonts w:asciiTheme="minorHAnsi" w:eastAsiaTheme="minorEastAsia" w:hAnsiTheme="minorHAnsi" w:cstheme="minorBidi"/>
          <w:sz w:val="22"/>
          <w:szCs w:val="22"/>
          <w:lang w:eastAsia="en-GB"/>
        </w:rPr>
      </w:pPr>
      <w:r>
        <w:rPr>
          <w:lang w:eastAsia="zh-CN"/>
        </w:rPr>
        <w:t>4.4.1.6</w:t>
      </w:r>
      <w:r>
        <w:rPr>
          <w:rFonts w:asciiTheme="minorHAnsi" w:eastAsiaTheme="minorEastAsia" w:hAnsiTheme="minorHAnsi" w:cstheme="minorBidi"/>
          <w:sz w:val="22"/>
          <w:szCs w:val="22"/>
          <w:lang w:eastAsia="en-GB"/>
        </w:rPr>
        <w:tab/>
      </w:r>
      <w:r>
        <w:rPr>
          <w:lang w:eastAsia="zh-CN"/>
        </w:rPr>
        <w:t>LMF Services</w:t>
      </w:r>
      <w:r>
        <w:tab/>
      </w:r>
      <w:r>
        <w:fldChar w:fldCharType="begin" w:fldLock="1"/>
      </w:r>
      <w:r>
        <w:instrText xml:space="preserve"> PAGEREF _Toc73974969 \h </w:instrText>
      </w:r>
      <w:r>
        <w:fldChar w:fldCharType="separate"/>
      </w:r>
      <w:r>
        <w:t>17</w:t>
      </w:r>
      <w:r>
        <w:fldChar w:fldCharType="end"/>
      </w:r>
    </w:p>
    <w:p w14:paraId="520E2D40" w14:textId="5785F6C5" w:rsidR="00206175" w:rsidRDefault="00206175">
      <w:pPr>
        <w:pStyle w:val="TOC4"/>
        <w:rPr>
          <w:rFonts w:asciiTheme="minorHAnsi" w:eastAsiaTheme="minorEastAsia" w:hAnsiTheme="minorHAnsi" w:cstheme="minorBidi"/>
          <w:sz w:val="22"/>
          <w:szCs w:val="22"/>
          <w:lang w:eastAsia="en-GB"/>
        </w:rPr>
      </w:pPr>
      <w:r>
        <w:rPr>
          <w:lang w:eastAsia="zh-CN"/>
        </w:rPr>
        <w:t>4.4.1.7</w:t>
      </w:r>
      <w:r>
        <w:rPr>
          <w:rFonts w:asciiTheme="minorHAnsi" w:eastAsiaTheme="minorEastAsia" w:hAnsiTheme="minorHAnsi" w:cstheme="minorBidi"/>
          <w:sz w:val="22"/>
          <w:szCs w:val="22"/>
          <w:lang w:eastAsia="en-GB"/>
        </w:rPr>
        <w:tab/>
      </w:r>
      <w:r>
        <w:rPr>
          <w:lang w:eastAsia="zh-CN"/>
        </w:rPr>
        <w:t>GMLC Services</w:t>
      </w:r>
      <w:r>
        <w:tab/>
      </w:r>
      <w:r>
        <w:fldChar w:fldCharType="begin" w:fldLock="1"/>
      </w:r>
      <w:r>
        <w:instrText xml:space="preserve"> PAGEREF _Toc73974970 \h </w:instrText>
      </w:r>
      <w:r>
        <w:fldChar w:fldCharType="separate"/>
      </w:r>
      <w:r>
        <w:t>17</w:t>
      </w:r>
      <w:r>
        <w:fldChar w:fldCharType="end"/>
      </w:r>
    </w:p>
    <w:p w14:paraId="04EADABA" w14:textId="1DC131F4" w:rsidR="00206175" w:rsidRDefault="00206175">
      <w:pPr>
        <w:pStyle w:val="TOC4"/>
        <w:rPr>
          <w:rFonts w:asciiTheme="minorHAnsi" w:eastAsiaTheme="minorEastAsia" w:hAnsiTheme="minorHAnsi" w:cstheme="minorBidi"/>
          <w:sz w:val="22"/>
          <w:szCs w:val="22"/>
          <w:lang w:eastAsia="en-GB"/>
        </w:rPr>
      </w:pPr>
      <w:r>
        <w:rPr>
          <w:lang w:eastAsia="zh-CN"/>
        </w:rPr>
        <w:t>4.4.1.8</w:t>
      </w:r>
      <w:r>
        <w:rPr>
          <w:rFonts w:asciiTheme="minorHAnsi" w:eastAsiaTheme="minorEastAsia" w:hAnsiTheme="minorHAnsi" w:cstheme="minorBidi"/>
          <w:sz w:val="22"/>
          <w:szCs w:val="22"/>
          <w:lang w:eastAsia="en-GB"/>
        </w:rPr>
        <w:tab/>
      </w:r>
      <w:r>
        <w:rPr>
          <w:lang w:eastAsia="zh-CN"/>
        </w:rPr>
        <w:t>UDR Services</w:t>
      </w:r>
      <w:r>
        <w:tab/>
      </w:r>
      <w:r>
        <w:fldChar w:fldCharType="begin" w:fldLock="1"/>
      </w:r>
      <w:r>
        <w:instrText xml:space="preserve"> PAGEREF _Toc73974971 \h </w:instrText>
      </w:r>
      <w:r>
        <w:fldChar w:fldCharType="separate"/>
      </w:r>
      <w:r>
        <w:t>17</w:t>
      </w:r>
      <w:r>
        <w:fldChar w:fldCharType="end"/>
      </w:r>
    </w:p>
    <w:p w14:paraId="40D5C951" w14:textId="4D898E7D" w:rsidR="00206175" w:rsidRDefault="00206175">
      <w:pPr>
        <w:pStyle w:val="TOC4"/>
        <w:rPr>
          <w:rFonts w:asciiTheme="minorHAnsi" w:eastAsiaTheme="minorEastAsia" w:hAnsiTheme="minorHAnsi" w:cstheme="minorBidi"/>
          <w:sz w:val="22"/>
          <w:szCs w:val="22"/>
          <w:lang w:eastAsia="en-GB"/>
        </w:rPr>
      </w:pPr>
      <w:r>
        <w:rPr>
          <w:lang w:eastAsia="zh-CN"/>
        </w:rPr>
        <w:t>4.4.1.9</w:t>
      </w:r>
      <w:r>
        <w:rPr>
          <w:rFonts w:asciiTheme="minorHAnsi" w:eastAsiaTheme="minorEastAsia" w:hAnsiTheme="minorHAnsi" w:cstheme="minorBidi"/>
          <w:sz w:val="22"/>
          <w:szCs w:val="22"/>
          <w:lang w:eastAsia="en-GB"/>
        </w:rPr>
        <w:tab/>
      </w:r>
      <w:r>
        <w:rPr>
          <w:lang w:eastAsia="zh-CN"/>
        </w:rPr>
        <w:t>PCF Services</w:t>
      </w:r>
      <w:r>
        <w:tab/>
      </w:r>
      <w:r>
        <w:fldChar w:fldCharType="begin" w:fldLock="1"/>
      </w:r>
      <w:r>
        <w:instrText xml:space="preserve"> PAGEREF _Toc73974972 \h </w:instrText>
      </w:r>
      <w:r>
        <w:fldChar w:fldCharType="separate"/>
      </w:r>
      <w:r>
        <w:t>17</w:t>
      </w:r>
      <w:r>
        <w:fldChar w:fldCharType="end"/>
      </w:r>
    </w:p>
    <w:p w14:paraId="649907A8" w14:textId="0BE08467" w:rsidR="00206175" w:rsidRDefault="00206175">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USS Discovery</w:t>
      </w:r>
      <w:r>
        <w:tab/>
      </w:r>
      <w:r>
        <w:fldChar w:fldCharType="begin" w:fldLock="1"/>
      </w:r>
      <w:r>
        <w:instrText xml:space="preserve"> PAGEREF _Toc73974973 \h </w:instrText>
      </w:r>
      <w:r>
        <w:fldChar w:fldCharType="separate"/>
      </w:r>
      <w:r>
        <w:t>17</w:t>
      </w:r>
      <w:r>
        <w:fldChar w:fldCharType="end"/>
      </w:r>
    </w:p>
    <w:p w14:paraId="5DC7B310" w14:textId="5731B5F4" w:rsidR="00206175" w:rsidRDefault="00206175">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CAA-Level UAV ID Assignment</w:t>
      </w:r>
      <w:r>
        <w:tab/>
      </w:r>
      <w:r>
        <w:fldChar w:fldCharType="begin" w:fldLock="1"/>
      </w:r>
      <w:r>
        <w:instrText xml:space="preserve"> PAGEREF _Toc73974974 \h </w:instrText>
      </w:r>
      <w:r>
        <w:fldChar w:fldCharType="separate"/>
      </w:r>
      <w:r>
        <w:t>17</w:t>
      </w:r>
      <w:r>
        <w:fldChar w:fldCharType="end"/>
      </w:r>
    </w:p>
    <w:p w14:paraId="512D5064" w14:textId="0F4EC1CE" w:rsidR="00206175" w:rsidRDefault="00206175">
      <w:pPr>
        <w:pStyle w:val="TOC2"/>
        <w:rPr>
          <w:rFonts w:asciiTheme="minorHAnsi" w:eastAsiaTheme="minorEastAsia" w:hAnsiTheme="minorHAnsi" w:cstheme="minorBidi"/>
          <w:sz w:val="22"/>
          <w:szCs w:val="22"/>
          <w:lang w:eastAsia="en-GB"/>
        </w:rPr>
      </w:pPr>
      <w:r w:rsidRPr="0016697A">
        <w:rPr>
          <w:lang w:val="en-US"/>
        </w:rPr>
        <w:t>4.</w:t>
      </w:r>
      <w:r w:rsidRPr="0016697A">
        <w:rPr>
          <w:rFonts w:eastAsia="Malgun Gothic"/>
          <w:lang w:val="en-US" w:eastAsia="ko-KR"/>
        </w:rPr>
        <w:t>5</w:t>
      </w:r>
      <w:r>
        <w:rPr>
          <w:rFonts w:asciiTheme="minorHAnsi" w:eastAsiaTheme="minorEastAsia" w:hAnsiTheme="minorHAnsi" w:cstheme="minorBidi"/>
          <w:sz w:val="22"/>
          <w:szCs w:val="22"/>
          <w:lang w:eastAsia="en-GB"/>
        </w:rPr>
        <w:tab/>
      </w:r>
      <w:r w:rsidRPr="0016697A">
        <w:rPr>
          <w:lang w:val="en-US"/>
        </w:rPr>
        <w:t>Identifiers</w:t>
      </w:r>
      <w:r>
        <w:tab/>
      </w:r>
      <w:r>
        <w:fldChar w:fldCharType="begin" w:fldLock="1"/>
      </w:r>
      <w:r>
        <w:instrText xml:space="preserve"> PAGEREF _Toc73974975 \h </w:instrText>
      </w:r>
      <w:r>
        <w:fldChar w:fldCharType="separate"/>
      </w:r>
      <w:r>
        <w:t>18</w:t>
      </w:r>
      <w:r>
        <w:fldChar w:fldCharType="end"/>
      </w:r>
    </w:p>
    <w:p w14:paraId="5271F587" w14:textId="69AF0172" w:rsidR="00206175" w:rsidRDefault="00206175">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_Toc73974976 \h </w:instrText>
      </w:r>
      <w:r>
        <w:fldChar w:fldCharType="separate"/>
      </w:r>
      <w:r>
        <w:t>18</w:t>
      </w:r>
      <w:r>
        <w:fldChar w:fldCharType="end"/>
      </w:r>
    </w:p>
    <w:p w14:paraId="78E516C7" w14:textId="007575B4" w:rsidR="00206175" w:rsidRDefault="00206175">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CAA-Level UAV Identity</w:t>
      </w:r>
      <w:r>
        <w:tab/>
      </w:r>
      <w:r>
        <w:fldChar w:fldCharType="begin" w:fldLock="1"/>
      </w:r>
      <w:r>
        <w:instrText xml:space="preserve"> PAGEREF _Toc73974977 \h </w:instrText>
      </w:r>
      <w:r>
        <w:fldChar w:fldCharType="separate"/>
      </w:r>
      <w:r>
        <w:t>18</w:t>
      </w:r>
      <w:r>
        <w:fldChar w:fldCharType="end"/>
      </w:r>
    </w:p>
    <w:p w14:paraId="07A7CF3A" w14:textId="0E5EC3FC" w:rsidR="00206175" w:rsidRDefault="00206175">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3GPP UAV ID</w:t>
      </w:r>
      <w:r>
        <w:tab/>
      </w:r>
      <w:r>
        <w:fldChar w:fldCharType="begin" w:fldLock="1"/>
      </w:r>
      <w:r>
        <w:instrText xml:space="preserve"> PAGEREF _Toc73974978 \h </w:instrText>
      </w:r>
      <w:r>
        <w:fldChar w:fldCharType="separate"/>
      </w:r>
      <w:r>
        <w:t>18</w:t>
      </w:r>
      <w:r>
        <w:fldChar w:fldCharType="end"/>
      </w:r>
    </w:p>
    <w:p w14:paraId="4BC58C28" w14:textId="0A534CB3" w:rsidR="00206175" w:rsidRDefault="0020617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16697A">
        <w:rPr>
          <w:rFonts w:eastAsia="Malgun Gothic"/>
          <w:lang w:eastAsia="ko-KR"/>
        </w:rPr>
        <w:t>d</w:t>
      </w:r>
      <w:r>
        <w:t xml:space="preserve">escription and </w:t>
      </w:r>
      <w:r w:rsidRPr="0016697A">
        <w:rPr>
          <w:rFonts w:eastAsia="Malgun Gothic"/>
          <w:lang w:eastAsia="ko-KR"/>
        </w:rPr>
        <w:t>i</w:t>
      </w:r>
      <w:r>
        <w:t xml:space="preserve">nformation </w:t>
      </w:r>
      <w:r w:rsidRPr="0016697A">
        <w:rPr>
          <w:rFonts w:eastAsia="Malgun Gothic"/>
          <w:lang w:eastAsia="ko-KR"/>
        </w:rPr>
        <w:t>f</w:t>
      </w:r>
      <w:r>
        <w:t>low</w:t>
      </w:r>
      <w:r w:rsidRPr="0016697A">
        <w:rPr>
          <w:rFonts w:eastAsia="Malgun Gothic"/>
          <w:lang w:eastAsia="ko-KR"/>
        </w:rPr>
        <w:t>s</w:t>
      </w:r>
      <w:r>
        <w:tab/>
      </w:r>
      <w:r>
        <w:fldChar w:fldCharType="begin" w:fldLock="1"/>
      </w:r>
      <w:r>
        <w:instrText xml:space="preserve"> PAGEREF _Toc73974979 \h </w:instrText>
      </w:r>
      <w:r>
        <w:fldChar w:fldCharType="separate"/>
      </w:r>
      <w:r>
        <w:t>19</w:t>
      </w:r>
      <w:r>
        <w:fldChar w:fldCharType="end"/>
      </w:r>
    </w:p>
    <w:p w14:paraId="749EBB30" w14:textId="0C6C0FAB" w:rsidR="00206175" w:rsidRDefault="00206175">
      <w:pPr>
        <w:pStyle w:val="TOC2"/>
        <w:rPr>
          <w:rFonts w:asciiTheme="minorHAnsi" w:eastAsiaTheme="minorEastAsia" w:hAnsiTheme="minorHAnsi" w:cstheme="minorBidi"/>
          <w:sz w:val="22"/>
          <w:szCs w:val="22"/>
          <w:lang w:eastAsia="en-GB"/>
        </w:rPr>
      </w:pPr>
      <w:r w:rsidRPr="0016697A">
        <w:rPr>
          <w:lang w:val="en-US"/>
        </w:rPr>
        <w:t>5.1</w:t>
      </w:r>
      <w:r>
        <w:rPr>
          <w:rFonts w:asciiTheme="minorHAnsi" w:eastAsiaTheme="minorEastAsia" w:hAnsiTheme="minorHAnsi" w:cstheme="minorBidi"/>
          <w:sz w:val="22"/>
          <w:szCs w:val="22"/>
          <w:lang w:eastAsia="en-GB"/>
        </w:rPr>
        <w:tab/>
      </w:r>
      <w:r w:rsidRPr="0016697A">
        <w:rPr>
          <w:lang w:val="en-US"/>
        </w:rPr>
        <w:t>Control and user plane stacks</w:t>
      </w:r>
      <w:r>
        <w:tab/>
      </w:r>
      <w:r>
        <w:fldChar w:fldCharType="begin" w:fldLock="1"/>
      </w:r>
      <w:r>
        <w:instrText xml:space="preserve"> PAGEREF _Toc73974980 \h </w:instrText>
      </w:r>
      <w:r>
        <w:fldChar w:fldCharType="separate"/>
      </w:r>
      <w:r>
        <w:t>19</w:t>
      </w:r>
      <w:r>
        <w:fldChar w:fldCharType="end"/>
      </w:r>
    </w:p>
    <w:p w14:paraId="0880066B" w14:textId="20347377" w:rsidR="00206175" w:rsidRDefault="00206175">
      <w:pPr>
        <w:pStyle w:val="TOC2"/>
        <w:rPr>
          <w:rFonts w:asciiTheme="minorHAnsi" w:eastAsiaTheme="minorEastAsia" w:hAnsiTheme="minorHAnsi" w:cstheme="minorBidi"/>
          <w:sz w:val="22"/>
          <w:szCs w:val="22"/>
          <w:lang w:eastAsia="en-GB"/>
        </w:rPr>
      </w:pPr>
      <w:r w:rsidRPr="0016697A">
        <w:rPr>
          <w:lang w:val="en-US"/>
        </w:rPr>
        <w:t>5.2</w:t>
      </w:r>
      <w:r>
        <w:rPr>
          <w:rFonts w:asciiTheme="minorHAnsi" w:eastAsiaTheme="minorEastAsia" w:hAnsiTheme="minorHAnsi" w:cstheme="minorBidi"/>
          <w:sz w:val="22"/>
          <w:szCs w:val="22"/>
          <w:lang w:eastAsia="en-GB"/>
        </w:rPr>
        <w:tab/>
      </w:r>
      <w:r w:rsidRPr="0016697A">
        <w:rPr>
          <w:lang w:val="en-US"/>
        </w:rPr>
        <w:t>UAV Authentication and Authorization</w:t>
      </w:r>
      <w:r>
        <w:tab/>
      </w:r>
      <w:r>
        <w:fldChar w:fldCharType="begin" w:fldLock="1"/>
      </w:r>
      <w:r>
        <w:instrText xml:space="preserve"> PAGEREF _Toc73974981 \h </w:instrText>
      </w:r>
      <w:r>
        <w:fldChar w:fldCharType="separate"/>
      </w:r>
      <w:r>
        <w:t>19</w:t>
      </w:r>
      <w:r>
        <w:fldChar w:fldCharType="end"/>
      </w:r>
    </w:p>
    <w:p w14:paraId="3282F297" w14:textId="3B17EF35" w:rsidR="00206175" w:rsidRDefault="00206175">
      <w:pPr>
        <w:pStyle w:val="TOC3"/>
        <w:rPr>
          <w:rFonts w:asciiTheme="minorHAnsi" w:eastAsiaTheme="minorEastAsia" w:hAnsiTheme="minorHAnsi" w:cstheme="minorBidi"/>
          <w:sz w:val="22"/>
          <w:szCs w:val="22"/>
          <w:lang w:eastAsia="en-GB"/>
        </w:rPr>
      </w:pPr>
      <w:r w:rsidRPr="0016697A">
        <w:rPr>
          <w:lang w:val="en-US"/>
        </w:rPr>
        <w:t>5.2.1</w:t>
      </w:r>
      <w:r>
        <w:rPr>
          <w:rFonts w:asciiTheme="minorHAnsi" w:eastAsiaTheme="minorEastAsia" w:hAnsiTheme="minorHAnsi" w:cstheme="minorBidi"/>
          <w:sz w:val="22"/>
          <w:szCs w:val="22"/>
          <w:lang w:eastAsia="en-GB"/>
        </w:rPr>
        <w:tab/>
      </w:r>
      <w:r w:rsidRPr="0016697A">
        <w:rPr>
          <w:lang w:val="en-US"/>
        </w:rPr>
        <w:t>UUAA Model</w:t>
      </w:r>
      <w:r>
        <w:tab/>
      </w:r>
      <w:r>
        <w:fldChar w:fldCharType="begin" w:fldLock="1"/>
      </w:r>
      <w:r>
        <w:instrText xml:space="preserve"> PAGEREF _Toc73974982 \h </w:instrText>
      </w:r>
      <w:r>
        <w:fldChar w:fldCharType="separate"/>
      </w:r>
      <w:r>
        <w:t>19</w:t>
      </w:r>
      <w:r>
        <w:fldChar w:fldCharType="end"/>
      </w:r>
    </w:p>
    <w:p w14:paraId="64A15BC7" w14:textId="35CE25C2" w:rsidR="00206175" w:rsidRDefault="00206175">
      <w:pPr>
        <w:pStyle w:val="TOC3"/>
        <w:rPr>
          <w:rFonts w:asciiTheme="minorHAnsi" w:eastAsiaTheme="minorEastAsia" w:hAnsiTheme="minorHAnsi" w:cstheme="minorBidi"/>
          <w:sz w:val="22"/>
          <w:szCs w:val="22"/>
          <w:lang w:eastAsia="en-GB"/>
        </w:rPr>
      </w:pPr>
      <w:r w:rsidRPr="0016697A">
        <w:rPr>
          <w:lang w:val="en-US"/>
        </w:rPr>
        <w:t>5.2.2</w:t>
      </w:r>
      <w:r>
        <w:rPr>
          <w:rFonts w:asciiTheme="minorHAnsi" w:eastAsiaTheme="minorEastAsia" w:hAnsiTheme="minorHAnsi" w:cstheme="minorBidi"/>
          <w:sz w:val="22"/>
          <w:szCs w:val="22"/>
          <w:lang w:eastAsia="en-GB"/>
        </w:rPr>
        <w:tab/>
      </w:r>
      <w:r w:rsidRPr="0016697A">
        <w:rPr>
          <w:lang w:val="en-US"/>
        </w:rPr>
        <w:t>UUAA at Registration in 5GS (UUAA-MM)</w:t>
      </w:r>
      <w:r>
        <w:tab/>
      </w:r>
      <w:r>
        <w:fldChar w:fldCharType="begin" w:fldLock="1"/>
      </w:r>
      <w:r>
        <w:instrText xml:space="preserve"> PAGEREF _Toc73974983 \h </w:instrText>
      </w:r>
      <w:r>
        <w:fldChar w:fldCharType="separate"/>
      </w:r>
      <w:r>
        <w:t>19</w:t>
      </w:r>
      <w:r>
        <w:fldChar w:fldCharType="end"/>
      </w:r>
    </w:p>
    <w:p w14:paraId="1D4AC1BA" w14:textId="0FAED1AA" w:rsidR="00206175" w:rsidRDefault="00206175">
      <w:pPr>
        <w:pStyle w:val="TOC4"/>
        <w:rPr>
          <w:rFonts w:asciiTheme="minorHAnsi" w:eastAsiaTheme="minorEastAsia" w:hAnsiTheme="minorHAnsi" w:cstheme="minorBidi"/>
          <w:sz w:val="22"/>
          <w:szCs w:val="22"/>
          <w:lang w:eastAsia="en-GB"/>
        </w:rPr>
      </w:pPr>
      <w:r w:rsidRPr="0016697A">
        <w:rPr>
          <w:lang w:val="en-US"/>
        </w:rPr>
        <w:t>5.2.2.1</w:t>
      </w:r>
      <w:r>
        <w:rPr>
          <w:rFonts w:asciiTheme="minorHAnsi" w:eastAsiaTheme="minorEastAsia" w:hAnsiTheme="minorHAnsi" w:cstheme="minorBidi"/>
          <w:sz w:val="22"/>
          <w:szCs w:val="22"/>
          <w:lang w:eastAsia="en-GB"/>
        </w:rPr>
        <w:tab/>
      </w:r>
      <w:r w:rsidRPr="0016697A">
        <w:rPr>
          <w:lang w:val="en-US"/>
        </w:rPr>
        <w:t>General</w:t>
      </w:r>
      <w:r>
        <w:tab/>
      </w:r>
      <w:r>
        <w:fldChar w:fldCharType="begin" w:fldLock="1"/>
      </w:r>
      <w:r>
        <w:instrText xml:space="preserve"> PAGEREF _Toc73974984 \h </w:instrText>
      </w:r>
      <w:r>
        <w:fldChar w:fldCharType="separate"/>
      </w:r>
      <w:r>
        <w:t>19</w:t>
      </w:r>
      <w:r>
        <w:fldChar w:fldCharType="end"/>
      </w:r>
    </w:p>
    <w:p w14:paraId="57F6CDA4" w14:textId="668A54E0" w:rsidR="00206175" w:rsidRDefault="00206175">
      <w:pPr>
        <w:pStyle w:val="TOC4"/>
        <w:rPr>
          <w:rFonts w:asciiTheme="minorHAnsi" w:eastAsiaTheme="minorEastAsia" w:hAnsiTheme="minorHAnsi" w:cstheme="minorBidi"/>
          <w:sz w:val="22"/>
          <w:szCs w:val="22"/>
          <w:lang w:eastAsia="en-GB"/>
        </w:rPr>
      </w:pPr>
      <w:r w:rsidRPr="0016697A">
        <w:rPr>
          <w:lang w:val="en-US"/>
        </w:rPr>
        <w:t>5.2.2.2 UUAA-MM Procedure</w:t>
      </w:r>
      <w:r>
        <w:tab/>
      </w:r>
      <w:r>
        <w:fldChar w:fldCharType="begin" w:fldLock="1"/>
      </w:r>
      <w:r>
        <w:instrText xml:space="preserve"> PAGEREF _Toc73974985 \h </w:instrText>
      </w:r>
      <w:r>
        <w:fldChar w:fldCharType="separate"/>
      </w:r>
      <w:r>
        <w:t>21</w:t>
      </w:r>
      <w:r>
        <w:fldChar w:fldCharType="end"/>
      </w:r>
    </w:p>
    <w:p w14:paraId="323BFAF3" w14:textId="691A1F40" w:rsidR="00206175" w:rsidRDefault="00206175">
      <w:pPr>
        <w:pStyle w:val="TOC3"/>
        <w:rPr>
          <w:rFonts w:asciiTheme="minorHAnsi" w:eastAsiaTheme="minorEastAsia" w:hAnsiTheme="minorHAnsi" w:cstheme="minorBidi"/>
          <w:sz w:val="22"/>
          <w:szCs w:val="22"/>
          <w:lang w:eastAsia="en-GB"/>
        </w:rPr>
      </w:pPr>
      <w:r w:rsidRPr="0016697A">
        <w:rPr>
          <w:lang w:val="en-US"/>
        </w:rPr>
        <w:lastRenderedPageBreak/>
        <w:t>5.2.3</w:t>
      </w:r>
      <w:r>
        <w:rPr>
          <w:rFonts w:asciiTheme="minorHAnsi" w:eastAsiaTheme="minorEastAsia" w:hAnsiTheme="minorHAnsi" w:cstheme="minorBidi"/>
          <w:sz w:val="22"/>
          <w:szCs w:val="22"/>
          <w:lang w:eastAsia="en-GB"/>
        </w:rPr>
        <w:tab/>
      </w:r>
      <w:r w:rsidRPr="0016697A">
        <w:rPr>
          <w:lang w:val="en-US"/>
        </w:rPr>
        <w:t>UUAA At PDN Connection/PDU Session Establishment (UUAA-SM)</w:t>
      </w:r>
      <w:r>
        <w:tab/>
      </w:r>
      <w:r>
        <w:fldChar w:fldCharType="begin" w:fldLock="1"/>
      </w:r>
      <w:r>
        <w:instrText xml:space="preserve"> PAGEREF _Toc73974986 \h </w:instrText>
      </w:r>
      <w:r>
        <w:fldChar w:fldCharType="separate"/>
      </w:r>
      <w:r>
        <w:t>23</w:t>
      </w:r>
      <w:r>
        <w:fldChar w:fldCharType="end"/>
      </w:r>
    </w:p>
    <w:p w14:paraId="4217051C" w14:textId="24EAC2D5" w:rsidR="00206175" w:rsidRDefault="00206175">
      <w:pPr>
        <w:pStyle w:val="TOC4"/>
        <w:rPr>
          <w:rFonts w:asciiTheme="minorHAnsi" w:eastAsiaTheme="minorEastAsia" w:hAnsiTheme="minorHAnsi" w:cstheme="minorBidi"/>
          <w:sz w:val="22"/>
          <w:szCs w:val="22"/>
          <w:lang w:eastAsia="en-GB"/>
        </w:rPr>
      </w:pPr>
      <w:r w:rsidRPr="0016697A">
        <w:rPr>
          <w:lang w:val="en-US"/>
        </w:rPr>
        <w:t>5.2.3.1</w:t>
      </w:r>
      <w:r>
        <w:rPr>
          <w:rFonts w:asciiTheme="minorHAnsi" w:eastAsiaTheme="minorEastAsia" w:hAnsiTheme="minorHAnsi" w:cstheme="minorBidi"/>
          <w:sz w:val="22"/>
          <w:szCs w:val="22"/>
          <w:lang w:eastAsia="en-GB"/>
        </w:rPr>
        <w:tab/>
      </w:r>
      <w:r w:rsidRPr="0016697A">
        <w:rPr>
          <w:lang w:val="en-US"/>
        </w:rPr>
        <w:t>General</w:t>
      </w:r>
      <w:r>
        <w:tab/>
      </w:r>
      <w:r>
        <w:fldChar w:fldCharType="begin" w:fldLock="1"/>
      </w:r>
      <w:r>
        <w:instrText xml:space="preserve"> PAGEREF _Toc73974987 \h </w:instrText>
      </w:r>
      <w:r>
        <w:fldChar w:fldCharType="separate"/>
      </w:r>
      <w:r>
        <w:t>23</w:t>
      </w:r>
      <w:r>
        <w:fldChar w:fldCharType="end"/>
      </w:r>
    </w:p>
    <w:p w14:paraId="082BCBEE" w14:textId="4DA7033D" w:rsidR="00206175" w:rsidRDefault="00206175">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USS UAV Authorization/Authentication (UUAA) during the PDU Session Establishment</w:t>
      </w:r>
      <w:r>
        <w:tab/>
      </w:r>
      <w:r>
        <w:fldChar w:fldCharType="begin" w:fldLock="1"/>
      </w:r>
      <w:r>
        <w:instrText xml:space="preserve"> PAGEREF _Toc73974988 \h </w:instrText>
      </w:r>
      <w:r>
        <w:fldChar w:fldCharType="separate"/>
      </w:r>
      <w:r>
        <w:t>24</w:t>
      </w:r>
      <w:r>
        <w:fldChar w:fldCharType="end"/>
      </w:r>
    </w:p>
    <w:p w14:paraId="133B2B40" w14:textId="47C4ADDF" w:rsidR="00206175" w:rsidRDefault="00206175">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USS UAV Authorization/Authentication (UUAA) during default PDN connection at Attach</w:t>
      </w:r>
      <w:r>
        <w:tab/>
      </w:r>
      <w:r>
        <w:fldChar w:fldCharType="begin" w:fldLock="1"/>
      </w:r>
      <w:r>
        <w:instrText xml:space="preserve"> PAGEREF _Toc73974989 \h </w:instrText>
      </w:r>
      <w:r>
        <w:fldChar w:fldCharType="separate"/>
      </w:r>
      <w:r>
        <w:t>26</w:t>
      </w:r>
      <w:r>
        <w:fldChar w:fldCharType="end"/>
      </w:r>
    </w:p>
    <w:p w14:paraId="5FF6FC28" w14:textId="063AADE9" w:rsidR="00206175" w:rsidRDefault="00206175">
      <w:pPr>
        <w:pStyle w:val="TOC3"/>
        <w:rPr>
          <w:rFonts w:asciiTheme="minorHAnsi" w:eastAsiaTheme="minorEastAsia" w:hAnsiTheme="minorHAnsi" w:cstheme="minorBidi"/>
          <w:sz w:val="22"/>
          <w:szCs w:val="22"/>
          <w:lang w:eastAsia="en-GB"/>
        </w:rPr>
      </w:pPr>
      <w:r w:rsidRPr="0016697A">
        <w:rPr>
          <w:lang w:val="en-US"/>
        </w:rPr>
        <w:t>5.2.4</w:t>
      </w:r>
      <w:r>
        <w:rPr>
          <w:rFonts w:asciiTheme="minorHAnsi" w:eastAsiaTheme="minorEastAsia" w:hAnsiTheme="minorHAnsi" w:cstheme="minorBidi"/>
          <w:sz w:val="22"/>
          <w:szCs w:val="22"/>
          <w:lang w:eastAsia="en-GB"/>
        </w:rPr>
        <w:tab/>
      </w:r>
      <w:r w:rsidRPr="0016697A">
        <w:rPr>
          <w:lang w:val="en-US"/>
        </w:rPr>
        <w:t>UUAA Re-authentication by USS/UTM</w:t>
      </w:r>
      <w:r>
        <w:tab/>
      </w:r>
      <w:r>
        <w:fldChar w:fldCharType="begin" w:fldLock="1"/>
      </w:r>
      <w:r>
        <w:instrText xml:space="preserve"> PAGEREF _Toc73974990 \h </w:instrText>
      </w:r>
      <w:r>
        <w:fldChar w:fldCharType="separate"/>
      </w:r>
      <w:r>
        <w:t>27</w:t>
      </w:r>
      <w:r>
        <w:fldChar w:fldCharType="end"/>
      </w:r>
    </w:p>
    <w:p w14:paraId="2134766E" w14:textId="4FA58E70" w:rsidR="00206175" w:rsidRDefault="00206175">
      <w:pPr>
        <w:pStyle w:val="TOC3"/>
        <w:rPr>
          <w:rFonts w:asciiTheme="minorHAnsi" w:eastAsiaTheme="minorEastAsia" w:hAnsiTheme="minorHAnsi" w:cstheme="minorBidi"/>
          <w:sz w:val="22"/>
          <w:szCs w:val="22"/>
          <w:lang w:eastAsia="en-GB"/>
        </w:rPr>
      </w:pPr>
      <w:r w:rsidRPr="0016697A">
        <w:rPr>
          <w:lang w:val="en-US"/>
        </w:rPr>
        <w:t>5.2.5</w:t>
      </w:r>
      <w:r>
        <w:rPr>
          <w:rFonts w:asciiTheme="minorHAnsi" w:eastAsiaTheme="minorEastAsia" w:hAnsiTheme="minorHAnsi" w:cstheme="minorBidi"/>
          <w:sz w:val="22"/>
          <w:szCs w:val="22"/>
          <w:lang w:eastAsia="en-GB"/>
        </w:rPr>
        <w:tab/>
      </w:r>
      <w:r w:rsidRPr="0016697A">
        <w:rPr>
          <w:lang w:val="en-US"/>
        </w:rPr>
        <w:t>Authorization for C2</w:t>
      </w:r>
      <w:r>
        <w:tab/>
      </w:r>
      <w:r>
        <w:fldChar w:fldCharType="begin" w:fldLock="1"/>
      </w:r>
      <w:r>
        <w:instrText xml:space="preserve"> PAGEREF _Toc73974991 \h </w:instrText>
      </w:r>
      <w:r>
        <w:fldChar w:fldCharType="separate"/>
      </w:r>
      <w:r>
        <w:t>28</w:t>
      </w:r>
      <w:r>
        <w:fldChar w:fldCharType="end"/>
      </w:r>
    </w:p>
    <w:p w14:paraId="74B02303" w14:textId="3DD2A8EE" w:rsidR="00206175" w:rsidRDefault="00206175">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_Toc73974992 \h </w:instrText>
      </w:r>
      <w:r>
        <w:fldChar w:fldCharType="separate"/>
      </w:r>
      <w:r>
        <w:t>28</w:t>
      </w:r>
      <w:r>
        <w:fldChar w:fldCharType="end"/>
      </w:r>
    </w:p>
    <w:p w14:paraId="243C2E1E" w14:textId="137F6483" w:rsidR="00206175" w:rsidRDefault="00206175">
      <w:pPr>
        <w:pStyle w:val="TOC5"/>
        <w:rPr>
          <w:rFonts w:asciiTheme="minorHAnsi" w:eastAsiaTheme="minorEastAsia" w:hAnsiTheme="minorHAnsi" w:cstheme="minorBidi"/>
          <w:sz w:val="22"/>
          <w:szCs w:val="22"/>
          <w:lang w:eastAsia="en-GB"/>
        </w:rPr>
      </w:pPr>
      <w:r w:rsidRPr="0016697A">
        <w:rPr>
          <w:lang w:val="en-US"/>
        </w:rPr>
        <w:t>5.2.5.2</w:t>
      </w:r>
      <w:r>
        <w:rPr>
          <w:rFonts w:asciiTheme="minorHAnsi" w:eastAsiaTheme="minorEastAsia" w:hAnsiTheme="minorHAnsi" w:cstheme="minorBidi"/>
          <w:sz w:val="22"/>
          <w:szCs w:val="22"/>
          <w:lang w:eastAsia="en-GB"/>
        </w:rPr>
        <w:tab/>
      </w:r>
      <w:r w:rsidRPr="0016697A">
        <w:rPr>
          <w:lang w:val="en-US"/>
        </w:rPr>
        <w:t>Procedure for C2 authorization in 5GS</w:t>
      </w:r>
      <w:r>
        <w:tab/>
      </w:r>
      <w:r>
        <w:fldChar w:fldCharType="begin" w:fldLock="1"/>
      </w:r>
      <w:r>
        <w:instrText xml:space="preserve"> PAGEREF _Toc73974993 \h </w:instrText>
      </w:r>
      <w:r>
        <w:fldChar w:fldCharType="separate"/>
      </w:r>
      <w:r>
        <w:t>28</w:t>
      </w:r>
      <w:r>
        <w:fldChar w:fldCharType="end"/>
      </w:r>
    </w:p>
    <w:p w14:paraId="33C1EA79" w14:textId="0F97421E" w:rsidR="00206175" w:rsidRDefault="00206175">
      <w:pPr>
        <w:pStyle w:val="TOC4"/>
        <w:rPr>
          <w:rFonts w:asciiTheme="minorHAnsi" w:eastAsiaTheme="minorEastAsia" w:hAnsiTheme="minorHAnsi" w:cstheme="minorBidi"/>
          <w:sz w:val="22"/>
          <w:szCs w:val="22"/>
          <w:lang w:eastAsia="en-GB"/>
        </w:rPr>
      </w:pPr>
      <w:r w:rsidRPr="0016697A">
        <w:rPr>
          <w:lang w:val="en-US"/>
        </w:rPr>
        <w:t>5.2.5.3</w:t>
      </w:r>
      <w:r>
        <w:rPr>
          <w:rFonts w:asciiTheme="minorHAnsi" w:eastAsiaTheme="minorEastAsia" w:hAnsiTheme="minorHAnsi" w:cstheme="minorBidi"/>
          <w:sz w:val="22"/>
          <w:szCs w:val="22"/>
          <w:lang w:eastAsia="en-GB"/>
        </w:rPr>
        <w:tab/>
      </w:r>
      <w:r w:rsidRPr="0016697A">
        <w:rPr>
          <w:lang w:val="en-US"/>
        </w:rPr>
        <w:t>Procedure for C2 authorization in EPS</w:t>
      </w:r>
      <w:r>
        <w:tab/>
      </w:r>
      <w:r>
        <w:fldChar w:fldCharType="begin" w:fldLock="1"/>
      </w:r>
      <w:r>
        <w:instrText xml:space="preserve"> PAGEREF _Toc73974994 \h </w:instrText>
      </w:r>
      <w:r>
        <w:fldChar w:fldCharType="separate"/>
      </w:r>
      <w:r>
        <w:t>30</w:t>
      </w:r>
      <w:r>
        <w:fldChar w:fldCharType="end"/>
      </w:r>
    </w:p>
    <w:p w14:paraId="314CF8ED" w14:textId="006838A7" w:rsidR="00206175" w:rsidRDefault="00206175">
      <w:pPr>
        <w:pStyle w:val="TOC5"/>
        <w:rPr>
          <w:rFonts w:asciiTheme="minorHAnsi" w:eastAsiaTheme="minorEastAsia" w:hAnsiTheme="minorHAnsi" w:cstheme="minorBidi"/>
          <w:sz w:val="22"/>
          <w:szCs w:val="22"/>
          <w:lang w:eastAsia="en-GB"/>
        </w:rPr>
      </w:pPr>
      <w:r>
        <w:t>5.2.5.3.1</w:t>
      </w:r>
      <w:r>
        <w:rPr>
          <w:rFonts w:asciiTheme="minorHAnsi" w:eastAsiaTheme="minorEastAsia" w:hAnsiTheme="minorHAnsi" w:cstheme="minorBidi"/>
          <w:sz w:val="22"/>
          <w:szCs w:val="22"/>
          <w:lang w:eastAsia="en-GB"/>
        </w:rPr>
        <w:tab/>
      </w:r>
      <w:r w:rsidRPr="0016697A">
        <w:rPr>
          <w:rFonts w:eastAsia="DengXian"/>
        </w:rPr>
        <w:t>C2 authorization</w:t>
      </w:r>
      <w:r>
        <w:t xml:space="preserve"> at UE requested PDN connectivity</w:t>
      </w:r>
      <w:r>
        <w:tab/>
      </w:r>
      <w:r>
        <w:fldChar w:fldCharType="begin" w:fldLock="1"/>
      </w:r>
      <w:r>
        <w:instrText xml:space="preserve"> PAGEREF _Toc73974995 \h </w:instrText>
      </w:r>
      <w:r>
        <w:fldChar w:fldCharType="separate"/>
      </w:r>
      <w:r>
        <w:t>30</w:t>
      </w:r>
      <w:r>
        <w:fldChar w:fldCharType="end"/>
      </w:r>
    </w:p>
    <w:p w14:paraId="70F6752F" w14:textId="7400644C" w:rsidR="00206175" w:rsidRDefault="00206175">
      <w:pPr>
        <w:pStyle w:val="TOC5"/>
        <w:rPr>
          <w:rFonts w:asciiTheme="minorHAnsi" w:eastAsiaTheme="minorEastAsia" w:hAnsiTheme="minorHAnsi" w:cstheme="minorBidi"/>
          <w:sz w:val="22"/>
          <w:szCs w:val="22"/>
          <w:lang w:eastAsia="en-GB"/>
        </w:rPr>
      </w:pPr>
      <w:r>
        <w:t>5.2.5.3.2</w:t>
      </w:r>
      <w:r>
        <w:rPr>
          <w:rFonts w:asciiTheme="minorHAnsi" w:eastAsiaTheme="minorEastAsia" w:hAnsiTheme="minorHAnsi" w:cstheme="minorBidi"/>
          <w:sz w:val="22"/>
          <w:szCs w:val="22"/>
          <w:lang w:eastAsia="en-GB"/>
        </w:rPr>
        <w:tab/>
      </w:r>
      <w:r w:rsidRPr="0016697A">
        <w:rPr>
          <w:rFonts w:eastAsia="DengXian"/>
        </w:rPr>
        <w:t>C2 authorization</w:t>
      </w:r>
      <w:r>
        <w:t xml:space="preserve"> at UE requested bearer resource modification for an existing PDN connection</w:t>
      </w:r>
      <w:r>
        <w:tab/>
      </w:r>
      <w:r>
        <w:fldChar w:fldCharType="begin" w:fldLock="1"/>
      </w:r>
      <w:r>
        <w:instrText xml:space="preserve"> PAGEREF _Toc73974996 \h </w:instrText>
      </w:r>
      <w:r>
        <w:fldChar w:fldCharType="separate"/>
      </w:r>
      <w:r>
        <w:t>31</w:t>
      </w:r>
      <w:r>
        <w:fldChar w:fldCharType="end"/>
      </w:r>
    </w:p>
    <w:p w14:paraId="39FA8B27" w14:textId="0E980DEE" w:rsidR="00206175" w:rsidRDefault="00206175">
      <w:pPr>
        <w:pStyle w:val="TOC3"/>
        <w:rPr>
          <w:rFonts w:asciiTheme="minorHAnsi" w:eastAsiaTheme="minorEastAsia" w:hAnsiTheme="minorHAnsi" w:cstheme="minorBidi"/>
          <w:sz w:val="22"/>
          <w:szCs w:val="22"/>
          <w:lang w:eastAsia="en-GB"/>
        </w:rPr>
      </w:pPr>
      <w:r w:rsidRPr="0016697A">
        <w:rPr>
          <w:lang w:val="en-US"/>
        </w:rPr>
        <w:t>5.2.6</w:t>
      </w:r>
      <w:r>
        <w:rPr>
          <w:rFonts w:asciiTheme="minorHAnsi" w:eastAsiaTheme="minorEastAsia" w:hAnsiTheme="minorHAnsi" w:cstheme="minorBidi"/>
          <w:sz w:val="22"/>
          <w:szCs w:val="22"/>
          <w:lang w:eastAsia="en-GB"/>
        </w:rPr>
        <w:tab/>
      </w:r>
      <w:r w:rsidRPr="0016697A">
        <w:rPr>
          <w:lang w:val="en-US"/>
        </w:rPr>
        <w:t>UAV Flight Authorization</w:t>
      </w:r>
      <w:r>
        <w:tab/>
      </w:r>
      <w:r>
        <w:fldChar w:fldCharType="begin" w:fldLock="1"/>
      </w:r>
      <w:r>
        <w:instrText xml:space="preserve"> PAGEREF _Toc73974997 \h </w:instrText>
      </w:r>
      <w:r>
        <w:fldChar w:fldCharType="separate"/>
      </w:r>
      <w:r>
        <w:t>32</w:t>
      </w:r>
      <w:r>
        <w:fldChar w:fldCharType="end"/>
      </w:r>
    </w:p>
    <w:p w14:paraId="5BB93367" w14:textId="2D342CA9" w:rsidR="00206175" w:rsidRDefault="00206175">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UUAA Revocation by USS/UTM</w:t>
      </w:r>
      <w:r>
        <w:tab/>
      </w:r>
      <w:r>
        <w:fldChar w:fldCharType="begin" w:fldLock="1"/>
      </w:r>
      <w:r>
        <w:instrText xml:space="preserve"> PAGEREF _Toc73974998 \h </w:instrText>
      </w:r>
      <w:r>
        <w:fldChar w:fldCharType="separate"/>
      </w:r>
      <w:r>
        <w:t>33</w:t>
      </w:r>
      <w:r>
        <w:fldChar w:fldCharType="end"/>
      </w:r>
    </w:p>
    <w:p w14:paraId="6AF5E742" w14:textId="752F76A7" w:rsidR="00206175" w:rsidRDefault="00206175">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UAV Controller Replacement</w:t>
      </w:r>
      <w:r>
        <w:tab/>
      </w:r>
      <w:r>
        <w:fldChar w:fldCharType="begin" w:fldLock="1"/>
      </w:r>
      <w:r>
        <w:instrText xml:space="preserve"> PAGEREF _Toc73974999 \h </w:instrText>
      </w:r>
      <w:r>
        <w:fldChar w:fldCharType="separate"/>
      </w:r>
      <w:r>
        <w:t>34</w:t>
      </w:r>
      <w:r>
        <w:fldChar w:fldCharType="end"/>
      </w:r>
    </w:p>
    <w:p w14:paraId="76B5BDF1" w14:textId="06C1DA25" w:rsidR="00206175" w:rsidRDefault="00206175">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Revocation of C2 Connectivity</w:t>
      </w:r>
      <w:r>
        <w:tab/>
      </w:r>
      <w:r>
        <w:fldChar w:fldCharType="begin" w:fldLock="1"/>
      </w:r>
      <w:r>
        <w:instrText xml:space="preserve"> PAGEREF _Toc73975000 \h </w:instrText>
      </w:r>
      <w:r>
        <w:fldChar w:fldCharType="separate"/>
      </w:r>
      <w:r>
        <w:t>34</w:t>
      </w:r>
      <w:r>
        <w:fldChar w:fldCharType="end"/>
      </w:r>
    </w:p>
    <w:p w14:paraId="3544C734" w14:textId="7564DBEB" w:rsidR="00206175" w:rsidRDefault="00206175">
      <w:pPr>
        <w:pStyle w:val="TOC2"/>
        <w:rPr>
          <w:rFonts w:asciiTheme="minorHAnsi" w:eastAsiaTheme="minorEastAsia" w:hAnsiTheme="minorHAnsi" w:cstheme="minorBidi"/>
          <w:sz w:val="22"/>
          <w:szCs w:val="22"/>
          <w:lang w:eastAsia="en-GB"/>
        </w:rPr>
      </w:pPr>
      <w:r w:rsidRPr="0016697A">
        <w:rPr>
          <w:lang w:val="en-US"/>
        </w:rPr>
        <w:t>5.3</w:t>
      </w:r>
      <w:r>
        <w:rPr>
          <w:rFonts w:asciiTheme="minorHAnsi" w:eastAsiaTheme="minorEastAsia" w:hAnsiTheme="minorHAnsi" w:cstheme="minorBidi"/>
          <w:sz w:val="22"/>
          <w:szCs w:val="22"/>
          <w:lang w:eastAsia="en-GB"/>
        </w:rPr>
        <w:tab/>
      </w:r>
      <w:r w:rsidRPr="0016697A">
        <w:rPr>
          <w:lang w:val="en-US"/>
        </w:rPr>
        <w:t>UAV Tracking</w:t>
      </w:r>
      <w:r>
        <w:tab/>
      </w:r>
      <w:r>
        <w:fldChar w:fldCharType="begin" w:fldLock="1"/>
      </w:r>
      <w:r>
        <w:instrText xml:space="preserve"> PAGEREF _Toc73975001 \h </w:instrText>
      </w:r>
      <w:r>
        <w:fldChar w:fldCharType="separate"/>
      </w:r>
      <w:r>
        <w:t>34</w:t>
      </w:r>
      <w:r>
        <w:fldChar w:fldCharType="end"/>
      </w:r>
    </w:p>
    <w:p w14:paraId="2A9AEB16" w14:textId="6BCC9DA3" w:rsidR="00206175" w:rsidRDefault="00206175">
      <w:pPr>
        <w:pStyle w:val="TOC3"/>
        <w:rPr>
          <w:rFonts w:asciiTheme="minorHAnsi" w:eastAsiaTheme="minorEastAsia" w:hAnsiTheme="minorHAnsi" w:cstheme="minorBidi"/>
          <w:sz w:val="22"/>
          <w:szCs w:val="22"/>
          <w:lang w:eastAsia="en-GB"/>
        </w:rPr>
      </w:pPr>
      <w:r w:rsidRPr="0016697A">
        <w:rPr>
          <w:lang w:val="en-US"/>
        </w:rPr>
        <w:t>5.3.1</w:t>
      </w:r>
      <w:r>
        <w:rPr>
          <w:rFonts w:asciiTheme="minorHAnsi" w:eastAsiaTheme="minorEastAsia" w:hAnsiTheme="minorHAnsi" w:cstheme="minorBidi"/>
          <w:sz w:val="22"/>
          <w:szCs w:val="22"/>
          <w:lang w:eastAsia="en-GB"/>
        </w:rPr>
        <w:tab/>
      </w:r>
      <w:r w:rsidRPr="0016697A">
        <w:rPr>
          <w:lang w:val="en-US"/>
        </w:rPr>
        <w:t>UAV Tracking Model</w:t>
      </w:r>
      <w:r>
        <w:tab/>
      </w:r>
      <w:r>
        <w:fldChar w:fldCharType="begin" w:fldLock="1"/>
      </w:r>
      <w:r>
        <w:instrText xml:space="preserve"> PAGEREF _Toc73975002 \h </w:instrText>
      </w:r>
      <w:r>
        <w:fldChar w:fldCharType="separate"/>
      </w:r>
      <w:r>
        <w:t>34</w:t>
      </w:r>
      <w:r>
        <w:fldChar w:fldCharType="end"/>
      </w:r>
    </w:p>
    <w:p w14:paraId="143972A0" w14:textId="5907F3C7" w:rsidR="00206175" w:rsidRDefault="00206175">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UAV Location Reporting Mode</w:t>
      </w:r>
      <w:r>
        <w:tab/>
      </w:r>
      <w:r>
        <w:fldChar w:fldCharType="begin" w:fldLock="1"/>
      </w:r>
      <w:r>
        <w:instrText xml:space="preserve"> PAGEREF _Toc73975003 \h </w:instrText>
      </w:r>
      <w:r>
        <w:fldChar w:fldCharType="separate"/>
      </w:r>
      <w:r>
        <w:t>34</w:t>
      </w:r>
      <w:r>
        <w:fldChar w:fldCharType="end"/>
      </w:r>
    </w:p>
    <w:p w14:paraId="7AEF3079" w14:textId="1430CDB4" w:rsidR="00206175" w:rsidRDefault="00206175">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sidRPr="0016697A">
        <w:rPr>
          <w:rFonts w:eastAsia="DengXian"/>
        </w:rPr>
        <w:t>UAV Presence Monitoring Mode</w:t>
      </w:r>
      <w:r>
        <w:tab/>
      </w:r>
      <w:r>
        <w:fldChar w:fldCharType="begin" w:fldLock="1"/>
      </w:r>
      <w:r>
        <w:instrText xml:space="preserve"> PAGEREF _Toc73975004 \h </w:instrText>
      </w:r>
      <w:r>
        <w:fldChar w:fldCharType="separate"/>
      </w:r>
      <w:r>
        <w:t>34</w:t>
      </w:r>
      <w:r>
        <w:fldChar w:fldCharType="end"/>
      </w:r>
    </w:p>
    <w:p w14:paraId="452395AE" w14:textId="57EC8EC2" w:rsidR="00206175" w:rsidRDefault="00206175">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rsidRPr="0016697A">
        <w:rPr>
          <w:rFonts w:eastAsia="DengXian"/>
        </w:rPr>
        <w:t>Unknown UAV Tracking Mode</w:t>
      </w:r>
      <w:r>
        <w:tab/>
      </w:r>
      <w:r>
        <w:fldChar w:fldCharType="begin" w:fldLock="1"/>
      </w:r>
      <w:r>
        <w:instrText xml:space="preserve"> PAGEREF _Toc73975005 \h </w:instrText>
      </w:r>
      <w:r>
        <w:fldChar w:fldCharType="separate"/>
      </w:r>
      <w:r>
        <w:t>35</w:t>
      </w:r>
      <w:r>
        <w:fldChar w:fldCharType="end"/>
      </w:r>
    </w:p>
    <w:p w14:paraId="01321AA4" w14:textId="4E737150" w:rsidR="00206175" w:rsidRDefault="00206175">
      <w:pPr>
        <w:pStyle w:val="TOC3"/>
        <w:rPr>
          <w:rFonts w:asciiTheme="minorHAnsi" w:eastAsiaTheme="minorEastAsia" w:hAnsiTheme="minorHAnsi" w:cstheme="minorBidi"/>
          <w:sz w:val="22"/>
          <w:szCs w:val="22"/>
          <w:lang w:eastAsia="en-GB"/>
        </w:rPr>
      </w:pPr>
      <w:r w:rsidRPr="0016697A">
        <w:rPr>
          <w:lang w:val="en-US"/>
        </w:rPr>
        <w:t>5.3.2</w:t>
      </w:r>
      <w:r>
        <w:rPr>
          <w:rFonts w:asciiTheme="minorHAnsi" w:eastAsiaTheme="minorEastAsia" w:hAnsiTheme="minorHAnsi" w:cstheme="minorBidi"/>
          <w:sz w:val="22"/>
          <w:szCs w:val="22"/>
          <w:lang w:eastAsia="en-GB"/>
        </w:rPr>
        <w:tab/>
      </w:r>
      <w:r w:rsidRPr="0016697A">
        <w:rPr>
          <w:rFonts w:eastAsia="DengXian"/>
          <w:lang w:eastAsia="zh-CN"/>
        </w:rPr>
        <w:t>Procedure for UAV location reporting</w:t>
      </w:r>
      <w:r>
        <w:tab/>
      </w:r>
      <w:r>
        <w:fldChar w:fldCharType="begin" w:fldLock="1"/>
      </w:r>
      <w:r>
        <w:instrText xml:space="preserve"> PAGEREF _Toc73975006 \h </w:instrText>
      </w:r>
      <w:r>
        <w:fldChar w:fldCharType="separate"/>
      </w:r>
      <w:r>
        <w:t>35</w:t>
      </w:r>
      <w:r>
        <w:fldChar w:fldCharType="end"/>
      </w:r>
    </w:p>
    <w:p w14:paraId="7A34C4AA" w14:textId="184B906A" w:rsidR="00206175" w:rsidRDefault="00206175">
      <w:pPr>
        <w:pStyle w:val="TOC3"/>
        <w:rPr>
          <w:rFonts w:asciiTheme="minorHAnsi" w:eastAsiaTheme="minorEastAsia" w:hAnsiTheme="minorHAnsi" w:cstheme="minorBidi"/>
          <w:sz w:val="22"/>
          <w:szCs w:val="22"/>
          <w:lang w:eastAsia="en-GB"/>
        </w:rPr>
      </w:pPr>
      <w:r w:rsidRPr="0016697A">
        <w:rPr>
          <w:lang w:val="en-US"/>
        </w:rPr>
        <w:t>5.3.3</w:t>
      </w:r>
      <w:r>
        <w:rPr>
          <w:rFonts w:asciiTheme="minorHAnsi" w:eastAsiaTheme="minorEastAsia" w:hAnsiTheme="minorHAnsi" w:cstheme="minorBidi"/>
          <w:sz w:val="22"/>
          <w:szCs w:val="22"/>
          <w:lang w:eastAsia="en-GB"/>
        </w:rPr>
        <w:tab/>
      </w:r>
      <w:r w:rsidRPr="0016697A">
        <w:rPr>
          <w:rFonts w:eastAsia="DengXian"/>
          <w:lang w:eastAsia="zh-CN"/>
        </w:rPr>
        <w:t>Procedure for UAV presence monitoring</w:t>
      </w:r>
      <w:r>
        <w:tab/>
      </w:r>
      <w:r>
        <w:fldChar w:fldCharType="begin" w:fldLock="1"/>
      </w:r>
      <w:r>
        <w:instrText xml:space="preserve"> PAGEREF _Toc73975007 \h </w:instrText>
      </w:r>
      <w:r>
        <w:fldChar w:fldCharType="separate"/>
      </w:r>
      <w:r>
        <w:t>36</w:t>
      </w:r>
      <w:r>
        <w:fldChar w:fldCharType="end"/>
      </w:r>
    </w:p>
    <w:p w14:paraId="5569ABB6" w14:textId="461E4790" w:rsidR="00206175" w:rsidRDefault="00206175">
      <w:pPr>
        <w:pStyle w:val="TOC3"/>
        <w:rPr>
          <w:rFonts w:asciiTheme="minorHAnsi" w:eastAsiaTheme="minorEastAsia" w:hAnsiTheme="minorHAnsi" w:cstheme="minorBidi"/>
          <w:sz w:val="22"/>
          <w:szCs w:val="22"/>
          <w:lang w:eastAsia="en-GB"/>
        </w:rPr>
      </w:pPr>
      <w:r w:rsidRPr="0016697A">
        <w:rPr>
          <w:lang w:val="en-US"/>
        </w:rPr>
        <w:t>5.3.4</w:t>
      </w:r>
      <w:r>
        <w:rPr>
          <w:rFonts w:asciiTheme="minorHAnsi" w:eastAsiaTheme="minorEastAsia" w:hAnsiTheme="minorHAnsi" w:cstheme="minorBidi"/>
          <w:sz w:val="22"/>
          <w:szCs w:val="22"/>
          <w:lang w:eastAsia="en-GB"/>
        </w:rPr>
        <w:tab/>
      </w:r>
      <w:r>
        <w:rPr>
          <w:lang w:eastAsia="zh-CN"/>
        </w:rPr>
        <w:t>Procedure for Unknown UAV tracking</w:t>
      </w:r>
      <w:r>
        <w:tab/>
      </w:r>
      <w:r>
        <w:fldChar w:fldCharType="begin" w:fldLock="1"/>
      </w:r>
      <w:r>
        <w:instrText xml:space="preserve"> PAGEREF _Toc73975008 \h </w:instrText>
      </w:r>
      <w:r>
        <w:fldChar w:fldCharType="separate"/>
      </w:r>
      <w:r>
        <w:t>37</w:t>
      </w:r>
      <w:r>
        <w:fldChar w:fldCharType="end"/>
      </w:r>
    </w:p>
    <w:p w14:paraId="51ED5788" w14:textId="38028581" w:rsidR="00206175" w:rsidRDefault="00206175">
      <w:pPr>
        <w:pStyle w:val="TOC8"/>
        <w:rPr>
          <w:rFonts w:asciiTheme="minorHAnsi" w:eastAsiaTheme="minorEastAsia" w:hAnsiTheme="minorHAnsi" w:cstheme="minorBidi"/>
          <w:b w:val="0"/>
          <w:szCs w:val="22"/>
          <w:lang w:eastAsia="en-GB"/>
        </w:rPr>
      </w:pPr>
      <w:r>
        <w:t>Annex A</w:t>
      </w:r>
      <w:r w:rsidRPr="0016697A">
        <w:rPr>
          <w:rFonts w:eastAsia="Malgun Gothic"/>
          <w:lang w:eastAsia="ko-KR"/>
        </w:rPr>
        <w:t xml:space="preserve"> </w:t>
      </w:r>
      <w:r>
        <w:t>(informative): Change history</w:t>
      </w:r>
      <w:r>
        <w:tab/>
      </w:r>
      <w:r>
        <w:fldChar w:fldCharType="begin" w:fldLock="1"/>
      </w:r>
      <w:r>
        <w:instrText xml:space="preserve"> PAGEREF _Toc73975009 \h </w:instrText>
      </w:r>
      <w:r>
        <w:fldChar w:fldCharType="separate"/>
      </w:r>
      <w:r>
        <w:t>39</w:t>
      </w:r>
      <w:r>
        <w:fldChar w:fldCharType="end"/>
      </w:r>
    </w:p>
    <w:p w14:paraId="2D0731A6" w14:textId="1943E442" w:rsidR="00080512" w:rsidRPr="00CA32B7" w:rsidRDefault="000528D2">
      <w:r w:rsidRPr="00CA32B7">
        <w:rPr>
          <w:rFonts w:eastAsia="Times New Roman"/>
          <w:noProof/>
          <w:color w:val="auto"/>
          <w:sz w:val="22"/>
          <w:lang w:eastAsia="en-US"/>
        </w:rPr>
        <w:fldChar w:fldCharType="end"/>
      </w:r>
    </w:p>
    <w:p w14:paraId="68226179" w14:textId="7BB38DAA" w:rsidR="00080512" w:rsidRPr="00CA32B7" w:rsidRDefault="00080512" w:rsidP="00E31168">
      <w:pPr>
        <w:pStyle w:val="Heading1"/>
      </w:pPr>
      <w:r w:rsidRPr="00CA32B7">
        <w:br w:type="page"/>
      </w:r>
      <w:bookmarkStart w:id="15" w:name="foreword"/>
      <w:bookmarkStart w:id="16" w:name="_Toc21087529"/>
      <w:bookmarkStart w:id="17" w:name="_Toc23326062"/>
      <w:bookmarkStart w:id="18" w:name="_Toc25934652"/>
      <w:bookmarkStart w:id="19" w:name="_Toc26337032"/>
      <w:bookmarkStart w:id="20" w:name="_Toc31114279"/>
      <w:bookmarkStart w:id="21" w:name="_Toc43392554"/>
      <w:bookmarkStart w:id="22" w:name="_Toc43475350"/>
      <w:bookmarkStart w:id="23" w:name="_Toc50558954"/>
      <w:bookmarkStart w:id="24" w:name="_Toc54940309"/>
      <w:bookmarkStart w:id="25" w:name="_Toc54952024"/>
      <w:bookmarkStart w:id="26" w:name="_Toc57233472"/>
      <w:bookmarkStart w:id="27" w:name="_Toc73974931"/>
      <w:bookmarkEnd w:id="15"/>
      <w:r w:rsidRPr="00CA32B7">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51A63B92" w14:textId="3CB08502" w:rsidR="00E31168" w:rsidRPr="00CA32B7" w:rsidRDefault="00E31168" w:rsidP="00E31168">
      <w:bookmarkStart w:id="28" w:name="introduction"/>
      <w:bookmarkEnd w:id="28"/>
      <w:r w:rsidRPr="00CA32B7">
        <w:t xml:space="preserve">This Technical </w:t>
      </w:r>
      <w:r w:rsidR="00B10B21">
        <w:t>Specification</w:t>
      </w:r>
      <w:r w:rsidRPr="00CA32B7">
        <w:t xml:space="preserve"> has been produced by the 3rd Generation Partnership Project (3GPP).</w:t>
      </w:r>
    </w:p>
    <w:p w14:paraId="71482B00" w14:textId="77777777" w:rsidR="00E31168" w:rsidRPr="00CA32B7" w:rsidRDefault="00E31168" w:rsidP="00E31168">
      <w:r w:rsidRPr="00CA32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CA32B7" w:rsidRDefault="00E31168" w:rsidP="00E31168">
      <w:pPr>
        <w:pStyle w:val="B1"/>
        <w:rPr>
          <w:noProof/>
        </w:rPr>
      </w:pPr>
      <w:r w:rsidRPr="00CA32B7">
        <w:rPr>
          <w:noProof/>
        </w:rPr>
        <w:t>Version x.y.z</w:t>
      </w:r>
    </w:p>
    <w:p w14:paraId="2867BFF8" w14:textId="77777777" w:rsidR="00E31168" w:rsidRPr="00CA32B7" w:rsidRDefault="00E31168" w:rsidP="00E31168">
      <w:pPr>
        <w:pStyle w:val="B1"/>
      </w:pPr>
      <w:r w:rsidRPr="00CA32B7">
        <w:t>where:</w:t>
      </w:r>
    </w:p>
    <w:p w14:paraId="2F3C67FC" w14:textId="77777777" w:rsidR="00E31168" w:rsidRPr="00CA32B7" w:rsidRDefault="00E31168" w:rsidP="00E31168">
      <w:pPr>
        <w:pStyle w:val="B2"/>
      </w:pPr>
      <w:r w:rsidRPr="00CA32B7">
        <w:t>x</w:t>
      </w:r>
      <w:r w:rsidRPr="00CA32B7">
        <w:tab/>
        <w:t>the first digit:</w:t>
      </w:r>
    </w:p>
    <w:p w14:paraId="3B6DEEB0" w14:textId="77777777" w:rsidR="00E31168" w:rsidRPr="00CA32B7" w:rsidRDefault="00E31168" w:rsidP="00E31168">
      <w:pPr>
        <w:pStyle w:val="B3"/>
      </w:pPr>
      <w:r w:rsidRPr="00CA32B7">
        <w:t>1</w:t>
      </w:r>
      <w:r w:rsidRPr="00CA32B7">
        <w:tab/>
        <w:t>presented to TSG for information;</w:t>
      </w:r>
    </w:p>
    <w:p w14:paraId="036A9C00" w14:textId="77777777" w:rsidR="00E31168" w:rsidRPr="00CA32B7" w:rsidRDefault="00E31168" w:rsidP="00E31168">
      <w:pPr>
        <w:pStyle w:val="B3"/>
      </w:pPr>
      <w:r w:rsidRPr="00CA32B7">
        <w:t>2</w:t>
      </w:r>
      <w:r w:rsidRPr="00CA32B7">
        <w:tab/>
        <w:t>presented to TSG for approval;</w:t>
      </w:r>
    </w:p>
    <w:p w14:paraId="2BEF591C" w14:textId="77777777" w:rsidR="00E31168" w:rsidRPr="00CA32B7" w:rsidRDefault="00E31168" w:rsidP="00E31168">
      <w:pPr>
        <w:pStyle w:val="B3"/>
      </w:pPr>
      <w:r w:rsidRPr="00CA32B7">
        <w:t>3</w:t>
      </w:r>
      <w:r w:rsidRPr="00CA32B7">
        <w:tab/>
        <w:t>or greater indicates TSG approved document under change control.</w:t>
      </w:r>
    </w:p>
    <w:p w14:paraId="183A47FD" w14:textId="77777777" w:rsidR="00E31168" w:rsidRPr="00CA32B7" w:rsidRDefault="00E31168" w:rsidP="00E31168">
      <w:pPr>
        <w:pStyle w:val="B2"/>
      </w:pPr>
      <w:proofErr w:type="spellStart"/>
      <w:r w:rsidRPr="00CA32B7">
        <w:t>y</w:t>
      </w:r>
      <w:proofErr w:type="spellEnd"/>
      <w:r w:rsidRPr="00CA32B7">
        <w:tab/>
        <w:t>the second digit is incremented for all changes of substance, i.e. technical enhancements, corrections, updates, etc.</w:t>
      </w:r>
    </w:p>
    <w:p w14:paraId="0EE86CF6" w14:textId="77777777" w:rsidR="00E31168" w:rsidRPr="00CA32B7" w:rsidRDefault="00E31168" w:rsidP="00E31168">
      <w:pPr>
        <w:pStyle w:val="B2"/>
      </w:pPr>
      <w:r w:rsidRPr="00CA32B7">
        <w:t>z</w:t>
      </w:r>
      <w:r w:rsidRPr="00CA32B7">
        <w:tab/>
        <w:t>the third digit is incremented when editorial only changes have been incorporated in the document.</w:t>
      </w:r>
    </w:p>
    <w:p w14:paraId="05A8C7C0" w14:textId="77777777" w:rsidR="00E31168" w:rsidRPr="00CA32B7" w:rsidRDefault="00E31168" w:rsidP="00E31168">
      <w:r w:rsidRPr="00CA32B7">
        <w:t>In the present document, modal verbs have the following meanings:</w:t>
      </w:r>
    </w:p>
    <w:p w14:paraId="3703D4F0" w14:textId="77777777" w:rsidR="00E31168" w:rsidRPr="00CA32B7" w:rsidRDefault="00E31168" w:rsidP="00E31168">
      <w:pPr>
        <w:pStyle w:val="EX"/>
      </w:pPr>
      <w:r w:rsidRPr="00CA32B7">
        <w:rPr>
          <w:b/>
        </w:rPr>
        <w:t>shall</w:t>
      </w:r>
      <w:r w:rsidRPr="00CA32B7">
        <w:tab/>
        <w:t>indicates a mandatory requirement to do something</w:t>
      </w:r>
    </w:p>
    <w:p w14:paraId="290CB9E7" w14:textId="77777777" w:rsidR="00E31168" w:rsidRPr="00CA32B7" w:rsidRDefault="00E31168" w:rsidP="00E31168">
      <w:pPr>
        <w:pStyle w:val="EX"/>
      </w:pPr>
      <w:r w:rsidRPr="00CA32B7">
        <w:rPr>
          <w:b/>
        </w:rPr>
        <w:t>shall not</w:t>
      </w:r>
      <w:r w:rsidRPr="00CA32B7">
        <w:tab/>
        <w:t>indicates an interdiction (prohibition) to do something</w:t>
      </w:r>
    </w:p>
    <w:p w14:paraId="6844AE07" w14:textId="7B58FBBB" w:rsidR="00E31168" w:rsidRPr="00CA32B7" w:rsidRDefault="00E31168" w:rsidP="00E31168">
      <w:r w:rsidRPr="00CA32B7">
        <w:t xml:space="preserve">The constructions </w:t>
      </w:r>
      <w:r w:rsidR="00A80B90" w:rsidRPr="00CA32B7">
        <w:t>"</w:t>
      </w:r>
      <w:r w:rsidRPr="00CA32B7">
        <w:t>shall</w:t>
      </w:r>
      <w:r w:rsidR="00A80B90" w:rsidRPr="00CA32B7">
        <w:t>"</w:t>
      </w:r>
      <w:r w:rsidRPr="00CA32B7">
        <w:t xml:space="preserve"> and </w:t>
      </w:r>
      <w:r w:rsidR="00A80B90" w:rsidRPr="00CA32B7">
        <w:t>"</w:t>
      </w:r>
      <w:r w:rsidRPr="00CA32B7">
        <w:t>shall not</w:t>
      </w:r>
      <w:r w:rsidR="00A80B90" w:rsidRPr="00CA32B7">
        <w:t>"</w:t>
      </w:r>
      <w:r w:rsidRPr="00CA32B7">
        <w:t xml:space="preserve"> are confined to the context of normative provisions, and do not appear in Technical Reports.</w:t>
      </w:r>
    </w:p>
    <w:p w14:paraId="2DD53DF4" w14:textId="1DB2FC40" w:rsidR="00E31168" w:rsidRPr="00CA32B7" w:rsidRDefault="00E31168" w:rsidP="00E31168">
      <w:r w:rsidRPr="00CA32B7">
        <w:t xml:space="preserve">The constructions </w:t>
      </w:r>
      <w:r w:rsidR="00A80B90" w:rsidRPr="00CA32B7">
        <w:t>"</w:t>
      </w:r>
      <w:r w:rsidRPr="00CA32B7">
        <w:t>must</w:t>
      </w:r>
      <w:r w:rsidR="00A80B90" w:rsidRPr="00CA32B7">
        <w:t>"</w:t>
      </w:r>
      <w:r w:rsidRPr="00CA32B7">
        <w:t xml:space="preserve"> and </w:t>
      </w:r>
      <w:r w:rsidR="00A80B90" w:rsidRPr="00CA32B7">
        <w:t>"</w:t>
      </w:r>
      <w:r w:rsidRPr="00CA32B7">
        <w:t>must not</w:t>
      </w:r>
      <w:r w:rsidR="00A80B90" w:rsidRPr="00CA32B7">
        <w:t>"</w:t>
      </w:r>
      <w:r w:rsidRPr="00CA32B7">
        <w:t xml:space="preserve"> are not used as substitutes for </w:t>
      </w:r>
      <w:r w:rsidR="00A80B90" w:rsidRPr="00CA32B7">
        <w:t>"</w:t>
      </w:r>
      <w:r w:rsidRPr="00CA32B7">
        <w:t>shall</w:t>
      </w:r>
      <w:r w:rsidR="00A80B90" w:rsidRPr="00CA32B7">
        <w:t>"</w:t>
      </w:r>
      <w:r w:rsidRPr="00CA32B7">
        <w:t xml:space="preserve"> and </w:t>
      </w:r>
      <w:r w:rsidR="00A80B90" w:rsidRPr="00CA32B7">
        <w:t>"</w:t>
      </w:r>
      <w:r w:rsidRPr="00CA32B7">
        <w:t>shall not</w:t>
      </w:r>
      <w:r w:rsidR="00A80B90" w:rsidRPr="00CA32B7">
        <w:t>"</w:t>
      </w:r>
      <w:r w:rsidRPr="00CA32B7">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CA32B7" w:rsidRDefault="00E31168" w:rsidP="00E31168">
      <w:pPr>
        <w:pStyle w:val="EX"/>
      </w:pPr>
      <w:r w:rsidRPr="00CA32B7">
        <w:rPr>
          <w:b/>
        </w:rPr>
        <w:t>should</w:t>
      </w:r>
      <w:r w:rsidRPr="00CA32B7">
        <w:tab/>
        <w:t>indicates a recommendation to do something</w:t>
      </w:r>
    </w:p>
    <w:p w14:paraId="3A737ED6" w14:textId="77777777" w:rsidR="00E31168" w:rsidRPr="00CA32B7" w:rsidRDefault="00E31168" w:rsidP="00E31168">
      <w:pPr>
        <w:pStyle w:val="EX"/>
      </w:pPr>
      <w:r w:rsidRPr="00CA32B7">
        <w:rPr>
          <w:b/>
        </w:rPr>
        <w:t>should not</w:t>
      </w:r>
      <w:r w:rsidRPr="00CA32B7">
        <w:tab/>
        <w:t>indicates a recommendation not to do something</w:t>
      </w:r>
    </w:p>
    <w:p w14:paraId="7BD5B45A" w14:textId="77777777" w:rsidR="00E31168" w:rsidRPr="00CA32B7" w:rsidRDefault="00E31168" w:rsidP="00E31168">
      <w:pPr>
        <w:pStyle w:val="EX"/>
      </w:pPr>
      <w:r w:rsidRPr="00CA32B7">
        <w:rPr>
          <w:b/>
        </w:rPr>
        <w:t>may</w:t>
      </w:r>
      <w:r w:rsidRPr="00CA32B7">
        <w:tab/>
        <w:t>indicates permission to do something</w:t>
      </w:r>
    </w:p>
    <w:p w14:paraId="5074CE04" w14:textId="77777777" w:rsidR="00E31168" w:rsidRPr="00CA32B7" w:rsidRDefault="00E31168" w:rsidP="00E31168">
      <w:pPr>
        <w:pStyle w:val="EX"/>
      </w:pPr>
      <w:r w:rsidRPr="00CA32B7">
        <w:rPr>
          <w:b/>
        </w:rPr>
        <w:t>need not</w:t>
      </w:r>
      <w:r w:rsidRPr="00CA32B7">
        <w:tab/>
        <w:t>indicates permission not to do something</w:t>
      </w:r>
    </w:p>
    <w:p w14:paraId="2C1049E5" w14:textId="3DE4D57B" w:rsidR="00E31168" w:rsidRPr="00CA32B7" w:rsidRDefault="00E31168" w:rsidP="00E31168">
      <w:r w:rsidRPr="00CA32B7">
        <w:t xml:space="preserve">The construction </w:t>
      </w:r>
      <w:r w:rsidR="00A80B90" w:rsidRPr="00CA32B7">
        <w:t>"</w:t>
      </w:r>
      <w:r w:rsidRPr="00CA32B7">
        <w:t>may not</w:t>
      </w:r>
      <w:r w:rsidR="00A80B90" w:rsidRPr="00CA32B7">
        <w:t>"</w:t>
      </w:r>
      <w:r w:rsidRPr="00CA32B7">
        <w:t xml:space="preserve"> is ambiguous and is not used in normative elements. The unambiguous constructions </w:t>
      </w:r>
      <w:r w:rsidR="00A80B90" w:rsidRPr="00CA32B7">
        <w:t>"</w:t>
      </w:r>
      <w:r w:rsidRPr="00CA32B7">
        <w:t>might not</w:t>
      </w:r>
      <w:r w:rsidR="00A80B90" w:rsidRPr="00CA32B7">
        <w:t>"</w:t>
      </w:r>
      <w:r w:rsidRPr="00CA32B7">
        <w:t xml:space="preserve"> or </w:t>
      </w:r>
      <w:r w:rsidR="00A80B90" w:rsidRPr="00CA32B7">
        <w:t>"</w:t>
      </w:r>
      <w:r w:rsidRPr="00CA32B7">
        <w:t>shall not</w:t>
      </w:r>
      <w:r w:rsidR="00A80B90" w:rsidRPr="00CA32B7">
        <w:t>"</w:t>
      </w:r>
      <w:r w:rsidRPr="00CA32B7">
        <w:t xml:space="preserve"> are used instead, depending upon the meaning intended.</w:t>
      </w:r>
    </w:p>
    <w:p w14:paraId="07EF92E3" w14:textId="77777777" w:rsidR="00E31168" w:rsidRPr="00CA32B7" w:rsidRDefault="00E31168" w:rsidP="00E31168">
      <w:pPr>
        <w:pStyle w:val="EX"/>
      </w:pPr>
      <w:r w:rsidRPr="00CA32B7">
        <w:rPr>
          <w:b/>
        </w:rPr>
        <w:t>can</w:t>
      </w:r>
      <w:r w:rsidRPr="00CA32B7">
        <w:tab/>
        <w:t>indicates that something is possible</w:t>
      </w:r>
    </w:p>
    <w:p w14:paraId="0CE2C6E4" w14:textId="77777777" w:rsidR="00E31168" w:rsidRPr="00CA32B7" w:rsidRDefault="00E31168" w:rsidP="00E31168">
      <w:pPr>
        <w:pStyle w:val="EX"/>
      </w:pPr>
      <w:r w:rsidRPr="00CA32B7">
        <w:rPr>
          <w:b/>
        </w:rPr>
        <w:t>cannot</w:t>
      </w:r>
      <w:r w:rsidRPr="00CA32B7">
        <w:tab/>
        <w:t>indicates that something is impossible</w:t>
      </w:r>
    </w:p>
    <w:p w14:paraId="72F4C3AF" w14:textId="1A7FBDEA" w:rsidR="00E31168" w:rsidRPr="00CA32B7" w:rsidRDefault="00E31168" w:rsidP="00E31168">
      <w:r w:rsidRPr="00CA32B7">
        <w:t xml:space="preserve">The constructions </w:t>
      </w:r>
      <w:r w:rsidR="00A80B90" w:rsidRPr="00CA32B7">
        <w:t>"</w:t>
      </w:r>
      <w:r w:rsidRPr="00CA32B7">
        <w:t>can</w:t>
      </w:r>
      <w:r w:rsidR="00A80B90" w:rsidRPr="00CA32B7">
        <w:t>"</w:t>
      </w:r>
      <w:r w:rsidRPr="00CA32B7">
        <w:t xml:space="preserve"> and </w:t>
      </w:r>
      <w:r w:rsidR="00A80B90" w:rsidRPr="00CA32B7">
        <w:t>"</w:t>
      </w:r>
      <w:r w:rsidRPr="00CA32B7">
        <w:t>cannot</w:t>
      </w:r>
      <w:r w:rsidR="00A80B90" w:rsidRPr="00CA32B7">
        <w:t>"</w:t>
      </w:r>
      <w:r w:rsidRPr="00CA32B7">
        <w:t xml:space="preserve"> are not substitutes for </w:t>
      </w:r>
      <w:r w:rsidR="00A80B90" w:rsidRPr="00CA32B7">
        <w:t>"</w:t>
      </w:r>
      <w:r w:rsidRPr="00CA32B7">
        <w:t>may</w:t>
      </w:r>
      <w:r w:rsidR="00A80B90" w:rsidRPr="00CA32B7">
        <w:t>"</w:t>
      </w:r>
      <w:r w:rsidRPr="00CA32B7">
        <w:t xml:space="preserve"> and </w:t>
      </w:r>
      <w:r w:rsidR="00A80B90" w:rsidRPr="00CA32B7">
        <w:t>"</w:t>
      </w:r>
      <w:r w:rsidRPr="00CA32B7">
        <w:t>need not</w:t>
      </w:r>
      <w:r w:rsidR="00A80B90" w:rsidRPr="00CA32B7">
        <w:t>"</w:t>
      </w:r>
      <w:r w:rsidRPr="00CA32B7">
        <w:t>.</w:t>
      </w:r>
    </w:p>
    <w:p w14:paraId="33040CE2" w14:textId="77777777" w:rsidR="00E31168" w:rsidRPr="00CA32B7" w:rsidRDefault="00E31168" w:rsidP="00E31168">
      <w:pPr>
        <w:pStyle w:val="EX"/>
      </w:pPr>
      <w:r w:rsidRPr="00CA32B7">
        <w:rPr>
          <w:b/>
        </w:rPr>
        <w:t>will</w:t>
      </w:r>
      <w:r w:rsidRPr="00CA32B7">
        <w:tab/>
        <w:t>indicates that something is certain or expected to happen as a result of action taken by an agency the behaviour of which is outside the scope of the present document</w:t>
      </w:r>
    </w:p>
    <w:p w14:paraId="3D6EFAC4" w14:textId="77777777" w:rsidR="00E31168" w:rsidRPr="00CA32B7" w:rsidRDefault="00E31168" w:rsidP="00E31168">
      <w:pPr>
        <w:pStyle w:val="EX"/>
      </w:pPr>
      <w:r w:rsidRPr="00CA32B7">
        <w:rPr>
          <w:b/>
        </w:rPr>
        <w:t>will not</w:t>
      </w:r>
      <w:r w:rsidRPr="00CA32B7">
        <w:tab/>
        <w:t>indicates that something is certain or expected not to happen as a result of action taken by an agency the behaviour of which is outside the scope of the present document</w:t>
      </w:r>
    </w:p>
    <w:p w14:paraId="659701AD" w14:textId="77777777" w:rsidR="00E31168" w:rsidRPr="00CA32B7" w:rsidRDefault="00E31168" w:rsidP="00E31168">
      <w:pPr>
        <w:pStyle w:val="EX"/>
      </w:pPr>
      <w:r w:rsidRPr="00CA32B7">
        <w:rPr>
          <w:b/>
        </w:rPr>
        <w:t>might</w:t>
      </w:r>
      <w:r w:rsidRPr="00CA32B7">
        <w:tab/>
        <w:t>indicates a likelihood that something will happen as a result of action taken by some agency the behaviour of which is outside the scope of the present document</w:t>
      </w:r>
    </w:p>
    <w:p w14:paraId="6D2826D5" w14:textId="77777777" w:rsidR="00E31168" w:rsidRPr="00CA32B7" w:rsidRDefault="00E31168" w:rsidP="00E31168">
      <w:pPr>
        <w:pStyle w:val="EX"/>
      </w:pPr>
      <w:r w:rsidRPr="00CA32B7">
        <w:rPr>
          <w:b/>
        </w:rPr>
        <w:lastRenderedPageBreak/>
        <w:t>might not</w:t>
      </w:r>
      <w:r w:rsidRPr="00CA32B7">
        <w:tab/>
        <w:t>indicates a likelihood that something will not happen as a result of action taken by some agency the behaviour of which is outside the scope of the present document</w:t>
      </w:r>
    </w:p>
    <w:p w14:paraId="3866A32E" w14:textId="77777777" w:rsidR="00E31168" w:rsidRPr="00CA32B7" w:rsidRDefault="00E31168" w:rsidP="00E31168">
      <w:r w:rsidRPr="00CA32B7">
        <w:t>In addition:</w:t>
      </w:r>
    </w:p>
    <w:p w14:paraId="548EE178" w14:textId="77777777" w:rsidR="00E31168" w:rsidRPr="00CA32B7" w:rsidRDefault="00E31168" w:rsidP="00E31168">
      <w:pPr>
        <w:pStyle w:val="EX"/>
      </w:pPr>
      <w:r w:rsidRPr="00CA32B7">
        <w:rPr>
          <w:b/>
        </w:rPr>
        <w:t>is</w:t>
      </w:r>
      <w:r w:rsidRPr="00CA32B7">
        <w:tab/>
        <w:t>(or any other verb in the indicative mood) indicates a statement of fact</w:t>
      </w:r>
    </w:p>
    <w:p w14:paraId="086C968F" w14:textId="77777777" w:rsidR="00E31168" w:rsidRPr="00CA32B7" w:rsidRDefault="00E31168" w:rsidP="00E31168">
      <w:pPr>
        <w:pStyle w:val="EX"/>
      </w:pPr>
      <w:r w:rsidRPr="00CA32B7">
        <w:rPr>
          <w:b/>
        </w:rPr>
        <w:t>is not</w:t>
      </w:r>
      <w:r w:rsidRPr="00CA32B7">
        <w:tab/>
        <w:t>(or any other negative verb in the indicative mood) indicates a statement of fact</w:t>
      </w:r>
    </w:p>
    <w:p w14:paraId="48D896E2" w14:textId="1CC3A2CF" w:rsidR="00E31168" w:rsidRPr="00CA32B7" w:rsidRDefault="00E31168" w:rsidP="00E31168">
      <w:r w:rsidRPr="00CA32B7">
        <w:t xml:space="preserve">The constructions </w:t>
      </w:r>
      <w:r w:rsidR="00A80B90" w:rsidRPr="00CA32B7">
        <w:t>"</w:t>
      </w:r>
      <w:r w:rsidRPr="00CA32B7">
        <w:t>is</w:t>
      </w:r>
      <w:r w:rsidR="00A80B90" w:rsidRPr="00CA32B7">
        <w:t>"</w:t>
      </w:r>
      <w:r w:rsidRPr="00CA32B7">
        <w:t xml:space="preserve"> and </w:t>
      </w:r>
      <w:r w:rsidR="00A80B90" w:rsidRPr="00CA32B7">
        <w:t>"</w:t>
      </w:r>
      <w:r w:rsidRPr="00CA32B7">
        <w:t>is not</w:t>
      </w:r>
      <w:r w:rsidR="00A80B90" w:rsidRPr="00CA32B7">
        <w:t>"</w:t>
      </w:r>
      <w:r w:rsidRPr="00CA32B7">
        <w:t xml:space="preserve"> do not indicate requirements.</w:t>
      </w:r>
    </w:p>
    <w:p w14:paraId="1D75C680" w14:textId="77777777" w:rsidR="00080512" w:rsidRPr="00CA32B7" w:rsidRDefault="00080512">
      <w:pPr>
        <w:pStyle w:val="Heading1"/>
      </w:pPr>
      <w:r w:rsidRPr="00CA32B7">
        <w:br w:type="page"/>
      </w:r>
      <w:bookmarkStart w:id="29" w:name="scope"/>
      <w:bookmarkStart w:id="30" w:name="_Toc21087530"/>
      <w:bookmarkStart w:id="31" w:name="_Toc23326063"/>
      <w:bookmarkStart w:id="32" w:name="_Toc25934653"/>
      <w:bookmarkStart w:id="33" w:name="_Toc26337033"/>
      <w:bookmarkStart w:id="34" w:name="_Toc31114280"/>
      <w:bookmarkStart w:id="35" w:name="_Toc43392555"/>
      <w:bookmarkStart w:id="36" w:name="_Toc43475351"/>
      <w:bookmarkStart w:id="37" w:name="_Toc50558955"/>
      <w:bookmarkStart w:id="38" w:name="_Toc54940310"/>
      <w:bookmarkStart w:id="39" w:name="_Toc54952025"/>
      <w:bookmarkStart w:id="40" w:name="_Toc57233473"/>
      <w:bookmarkStart w:id="41" w:name="_Toc73974932"/>
      <w:bookmarkEnd w:id="29"/>
      <w:r w:rsidRPr="00CA32B7">
        <w:lastRenderedPageBreak/>
        <w:t>1</w:t>
      </w:r>
      <w:r w:rsidRPr="00CA32B7">
        <w:tab/>
        <w:t>Scope</w:t>
      </w:r>
      <w:bookmarkEnd w:id="30"/>
      <w:bookmarkEnd w:id="31"/>
      <w:bookmarkEnd w:id="32"/>
      <w:bookmarkEnd w:id="33"/>
      <w:bookmarkEnd w:id="34"/>
      <w:bookmarkEnd w:id="35"/>
      <w:bookmarkEnd w:id="36"/>
      <w:bookmarkEnd w:id="37"/>
      <w:bookmarkEnd w:id="38"/>
      <w:bookmarkEnd w:id="39"/>
      <w:bookmarkEnd w:id="40"/>
      <w:bookmarkEnd w:id="41"/>
    </w:p>
    <w:p w14:paraId="5AE384BB" w14:textId="3B545879" w:rsidR="00FF7EE0" w:rsidRPr="00CA32B7" w:rsidRDefault="00FF7EE0" w:rsidP="00FF7EE0">
      <w:pPr>
        <w:pStyle w:val="EditorsNote"/>
      </w:pPr>
      <w:r w:rsidRPr="00CA32B7">
        <w:t>Editor</w:t>
      </w:r>
      <w:r w:rsidRPr="00CA32B7">
        <w:rPr>
          <w:lang w:val="en-US"/>
        </w:rPr>
        <w:t>'</w:t>
      </w:r>
      <w:r w:rsidRPr="00CA32B7">
        <w:t>s note:</w:t>
      </w:r>
      <w:r w:rsidRPr="00CA32B7">
        <w:tab/>
        <w:t xml:space="preserve">This clause will describe the </w:t>
      </w:r>
      <w:r w:rsidRPr="00CA32B7">
        <w:rPr>
          <w:rFonts w:hint="eastAsia"/>
          <w:lang w:eastAsia="ko-KR"/>
        </w:rPr>
        <w:t>scope of this TS</w:t>
      </w:r>
      <w:r w:rsidRPr="00CA32B7">
        <w:t>.</w:t>
      </w:r>
    </w:p>
    <w:p w14:paraId="4E795756" w14:textId="0BAE3BBB" w:rsidR="00322E68" w:rsidRPr="00CA32B7" w:rsidRDefault="00322E68" w:rsidP="00322E68">
      <w:r w:rsidRPr="00CA32B7">
        <w:t xml:space="preserve">The present document specifies architecture enhancements for supporting </w:t>
      </w:r>
      <w:proofErr w:type="spellStart"/>
      <w:r w:rsidRPr="00CA32B7">
        <w:t>Uncrewed</w:t>
      </w:r>
      <w:proofErr w:type="spellEnd"/>
      <w:r w:rsidRPr="00CA32B7">
        <w:t xml:space="preserve"> Aerial Systems (UAS) connectivity, identification, and tracking, according to the use cases and service requirements defined in TS 22.125 [5].</w:t>
      </w:r>
    </w:p>
    <w:p w14:paraId="20184D08" w14:textId="77777777" w:rsidR="00322E68" w:rsidRPr="00CA32B7" w:rsidRDefault="00322E68" w:rsidP="00322E68">
      <w:r w:rsidRPr="00CA32B7">
        <w:t>The following functions are specified:</w:t>
      </w:r>
    </w:p>
    <w:p w14:paraId="5F4FF256" w14:textId="77777777" w:rsidR="00322E68" w:rsidRPr="00CA32B7" w:rsidRDefault="00322E68" w:rsidP="00874F6E">
      <w:pPr>
        <w:pStyle w:val="B1"/>
      </w:pPr>
      <w:r w:rsidRPr="00CA32B7">
        <w:t>-</w:t>
      </w:r>
      <w:r w:rsidRPr="00CA32B7">
        <w:tab/>
        <w:t>UAV Identification, authentication and authorization.</w:t>
      </w:r>
    </w:p>
    <w:p w14:paraId="1910C38F" w14:textId="77777777" w:rsidR="00322E68" w:rsidRPr="00CA32B7" w:rsidRDefault="00322E68" w:rsidP="00874F6E">
      <w:pPr>
        <w:pStyle w:val="B1"/>
      </w:pPr>
      <w:r w:rsidRPr="00CA32B7">
        <w:t>-</w:t>
      </w:r>
      <w:r w:rsidRPr="00CA32B7">
        <w:tab/>
        <w:t>UAV tracking in the 3GPP system:</w:t>
      </w:r>
    </w:p>
    <w:p w14:paraId="332AF128" w14:textId="74618A16" w:rsidR="00322E68" w:rsidRPr="00CA32B7" w:rsidRDefault="00322E68" w:rsidP="00874F6E">
      <w:pPr>
        <w:pStyle w:val="B2"/>
      </w:pPr>
      <w:r w:rsidRPr="00CA32B7">
        <w:t>-</w:t>
      </w:r>
      <w:r w:rsidRPr="00CA32B7">
        <w:tab/>
        <w:t>this includes how the 3GPP system can provide support for UAV to ground identification (e.g. to authorized third parties such as police devices).</w:t>
      </w:r>
    </w:p>
    <w:p w14:paraId="3B32F9A9" w14:textId="11726BD1" w:rsidR="00FF7EE0" w:rsidRPr="00CA32B7" w:rsidRDefault="00322E68" w:rsidP="00874F6E">
      <w:pPr>
        <w:pStyle w:val="B1"/>
      </w:pPr>
      <w:r w:rsidRPr="00CA32B7">
        <w:t>-</w:t>
      </w:r>
      <w:r w:rsidRPr="00CA32B7">
        <w:tab/>
        <w:t>handling of unauthorized UAVs and revocation of authorization.</w:t>
      </w:r>
    </w:p>
    <w:p w14:paraId="7EC9E1FE" w14:textId="77777777" w:rsidR="00080512" w:rsidRPr="00CA32B7" w:rsidRDefault="00080512">
      <w:pPr>
        <w:pStyle w:val="Heading1"/>
      </w:pPr>
      <w:bookmarkStart w:id="42" w:name="references"/>
      <w:bookmarkStart w:id="43" w:name="_Toc21087531"/>
      <w:bookmarkStart w:id="44" w:name="_Toc23326064"/>
      <w:bookmarkStart w:id="45" w:name="_Toc25934654"/>
      <w:bookmarkStart w:id="46" w:name="_Toc26337034"/>
      <w:bookmarkStart w:id="47" w:name="_Toc31114281"/>
      <w:bookmarkStart w:id="48" w:name="_Toc43392556"/>
      <w:bookmarkStart w:id="49" w:name="_Toc43475352"/>
      <w:bookmarkStart w:id="50" w:name="_Toc50558956"/>
      <w:bookmarkStart w:id="51" w:name="_Toc54940311"/>
      <w:bookmarkStart w:id="52" w:name="_Toc54952026"/>
      <w:bookmarkStart w:id="53" w:name="_Toc57233474"/>
      <w:bookmarkStart w:id="54" w:name="_Toc73974933"/>
      <w:bookmarkEnd w:id="42"/>
      <w:r w:rsidRPr="00CA32B7">
        <w:t>2</w:t>
      </w:r>
      <w:r w:rsidRPr="00CA32B7">
        <w:tab/>
        <w:t>References</w:t>
      </w:r>
      <w:bookmarkEnd w:id="43"/>
      <w:bookmarkEnd w:id="44"/>
      <w:bookmarkEnd w:id="45"/>
      <w:bookmarkEnd w:id="46"/>
      <w:bookmarkEnd w:id="47"/>
      <w:bookmarkEnd w:id="48"/>
      <w:bookmarkEnd w:id="49"/>
      <w:bookmarkEnd w:id="50"/>
      <w:bookmarkEnd w:id="51"/>
      <w:bookmarkEnd w:id="52"/>
      <w:bookmarkEnd w:id="53"/>
      <w:bookmarkEnd w:id="54"/>
    </w:p>
    <w:p w14:paraId="21EFBE58" w14:textId="77777777" w:rsidR="00080512" w:rsidRPr="00CA32B7" w:rsidRDefault="00080512">
      <w:r w:rsidRPr="00CA32B7">
        <w:t>The following documents contain provisions which, through reference in this text, constitute provisions of the present document.</w:t>
      </w:r>
    </w:p>
    <w:p w14:paraId="0565F8BC" w14:textId="77777777" w:rsidR="00080512" w:rsidRPr="00CA32B7" w:rsidRDefault="00051834" w:rsidP="00051834">
      <w:pPr>
        <w:pStyle w:val="B1"/>
      </w:pPr>
      <w:r w:rsidRPr="00CA32B7">
        <w:t>-</w:t>
      </w:r>
      <w:r w:rsidRPr="00CA32B7">
        <w:tab/>
      </w:r>
      <w:r w:rsidR="00080512" w:rsidRPr="00CA32B7">
        <w:t>References are either specific (identified by date of publication, edition numbe</w:t>
      </w:r>
      <w:r w:rsidR="00DC4DA2" w:rsidRPr="00CA32B7">
        <w:t>r, version number, etc.) or non</w:t>
      </w:r>
      <w:r w:rsidR="00DC4DA2" w:rsidRPr="00CA32B7">
        <w:noBreakHyphen/>
      </w:r>
      <w:r w:rsidR="00080512" w:rsidRPr="00CA32B7">
        <w:t>specific.</w:t>
      </w:r>
    </w:p>
    <w:p w14:paraId="3403F1B4" w14:textId="77777777" w:rsidR="00080512" w:rsidRPr="00CA32B7" w:rsidRDefault="00051834" w:rsidP="00051834">
      <w:pPr>
        <w:pStyle w:val="B1"/>
      </w:pPr>
      <w:r w:rsidRPr="00CA32B7">
        <w:t>-</w:t>
      </w:r>
      <w:r w:rsidRPr="00CA32B7">
        <w:tab/>
      </w:r>
      <w:r w:rsidR="00080512" w:rsidRPr="00CA32B7">
        <w:t>For a specific reference, subsequent revisions do not apply.</w:t>
      </w:r>
    </w:p>
    <w:p w14:paraId="165C6314" w14:textId="77777777" w:rsidR="00080512" w:rsidRPr="00CA32B7" w:rsidRDefault="00051834" w:rsidP="00051834">
      <w:pPr>
        <w:pStyle w:val="B1"/>
      </w:pPr>
      <w:r w:rsidRPr="00CA32B7">
        <w:t>-</w:t>
      </w:r>
      <w:r w:rsidRPr="00CA32B7">
        <w:tab/>
      </w:r>
      <w:r w:rsidR="00080512" w:rsidRPr="00CA32B7">
        <w:t>For a non-specific reference, the latest version applies. In the case of a reference to a 3GPP document (including a GSM document), a non-specific reference implicitly refers to the latest version of that document</w:t>
      </w:r>
      <w:r w:rsidR="00080512" w:rsidRPr="00CA32B7">
        <w:rPr>
          <w:i/>
        </w:rPr>
        <w:t xml:space="preserve"> in the same Release as the present document</w:t>
      </w:r>
      <w:r w:rsidR="00080512" w:rsidRPr="00CA32B7">
        <w:t>.</w:t>
      </w:r>
    </w:p>
    <w:p w14:paraId="7151C430" w14:textId="15892A98" w:rsidR="00EC4A25" w:rsidRPr="00CA32B7" w:rsidRDefault="00EC4A25" w:rsidP="00EC4A25">
      <w:pPr>
        <w:pStyle w:val="EX"/>
      </w:pPr>
      <w:r w:rsidRPr="00CA32B7">
        <w:t>[1]</w:t>
      </w:r>
      <w:r w:rsidRPr="00CA32B7">
        <w:tab/>
      </w:r>
      <w:r w:rsidR="00206175" w:rsidRPr="00CA32B7">
        <w:t>3GPP</w:t>
      </w:r>
      <w:r w:rsidR="00206175">
        <w:t> </w:t>
      </w:r>
      <w:r w:rsidR="00206175" w:rsidRPr="00CA32B7">
        <w:t>TR</w:t>
      </w:r>
      <w:r w:rsidR="00206175">
        <w:t> </w:t>
      </w:r>
      <w:r w:rsidR="00206175" w:rsidRPr="00CA32B7">
        <w:t>21.905:</w:t>
      </w:r>
      <w:r w:rsidRPr="00CA32B7">
        <w:t xml:space="preserve"> </w:t>
      </w:r>
      <w:r w:rsidR="00A80B90" w:rsidRPr="00CA32B7">
        <w:t>"</w:t>
      </w:r>
      <w:r w:rsidRPr="00CA32B7">
        <w:t>Vocabulary for 3GPP Specifications</w:t>
      </w:r>
      <w:r w:rsidR="00A80B90" w:rsidRPr="00CA32B7">
        <w:t>"</w:t>
      </w:r>
      <w:r w:rsidRPr="00CA32B7">
        <w:t>.</w:t>
      </w:r>
    </w:p>
    <w:p w14:paraId="41E3FAEC" w14:textId="29CB8B3A" w:rsidR="00322E68" w:rsidRPr="00CA32B7" w:rsidRDefault="00322E68" w:rsidP="00322E68">
      <w:pPr>
        <w:pStyle w:val="EX"/>
      </w:pPr>
      <w:bookmarkStart w:id="55" w:name="_Toc21087532"/>
      <w:bookmarkStart w:id="56" w:name="_Toc23326065"/>
      <w:bookmarkStart w:id="57" w:name="_Toc25934655"/>
      <w:bookmarkStart w:id="58" w:name="_Toc26337035"/>
      <w:bookmarkStart w:id="59" w:name="_Toc31114282"/>
      <w:bookmarkStart w:id="60" w:name="_Toc43392557"/>
      <w:bookmarkStart w:id="61" w:name="_Toc43475353"/>
      <w:bookmarkStart w:id="62" w:name="_Toc50558957"/>
      <w:bookmarkStart w:id="63" w:name="_Toc54940312"/>
      <w:r w:rsidRPr="00CA32B7">
        <w:t>[2]</w:t>
      </w:r>
      <w:r w:rsidRPr="00CA32B7">
        <w:tab/>
      </w:r>
      <w:r w:rsidR="00206175" w:rsidRPr="00CA32B7">
        <w:t>3GPP</w:t>
      </w:r>
      <w:r w:rsidR="00206175">
        <w:t> </w:t>
      </w:r>
      <w:r w:rsidR="00206175" w:rsidRPr="00CA32B7">
        <w:t>TS</w:t>
      </w:r>
      <w:r w:rsidR="00206175">
        <w:t> </w:t>
      </w:r>
      <w:r w:rsidR="00206175" w:rsidRPr="00CA32B7">
        <w:t>23.501:</w:t>
      </w:r>
      <w:r w:rsidRPr="00CA32B7">
        <w:t xml:space="preserve"> "System architecture for the 5G System (5GS)".</w:t>
      </w:r>
    </w:p>
    <w:p w14:paraId="621DFFB8" w14:textId="530E2931" w:rsidR="00322E68" w:rsidRPr="00CA32B7" w:rsidRDefault="00322E68" w:rsidP="00322E68">
      <w:pPr>
        <w:pStyle w:val="EX"/>
      </w:pPr>
      <w:r w:rsidRPr="00CA32B7">
        <w:t>[3]</w:t>
      </w:r>
      <w:r w:rsidRPr="00CA32B7">
        <w:tab/>
      </w:r>
      <w:r w:rsidR="00206175" w:rsidRPr="00CA32B7">
        <w:t>3GPP</w:t>
      </w:r>
      <w:r w:rsidR="00206175">
        <w:t> </w:t>
      </w:r>
      <w:r w:rsidR="00206175" w:rsidRPr="00CA32B7">
        <w:t>TS</w:t>
      </w:r>
      <w:r w:rsidR="00206175">
        <w:t> </w:t>
      </w:r>
      <w:r w:rsidR="00206175" w:rsidRPr="00CA32B7">
        <w:t>23.502:</w:t>
      </w:r>
      <w:r w:rsidRPr="00CA32B7">
        <w:t xml:space="preserve"> "Procedures for the 5G System (5GS)".</w:t>
      </w:r>
    </w:p>
    <w:p w14:paraId="33E81F0B" w14:textId="44D90738" w:rsidR="00322E68" w:rsidRPr="00CA32B7" w:rsidRDefault="00322E68" w:rsidP="00322E68">
      <w:pPr>
        <w:pStyle w:val="EX"/>
      </w:pPr>
      <w:r w:rsidRPr="00CA32B7">
        <w:t>[4]</w:t>
      </w:r>
      <w:r w:rsidRPr="00CA32B7">
        <w:tab/>
      </w:r>
      <w:r w:rsidR="00206175" w:rsidRPr="00CA32B7">
        <w:t>3GPP</w:t>
      </w:r>
      <w:r w:rsidR="00206175">
        <w:t> </w:t>
      </w:r>
      <w:r w:rsidR="00206175" w:rsidRPr="00CA32B7">
        <w:t>TS</w:t>
      </w:r>
      <w:r w:rsidR="00206175">
        <w:t> </w:t>
      </w:r>
      <w:r w:rsidR="00206175" w:rsidRPr="00CA32B7">
        <w:t>23.222:</w:t>
      </w:r>
      <w:r w:rsidRPr="00CA32B7">
        <w:t xml:space="preserve"> "Common API Framework for 3GPP Northbound APIs".</w:t>
      </w:r>
    </w:p>
    <w:p w14:paraId="6AFBC3BB" w14:textId="12DDD0DD" w:rsidR="00322E68" w:rsidRPr="00CA32B7" w:rsidRDefault="00322E68" w:rsidP="00322E68">
      <w:pPr>
        <w:pStyle w:val="EX"/>
      </w:pPr>
      <w:r w:rsidRPr="00CA32B7">
        <w:t>[5]</w:t>
      </w:r>
      <w:r w:rsidRPr="00CA32B7">
        <w:tab/>
      </w:r>
      <w:r w:rsidR="00206175" w:rsidRPr="00CA32B7">
        <w:t>3GPP</w:t>
      </w:r>
      <w:r w:rsidR="00206175">
        <w:t> </w:t>
      </w:r>
      <w:r w:rsidR="00206175" w:rsidRPr="00CA32B7">
        <w:t>TS</w:t>
      </w:r>
      <w:r w:rsidR="00206175">
        <w:t> </w:t>
      </w:r>
      <w:r w:rsidR="00206175" w:rsidRPr="00CA32B7">
        <w:t>22.125:</w:t>
      </w:r>
      <w:r w:rsidRPr="00CA32B7">
        <w:t xml:space="preserve"> "Unmanned Aerial System (UAS) support in 3GPP".</w:t>
      </w:r>
    </w:p>
    <w:p w14:paraId="350D83F2" w14:textId="07EB637C" w:rsidR="00E004CC" w:rsidRPr="00CA32B7" w:rsidRDefault="00322E68" w:rsidP="00322E68">
      <w:pPr>
        <w:pStyle w:val="EX"/>
      </w:pPr>
      <w:r w:rsidRPr="00CA32B7">
        <w:t>[</w:t>
      </w:r>
      <w:r w:rsidR="00CA32B7" w:rsidRPr="00CA32B7">
        <w:t>6</w:t>
      </w:r>
      <w:r w:rsidRPr="00CA32B7">
        <w:t>]</w:t>
      </w:r>
      <w:r w:rsidRPr="00CA32B7">
        <w:tab/>
      </w:r>
      <w:r w:rsidR="00206175" w:rsidRPr="00CA32B7">
        <w:t>3GPP</w:t>
      </w:r>
      <w:r w:rsidR="00206175">
        <w:t> </w:t>
      </w:r>
      <w:r w:rsidR="00206175" w:rsidRPr="00CA32B7">
        <w:t>TS</w:t>
      </w:r>
      <w:r w:rsidR="00206175">
        <w:t> </w:t>
      </w:r>
      <w:r w:rsidR="00206175" w:rsidRPr="00CA32B7">
        <w:t>23.401:</w:t>
      </w:r>
      <w:r w:rsidRPr="00CA32B7">
        <w:t xml:space="preserve"> "General Packet Radio Service (GPRS) enhancements for Evolved Universal Terrestrial Radio Access Network (E-UTRAN) access".</w:t>
      </w:r>
    </w:p>
    <w:p w14:paraId="539D1B7F" w14:textId="33C7C9B7" w:rsidR="00CA32B7" w:rsidRPr="00CA32B7" w:rsidRDefault="00CA32B7" w:rsidP="00CA32B7">
      <w:pPr>
        <w:pStyle w:val="EX"/>
      </w:pPr>
      <w:bookmarkStart w:id="64" w:name="_Toc54952027"/>
      <w:bookmarkStart w:id="65" w:name="_Toc57233475"/>
      <w:r w:rsidRPr="00CA32B7">
        <w:t>[</w:t>
      </w:r>
      <w:r>
        <w:t>7</w:t>
      </w:r>
      <w:r w:rsidRPr="00CA32B7">
        <w:t>]</w:t>
      </w:r>
      <w:r w:rsidRPr="00CA32B7">
        <w:tab/>
      </w:r>
      <w:r w:rsidR="00206175" w:rsidRPr="00CA32B7">
        <w:t>3GPP</w:t>
      </w:r>
      <w:r w:rsidR="00206175">
        <w:t> </w:t>
      </w:r>
      <w:r w:rsidR="00206175" w:rsidRPr="00CA32B7">
        <w:t>TS</w:t>
      </w:r>
      <w:r w:rsidR="00206175">
        <w:t> 36</w:t>
      </w:r>
      <w:r w:rsidR="00206175" w:rsidRPr="00CA32B7">
        <w:t>.</w:t>
      </w:r>
      <w:r w:rsidR="00206175">
        <w:t>300</w:t>
      </w:r>
      <w:r w:rsidR="00206175" w:rsidRPr="00CA32B7">
        <w:t>:</w:t>
      </w:r>
      <w:r w:rsidRPr="00CA32B7">
        <w:t xml:space="preserve"> "</w:t>
      </w:r>
      <w:r>
        <w:t>Evolved Universal Terrestrial Radio Access (E-UTRA) and Evolved Universal Terrestrial Radio Access Network (E-UTRAN); Overall description; Stage 2</w:t>
      </w:r>
      <w:r w:rsidRPr="00CA32B7">
        <w:t>".</w:t>
      </w:r>
    </w:p>
    <w:p w14:paraId="1492478B" w14:textId="2263637E" w:rsidR="00B10B21" w:rsidRPr="00CA32B7" w:rsidRDefault="00B10B21" w:rsidP="00B10B21">
      <w:pPr>
        <w:pStyle w:val="EX"/>
      </w:pPr>
      <w:r w:rsidRPr="00CA32B7">
        <w:t>[</w:t>
      </w:r>
      <w:r>
        <w:t>8</w:t>
      </w:r>
      <w:r w:rsidRPr="00CA32B7">
        <w:t>]</w:t>
      </w:r>
      <w:r w:rsidRPr="00CA32B7">
        <w:tab/>
      </w:r>
      <w:r w:rsidR="00206175" w:rsidRPr="00CA32B7">
        <w:t>3GPP</w:t>
      </w:r>
      <w:r w:rsidR="00206175">
        <w:t> </w:t>
      </w:r>
      <w:r w:rsidR="00206175">
        <w:rPr>
          <w:lang w:val="en-US"/>
        </w:rPr>
        <w:t>TS</w:t>
      </w:r>
      <w:r w:rsidR="00206175">
        <w:t> </w:t>
      </w:r>
      <w:r w:rsidR="00206175">
        <w:rPr>
          <w:lang w:val="en-US"/>
        </w:rPr>
        <w:t>23.273</w:t>
      </w:r>
      <w:r w:rsidR="00206175" w:rsidRPr="00CA32B7">
        <w:t>:</w:t>
      </w:r>
      <w:r w:rsidRPr="00CA32B7">
        <w:t xml:space="preserve"> "</w:t>
      </w:r>
      <w:r>
        <w:t>5G System (5GS) Location Services (LCS); Stage 2</w:t>
      </w:r>
      <w:r w:rsidRPr="00CA32B7">
        <w:t>".</w:t>
      </w:r>
    </w:p>
    <w:p w14:paraId="71AC49FC" w14:textId="248B0C1E" w:rsidR="00206175" w:rsidRPr="00CA32B7" w:rsidRDefault="00206175" w:rsidP="00206175">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81AB7F6" w14:textId="15B79C78" w:rsidR="00080512" w:rsidRPr="00CA32B7" w:rsidRDefault="00080512">
      <w:pPr>
        <w:pStyle w:val="Heading1"/>
      </w:pPr>
      <w:bookmarkStart w:id="66" w:name="_Toc73974934"/>
      <w:r w:rsidRPr="00CA32B7">
        <w:t>3</w:t>
      </w:r>
      <w:r w:rsidRPr="00CA32B7">
        <w:tab/>
        <w:t>Definitions</w:t>
      </w:r>
      <w:r w:rsidR="00602AEA" w:rsidRPr="00CA32B7">
        <w:t xml:space="preserve"> and abbreviations</w:t>
      </w:r>
      <w:bookmarkEnd w:id="55"/>
      <w:bookmarkEnd w:id="56"/>
      <w:bookmarkEnd w:id="57"/>
      <w:bookmarkEnd w:id="58"/>
      <w:bookmarkEnd w:id="59"/>
      <w:bookmarkEnd w:id="60"/>
      <w:bookmarkEnd w:id="61"/>
      <w:bookmarkEnd w:id="62"/>
      <w:bookmarkEnd w:id="63"/>
      <w:bookmarkEnd w:id="64"/>
      <w:bookmarkEnd w:id="65"/>
      <w:bookmarkEnd w:id="66"/>
    </w:p>
    <w:p w14:paraId="1F30391D" w14:textId="77777777" w:rsidR="00FF7EE0" w:rsidRPr="00CA32B7" w:rsidRDefault="00FF7EE0" w:rsidP="00FF7EE0">
      <w:pPr>
        <w:pStyle w:val="Heading2"/>
      </w:pPr>
      <w:bookmarkStart w:id="67" w:name="_Toc435670427"/>
      <w:bookmarkStart w:id="68" w:name="_Toc64385447"/>
      <w:bookmarkStart w:id="69" w:name="_Toc64529597"/>
      <w:bookmarkStart w:id="70" w:name="_Toc73974935"/>
      <w:bookmarkStart w:id="71" w:name="_Toc21087533"/>
      <w:bookmarkStart w:id="72" w:name="_Toc23326066"/>
      <w:bookmarkStart w:id="73" w:name="_Toc25934656"/>
      <w:bookmarkStart w:id="74" w:name="_Toc26337036"/>
      <w:bookmarkStart w:id="75" w:name="_Toc31114283"/>
      <w:bookmarkStart w:id="76" w:name="_Toc43392558"/>
      <w:bookmarkStart w:id="77" w:name="_Toc43475354"/>
      <w:bookmarkStart w:id="78" w:name="_Toc50558958"/>
      <w:bookmarkStart w:id="79" w:name="_Toc54940313"/>
      <w:bookmarkStart w:id="80" w:name="_Toc54952028"/>
      <w:bookmarkStart w:id="81" w:name="_Toc57233476"/>
      <w:r w:rsidRPr="00CA32B7">
        <w:t>3.1</w:t>
      </w:r>
      <w:r w:rsidRPr="00CA32B7">
        <w:tab/>
        <w:t>Definitions</w:t>
      </w:r>
      <w:bookmarkEnd w:id="67"/>
      <w:bookmarkEnd w:id="68"/>
      <w:bookmarkEnd w:id="69"/>
      <w:bookmarkEnd w:id="70"/>
    </w:p>
    <w:p w14:paraId="180BDAA4" w14:textId="01DDAB7F" w:rsidR="00FF7EE0" w:rsidRPr="00CA32B7" w:rsidRDefault="00FF7EE0" w:rsidP="00FF7EE0">
      <w:r w:rsidRPr="00CA32B7">
        <w:t xml:space="preserve">For the purposes of the present document, the terms and definitions given in </w:t>
      </w:r>
      <w:r w:rsidR="00206175" w:rsidRPr="00CA32B7">
        <w:t>TR</w:t>
      </w:r>
      <w:r w:rsidR="00206175">
        <w:t> </w:t>
      </w:r>
      <w:r w:rsidR="00206175" w:rsidRPr="00CA32B7">
        <w:t>21.905</w:t>
      </w:r>
      <w:r w:rsidR="00206175">
        <w:t> </w:t>
      </w:r>
      <w:r w:rsidR="00206175" w:rsidRPr="00CA32B7">
        <w:t>[</w:t>
      </w:r>
      <w:r w:rsidRPr="00CA32B7">
        <w:t xml:space="preserve">1] and the following apply. A term defined in the present document takes precedence over the definition of the same term, if any, in </w:t>
      </w:r>
      <w:r w:rsidR="00206175" w:rsidRPr="00CA32B7">
        <w:t>TR</w:t>
      </w:r>
      <w:r w:rsidR="00206175">
        <w:t> </w:t>
      </w:r>
      <w:r w:rsidR="00206175" w:rsidRPr="00CA32B7">
        <w:t>21.905</w:t>
      </w:r>
      <w:r w:rsidR="00206175">
        <w:t> </w:t>
      </w:r>
      <w:r w:rsidR="00206175" w:rsidRPr="00CA32B7">
        <w:t>[</w:t>
      </w:r>
      <w:r w:rsidRPr="00CA32B7">
        <w:t>1]</w:t>
      </w:r>
      <w:r w:rsidR="00322E68" w:rsidRPr="00CA32B7">
        <w:t xml:space="preserve"> or </w:t>
      </w:r>
      <w:r w:rsidR="00206175" w:rsidRPr="00CA32B7">
        <w:t>TS</w:t>
      </w:r>
      <w:r w:rsidR="00206175">
        <w:t> </w:t>
      </w:r>
      <w:r w:rsidR="00206175" w:rsidRPr="00CA32B7">
        <w:t>23.501</w:t>
      </w:r>
      <w:r w:rsidR="00206175">
        <w:t> </w:t>
      </w:r>
      <w:r w:rsidR="00206175" w:rsidRPr="00CA32B7">
        <w:t>[</w:t>
      </w:r>
      <w:r w:rsidR="00322E68" w:rsidRPr="00CA32B7">
        <w:t>2]</w:t>
      </w:r>
      <w:r w:rsidRPr="00CA32B7">
        <w:t>.</w:t>
      </w:r>
    </w:p>
    <w:p w14:paraId="415ADA68" w14:textId="77777777" w:rsidR="00206175" w:rsidRPr="00CA32B7" w:rsidRDefault="00322E68" w:rsidP="00322E68">
      <w:bookmarkStart w:id="82" w:name="_Toc21087535"/>
      <w:bookmarkStart w:id="83" w:name="_Toc23326068"/>
      <w:bookmarkStart w:id="84" w:name="_Toc25934658"/>
      <w:bookmarkStart w:id="85" w:name="_Toc26337038"/>
      <w:bookmarkStart w:id="86" w:name="_Toc31114285"/>
      <w:bookmarkStart w:id="87" w:name="_Toc43392559"/>
      <w:bookmarkStart w:id="88" w:name="_Toc43475355"/>
      <w:bookmarkStart w:id="89" w:name="_Toc50558959"/>
      <w:bookmarkStart w:id="90" w:name="_Toc54940314"/>
      <w:bookmarkStart w:id="91" w:name="_Toc54952029"/>
      <w:bookmarkStart w:id="92" w:name="_Toc57233477"/>
      <w:bookmarkEnd w:id="71"/>
      <w:bookmarkEnd w:id="72"/>
      <w:bookmarkEnd w:id="73"/>
      <w:bookmarkEnd w:id="74"/>
      <w:bookmarkEnd w:id="75"/>
      <w:bookmarkEnd w:id="76"/>
      <w:bookmarkEnd w:id="77"/>
      <w:bookmarkEnd w:id="78"/>
      <w:bookmarkEnd w:id="79"/>
      <w:bookmarkEnd w:id="80"/>
      <w:bookmarkEnd w:id="81"/>
      <w:r w:rsidRPr="00CA32B7">
        <w:rPr>
          <w:b/>
          <w:bCs/>
        </w:rPr>
        <w:lastRenderedPageBreak/>
        <w:t>3GPP UAV ID:</w:t>
      </w:r>
      <w:r w:rsidRPr="00CA32B7">
        <w:t xml:space="preserve"> Identifier assigned by the 3GPP system and used by external AF (e.g. USS) to identify the UAV. GPSI is used as the 3GPP UAV ID.</w:t>
      </w:r>
    </w:p>
    <w:p w14:paraId="6C68243A" w14:textId="55798C90" w:rsidR="00322E68" w:rsidRPr="00CA32B7" w:rsidRDefault="00322E68" w:rsidP="00322E68">
      <w:r w:rsidRPr="00CA32B7">
        <w:rPr>
          <w:b/>
          <w:bCs/>
        </w:rPr>
        <w:t>Broadcast Remote ID:</w:t>
      </w:r>
      <w:r w:rsidRPr="00CA32B7">
        <w:t xml:space="preserve"> The capability of providing Remote Identification and Tracking over broadcast radio links.</w:t>
      </w:r>
    </w:p>
    <w:p w14:paraId="7242C7F8" w14:textId="647AD041" w:rsidR="00322E68" w:rsidRPr="00CA32B7" w:rsidRDefault="00322E68" w:rsidP="00874F6E">
      <w:pPr>
        <w:pStyle w:val="NO"/>
      </w:pPr>
      <w:r w:rsidRPr="00CA32B7">
        <w:t>NOTE</w:t>
      </w:r>
      <w:r w:rsidR="00206175">
        <w:t> 1</w:t>
      </w:r>
      <w:r w:rsidRPr="00CA32B7">
        <w:t>:</w:t>
      </w:r>
      <w:r w:rsidRPr="00CA32B7">
        <w:tab/>
        <w:t>In the scope of this release, the radio link for Broadcast Remote ID is assumed to utilize radio technologies outside the scope of 3GPP.</w:t>
      </w:r>
    </w:p>
    <w:p w14:paraId="06FE5B86" w14:textId="77777777" w:rsidR="00322E68" w:rsidRPr="00CA32B7" w:rsidRDefault="00322E68" w:rsidP="00322E68">
      <w:r w:rsidRPr="00CA32B7">
        <w:rPr>
          <w:b/>
          <w:bCs/>
        </w:rPr>
        <w:t>CAA (Civil Aviation Administration)-Level UAV Identity:</w:t>
      </w:r>
      <w:r w:rsidRPr="00CA32B7">
        <w:t xml:space="preserve"> a UAV identity assigned by USS/UTM, and uniquely identifies a UAV at least within the scope of a USS.</w:t>
      </w:r>
    </w:p>
    <w:p w14:paraId="6709E2D8" w14:textId="77777777" w:rsidR="00322E68" w:rsidRPr="00CA32B7" w:rsidRDefault="00322E68" w:rsidP="00322E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31A92BB" w14:textId="77777777" w:rsidR="00206175" w:rsidRPr="00CA32B7" w:rsidRDefault="00BE0410" w:rsidP="00BE0410">
      <w:r>
        <w:rPr>
          <w:b/>
          <w:bCs/>
        </w:rPr>
        <w:t xml:space="preserve">C2 Aviation Payload: </w:t>
      </w:r>
      <w:r w:rsidRPr="00CA32B7">
        <w:t>Contains application layer information exchanged between the UAS and the USS</w:t>
      </w:r>
      <w:r>
        <w:t xml:space="preserve"> containing UAV pairing and/or flight authorization information</w:t>
      </w:r>
      <w:r w:rsidRPr="00CA32B7">
        <w:t xml:space="preserve"> that is transparent to the 3GPP System</w:t>
      </w:r>
    </w:p>
    <w:p w14:paraId="01505708" w14:textId="7D7BD3D1" w:rsidR="00322E68" w:rsidRPr="00CA32B7" w:rsidRDefault="00322E68" w:rsidP="00322E68">
      <w:r w:rsidRPr="00CA32B7">
        <w:rPr>
          <w:b/>
          <w:bCs/>
        </w:rPr>
        <w:t>Networked UAV Controller:</w:t>
      </w:r>
      <w:r w:rsidRPr="00CA32B7">
        <w:t xml:space="preserve"> a UAV Controller connected to the 3GPP network and connected to the UAV via a 3GPP network.</w:t>
      </w:r>
    </w:p>
    <w:p w14:paraId="02278A3A" w14:textId="77777777" w:rsidR="00322E68" w:rsidRPr="00CA32B7" w:rsidRDefault="00322E68" w:rsidP="00322E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1EE8F04" w14:textId="77777777" w:rsidR="00322E68" w:rsidRPr="00CA32B7" w:rsidRDefault="00322E68" w:rsidP="00322E68">
      <w:r w:rsidRPr="00CA32B7">
        <w:rPr>
          <w:b/>
          <w:bCs/>
        </w:rPr>
        <w:t>Networked Remote ID:</w:t>
      </w:r>
      <w:r w:rsidRPr="00CA32B7">
        <w:t xml:space="preserve"> The capability of providing Remote Identification and Tracking to a USS over 3GPP network.</w:t>
      </w:r>
    </w:p>
    <w:p w14:paraId="77F1576A" w14:textId="2F974A2F" w:rsidR="00322E68" w:rsidRPr="00CA32B7" w:rsidRDefault="00322E68" w:rsidP="00322E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0B36FA1" w14:textId="77777777" w:rsidR="00322E68" w:rsidRPr="00CA32B7" w:rsidRDefault="00322E68" w:rsidP="00322E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ECE192C" w14:textId="0144B81D" w:rsidR="00322E68" w:rsidRPr="00CA32B7" w:rsidRDefault="00322E68" w:rsidP="00322E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43A8BB33" w14:textId="41B506D5" w:rsidR="00322E68" w:rsidRPr="00CA32B7" w:rsidRDefault="00322E68" w:rsidP="00322E68">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w:t>
      </w:r>
      <w:r w:rsidR="00CA32B7" w:rsidRPr="00CA32B7">
        <w:t>.</w:t>
      </w:r>
      <w:r w:rsidRPr="00CA32B7">
        <w:t xml:space="preserve"> UTM, Remote Identification). In the scope of this specification, the term USS refers to both USS and USS/UTM.</w:t>
      </w:r>
    </w:p>
    <w:p w14:paraId="3B226F77" w14:textId="77777777" w:rsidR="00322E68" w:rsidRPr="00CA32B7" w:rsidRDefault="00322E68" w:rsidP="00322E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331AFD33" w14:textId="7E382F58" w:rsidR="00322E68" w:rsidRPr="00CA32B7" w:rsidRDefault="00322E68" w:rsidP="00322E68">
      <w:r w:rsidRPr="00CA32B7">
        <w:rPr>
          <w:b/>
          <w:bCs/>
        </w:rPr>
        <w:t>UAV controller:</w:t>
      </w:r>
      <w:r w:rsidRPr="00CA32B7">
        <w:t xml:space="preserve"> The UAV controller of a UAS enables a drone pilot to control an UAV.</w:t>
      </w:r>
    </w:p>
    <w:p w14:paraId="2D70669E" w14:textId="77777777" w:rsidR="00322E68" w:rsidRPr="00CA32B7" w:rsidRDefault="00322E68" w:rsidP="00322E68">
      <w:r w:rsidRPr="00CA32B7">
        <w:rPr>
          <w:b/>
          <w:bCs/>
        </w:rPr>
        <w:t>UAV operator:</w:t>
      </w:r>
      <w:r w:rsidRPr="00CA32B7">
        <w:t xml:space="preserve"> the entity owning and operating a UAV.</w:t>
      </w:r>
    </w:p>
    <w:p w14:paraId="2397A8EA" w14:textId="2AC9D52C" w:rsidR="00BE0410" w:rsidRPr="00BE0410" w:rsidRDefault="00BE0410" w:rsidP="00BE0410">
      <w:r w:rsidRPr="00270E63">
        <w:rPr>
          <w:b/>
          <w:bCs/>
        </w:rPr>
        <w:t xml:space="preserve">UAS Container: </w:t>
      </w:r>
      <w:r w:rsidRPr="00BE0410">
        <w:t>A transparent container to the 3GPP system that includes UUAA Aviation and/or C2 Aviation Payloads</w:t>
      </w:r>
      <w:r>
        <w:t>.</w:t>
      </w:r>
    </w:p>
    <w:p w14:paraId="4C1D941D" w14:textId="14126D95" w:rsidR="00322E68" w:rsidRPr="00CA32B7" w:rsidRDefault="00322E68" w:rsidP="00322E68">
      <w:r w:rsidRPr="00CA32B7">
        <w:rPr>
          <w:b/>
          <w:bCs/>
        </w:rPr>
        <w:t>UAS Services:</w:t>
      </w:r>
      <w:r w:rsidRPr="00CA32B7">
        <w:t xml:space="preserve"> refers to establishment of connectivity for a UAS for communication with USS, for C2, for remote identification, and for UAV location and tracking.</w:t>
      </w:r>
    </w:p>
    <w:p w14:paraId="6D8A9711" w14:textId="576A19AA" w:rsidR="001C09E0" w:rsidRPr="0015279F" w:rsidRDefault="001C09E0" w:rsidP="001C09E0">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78D26AD2" w14:textId="68E86B73" w:rsidR="001C09E0" w:rsidRPr="0015279F" w:rsidRDefault="001C09E0" w:rsidP="001C09E0">
      <w:pPr>
        <w:pStyle w:val="NO"/>
      </w:pPr>
      <w:r w:rsidRPr="0015279F">
        <w:t>NOTE</w:t>
      </w:r>
      <w:r w:rsidR="00206175">
        <w:t> 2</w:t>
      </w:r>
      <w:r w:rsidRPr="0015279F">
        <w:t>:</w:t>
      </w:r>
      <w:r w:rsidRPr="0015279F">
        <w:tab/>
        <w:t>The PDU session/PDN connection for C2 communication and the PDU session/PDN connection for USS communication can be common or separate.</w:t>
      </w:r>
    </w:p>
    <w:p w14:paraId="13B4F715" w14:textId="215176D4" w:rsidR="009A2033" w:rsidRPr="0079242B" w:rsidRDefault="009A2033" w:rsidP="009A2033">
      <w:r w:rsidRPr="00E31E52">
        <w:rPr>
          <w:b/>
          <w:bCs/>
          <w:lang w:val="en-US"/>
        </w:rPr>
        <w:lastRenderedPageBreak/>
        <w:t xml:space="preserve">UUAA </w:t>
      </w:r>
      <w:r w:rsidR="00B10B21" w:rsidRPr="00E31E52">
        <w:rPr>
          <w:b/>
          <w:bCs/>
          <w:lang w:val="en-US"/>
        </w:rPr>
        <w:t>Authorization</w:t>
      </w:r>
      <w:r w:rsidRPr="00E31E52">
        <w:rPr>
          <w:b/>
          <w:bCs/>
          <w:lang w:val="en-US"/>
        </w:rPr>
        <w:t xml:space="preserve"> Payload</w:t>
      </w:r>
      <w:r>
        <w:rPr>
          <w:lang w:val="en-US"/>
        </w:rPr>
        <w:t xml:space="preserve">: </w:t>
      </w:r>
      <w:r w:rsidRPr="0079242B">
        <w:t xml:space="preserve">Contains </w:t>
      </w:r>
      <w:r w:rsidRPr="0079242B">
        <w:rPr>
          <w:lang w:val="en-US"/>
        </w:rPr>
        <w:t xml:space="preserve">application layer information </w:t>
      </w:r>
      <w:r w:rsidR="00955229">
        <w:rPr>
          <w:lang w:val="en-US"/>
        </w:rPr>
        <w:t xml:space="preserve">optionally including UUAA result for UAV consumption provided by the USS to the UAS which </w:t>
      </w:r>
      <w:r w:rsidRPr="0079242B">
        <w:rPr>
          <w:lang w:val="en-US"/>
        </w:rPr>
        <w:t>is transparent to the 3GPP System</w:t>
      </w:r>
      <w:r>
        <w:rPr>
          <w:lang w:val="en-US"/>
        </w:rPr>
        <w:t>.</w:t>
      </w:r>
    </w:p>
    <w:p w14:paraId="481890ED" w14:textId="77777777" w:rsidR="00206175" w:rsidRPr="00CA32B7" w:rsidRDefault="00322E68" w:rsidP="00322E68">
      <w:r w:rsidRPr="00CA32B7">
        <w:rPr>
          <w:b/>
          <w:bCs/>
        </w:rPr>
        <w:t>UUAA Aviation Payload:</w:t>
      </w:r>
      <w:r w:rsidRPr="00CA32B7">
        <w:t xml:space="preserve"> Contains application layer information </w:t>
      </w:r>
      <w:r w:rsidR="00955229">
        <w:t xml:space="preserve">provided by the UAS to USS </w:t>
      </w:r>
      <w:r w:rsidRPr="00CA32B7">
        <w:t>and is transparent to the 3GPP System</w:t>
      </w:r>
    </w:p>
    <w:p w14:paraId="039F8E6A" w14:textId="717CBE1E" w:rsidR="00322E68" w:rsidRPr="00CA32B7" w:rsidRDefault="00322E68" w:rsidP="00322E68">
      <w:proofErr w:type="spellStart"/>
      <w:r w:rsidRPr="00CA32B7">
        <w:rPr>
          <w:b/>
          <w:bCs/>
        </w:rPr>
        <w:t>Uncrewed</w:t>
      </w:r>
      <w:proofErr w:type="spellEnd"/>
      <w:r w:rsidRPr="00CA32B7">
        <w:rPr>
          <w:b/>
          <w:bCs/>
        </w:rPr>
        <w:t xml:space="preserve"> Aerial System (UAS):</w:t>
      </w:r>
      <w:r w:rsidRPr="00CA32B7">
        <w:t xml:space="preserve"> Composed of </w:t>
      </w:r>
      <w:proofErr w:type="spellStart"/>
      <w:r w:rsidRPr="00CA32B7">
        <w:t>Uncrewed</w:t>
      </w:r>
      <w:proofErr w:type="spellEnd"/>
      <w:r w:rsidRPr="00CA32B7">
        <w:t xml:space="preserve"> Aerial Vehicle (UAV) and related functionality, including command and control (C2) links between the UAV and the control station, the UAV and the network, and for remote identification. An UAS may comprise of a UAV and a UAV controller.</w:t>
      </w:r>
    </w:p>
    <w:p w14:paraId="4F52682B" w14:textId="77777777" w:rsidR="005E1118" w:rsidRPr="00CA32B7" w:rsidRDefault="005E1118" w:rsidP="005E111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1B271AC1" w14:textId="5B53739B" w:rsidR="00322E68" w:rsidRPr="00CA32B7" w:rsidRDefault="00322E68" w:rsidP="00322E68">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463A11F7" w14:textId="77777777" w:rsidR="00322E68" w:rsidRPr="00CA32B7" w:rsidRDefault="00322E68" w:rsidP="00322E68">
      <w:r w:rsidRPr="00CA32B7">
        <w:rPr>
          <w:b/>
          <w:bCs/>
        </w:rPr>
        <w:t>UUAA-MM:</w:t>
      </w:r>
      <w:r w:rsidRPr="00CA32B7">
        <w:t xml:space="preserve"> the UUAA procedure optionally performed during registration to a 5GS.</w:t>
      </w:r>
    </w:p>
    <w:p w14:paraId="2351917D" w14:textId="3CCFFEE2" w:rsidR="00322E68" w:rsidRPr="00CA32B7" w:rsidRDefault="00322E68" w:rsidP="00874F6E">
      <w:r w:rsidRPr="00CA32B7">
        <w:rPr>
          <w:b/>
          <w:bCs/>
        </w:rPr>
        <w:t>UUAA-SM:</w:t>
      </w:r>
      <w:r w:rsidRPr="00CA32B7">
        <w:t xml:space="preserve"> the UUAA procedure optionally performed (when UUAA-MM is not performed) during the establishment of a PDU session, and performed during the establishment of a PDN connection.</w:t>
      </w:r>
    </w:p>
    <w:p w14:paraId="04884DF3" w14:textId="057CE45E" w:rsidR="00080512" w:rsidRPr="00CA32B7" w:rsidRDefault="00080512">
      <w:pPr>
        <w:pStyle w:val="Heading2"/>
      </w:pPr>
      <w:bookmarkStart w:id="93" w:name="_Toc73974936"/>
      <w:r w:rsidRPr="00CA32B7">
        <w:t>3.</w:t>
      </w:r>
      <w:r w:rsidR="00A80B90" w:rsidRPr="00CA32B7">
        <w:t>2</w:t>
      </w:r>
      <w:r w:rsidRPr="00CA32B7">
        <w:tab/>
        <w:t>Abbreviations</w:t>
      </w:r>
      <w:bookmarkEnd w:id="82"/>
      <w:bookmarkEnd w:id="83"/>
      <w:bookmarkEnd w:id="84"/>
      <w:bookmarkEnd w:id="85"/>
      <w:bookmarkEnd w:id="86"/>
      <w:bookmarkEnd w:id="87"/>
      <w:bookmarkEnd w:id="88"/>
      <w:bookmarkEnd w:id="89"/>
      <w:bookmarkEnd w:id="90"/>
      <w:bookmarkEnd w:id="91"/>
      <w:bookmarkEnd w:id="92"/>
      <w:bookmarkEnd w:id="93"/>
    </w:p>
    <w:p w14:paraId="7C231ADF" w14:textId="3BC36513" w:rsidR="00080512" w:rsidRPr="00CA32B7" w:rsidRDefault="00080512">
      <w:pPr>
        <w:keepNext/>
      </w:pPr>
      <w:r w:rsidRPr="00CA32B7">
        <w:t>For the purposes of the present document, the abb</w:t>
      </w:r>
      <w:r w:rsidR="004D3578" w:rsidRPr="00CA32B7">
        <w:t xml:space="preserve">reviations given in </w:t>
      </w:r>
      <w:r w:rsidR="00206175" w:rsidRPr="00CA32B7">
        <w:t>TR</w:t>
      </w:r>
      <w:r w:rsidR="00206175">
        <w:t> </w:t>
      </w:r>
      <w:r w:rsidR="00206175" w:rsidRPr="00CA32B7">
        <w:t>21.905</w:t>
      </w:r>
      <w:r w:rsidR="00206175">
        <w:t> </w:t>
      </w:r>
      <w:r w:rsidR="00206175" w:rsidRPr="00CA32B7">
        <w:t>[</w:t>
      </w:r>
      <w:r w:rsidR="004D3578" w:rsidRPr="00CA32B7">
        <w:t>1</w:t>
      </w:r>
      <w:r w:rsidRPr="00CA32B7">
        <w:t>] and the following apply. An abbreviation defined in the present document takes precedence over the definition of the same abbre</w:t>
      </w:r>
      <w:r w:rsidR="004D3578" w:rsidRPr="00CA32B7">
        <w:t xml:space="preserve">viation, if any, in </w:t>
      </w:r>
      <w:r w:rsidR="00206175" w:rsidRPr="00CA32B7">
        <w:t>TR</w:t>
      </w:r>
      <w:r w:rsidR="00206175">
        <w:t> </w:t>
      </w:r>
      <w:r w:rsidR="00206175" w:rsidRPr="00CA32B7">
        <w:t>21.905</w:t>
      </w:r>
      <w:r w:rsidR="00206175">
        <w:t> </w:t>
      </w:r>
      <w:r w:rsidR="00206175" w:rsidRPr="00CA32B7">
        <w:t>[</w:t>
      </w:r>
      <w:r w:rsidR="004D3578" w:rsidRPr="00CA32B7">
        <w:t>1</w:t>
      </w:r>
      <w:r w:rsidRPr="00CA32B7">
        <w:t>].</w:t>
      </w:r>
    </w:p>
    <w:p w14:paraId="111CAC28" w14:textId="77777777" w:rsidR="00322E68" w:rsidRPr="00CA32B7" w:rsidRDefault="00322E68" w:rsidP="00322E68">
      <w:pPr>
        <w:pStyle w:val="EW"/>
      </w:pPr>
      <w:r w:rsidRPr="00CA32B7">
        <w:t>BRID</w:t>
      </w:r>
      <w:r w:rsidRPr="00CA32B7">
        <w:tab/>
        <w:t>Broadcast Remote Identification</w:t>
      </w:r>
    </w:p>
    <w:p w14:paraId="77768FB3" w14:textId="77777777" w:rsidR="00206175" w:rsidRPr="00CA32B7" w:rsidRDefault="00322E68" w:rsidP="00322E68">
      <w:pPr>
        <w:pStyle w:val="EW"/>
      </w:pPr>
      <w:r w:rsidRPr="00CA32B7">
        <w:t>BVLOS</w:t>
      </w:r>
      <w:r w:rsidRPr="00CA32B7">
        <w:tab/>
        <w:t>Beyond Visual Line of Sight</w:t>
      </w:r>
    </w:p>
    <w:p w14:paraId="2801BA89" w14:textId="1A73BBBE" w:rsidR="00322E68" w:rsidRPr="00CA32B7" w:rsidRDefault="00322E68" w:rsidP="00322E68">
      <w:pPr>
        <w:pStyle w:val="EW"/>
      </w:pPr>
      <w:r w:rsidRPr="00CA32B7">
        <w:t>C2</w:t>
      </w:r>
      <w:r w:rsidRPr="00CA32B7">
        <w:tab/>
        <w:t>Command and Control</w:t>
      </w:r>
    </w:p>
    <w:p w14:paraId="655DE093" w14:textId="77777777" w:rsidR="00322E68" w:rsidRPr="00CA32B7" w:rsidRDefault="00322E68" w:rsidP="00322E68">
      <w:pPr>
        <w:pStyle w:val="EW"/>
      </w:pPr>
      <w:r w:rsidRPr="00CA32B7">
        <w:t>NRID</w:t>
      </w:r>
      <w:r w:rsidRPr="00CA32B7">
        <w:tab/>
        <w:t>Networked Remote Identification</w:t>
      </w:r>
    </w:p>
    <w:p w14:paraId="5D7D5A31" w14:textId="77777777" w:rsidR="00322E68" w:rsidRPr="00CA32B7" w:rsidRDefault="00322E68" w:rsidP="00322E68">
      <w:pPr>
        <w:pStyle w:val="EW"/>
      </w:pPr>
      <w:r w:rsidRPr="00CA32B7">
        <w:t>RID</w:t>
      </w:r>
      <w:r w:rsidRPr="00CA32B7">
        <w:tab/>
        <w:t>Remote Identification</w:t>
      </w:r>
    </w:p>
    <w:p w14:paraId="2CF9EE22" w14:textId="77777777" w:rsidR="00322E68" w:rsidRPr="00CA32B7" w:rsidRDefault="00322E68" w:rsidP="00322E68">
      <w:pPr>
        <w:pStyle w:val="EW"/>
      </w:pPr>
      <w:r w:rsidRPr="00CA32B7">
        <w:t>TPAE</w:t>
      </w:r>
      <w:r w:rsidRPr="00CA32B7">
        <w:tab/>
        <w:t>Third Party Authorized Entity</w:t>
      </w:r>
    </w:p>
    <w:p w14:paraId="0B314A26" w14:textId="77777777" w:rsidR="00322E68" w:rsidRPr="00CA32B7" w:rsidRDefault="00322E68" w:rsidP="00322E68">
      <w:pPr>
        <w:pStyle w:val="EW"/>
      </w:pPr>
      <w:r w:rsidRPr="00CA32B7">
        <w:t>UAS</w:t>
      </w:r>
      <w:r w:rsidRPr="00CA32B7">
        <w:tab/>
      </w:r>
      <w:proofErr w:type="spellStart"/>
      <w:r w:rsidRPr="00CA32B7">
        <w:t>Uncrewed</w:t>
      </w:r>
      <w:proofErr w:type="spellEnd"/>
      <w:r w:rsidRPr="00CA32B7">
        <w:t xml:space="preserve"> Aerial System</w:t>
      </w:r>
    </w:p>
    <w:p w14:paraId="7CF64554" w14:textId="77777777" w:rsidR="00322E68" w:rsidRPr="00CA32B7" w:rsidRDefault="00322E68" w:rsidP="00322E68">
      <w:pPr>
        <w:pStyle w:val="EW"/>
      </w:pPr>
      <w:r w:rsidRPr="00CA32B7">
        <w:t>UAV</w:t>
      </w:r>
      <w:r w:rsidRPr="00CA32B7">
        <w:tab/>
      </w:r>
      <w:proofErr w:type="spellStart"/>
      <w:r w:rsidRPr="00CA32B7">
        <w:t>Uncrewed</w:t>
      </w:r>
      <w:proofErr w:type="spellEnd"/>
      <w:r w:rsidRPr="00CA32B7">
        <w:t xml:space="preserve"> Aerial Vehicle</w:t>
      </w:r>
    </w:p>
    <w:p w14:paraId="0ECEAA32" w14:textId="77777777" w:rsidR="00322E68" w:rsidRPr="00CA32B7" w:rsidRDefault="00322E68" w:rsidP="00322E68">
      <w:pPr>
        <w:pStyle w:val="EW"/>
      </w:pPr>
      <w:r w:rsidRPr="00CA32B7">
        <w:t>USS</w:t>
      </w:r>
      <w:r w:rsidRPr="00CA32B7">
        <w:tab/>
        <w:t>UAS Service Supplier</w:t>
      </w:r>
    </w:p>
    <w:p w14:paraId="2963EB40" w14:textId="4DCAFE56" w:rsidR="00322E68" w:rsidRPr="00CA32B7" w:rsidRDefault="00322E68" w:rsidP="00322E68">
      <w:pPr>
        <w:pStyle w:val="EW"/>
      </w:pPr>
      <w:r w:rsidRPr="00CA32B7">
        <w:t>UTM</w:t>
      </w:r>
      <w:r w:rsidRPr="00CA32B7">
        <w:tab/>
      </w:r>
      <w:proofErr w:type="spellStart"/>
      <w:r w:rsidRPr="00CA32B7">
        <w:t>Uncrewed</w:t>
      </w:r>
      <w:proofErr w:type="spellEnd"/>
      <w:r w:rsidRPr="00CA32B7">
        <w:t xml:space="preserve"> Aerial System Traffic Management</w:t>
      </w:r>
    </w:p>
    <w:p w14:paraId="7944BABB" w14:textId="77777777" w:rsidR="00322E68" w:rsidRPr="00CA32B7" w:rsidRDefault="00322E68" w:rsidP="00322E68">
      <w:pPr>
        <w:pStyle w:val="EW"/>
      </w:pPr>
      <w:r w:rsidRPr="00CA32B7">
        <w:t>UUAA</w:t>
      </w:r>
      <w:r w:rsidRPr="00CA32B7">
        <w:tab/>
        <w:t>USS UAV Authorization/Authentication</w:t>
      </w:r>
    </w:p>
    <w:p w14:paraId="3338D3D7" w14:textId="2AFC2F86" w:rsidR="002F56B0" w:rsidRPr="00CA32B7" w:rsidRDefault="00322E68" w:rsidP="00322E68">
      <w:pPr>
        <w:pStyle w:val="EW"/>
      </w:pPr>
      <w:r w:rsidRPr="00CA32B7">
        <w:t>UUID</w:t>
      </w:r>
      <w:r w:rsidRPr="00CA32B7">
        <w:tab/>
        <w:t>Universal Unique Identifier</w:t>
      </w:r>
    </w:p>
    <w:p w14:paraId="27B7F6E1" w14:textId="77777777" w:rsidR="00322E68" w:rsidRPr="00CA32B7" w:rsidRDefault="00322E68" w:rsidP="00322E68">
      <w:pPr>
        <w:pStyle w:val="EW"/>
      </w:pPr>
    </w:p>
    <w:p w14:paraId="57F602A4" w14:textId="77777777" w:rsidR="00FF7EE0" w:rsidRPr="00CA32B7" w:rsidRDefault="00FF7EE0" w:rsidP="00FF7EE0">
      <w:pPr>
        <w:pStyle w:val="Heading1"/>
      </w:pPr>
      <w:bookmarkStart w:id="94" w:name="clause4"/>
      <w:bookmarkStart w:id="95" w:name="_Toc343594443"/>
      <w:bookmarkStart w:id="96" w:name="_Toc372246772"/>
      <w:bookmarkStart w:id="97" w:name="_Toc64385449"/>
      <w:bookmarkStart w:id="98" w:name="_Toc64529599"/>
      <w:bookmarkStart w:id="99" w:name="_Toc73974937"/>
      <w:bookmarkStart w:id="100" w:name="historyclause"/>
      <w:bookmarkEnd w:id="94"/>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95"/>
      <w:bookmarkEnd w:id="96"/>
      <w:bookmarkEnd w:id="97"/>
      <w:bookmarkEnd w:id="98"/>
      <w:bookmarkEnd w:id="99"/>
    </w:p>
    <w:p w14:paraId="13D03176" w14:textId="77777777" w:rsidR="00FF7EE0" w:rsidRPr="00CA32B7" w:rsidRDefault="00FF7EE0" w:rsidP="00FF7EE0">
      <w:pPr>
        <w:pStyle w:val="Heading2"/>
      </w:pPr>
      <w:bookmarkStart w:id="101" w:name="_Toc343594444"/>
      <w:bookmarkStart w:id="102" w:name="_Toc372246773"/>
      <w:bookmarkStart w:id="103" w:name="_Toc64385450"/>
      <w:bookmarkStart w:id="104" w:name="_Toc64529600"/>
      <w:bookmarkStart w:id="105" w:name="_Toc73974938"/>
      <w:r w:rsidRPr="00CA32B7">
        <w:t>4.1</w:t>
      </w:r>
      <w:r w:rsidRPr="00CA32B7">
        <w:tab/>
        <w:t xml:space="preserve">General </w:t>
      </w:r>
      <w:r w:rsidRPr="00CA32B7">
        <w:rPr>
          <w:rFonts w:eastAsia="Malgun Gothic" w:hint="eastAsia"/>
          <w:lang w:eastAsia="ko-KR"/>
        </w:rPr>
        <w:t>c</w:t>
      </w:r>
      <w:r w:rsidRPr="00CA32B7">
        <w:t>oncept</w:t>
      </w:r>
      <w:bookmarkEnd w:id="101"/>
      <w:bookmarkEnd w:id="102"/>
      <w:bookmarkEnd w:id="103"/>
      <w:bookmarkEnd w:id="104"/>
      <w:bookmarkEnd w:id="105"/>
    </w:p>
    <w:p w14:paraId="72139BF0" w14:textId="77777777" w:rsidR="00322E68" w:rsidRPr="00CA32B7" w:rsidRDefault="00322E68" w:rsidP="00322E68">
      <w:pPr>
        <w:rPr>
          <w:lang w:val="en-US"/>
        </w:rPr>
      </w:pPr>
      <w:bookmarkStart w:id="106" w:name="_Toc343594445"/>
      <w:bookmarkStart w:id="107" w:name="_Toc372246774"/>
      <w:bookmarkStart w:id="108" w:name="_Toc64385451"/>
      <w:bookmarkStart w:id="109" w:name="_Toc64529601"/>
      <w:r w:rsidRPr="00CA32B7">
        <w:rPr>
          <w:lang w:val="en-US"/>
        </w:rPr>
        <w:t>The architecture enhancements for UAVs introduce the following functionality:</w:t>
      </w:r>
    </w:p>
    <w:p w14:paraId="75523B13" w14:textId="76FBF168" w:rsidR="00322E68" w:rsidRPr="00CA32B7" w:rsidRDefault="00322E68" w:rsidP="00874F6E">
      <w:pPr>
        <w:pStyle w:val="B1"/>
        <w:rPr>
          <w:lang w:val="en-US"/>
        </w:rPr>
      </w:pPr>
      <w:r w:rsidRPr="00CA32B7">
        <w:rPr>
          <w:lang w:val="en-US"/>
        </w:rPr>
        <w:t>-</w:t>
      </w:r>
      <w:r w:rsidRPr="00CA32B7">
        <w:rPr>
          <w:lang w:val="en-US"/>
        </w:rPr>
        <w:tab/>
        <w:t>Authentication and authorization of a UAV with the USS during 5GS registration (optional).</w:t>
      </w:r>
    </w:p>
    <w:p w14:paraId="6EB12F87" w14:textId="69F8F1C7" w:rsidR="00322E68" w:rsidRPr="00CA32B7" w:rsidRDefault="00322E68" w:rsidP="00874F6E">
      <w:pPr>
        <w:pStyle w:val="B1"/>
        <w:rPr>
          <w:lang w:val="en-US"/>
        </w:rPr>
      </w:pPr>
      <w:r w:rsidRPr="00CA32B7">
        <w:rPr>
          <w:lang w:val="en-US"/>
        </w:rPr>
        <w:t>-</w:t>
      </w:r>
      <w:r w:rsidRPr="00CA32B7">
        <w:rPr>
          <w:lang w:val="en-US"/>
        </w:rPr>
        <w:tab/>
        <w:t>Authentication and authorization of a PDU session establishment and PDN connection establishment with the USS.</w:t>
      </w:r>
    </w:p>
    <w:p w14:paraId="1E792FFA" w14:textId="409ACA02" w:rsidR="00322E68" w:rsidRPr="00CA32B7" w:rsidRDefault="00322E68" w:rsidP="00874F6E">
      <w:pPr>
        <w:pStyle w:val="B1"/>
        <w:rPr>
          <w:lang w:val="en-US"/>
        </w:rPr>
      </w:pPr>
      <w:r w:rsidRPr="00CA32B7">
        <w:rPr>
          <w:lang w:val="en-US"/>
        </w:rPr>
        <w:t>-</w:t>
      </w:r>
      <w:r w:rsidRPr="00CA32B7">
        <w:rPr>
          <w:lang w:val="en-US"/>
        </w:rPr>
        <w:tab/>
        <w:t>Support for USS authorization of C2 Communication.</w:t>
      </w:r>
    </w:p>
    <w:p w14:paraId="2A324CE2" w14:textId="7E2C6B26" w:rsidR="00322E68" w:rsidRPr="00CA32B7" w:rsidRDefault="00322E68" w:rsidP="00874F6E">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 Unknown UAV tracking mode. The 3GPP system supports geofencing (for in-flight UAV) and geocaging (for UAV on the ground intending to fly) functionality in USS by providing enablers such as location services, event notification to a subscribing USS, etc.</w:t>
      </w:r>
    </w:p>
    <w:p w14:paraId="4A0DEC3C" w14:textId="66BC4361" w:rsidR="00FF7EE0" w:rsidRPr="00CA32B7" w:rsidRDefault="00322E68" w:rsidP="00874F6E">
      <w:pPr>
        <w:pStyle w:val="NO"/>
        <w:rPr>
          <w:lang w:val="en-US"/>
        </w:rPr>
      </w:pPr>
      <w:r w:rsidRPr="00CA32B7">
        <w:rPr>
          <w:lang w:val="en-US"/>
        </w:rPr>
        <w:lastRenderedPageBreak/>
        <w:t>NOTE:</w:t>
      </w:r>
      <w:r w:rsidRPr="00CA32B7">
        <w:rPr>
          <w:lang w:val="en-US"/>
        </w:rPr>
        <w:tab/>
        <w:t>Geofencing/geocaging mechanisms are an air traffic control functionality performed by the USS and are out of scope of this specification. The 3GPP system provides enablers to support geofencing/geocaging functionality in USS, e.g. location services, enablement of C2 connectivity, event notification to a subscribing USS, etc. However, no specific geofencing//geocaging mechanisms are defined in 3GPP.</w:t>
      </w:r>
    </w:p>
    <w:p w14:paraId="132C93DD" w14:textId="77777777" w:rsidR="00FF7EE0" w:rsidRPr="00CA32B7" w:rsidRDefault="00FF7EE0" w:rsidP="00FF7EE0">
      <w:pPr>
        <w:pStyle w:val="Heading2"/>
      </w:pPr>
      <w:bookmarkStart w:id="110" w:name="_Toc73974939"/>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06"/>
      <w:bookmarkEnd w:id="107"/>
      <w:bookmarkEnd w:id="108"/>
      <w:bookmarkEnd w:id="109"/>
      <w:bookmarkEnd w:id="110"/>
    </w:p>
    <w:p w14:paraId="2787A21E" w14:textId="61183796" w:rsidR="00322E68" w:rsidRPr="00CA32B7" w:rsidRDefault="00322E68" w:rsidP="00322E68">
      <w:pPr>
        <w:pStyle w:val="Heading3"/>
      </w:pPr>
      <w:bookmarkStart w:id="111" w:name="_Toc66381055"/>
      <w:bookmarkStart w:id="112" w:name="_Toc73974940"/>
      <w:bookmarkStart w:id="113" w:name="_Toc343594455"/>
      <w:bookmarkStart w:id="114" w:name="_Toc372246780"/>
      <w:bookmarkStart w:id="115" w:name="_Toc64385452"/>
      <w:bookmarkStart w:id="116" w:name="_Toc64529602"/>
      <w:r w:rsidRPr="00CA32B7">
        <w:t>4.2.1</w:t>
      </w:r>
      <w:r w:rsidRPr="00CA32B7">
        <w:tab/>
        <w:t>General</w:t>
      </w:r>
      <w:bookmarkEnd w:id="111"/>
      <w:bookmarkEnd w:id="112"/>
    </w:p>
    <w:p w14:paraId="19632EB2" w14:textId="77777777" w:rsidR="00322E68" w:rsidRPr="00CA32B7" w:rsidRDefault="00322E68" w:rsidP="00322E68">
      <w:r w:rsidRPr="00CA32B7">
        <w:t>This specification covers UAV functionality provided by 5GC connected to NG-RAN and EPC connected to LTE.</w:t>
      </w:r>
    </w:p>
    <w:p w14:paraId="0D031552" w14:textId="77777777" w:rsidR="00322E68" w:rsidRPr="00CA32B7" w:rsidRDefault="00322E68" w:rsidP="00322E68">
      <w:r w:rsidRPr="00CA32B7">
        <w:t>The following functionality is defined for UAV support in the 3GPP system:</w:t>
      </w:r>
    </w:p>
    <w:p w14:paraId="4A55962C" w14:textId="7B68ABC5" w:rsidR="00322E68" w:rsidRPr="00CA32B7" w:rsidRDefault="00322E68" w:rsidP="00322E68">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bookmarkStart w:id="117" w:name="_Hlk53058757"/>
    </w:p>
    <w:p w14:paraId="506EF657" w14:textId="77777777" w:rsidR="00322E68" w:rsidRPr="00CA32B7" w:rsidRDefault="00322E68" w:rsidP="00322E68">
      <w:pPr>
        <w:pStyle w:val="B1"/>
      </w:pPr>
      <w:r w:rsidRPr="00CA32B7">
        <w:t>-</w:t>
      </w:r>
      <w:r w:rsidRPr="00CA32B7">
        <w:tab/>
        <w:t>Depending on 3GPP network operator and/or regulatory requirements, the UUAA is performed:</w:t>
      </w:r>
    </w:p>
    <w:p w14:paraId="4BED5813" w14:textId="33D0BC4B" w:rsidR="00322E68" w:rsidRPr="00CA32B7" w:rsidRDefault="00322E68" w:rsidP="00322E68">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B589D07" w14:textId="606BC383" w:rsidR="00322E68" w:rsidRPr="00CA32B7" w:rsidRDefault="00322E68" w:rsidP="00322E68">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18D045D" w14:textId="520BAE95" w:rsidR="00322E68" w:rsidRPr="00CA32B7" w:rsidRDefault="00322E68" w:rsidP="00322E68">
      <w:pPr>
        <w:pStyle w:val="B1"/>
      </w:pPr>
      <w:r w:rsidRPr="00CA32B7">
        <w:t>-</w:t>
      </w:r>
      <w:r w:rsidRPr="00CA32B7">
        <w:tab/>
        <w:t xml:space="preserve">A UAV that is </w:t>
      </w:r>
      <w:r w:rsidR="00955229">
        <w:t xml:space="preserve">provisioned with </w:t>
      </w:r>
      <w:r w:rsidRPr="00CA32B7">
        <w:t xml:space="preserve">a CAA-Level UAV ID </w:t>
      </w:r>
      <w:r w:rsidR="00955229">
        <w:t xml:space="preserve">shall </w:t>
      </w:r>
      <w:r w:rsidRPr="00CA32B7">
        <w:t xml:space="preserve">provide the CAA-Level UAV ID in 5GS in both Registration and in PDU Session establishment. In EPC, a UAV that is </w:t>
      </w:r>
      <w:r w:rsidR="00955229">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59ED3023" w14:textId="77777777" w:rsidR="00322E68" w:rsidRPr="00CA32B7" w:rsidRDefault="00322E68" w:rsidP="00322E68">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B5C8C12" w14:textId="77777777" w:rsidR="00322E68" w:rsidRPr="00CA32B7" w:rsidRDefault="00322E68" w:rsidP="00322E68">
      <w:pPr>
        <w:pStyle w:val="B1"/>
      </w:pPr>
      <w:r w:rsidRPr="00CA32B7">
        <w:t>-</w:t>
      </w:r>
      <w:r w:rsidRPr="00CA32B7">
        <w:tab/>
        <w:t>The UAV flight authorization and UAV-UAVC pairing authorization is performed at PDU session/PDN connection establishment/modification procedures.</w:t>
      </w:r>
    </w:p>
    <w:bookmarkEnd w:id="117"/>
    <w:p w14:paraId="28769B2E" w14:textId="074187DC" w:rsidR="00322E68" w:rsidRPr="00CA32B7" w:rsidRDefault="00322E68" w:rsidP="00322E68">
      <w:pPr>
        <w:pStyle w:val="B1"/>
      </w:pPr>
      <w:r w:rsidRPr="00CA32B7">
        <w:t>-</w:t>
      </w:r>
      <w:r w:rsidRPr="00CA32B7">
        <w:tab/>
        <w:t xml:space="preserve">The 3GPP system supports USS authorization of pairing between a UAV and a networked UAVC or a UAVC that connects to the UAV via Internet connectivity during </w:t>
      </w:r>
      <w:r w:rsidR="001C09E0">
        <w:t xml:space="preserve">either </w:t>
      </w:r>
      <w:r w:rsidRPr="00CA32B7">
        <w:t xml:space="preserve">the establishment of the PDN connection/PDU session for </w:t>
      </w:r>
      <w:r w:rsidR="001C09E0">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692C0B4D" w14:textId="77777777" w:rsidR="00322E68" w:rsidRPr="00CA32B7" w:rsidRDefault="00322E68" w:rsidP="00322E68">
      <w:pPr>
        <w:pStyle w:val="NO"/>
      </w:pPr>
      <w:r w:rsidRPr="00CA32B7">
        <w:t>NOTE:</w:t>
      </w:r>
      <w:r w:rsidRPr="00CA32B7">
        <w:tab/>
        <w:t>How the USS is made aware of the UAVC is outside the scope of 3GPP in this Release.</w:t>
      </w:r>
    </w:p>
    <w:p w14:paraId="59BA6FC6" w14:textId="7805AA8E" w:rsidR="00322E68" w:rsidRPr="00CA32B7" w:rsidRDefault="00322E68" w:rsidP="00322E68">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605EE0DC" w14:textId="77777777" w:rsidR="00322E68" w:rsidRPr="00CA32B7" w:rsidRDefault="00322E68" w:rsidP="00322E68">
      <w:r w:rsidRPr="00CA32B7">
        <w:t>The following architectural assumptions apply:</w:t>
      </w:r>
    </w:p>
    <w:p w14:paraId="32E54146" w14:textId="77777777" w:rsidR="00322E68" w:rsidRPr="00CA32B7" w:rsidRDefault="00322E68" w:rsidP="00322E68">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2005DCBE" w14:textId="0C6D0D2A" w:rsidR="00322E68" w:rsidRPr="00CA32B7" w:rsidRDefault="00322E68" w:rsidP="00322E68">
      <w:pPr>
        <w:pStyle w:val="B1"/>
      </w:pPr>
      <w:r w:rsidRPr="00CA32B7">
        <w:rPr>
          <w:lang w:val="en-IN"/>
        </w:rPr>
        <w:lastRenderedPageBreak/>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w:t>
      </w:r>
    </w:p>
    <w:p w14:paraId="1BF23559" w14:textId="4493F7D4" w:rsidR="00322E68" w:rsidRPr="00CA32B7" w:rsidRDefault="00322E68" w:rsidP="00322E68">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35F56662" w14:textId="27127192" w:rsidR="00322E68" w:rsidRPr="00CA32B7" w:rsidRDefault="00322E68" w:rsidP="00322E68">
      <w:pPr>
        <w:pStyle w:val="B2"/>
        <w:rPr>
          <w:noProof/>
        </w:rPr>
      </w:pPr>
      <w:r w:rsidRPr="00CA32B7">
        <w:rPr>
          <w:noProof/>
        </w:rPr>
        <w:t>-</w:t>
      </w:r>
      <w:r w:rsidRPr="00CA32B7">
        <w:rPr>
          <w:noProof/>
        </w:rPr>
        <w:tab/>
        <w:t>It is assumed that an aerial subscription associated to a UAV includes at least one GPSI to be used as 3GPP UAV ID.</w:t>
      </w:r>
    </w:p>
    <w:p w14:paraId="22658948" w14:textId="51489DE9" w:rsidR="00322E68" w:rsidRPr="00CA32B7" w:rsidRDefault="00322E68" w:rsidP="00322E68">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C50542B" w14:textId="10E7ADE1" w:rsidR="00322E68" w:rsidRPr="00CA32B7" w:rsidRDefault="00322E68" w:rsidP="00322E68">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0B9B443" w14:textId="1BF42E2B" w:rsidR="00322E68" w:rsidRPr="00CA32B7" w:rsidRDefault="00322E68" w:rsidP="00322E68">
      <w:pPr>
        <w:pStyle w:val="B1"/>
      </w:pPr>
      <w:r w:rsidRPr="00CA32B7">
        <w:t>-</w:t>
      </w:r>
      <w:r w:rsidRPr="00CA32B7">
        <w:tab/>
        <w:t>In this Release, the UAV uses 3GPP access (i.e. LTE &amp; NR) for 3GPP UAV related operations.</w:t>
      </w:r>
    </w:p>
    <w:p w14:paraId="0F45427D" w14:textId="120A754E" w:rsidR="00322E68" w:rsidRPr="00CA32B7" w:rsidRDefault="00322E68" w:rsidP="00322E68">
      <w:pPr>
        <w:pStyle w:val="B1"/>
      </w:pPr>
      <w:r w:rsidRPr="00CA32B7">
        <w:t>-</w:t>
      </w:r>
      <w:r w:rsidRPr="00CA32B7">
        <w:tab/>
        <w:t xml:space="preserve">Activation of RAN aerial features for UAV accessing via E-UTRA reuses the existing mechanism defined in </w:t>
      </w:r>
      <w:r w:rsidR="00206175" w:rsidRPr="00CA32B7">
        <w:t>TS</w:t>
      </w:r>
      <w:r w:rsidR="00206175">
        <w:t> </w:t>
      </w:r>
      <w:r w:rsidR="00206175" w:rsidRPr="00CA32B7">
        <w:t>36.300</w:t>
      </w:r>
      <w:r w:rsidR="00206175">
        <w:t> </w:t>
      </w:r>
      <w:r w:rsidR="00206175" w:rsidRPr="00CA32B7">
        <w:t>[</w:t>
      </w:r>
      <w:r w:rsidR="00CA32B7">
        <w:t>7</w:t>
      </w:r>
      <w:r w:rsidRPr="00CA32B7">
        <w:t>].</w:t>
      </w:r>
    </w:p>
    <w:p w14:paraId="6F146836" w14:textId="5CCF6E37" w:rsidR="00322E68" w:rsidRPr="00CA32B7" w:rsidRDefault="00322E68" w:rsidP="00322E68">
      <w:pPr>
        <w:pStyle w:val="B1"/>
      </w:pPr>
      <w:r w:rsidRPr="00CA32B7">
        <w:t>-</w:t>
      </w:r>
      <w:r w:rsidRPr="00CA32B7">
        <w:tab/>
      </w:r>
      <w:r w:rsidR="00820E24">
        <w:t>NOTE 2: In</w:t>
      </w:r>
      <w:r w:rsidRPr="00CA32B7">
        <w:t xml:space="preserve"> this Release, </w:t>
      </w:r>
      <w:r w:rsidR="00820E24">
        <w:t xml:space="preserve">an </w:t>
      </w:r>
      <w:r w:rsidRPr="00CA32B7">
        <w:t xml:space="preserve">UAV is served by </w:t>
      </w:r>
      <w:r w:rsidR="00820E24">
        <w:t xml:space="preserve">single </w:t>
      </w:r>
      <w:r w:rsidRPr="00CA32B7">
        <w:t xml:space="preserve">USS for the duration of </w:t>
      </w:r>
      <w:r w:rsidR="00820E24">
        <w:t>the connectivity between the USS and the UAV</w:t>
      </w:r>
      <w:r w:rsidRPr="00CA32B7">
        <w:t>.</w:t>
      </w:r>
    </w:p>
    <w:p w14:paraId="7CEEBF4C" w14:textId="77777777" w:rsidR="00322E68" w:rsidRPr="00CA32B7" w:rsidRDefault="00322E68" w:rsidP="00322E68">
      <w:pPr>
        <w:pStyle w:val="B1"/>
      </w:pPr>
      <w:r w:rsidRPr="00CA32B7">
        <w:t>-</w:t>
      </w:r>
      <w:r w:rsidRPr="00CA32B7">
        <w:tab/>
        <w:t>One or more USS(s) may be present in a specific region and may manage UAVs over one or more 3GPP networks.</w:t>
      </w:r>
    </w:p>
    <w:p w14:paraId="6E2DC529" w14:textId="77777777" w:rsidR="00322E68" w:rsidRPr="00CA32B7" w:rsidRDefault="00322E68" w:rsidP="00322E68">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CF1AE27" w14:textId="161538A1" w:rsidR="00322E68" w:rsidRPr="00CA32B7" w:rsidRDefault="00322E68" w:rsidP="00322E68">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0EB2FC8A" w14:textId="77777777" w:rsidR="00322E68" w:rsidRPr="00CA32B7" w:rsidRDefault="00322E68" w:rsidP="00322E68">
      <w:pPr>
        <w:pStyle w:val="Heading3"/>
      </w:pPr>
      <w:bookmarkStart w:id="118" w:name="_Toc66381056"/>
      <w:bookmarkStart w:id="119" w:name="_Toc73974941"/>
      <w:r w:rsidRPr="00CA32B7">
        <w:t>4.2.2</w:t>
      </w:r>
      <w:r w:rsidRPr="00CA32B7">
        <w:tab/>
        <w:t>Logical UAV Reference Architecture</w:t>
      </w:r>
      <w:bookmarkEnd w:id="118"/>
      <w:bookmarkEnd w:id="119"/>
    </w:p>
    <w:p w14:paraId="038F030B" w14:textId="1CC41FCE" w:rsidR="00322E68" w:rsidRPr="00CA32B7" w:rsidRDefault="007A5E8B" w:rsidP="00322E68">
      <w:pPr>
        <w:pStyle w:val="TH"/>
      </w:pPr>
      <w:r w:rsidRPr="00CA32B7">
        <w:object w:dxaOrig="5911" w:dyaOrig="3136" w14:anchorId="68022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82.05pt" o:ole="">
            <v:imagedata r:id="rId14" o:title=""/>
          </v:shape>
          <o:OLEObject Type="Embed" ProgID="Visio.Drawing.15" ShapeID="_x0000_i1025" DrawAspect="Content" ObjectID="_1684588668" r:id="rId15"/>
        </w:object>
      </w:r>
    </w:p>
    <w:p w14:paraId="2074665C" w14:textId="7A9460C1" w:rsidR="00322E68" w:rsidRDefault="00322E68" w:rsidP="00322E68">
      <w:pPr>
        <w:pStyle w:val="TF"/>
      </w:pPr>
      <w:r w:rsidRPr="00CA32B7">
        <w:t>Figure 4.2.2-1: Logical 5GS and EPS architecture for UAV</w:t>
      </w:r>
    </w:p>
    <w:p w14:paraId="074FA95A" w14:textId="1C6FB782" w:rsidR="00C3711C" w:rsidRPr="00206175" w:rsidRDefault="00C3711C" w:rsidP="00C3711C">
      <w:pPr>
        <w:pStyle w:val="NO"/>
      </w:pPr>
      <w:r w:rsidRPr="00206175">
        <w:t>NOTE</w:t>
      </w:r>
      <w:r w:rsidR="00206175" w:rsidRPr="00206175">
        <w:t> 1</w:t>
      </w:r>
      <w:r w:rsidRPr="00206175">
        <w:t>:</w:t>
      </w:r>
      <w:r w:rsidR="00206175" w:rsidRPr="00206175">
        <w:tab/>
        <w:t>P</w:t>
      </w:r>
      <w:r w:rsidRPr="00206175">
        <w:t>rovisioning of UAS services over EPC is based on the use of an SMF+PGW-C node.</w:t>
      </w:r>
    </w:p>
    <w:p w14:paraId="2C879517" w14:textId="2B04E3ED" w:rsidR="00322E68" w:rsidRPr="00CA32B7" w:rsidRDefault="007A5E8B" w:rsidP="00322E68">
      <w:pPr>
        <w:pStyle w:val="TH"/>
        <w:rPr>
          <w:lang w:eastAsia="zh-CN"/>
        </w:rPr>
      </w:pPr>
      <w:r w:rsidRPr="00CA32B7">
        <w:object w:dxaOrig="8963" w:dyaOrig="5899" w14:anchorId="744EBF89">
          <v:shape id="_x0000_i1026" type="#_x0000_t75" style="width:449pt;height:294.8pt" o:ole="">
            <v:imagedata r:id="rId16" o:title=""/>
          </v:shape>
          <o:OLEObject Type="Embed" ProgID="Word.Picture.8" ShapeID="_x0000_i1026" DrawAspect="Content" ObjectID="_1684588669" r:id="rId17"/>
        </w:object>
      </w:r>
    </w:p>
    <w:p w14:paraId="686F59A3" w14:textId="02FF6184" w:rsidR="00322E68" w:rsidRPr="00CA32B7" w:rsidRDefault="00322E68" w:rsidP="00322E68">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120" w:name="_MON_1681291751"/>
    <w:bookmarkEnd w:id="120"/>
    <w:p w14:paraId="12CEAA98" w14:textId="75A8B683" w:rsidR="00322E68" w:rsidRPr="00CA32B7" w:rsidRDefault="007A5E8B" w:rsidP="00322E68">
      <w:pPr>
        <w:pStyle w:val="TH"/>
        <w:rPr>
          <w:lang w:eastAsia="zh-CN"/>
        </w:rPr>
      </w:pPr>
      <w:r w:rsidRPr="00CA32B7">
        <w:object w:dxaOrig="9131" w:dyaOrig="6610" w14:anchorId="23B1443F">
          <v:shape id="_x0000_i1027" type="#_x0000_t75" style="width:456.45pt;height:330.8pt" o:ole="">
            <v:imagedata r:id="rId18" o:title=""/>
          </v:shape>
          <o:OLEObject Type="Embed" ProgID="Word.Picture.8" ShapeID="_x0000_i1027" DrawAspect="Content" ObjectID="_1684588670" r:id="rId19"/>
        </w:object>
      </w:r>
    </w:p>
    <w:p w14:paraId="1D733DAC" w14:textId="2C821346" w:rsidR="00322E68" w:rsidRPr="00CA32B7" w:rsidRDefault="00322E68" w:rsidP="00322E68">
      <w:pPr>
        <w:pStyle w:val="TF"/>
        <w:rPr>
          <w:lang w:eastAsia="zh-CN"/>
        </w:rPr>
      </w:pPr>
      <w:r w:rsidRPr="00CA32B7">
        <w:rPr>
          <w:lang w:eastAsia="zh-CN"/>
        </w:rPr>
        <w:t>Figure 4.2.2-3: Local breakout roaming architecture for interworking between 5GS and EPC/E-UTRAN</w:t>
      </w:r>
    </w:p>
    <w:p w14:paraId="6911A8A7" w14:textId="6B15D469" w:rsidR="00322E68" w:rsidRPr="00CA32B7" w:rsidRDefault="00322E68" w:rsidP="00322E68">
      <w:pPr>
        <w:pStyle w:val="NO"/>
        <w:rPr>
          <w:lang w:eastAsia="zh-CN"/>
        </w:rPr>
      </w:pPr>
      <w:r w:rsidRPr="00CA32B7">
        <w:rPr>
          <w:lang w:eastAsia="zh-CN"/>
        </w:rPr>
        <w:lastRenderedPageBreak/>
        <w:t>NOTE</w:t>
      </w:r>
      <w:r w:rsidR="00206175">
        <w:rPr>
          <w:lang w:eastAsia="zh-CN"/>
        </w:rPr>
        <w:t> 2</w:t>
      </w:r>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657FFF35" w14:textId="77777777" w:rsidR="00322E68" w:rsidRPr="00CA32B7" w:rsidRDefault="00322E68" w:rsidP="00322E68">
      <w:pPr>
        <w:pStyle w:val="Heading3"/>
      </w:pPr>
      <w:bookmarkStart w:id="121" w:name="_Toc66381057"/>
      <w:bookmarkStart w:id="122" w:name="_Toc73974942"/>
      <w:r w:rsidRPr="00CA32B7">
        <w:t>4.2.3</w:t>
      </w:r>
      <w:r w:rsidRPr="00CA32B7">
        <w:tab/>
        <w:t>5GS Non-roaming Reference Architecture</w:t>
      </w:r>
      <w:bookmarkEnd w:id="121"/>
      <w:bookmarkEnd w:id="122"/>
    </w:p>
    <w:p w14:paraId="7A6E8DB6" w14:textId="76A94CC3" w:rsidR="00322E68" w:rsidRPr="00CA32B7" w:rsidRDefault="00C3711C" w:rsidP="00322E68">
      <w:pPr>
        <w:pStyle w:val="TH"/>
      </w:pPr>
      <w:r w:rsidRPr="00CA32B7">
        <w:object w:dxaOrig="5910" w:dyaOrig="3135" w14:anchorId="377EE333">
          <v:shape id="_x0000_i1028" type="#_x0000_t75" style="width:349.8pt;height:182.05pt" o:ole="">
            <v:imagedata r:id="rId20" o:title=""/>
          </v:shape>
          <o:OLEObject Type="Embed" ProgID="Visio.Drawing.15" ShapeID="_x0000_i1028" DrawAspect="Content" ObjectID="_1684588671" r:id="rId21"/>
        </w:object>
      </w:r>
    </w:p>
    <w:p w14:paraId="7E3F69D0" w14:textId="2E53F068" w:rsidR="00322E68" w:rsidRPr="00CA32B7" w:rsidRDefault="00322E68" w:rsidP="00322E68">
      <w:pPr>
        <w:pStyle w:val="TF"/>
      </w:pPr>
      <w:r w:rsidRPr="00CA32B7">
        <w:t>Figure 4.2.3-1: 5G System non-roaming architecture for UAV</w:t>
      </w:r>
    </w:p>
    <w:p w14:paraId="61CB4393" w14:textId="77777777" w:rsidR="00322E68" w:rsidRPr="00CA32B7" w:rsidRDefault="00322E68" w:rsidP="00322E68">
      <w:pPr>
        <w:pStyle w:val="Heading3"/>
      </w:pPr>
      <w:bookmarkStart w:id="123" w:name="_Toc66381058"/>
      <w:bookmarkStart w:id="124" w:name="_Toc73974943"/>
      <w:r w:rsidRPr="00CA32B7">
        <w:t>4.2.4</w:t>
      </w:r>
      <w:r w:rsidRPr="00CA32B7">
        <w:tab/>
        <w:t>5GS Roaming Reference Architecture</w:t>
      </w:r>
      <w:bookmarkEnd w:id="123"/>
      <w:bookmarkEnd w:id="124"/>
    </w:p>
    <w:p w14:paraId="4DEC57B6" w14:textId="57F2BE30" w:rsidR="00322E68" w:rsidRPr="00CA32B7" w:rsidRDefault="00C3711C" w:rsidP="00322E68">
      <w:pPr>
        <w:pStyle w:val="TH"/>
      </w:pPr>
      <w:r w:rsidRPr="00CA32B7">
        <w:object w:dxaOrig="9465" w:dyaOrig="3870" w14:anchorId="4EED7857">
          <v:shape id="_x0000_i1029" type="#_x0000_t75" style="width:479.55pt;height:199pt" o:ole="">
            <v:imagedata r:id="rId22" o:title=""/>
          </v:shape>
          <o:OLEObject Type="Embed" ProgID="Visio.Drawing.11" ShapeID="_x0000_i1029" DrawAspect="Content" ObjectID="_1684588672" r:id="rId23"/>
        </w:object>
      </w:r>
    </w:p>
    <w:p w14:paraId="7EEDBDE0" w14:textId="7E19D5B0" w:rsidR="00322E68" w:rsidRPr="00CA32B7" w:rsidRDefault="00322E68" w:rsidP="00322E68">
      <w:pPr>
        <w:pStyle w:val="TF"/>
      </w:pPr>
      <w:r w:rsidRPr="00CA32B7">
        <w:t>Figure 4.2.4-2: Roaming 5G System architecture for UAV - local breakout scenario in service-based interface representation</w:t>
      </w:r>
    </w:p>
    <w:p w14:paraId="019A35A3" w14:textId="77777777" w:rsidR="00322E68" w:rsidRPr="00CA32B7" w:rsidRDefault="00322E68" w:rsidP="00322E68">
      <w:pPr>
        <w:pStyle w:val="Heading3"/>
      </w:pPr>
      <w:bookmarkStart w:id="125" w:name="_Toc20149637"/>
      <w:bookmarkStart w:id="126" w:name="_Toc27846428"/>
      <w:bookmarkStart w:id="127" w:name="_Toc36187552"/>
      <w:bookmarkStart w:id="128" w:name="_Toc45183456"/>
      <w:bookmarkStart w:id="129" w:name="_Toc66381059"/>
      <w:bookmarkStart w:id="130" w:name="_Toc73974944"/>
      <w:r w:rsidRPr="00CA32B7">
        <w:t>4.2.5</w:t>
      </w:r>
      <w:r w:rsidRPr="00CA32B7">
        <w:tab/>
        <w:t>Service-based interfaces</w:t>
      </w:r>
      <w:bookmarkEnd w:id="125"/>
      <w:bookmarkEnd w:id="126"/>
      <w:bookmarkEnd w:id="127"/>
      <w:bookmarkEnd w:id="128"/>
      <w:bookmarkEnd w:id="129"/>
      <w:bookmarkEnd w:id="130"/>
    </w:p>
    <w:p w14:paraId="1479C042" w14:textId="19AE5F53" w:rsidR="00206175" w:rsidRPr="00CA32B7" w:rsidRDefault="00322E68" w:rsidP="00322E68">
      <w:r w:rsidRPr="00CA32B7">
        <w:t xml:space="preserve">The 5G System Architecture for UAVs contains the service-based interfaces defined in </w:t>
      </w:r>
      <w:r w:rsidR="00206175" w:rsidRPr="00CA32B7">
        <w:t>TS</w:t>
      </w:r>
      <w:r w:rsidR="00206175">
        <w:t> </w:t>
      </w:r>
      <w:r w:rsidR="00206175" w:rsidRPr="00CA32B7">
        <w:t>23.501</w:t>
      </w:r>
      <w:r w:rsidR="00206175">
        <w:t> </w:t>
      </w:r>
      <w:r w:rsidR="00206175" w:rsidRPr="00CA32B7">
        <w:t>[</w:t>
      </w:r>
      <w:r w:rsidRPr="00CA32B7">
        <w:t>2]</w:t>
      </w:r>
      <w:r w:rsidR="00C3711C">
        <w:t>.</w:t>
      </w:r>
      <w:bookmarkStart w:id="131" w:name="_Toc20149638"/>
      <w:bookmarkStart w:id="132" w:name="_Toc27846429"/>
      <w:bookmarkStart w:id="133" w:name="_Toc36187553"/>
      <w:bookmarkStart w:id="134" w:name="_Toc45183457"/>
      <w:bookmarkStart w:id="135" w:name="_Toc66381060"/>
    </w:p>
    <w:p w14:paraId="2889C881" w14:textId="1DD16A69" w:rsidR="00322E68" w:rsidRPr="00CA32B7" w:rsidRDefault="00322E68" w:rsidP="00322E68">
      <w:pPr>
        <w:pStyle w:val="Heading3"/>
      </w:pPr>
      <w:bookmarkStart w:id="136" w:name="_Toc73974945"/>
      <w:r w:rsidRPr="00CA32B7">
        <w:t>4.2.6</w:t>
      </w:r>
      <w:r w:rsidRPr="00CA32B7">
        <w:rPr>
          <w:lang w:eastAsia="zh-CN"/>
        </w:rPr>
        <w:tab/>
      </w:r>
      <w:r w:rsidRPr="00CA32B7">
        <w:t>Reference points</w:t>
      </w:r>
      <w:bookmarkEnd w:id="131"/>
      <w:bookmarkEnd w:id="132"/>
      <w:bookmarkEnd w:id="133"/>
      <w:bookmarkEnd w:id="134"/>
      <w:bookmarkEnd w:id="135"/>
      <w:bookmarkEnd w:id="136"/>
    </w:p>
    <w:p w14:paraId="3E9DD42B" w14:textId="3F3D6848" w:rsidR="00206175" w:rsidRPr="00CA32B7" w:rsidRDefault="00322E68" w:rsidP="00206175">
      <w:r w:rsidRPr="00CA32B7">
        <w:t xml:space="preserve">The 5G System Architecture for UAV contains the reference points defined in </w:t>
      </w:r>
      <w:r w:rsidR="00206175" w:rsidRPr="00CA32B7">
        <w:t>TS</w:t>
      </w:r>
      <w:r w:rsidR="00206175">
        <w:t> </w:t>
      </w:r>
      <w:r w:rsidR="00206175" w:rsidRPr="00CA32B7">
        <w:t>23.501</w:t>
      </w:r>
      <w:r w:rsidR="00206175">
        <w:t> </w:t>
      </w:r>
      <w:r w:rsidR="00206175" w:rsidRPr="00CA32B7">
        <w:t>[</w:t>
      </w:r>
      <w:r w:rsidRPr="00CA32B7">
        <w:t>2]</w:t>
      </w:r>
      <w:r w:rsidR="007A5E8B">
        <w:t>.</w:t>
      </w:r>
    </w:p>
    <w:p w14:paraId="66A16664" w14:textId="47E138C2" w:rsidR="00FF7EE0" w:rsidRPr="00CA32B7" w:rsidRDefault="00FF7EE0" w:rsidP="00FF7EE0">
      <w:pPr>
        <w:pStyle w:val="Heading2"/>
      </w:pPr>
      <w:bookmarkStart w:id="137" w:name="_Toc73974946"/>
      <w:r w:rsidRPr="00CA32B7">
        <w:lastRenderedPageBreak/>
        <w:t>4.</w:t>
      </w:r>
      <w:r w:rsidRPr="00CA32B7">
        <w:rPr>
          <w:rFonts w:eastAsia="Malgun Gothic" w:hint="eastAsia"/>
          <w:lang w:eastAsia="ko-KR"/>
        </w:rPr>
        <w:t>3</w:t>
      </w:r>
      <w:r w:rsidRPr="00CA32B7">
        <w:tab/>
      </w:r>
      <w:bookmarkEnd w:id="113"/>
      <w:bookmarkEnd w:id="114"/>
      <w:r w:rsidRPr="00CA32B7">
        <w:t xml:space="preserve">Functional </w:t>
      </w:r>
      <w:r w:rsidRPr="00CA32B7">
        <w:rPr>
          <w:rFonts w:eastAsia="Malgun Gothic" w:hint="eastAsia"/>
          <w:lang w:eastAsia="ko-KR"/>
        </w:rPr>
        <w:t>e</w:t>
      </w:r>
      <w:r w:rsidRPr="00CA32B7">
        <w:t>ntities</w:t>
      </w:r>
      <w:bookmarkEnd w:id="115"/>
      <w:bookmarkEnd w:id="116"/>
      <w:bookmarkEnd w:id="137"/>
    </w:p>
    <w:p w14:paraId="62767E9B" w14:textId="7865945D" w:rsidR="00322E68" w:rsidRPr="00CA32B7" w:rsidRDefault="00322E68" w:rsidP="00322E68">
      <w:pPr>
        <w:pStyle w:val="Heading3"/>
      </w:pPr>
      <w:bookmarkStart w:id="138" w:name="_Toc66381062"/>
      <w:bookmarkStart w:id="139" w:name="_Toc73974947"/>
      <w:bookmarkStart w:id="140" w:name="_Toc343594462"/>
      <w:bookmarkStart w:id="141" w:name="_Toc372246783"/>
      <w:bookmarkStart w:id="142" w:name="_Toc64385453"/>
      <w:bookmarkStart w:id="143" w:name="_Toc64529603"/>
      <w:r w:rsidRPr="00CA32B7">
        <w:t>4.3.1</w:t>
      </w:r>
      <w:r w:rsidRPr="00CA32B7">
        <w:tab/>
        <w:t>General</w:t>
      </w:r>
      <w:bookmarkEnd w:id="138"/>
      <w:bookmarkEnd w:id="139"/>
    </w:p>
    <w:p w14:paraId="76E3FCFC" w14:textId="1327CE74" w:rsidR="00322E68" w:rsidRPr="00CA32B7" w:rsidRDefault="00CA32B7" w:rsidP="00322E68">
      <w:r w:rsidRPr="00CA32B7">
        <w:t xml:space="preserve">In addition to the 5GS functional entities defined in </w:t>
      </w:r>
      <w:r w:rsidR="00206175" w:rsidRPr="00CA32B7">
        <w:t>TS</w:t>
      </w:r>
      <w:r w:rsidR="00206175">
        <w:t> </w:t>
      </w:r>
      <w:r w:rsidR="00206175" w:rsidRPr="00CA32B7">
        <w:t>23.501</w:t>
      </w:r>
      <w:r w:rsidR="00206175">
        <w:t> </w:t>
      </w:r>
      <w:r w:rsidR="00206175" w:rsidRPr="00CA32B7">
        <w:t>[</w:t>
      </w:r>
      <w:r w:rsidRPr="00CA32B7">
        <w:t xml:space="preserve">2] and the EPS functional entities defined in </w:t>
      </w:r>
      <w:r w:rsidR="00206175" w:rsidRPr="00CA32B7">
        <w:t>TS</w:t>
      </w:r>
      <w:r w:rsidR="00206175">
        <w:t> </w:t>
      </w:r>
      <w:r w:rsidR="00206175" w:rsidRPr="00CA32B7">
        <w:t>23.401</w:t>
      </w:r>
      <w:r w:rsidR="00206175">
        <w:t> </w:t>
      </w:r>
      <w:r w:rsidR="00206175" w:rsidRPr="00CA32B7">
        <w:t>[</w:t>
      </w:r>
      <w:r w:rsidRPr="00CA32B7">
        <w:t>6], the following functional entities are defined for UAS.</w:t>
      </w:r>
    </w:p>
    <w:p w14:paraId="236D5958" w14:textId="77777777" w:rsidR="00322E68" w:rsidRPr="00CA32B7" w:rsidRDefault="00322E68" w:rsidP="00322E68">
      <w:pPr>
        <w:pStyle w:val="Heading3"/>
      </w:pPr>
      <w:bookmarkStart w:id="144" w:name="_Toc66381063"/>
      <w:bookmarkStart w:id="145" w:name="_Toc73974948"/>
      <w:r w:rsidRPr="00CA32B7">
        <w:t>4.3.2</w:t>
      </w:r>
      <w:r w:rsidRPr="00CA32B7">
        <w:tab/>
        <w:t>UAS NF</w:t>
      </w:r>
      <w:bookmarkEnd w:id="144"/>
      <w:bookmarkEnd w:id="145"/>
    </w:p>
    <w:p w14:paraId="350939F2" w14:textId="23DAB49D" w:rsidR="00322E68" w:rsidRDefault="00322E68" w:rsidP="00322E68">
      <w:r w:rsidRPr="00CA32B7">
        <w:t xml:space="preserve">The UAS Network Function is </w:t>
      </w:r>
      <w:r w:rsidR="00131F36">
        <w:t xml:space="preserve">supported by the NEF and </w:t>
      </w:r>
      <w:r w:rsidRPr="00CA32B7">
        <w:t xml:space="preserve">used for external exposure of services to the USS. The UAS-NF makes use of existing NEF/SCEF exposure services for </w:t>
      </w:r>
      <w:bookmarkStart w:id="146" w:name="_Hlk64292295"/>
      <w:r w:rsidRPr="00CA32B7">
        <w:t>UAV authentication/authorization, for UAV flight authorization, for UAV-UAVC pairing authorization, and related revocation</w:t>
      </w:r>
      <w:bookmarkEnd w:id="146"/>
      <w:r w:rsidRPr="00CA32B7">
        <w:t>; for location reporting, and control of QoS/traffic filtering for C2 communication.</w:t>
      </w:r>
    </w:p>
    <w:p w14:paraId="184FA183" w14:textId="4995FFBF" w:rsidR="00131F36" w:rsidRPr="00CA32B7" w:rsidRDefault="00131F36" w:rsidP="00322E68">
      <w:r w:rsidRPr="000904F4">
        <w:t>A dedicated NEF may be deployed to provide only the UAS NF functionality, i.e. to support the UAS specific features/APIs and the NEF features/APIs that are specified for capability exposure towards the USS.</w:t>
      </w:r>
    </w:p>
    <w:p w14:paraId="3E00BC80" w14:textId="63E8F017" w:rsidR="00322E68" w:rsidRPr="00CA32B7" w:rsidRDefault="00322E68" w:rsidP="00322E68">
      <w:r w:rsidRPr="00CA32B7">
        <w:t>For external exposure of services related to specific UAV(s), the UAS NF resides in the VPLMN, in order to interface with country specific USS(es).</w:t>
      </w:r>
    </w:p>
    <w:p w14:paraId="3D4C4E32" w14:textId="49C01871" w:rsidR="00322E68" w:rsidRPr="00CA32B7" w:rsidRDefault="00322E68" w:rsidP="00322E68">
      <w:pPr>
        <w:rPr>
          <w:lang w:eastAsia="x-none"/>
        </w:rPr>
      </w:pPr>
      <w:r w:rsidRPr="00CA32B7">
        <w:rPr>
          <w:lang w:eastAsia="x-none"/>
        </w:rPr>
        <w:t xml:space="preserve">When CAPIF is supported by the UAS NF, the UAS NF supports the CAPIF API provider domain functions as specified in </w:t>
      </w:r>
      <w:r w:rsidR="00206175" w:rsidRPr="00CA32B7">
        <w:rPr>
          <w:lang w:eastAsia="x-none"/>
        </w:rPr>
        <w:t>TS</w:t>
      </w:r>
      <w:r w:rsidR="00206175">
        <w:rPr>
          <w:lang w:eastAsia="x-none"/>
        </w:rPr>
        <w:t> </w:t>
      </w:r>
      <w:r w:rsidR="00206175" w:rsidRPr="00CA32B7">
        <w:rPr>
          <w:lang w:eastAsia="x-none"/>
        </w:rPr>
        <w:t>23.222</w:t>
      </w:r>
      <w:r w:rsidR="00206175">
        <w:rPr>
          <w:lang w:eastAsia="x-none"/>
        </w:rPr>
        <w:t> </w:t>
      </w:r>
      <w:r w:rsidR="00206175" w:rsidRPr="00CA32B7">
        <w:rPr>
          <w:lang w:eastAsia="x-none"/>
        </w:rPr>
        <w:t>[</w:t>
      </w:r>
      <w:r w:rsidRPr="00CA32B7">
        <w:rPr>
          <w:lang w:eastAsia="x-none"/>
        </w:rPr>
        <w:t>4].</w:t>
      </w:r>
    </w:p>
    <w:p w14:paraId="3360A9E2" w14:textId="4D48C537" w:rsidR="00322E68" w:rsidRDefault="00322E68" w:rsidP="00322E68">
      <w:pPr>
        <w:rPr>
          <w:lang w:eastAsia="x-none"/>
        </w:rPr>
      </w:pPr>
      <w:r w:rsidRPr="00CA32B7">
        <w:rPr>
          <w:lang w:eastAsia="x-none"/>
        </w:rPr>
        <w:t>To support re-authentication request by USS, the UAS NF stores information as to whether the re-authentication is towards an AMF or SMF/SMF+PGW-C</w:t>
      </w:r>
      <w:r w:rsidR="0015032C" w:rsidRPr="0015032C">
        <w:rPr>
          <w:lang w:eastAsia="x-none"/>
        </w:rPr>
        <w:t xml:space="preserve"> </w:t>
      </w:r>
      <w:r w:rsidR="0015032C" w:rsidRPr="00B00F50">
        <w:rPr>
          <w:lang w:eastAsia="x-none"/>
        </w:rPr>
        <w:t>and the address of the serving AMF or SMF/SMF+PGW-C</w:t>
      </w:r>
      <w:r w:rsidRPr="00CA32B7">
        <w:rPr>
          <w:lang w:eastAsia="x-none"/>
        </w:rPr>
        <w:t>.</w:t>
      </w:r>
    </w:p>
    <w:p w14:paraId="20466519" w14:textId="18B7109B" w:rsidR="00131F36" w:rsidRPr="00CA32B7" w:rsidRDefault="00131F36" w:rsidP="00206175">
      <w:pPr>
        <w:rPr>
          <w:lang w:eastAsia="x-none"/>
        </w:rPr>
      </w:pPr>
      <w:r>
        <w:t>UAS NF stores the result of UUAA-MM procedures and the result of UUAA-SM procedures.</w:t>
      </w:r>
    </w:p>
    <w:p w14:paraId="1E621527" w14:textId="77777777" w:rsidR="00322E68" w:rsidRPr="00CA32B7" w:rsidRDefault="00322E68" w:rsidP="00322E68">
      <w:pPr>
        <w:pStyle w:val="Heading3"/>
      </w:pPr>
      <w:bookmarkStart w:id="147" w:name="_Toc66381064"/>
      <w:bookmarkStart w:id="148" w:name="_Toc73974949"/>
      <w:r w:rsidRPr="00CA32B7">
        <w:t>4.3.3</w:t>
      </w:r>
      <w:r w:rsidRPr="00CA32B7">
        <w:tab/>
        <w:t>UAV</w:t>
      </w:r>
      <w:bookmarkEnd w:id="147"/>
      <w:bookmarkEnd w:id="148"/>
    </w:p>
    <w:p w14:paraId="33D228AC" w14:textId="5ABD33F9" w:rsidR="00322E68" w:rsidRPr="00CA32B7" w:rsidRDefault="00322E68" w:rsidP="00322E68">
      <w:r w:rsidRPr="00CA32B7">
        <w:t xml:space="preserve">The UAV is a 3GPP UE supporting the UE functionality defined in </w:t>
      </w:r>
      <w:r w:rsidR="00206175" w:rsidRPr="00CA32B7">
        <w:t>TS</w:t>
      </w:r>
      <w:r w:rsidR="00206175">
        <w:t> </w:t>
      </w:r>
      <w:r w:rsidR="00206175" w:rsidRPr="00CA32B7">
        <w:t>23.401</w:t>
      </w:r>
      <w:r w:rsidR="00206175">
        <w:t> </w:t>
      </w:r>
      <w:r w:rsidR="00206175" w:rsidRPr="00CA32B7">
        <w:t>[</w:t>
      </w:r>
      <w:r w:rsidR="00CA32B7" w:rsidRPr="00CA32B7">
        <w:t>6</w:t>
      </w:r>
      <w:r w:rsidRPr="00CA32B7">
        <w:t xml:space="preserve">] and in </w:t>
      </w:r>
      <w:r w:rsidR="00206175" w:rsidRPr="00CA32B7">
        <w:t>TS</w:t>
      </w:r>
      <w:r w:rsidR="00206175">
        <w:t> </w:t>
      </w:r>
      <w:r w:rsidR="00206175" w:rsidRPr="00CA32B7">
        <w:t>23.501</w:t>
      </w:r>
      <w:r w:rsidR="00206175">
        <w:t> </w:t>
      </w:r>
      <w:r w:rsidR="00206175" w:rsidRPr="00CA32B7">
        <w:t>[</w:t>
      </w:r>
      <w:r w:rsidRPr="00CA32B7">
        <w:t>2].</w:t>
      </w:r>
    </w:p>
    <w:p w14:paraId="206F2E78" w14:textId="77777777" w:rsidR="00322E68" w:rsidRPr="00CA32B7" w:rsidRDefault="00322E68" w:rsidP="00322E68">
      <w:r w:rsidRPr="00CA32B7">
        <w:t>In addition:</w:t>
      </w:r>
    </w:p>
    <w:p w14:paraId="64567F38" w14:textId="77777777" w:rsidR="00322E68" w:rsidRPr="00CA32B7" w:rsidRDefault="00322E68" w:rsidP="00322E68">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55B6813" w14:textId="50521B6E" w:rsidR="00322E68" w:rsidRPr="00CA32B7" w:rsidRDefault="00322E68" w:rsidP="00874F6E">
      <w:pPr>
        <w:pStyle w:val="NO"/>
      </w:pPr>
      <w:r w:rsidRPr="00CA32B7">
        <w:t>NOTE:</w:t>
      </w:r>
      <w:r w:rsidRPr="00CA32B7">
        <w:tab/>
        <w:t>A UAV that is configured for UAS services but does not have an aerial subscription is not allowed by the network to register for UAS services.</w:t>
      </w:r>
    </w:p>
    <w:p w14:paraId="7EB48DD8" w14:textId="77777777" w:rsidR="00322E68" w:rsidRPr="00CA32B7" w:rsidRDefault="00322E68" w:rsidP="00322E68">
      <w:pPr>
        <w:pStyle w:val="Heading3"/>
      </w:pPr>
      <w:bookmarkStart w:id="149" w:name="_Toc66381065"/>
      <w:bookmarkStart w:id="150" w:name="_Toc73974950"/>
      <w:r w:rsidRPr="00CA32B7">
        <w:t>4.3.4</w:t>
      </w:r>
      <w:r w:rsidRPr="00CA32B7">
        <w:tab/>
        <w:t>AMF</w:t>
      </w:r>
      <w:bookmarkEnd w:id="149"/>
      <w:bookmarkEnd w:id="150"/>
    </w:p>
    <w:p w14:paraId="6FB29BB7" w14:textId="5CD995AD" w:rsidR="00322E68" w:rsidRPr="00CA32B7" w:rsidRDefault="00322E68" w:rsidP="00322E68">
      <w:r w:rsidRPr="00CA32B7">
        <w:t xml:space="preserve">In addition to the functionality defined in </w:t>
      </w:r>
      <w:r w:rsidR="00206175" w:rsidRPr="00CA32B7">
        <w:t>TS</w:t>
      </w:r>
      <w:r w:rsidR="00206175">
        <w:t> </w:t>
      </w:r>
      <w:r w:rsidR="00206175" w:rsidRPr="00CA32B7">
        <w:t>23.501</w:t>
      </w:r>
      <w:r w:rsidR="00206175">
        <w:t> </w:t>
      </w:r>
      <w:r w:rsidR="00206175" w:rsidRPr="00CA32B7">
        <w:t>[</w:t>
      </w:r>
      <w:r w:rsidRPr="00CA32B7">
        <w:t>2], the AMF:</w:t>
      </w:r>
    </w:p>
    <w:p w14:paraId="320CAC40" w14:textId="3B0E384B" w:rsidR="00322E68" w:rsidRPr="00CA32B7" w:rsidRDefault="00322E68" w:rsidP="00322E68">
      <w:pPr>
        <w:pStyle w:val="B1"/>
      </w:pPr>
      <w:r w:rsidRPr="00CA32B7">
        <w:t>-</w:t>
      </w:r>
      <w:r w:rsidRPr="00CA32B7">
        <w:tab/>
        <w:t xml:space="preserve">may trigger the UUAA-MM procedure for </w:t>
      </w:r>
      <w:r w:rsidRPr="00CA32B7">
        <w:rPr>
          <w:rFonts w:eastAsia="MS Mincho"/>
        </w:rPr>
        <w:t xml:space="preserve">a UE requiring UAV authentication and authorization by a USS when registering with 5GS when the UE </w:t>
      </w:r>
      <w:r w:rsidRPr="00CA32B7">
        <w:rPr>
          <w:noProof/>
        </w:rPr>
        <w:t>has Aerial UE subscription information and based on local operator policy, or when the USS that authenticated the UAV triggers a re-authentication.</w:t>
      </w:r>
    </w:p>
    <w:p w14:paraId="2B38D4F7" w14:textId="77777777" w:rsidR="00322E68" w:rsidRPr="00CA32B7" w:rsidRDefault="00322E68" w:rsidP="00322E68">
      <w:pPr>
        <w:pStyle w:val="Heading3"/>
      </w:pPr>
      <w:bookmarkStart w:id="151" w:name="_Toc66381066"/>
      <w:bookmarkStart w:id="152" w:name="_Toc73974951"/>
      <w:r w:rsidRPr="00CA32B7">
        <w:t>4.3.5</w:t>
      </w:r>
      <w:r w:rsidRPr="00CA32B7">
        <w:tab/>
        <w:t>SMF</w:t>
      </w:r>
      <w:bookmarkEnd w:id="151"/>
      <w:bookmarkEnd w:id="152"/>
    </w:p>
    <w:p w14:paraId="3E4EC6AC" w14:textId="0AF4251F" w:rsidR="00322E68" w:rsidRPr="00CA32B7" w:rsidRDefault="00322E68" w:rsidP="00322E68">
      <w:r w:rsidRPr="00CA32B7">
        <w:t xml:space="preserve">In addition to the functionality defined in </w:t>
      </w:r>
      <w:r w:rsidR="00206175" w:rsidRPr="00CA32B7">
        <w:t>TS</w:t>
      </w:r>
      <w:r w:rsidR="00206175">
        <w:t> </w:t>
      </w:r>
      <w:r w:rsidR="00206175" w:rsidRPr="00CA32B7">
        <w:t>23.501</w:t>
      </w:r>
      <w:r w:rsidR="00206175">
        <w:t> </w:t>
      </w:r>
      <w:r w:rsidR="00206175" w:rsidRPr="00CA32B7">
        <w:t>[</w:t>
      </w:r>
      <w:r w:rsidRPr="00CA32B7">
        <w:t>2], the SMF:</w:t>
      </w:r>
    </w:p>
    <w:p w14:paraId="6F287E23" w14:textId="745D678E" w:rsidR="00322E68" w:rsidRPr="00CA32B7" w:rsidRDefault="00322E68" w:rsidP="00322E68">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7F7BF3C1" w14:textId="408D23E4" w:rsidR="00322E68" w:rsidRPr="00CA32B7" w:rsidRDefault="00322E68" w:rsidP="00322E68">
      <w:pPr>
        <w:pStyle w:val="B1"/>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r w:rsidR="001C09E0">
        <w:t>C2 communication</w:t>
      </w:r>
      <w:r w:rsidRPr="00CA32B7">
        <w:t>.</w:t>
      </w:r>
    </w:p>
    <w:p w14:paraId="51433ACF" w14:textId="4BA09959" w:rsidR="00322E68" w:rsidRPr="00CA32B7" w:rsidRDefault="00322E68" w:rsidP="00322E68">
      <w:pPr>
        <w:pStyle w:val="Heading3"/>
      </w:pPr>
      <w:bookmarkStart w:id="153" w:name="_Toc66381067"/>
      <w:bookmarkStart w:id="154" w:name="_Toc73974952"/>
      <w:r w:rsidRPr="00CA32B7">
        <w:lastRenderedPageBreak/>
        <w:t>4.3.6</w:t>
      </w:r>
      <w:r w:rsidR="00874F6E" w:rsidRPr="00CA32B7">
        <w:tab/>
      </w:r>
      <w:r w:rsidRPr="00CA32B7">
        <w:t>SMF+PGW-C</w:t>
      </w:r>
      <w:bookmarkEnd w:id="153"/>
      <w:bookmarkEnd w:id="154"/>
    </w:p>
    <w:p w14:paraId="1B33EF3E" w14:textId="02741F2B" w:rsidR="00322E68" w:rsidRPr="00CA32B7" w:rsidRDefault="00322E68" w:rsidP="00322E68">
      <w:pPr>
        <w:rPr>
          <w:lang w:val="en-US"/>
        </w:rPr>
      </w:pPr>
      <w:r w:rsidRPr="00CA32B7">
        <w:t>The SMF+PGW-C implements the functions of the SMF described in clause 4.3.5.</w:t>
      </w:r>
    </w:p>
    <w:p w14:paraId="3A558D85" w14:textId="77777777" w:rsidR="00FF7EE0" w:rsidRPr="00CA32B7" w:rsidRDefault="00FF7EE0" w:rsidP="00FF7EE0">
      <w:pPr>
        <w:pStyle w:val="Heading2"/>
      </w:pPr>
      <w:bookmarkStart w:id="155" w:name="_Toc73974953"/>
      <w:r w:rsidRPr="00CA32B7">
        <w:t>4.</w:t>
      </w:r>
      <w:r w:rsidRPr="00CA32B7">
        <w:rPr>
          <w:rFonts w:eastAsia="Malgun Gothic" w:hint="eastAsia"/>
          <w:lang w:eastAsia="ko-KR"/>
        </w:rPr>
        <w:t>4</w:t>
      </w:r>
      <w:r w:rsidRPr="00CA32B7">
        <w:tab/>
        <w:t xml:space="preserve">High </w:t>
      </w:r>
      <w:r w:rsidRPr="00CA32B7">
        <w:rPr>
          <w:rFonts w:eastAsia="Malgun Gothic" w:hint="eastAsia"/>
          <w:lang w:eastAsia="ko-KR"/>
        </w:rPr>
        <w:t>l</w:t>
      </w:r>
      <w:r w:rsidRPr="00CA32B7">
        <w:t xml:space="preserve">evel </w:t>
      </w:r>
      <w:r w:rsidRPr="00CA32B7">
        <w:rPr>
          <w:rFonts w:eastAsia="Malgun Gothic" w:hint="eastAsia"/>
          <w:lang w:eastAsia="ko-KR"/>
        </w:rPr>
        <w:t>f</w:t>
      </w:r>
      <w:r w:rsidRPr="00CA32B7">
        <w:t>unction</w:t>
      </w:r>
      <w:bookmarkEnd w:id="140"/>
      <w:bookmarkEnd w:id="141"/>
      <w:bookmarkEnd w:id="142"/>
      <w:bookmarkEnd w:id="143"/>
      <w:bookmarkEnd w:id="155"/>
    </w:p>
    <w:p w14:paraId="7F22EDD2" w14:textId="77777777" w:rsidR="00FF7EE0" w:rsidRPr="00CA32B7" w:rsidRDefault="00FF7EE0" w:rsidP="00FF7EE0">
      <w:pPr>
        <w:pStyle w:val="EditorsNote"/>
        <w:rPr>
          <w:lang w:eastAsia="ko-KR"/>
        </w:rPr>
      </w:pPr>
      <w:r w:rsidRPr="00CA32B7">
        <w:t>Editor</w:t>
      </w:r>
      <w:r w:rsidRPr="00CA32B7">
        <w:rPr>
          <w:lang w:val="en-US"/>
        </w:rPr>
        <w:t>'</w:t>
      </w:r>
      <w:r w:rsidRPr="00CA32B7">
        <w:t>s note:</w:t>
      </w:r>
      <w:r w:rsidRPr="00CA32B7">
        <w:rPr>
          <w:rFonts w:hint="eastAsia"/>
          <w:lang w:eastAsia="zh-CN"/>
        </w:rPr>
        <w:tab/>
      </w:r>
      <w:r w:rsidRPr="00CA32B7">
        <w:t xml:space="preserve">This </w:t>
      </w:r>
      <w:r w:rsidRPr="00CA32B7">
        <w:rPr>
          <w:rFonts w:hint="eastAsia"/>
          <w:lang w:eastAsia="ko-KR"/>
        </w:rPr>
        <w:t>clause will</w:t>
      </w:r>
      <w:r w:rsidRPr="00CA32B7">
        <w:t xml:space="preserve"> explain the high level functions for </w:t>
      </w:r>
      <w:r w:rsidRPr="00CA32B7">
        <w:rPr>
          <w:lang w:eastAsia="ko-KR"/>
        </w:rPr>
        <w:t>UAS</w:t>
      </w:r>
      <w:r w:rsidRPr="00CA32B7">
        <w:rPr>
          <w:rFonts w:hint="eastAsia"/>
          <w:lang w:eastAsia="ko-KR"/>
        </w:rPr>
        <w:t>.</w:t>
      </w:r>
    </w:p>
    <w:p w14:paraId="2226B774" w14:textId="77777777" w:rsidR="00B10B21" w:rsidRPr="00CA32B7" w:rsidRDefault="00B10B21" w:rsidP="00B10B21">
      <w:pPr>
        <w:rPr>
          <w:lang w:val="en-US"/>
        </w:rPr>
      </w:pPr>
      <w:bookmarkStart w:id="156" w:name="_Toc64385454"/>
      <w:bookmarkStart w:id="157" w:name="_Toc64529604"/>
    </w:p>
    <w:p w14:paraId="7A0A8E91" w14:textId="77777777" w:rsidR="00FF7EE0" w:rsidRPr="00CA32B7" w:rsidRDefault="00FF7EE0" w:rsidP="00FF7EE0">
      <w:pPr>
        <w:pStyle w:val="Heading3"/>
      </w:pPr>
      <w:bookmarkStart w:id="158" w:name="_Toc73974954"/>
      <w:r w:rsidRPr="00CA32B7">
        <w:t>4.4.1</w:t>
      </w:r>
      <w:r w:rsidRPr="00CA32B7">
        <w:tab/>
        <w:t>Service Operations</w:t>
      </w:r>
      <w:bookmarkEnd w:id="156"/>
      <w:bookmarkEnd w:id="157"/>
      <w:bookmarkEnd w:id="158"/>
    </w:p>
    <w:p w14:paraId="03A4F260" w14:textId="05C80393" w:rsidR="00AF0F12" w:rsidRDefault="00AF0F12" w:rsidP="00AF0F12">
      <w:pPr>
        <w:pStyle w:val="Heading4"/>
      </w:pPr>
      <w:bookmarkStart w:id="159" w:name="_Toc73974955"/>
      <w:bookmarkStart w:id="160" w:name="_Toc64385455"/>
      <w:bookmarkStart w:id="161" w:name="_Toc64529605"/>
      <w:r>
        <w:t>4.4.1.1</w:t>
      </w:r>
      <w:r>
        <w:tab/>
        <w:t>NEF Services</w:t>
      </w:r>
      <w:bookmarkEnd w:id="159"/>
    </w:p>
    <w:p w14:paraId="69F2F5C9" w14:textId="32D4F1DC" w:rsidR="00AF0F12" w:rsidRDefault="00AF0F12" w:rsidP="00AF0F12">
      <w:pPr>
        <w:pStyle w:val="Heading5"/>
      </w:pPr>
      <w:bookmarkStart w:id="162" w:name="_Toc73974956"/>
      <w:r>
        <w:t>4.4.1.1.1</w:t>
      </w:r>
      <w:r>
        <w:tab/>
        <w:t>General</w:t>
      </w:r>
      <w:bookmarkEnd w:id="162"/>
    </w:p>
    <w:p w14:paraId="28CC009B" w14:textId="1DA2CF3B" w:rsidR="00AF0F12" w:rsidRDefault="00206175" w:rsidP="00AF0F12">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353FF2F5" w14:textId="473EE9F2" w:rsidR="00AF0F12" w:rsidRPr="00206175" w:rsidRDefault="00AF0F12" w:rsidP="00AF0F12">
      <w:pPr>
        <w:pStyle w:val="TH"/>
      </w:pPr>
      <w:r w:rsidRPr="00206175">
        <w:t>Table 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AF0F12" w14:paraId="38E1FBF0" w14:textId="77777777" w:rsidTr="00206175">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715860C4" w14:textId="77777777" w:rsidR="00AF0F12" w:rsidRDefault="00AF0F12" w:rsidP="00435B2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852F25" w14:textId="77777777" w:rsidR="00AF0F12" w:rsidRDefault="00AF0F12" w:rsidP="00435B2A">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1E6E86AB" w14:textId="77777777" w:rsidR="00AF0F12" w:rsidRDefault="00AF0F12" w:rsidP="00435B2A">
            <w:pPr>
              <w:pStyle w:val="TAH"/>
            </w:pPr>
            <w:r>
              <w:t>Operation</w:t>
            </w:r>
          </w:p>
          <w:p w14:paraId="11311B00" w14:textId="77777777" w:rsidR="00AF0F12" w:rsidRDefault="00AF0F12" w:rsidP="00435B2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3E5906A" w14:textId="77777777" w:rsidR="00AF0F12" w:rsidRDefault="00AF0F12" w:rsidP="00435B2A">
            <w:pPr>
              <w:pStyle w:val="TAH"/>
            </w:pPr>
            <w:r>
              <w:t>Example Consumer(s)</w:t>
            </w:r>
          </w:p>
        </w:tc>
      </w:tr>
      <w:tr w:rsidR="00206175" w14:paraId="15B862C3" w14:textId="77777777" w:rsidTr="00206175">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08B0053" w14:textId="77777777" w:rsidR="00206175" w:rsidRDefault="00206175" w:rsidP="00435B2A">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F985DB2" w14:textId="77777777" w:rsidR="00206175" w:rsidRDefault="00206175" w:rsidP="00435B2A">
            <w:pPr>
              <w:pStyle w:val="TAL"/>
              <w:rPr>
                <w:rFonts w:eastAsiaTheme="minorEastAsia"/>
                <w:lang w:eastAsia="zh-CN"/>
              </w:rPr>
            </w:pPr>
            <w:r>
              <w:rPr>
                <w:rFonts w:eastAsiaTheme="minorEastAsia"/>
                <w:lang w:eastAsia="zh-CN"/>
              </w:rPr>
              <w:t>authenticate</w:t>
            </w:r>
          </w:p>
        </w:tc>
        <w:tc>
          <w:tcPr>
            <w:tcW w:w="2410" w:type="dxa"/>
            <w:tcBorders>
              <w:top w:val="single" w:sz="4" w:space="0" w:color="auto"/>
              <w:left w:val="single" w:sz="4" w:space="0" w:color="auto"/>
              <w:bottom w:val="single" w:sz="4" w:space="0" w:color="auto"/>
              <w:right w:val="single" w:sz="4" w:space="0" w:color="auto"/>
            </w:tcBorders>
            <w:hideMark/>
          </w:tcPr>
          <w:p w14:paraId="134F64F0" w14:textId="77777777" w:rsidR="00206175" w:rsidRDefault="00206175" w:rsidP="00435B2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67DFF49F" w14:textId="77777777" w:rsidR="00206175" w:rsidRDefault="00206175" w:rsidP="00435B2A">
            <w:pPr>
              <w:pStyle w:val="TAC"/>
              <w:rPr>
                <w:rFonts w:eastAsia="SimSun"/>
                <w:lang w:eastAsia="zh-CN"/>
              </w:rPr>
            </w:pPr>
            <w:r>
              <w:rPr>
                <w:rFonts w:eastAsia="SimSun"/>
                <w:lang w:eastAsia="zh-CN"/>
              </w:rPr>
              <w:t>AMF, SMF</w:t>
            </w:r>
          </w:p>
        </w:tc>
      </w:tr>
      <w:tr w:rsidR="00206175" w14:paraId="29127DA7" w14:textId="77777777" w:rsidTr="00206175">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5DB19500" w14:textId="77777777" w:rsidR="00206175" w:rsidRDefault="00206175" w:rsidP="00435B2A">
            <w:pPr>
              <w:pStyle w:val="TAL"/>
            </w:pPr>
            <w:bookmarkStart w:id="163" w:name="_Hlk68623150"/>
          </w:p>
        </w:tc>
        <w:tc>
          <w:tcPr>
            <w:tcW w:w="2268" w:type="dxa"/>
            <w:tcBorders>
              <w:top w:val="single" w:sz="4" w:space="0" w:color="auto"/>
              <w:left w:val="single" w:sz="4" w:space="0" w:color="auto"/>
              <w:bottom w:val="single" w:sz="4" w:space="0" w:color="auto"/>
              <w:right w:val="single" w:sz="4" w:space="0" w:color="auto"/>
            </w:tcBorders>
          </w:tcPr>
          <w:p w14:paraId="00AE09C1" w14:textId="77777777" w:rsidR="00206175" w:rsidRDefault="00206175" w:rsidP="00435B2A">
            <w:pPr>
              <w:pStyle w:val="TAL"/>
              <w:rPr>
                <w:rFonts w:eastAsiaTheme="minorEastAsia"/>
                <w:lang w:eastAsia="zh-CN"/>
              </w:rPr>
            </w:pPr>
            <w:r>
              <w:rPr>
                <w:rFonts w:eastAsiaTheme="minorEastAsia"/>
                <w:lang w:eastAsia="zh-CN"/>
              </w:rPr>
              <w:t>revoke</w:t>
            </w:r>
          </w:p>
        </w:tc>
        <w:tc>
          <w:tcPr>
            <w:tcW w:w="2410" w:type="dxa"/>
            <w:tcBorders>
              <w:top w:val="single" w:sz="4" w:space="0" w:color="auto"/>
              <w:left w:val="single" w:sz="4" w:space="0" w:color="auto"/>
              <w:bottom w:val="single" w:sz="4" w:space="0" w:color="auto"/>
              <w:right w:val="single" w:sz="4" w:space="0" w:color="auto"/>
            </w:tcBorders>
          </w:tcPr>
          <w:p w14:paraId="2FB8E20B" w14:textId="77777777" w:rsidR="00206175" w:rsidRDefault="00206175" w:rsidP="00435B2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62C48AEC" w14:textId="77777777" w:rsidR="00206175" w:rsidRDefault="00206175" w:rsidP="00435B2A">
            <w:pPr>
              <w:pStyle w:val="TAC"/>
              <w:rPr>
                <w:rFonts w:eastAsia="SimSun"/>
                <w:lang w:eastAsia="zh-CN"/>
              </w:rPr>
            </w:pPr>
            <w:r>
              <w:rPr>
                <w:rFonts w:eastAsia="SimSun"/>
                <w:lang w:eastAsia="zh-CN"/>
              </w:rPr>
              <w:t>AF</w:t>
            </w:r>
          </w:p>
        </w:tc>
      </w:tr>
      <w:bookmarkEnd w:id="163"/>
    </w:tbl>
    <w:p w14:paraId="456B3FD7" w14:textId="77777777" w:rsidR="00AF0F12" w:rsidRDefault="00AF0F12" w:rsidP="00AF0F12">
      <w:pPr>
        <w:rPr>
          <w:rFonts w:eastAsiaTheme="minorEastAsia"/>
          <w:lang w:eastAsia="zh-CN"/>
        </w:rPr>
      </w:pPr>
    </w:p>
    <w:p w14:paraId="3E7D0295" w14:textId="1D6DA4D0" w:rsidR="00AF0F12" w:rsidRDefault="00AF0F12" w:rsidP="00AF0F12">
      <w:pPr>
        <w:pStyle w:val="Heading5"/>
        <w:rPr>
          <w:rFonts w:eastAsia="SimSun"/>
        </w:rPr>
      </w:pPr>
      <w:bookmarkStart w:id="164" w:name="_Toc73974957"/>
      <w:r>
        <w:t>4.4.1.1.2</w:t>
      </w:r>
      <w:r>
        <w:tab/>
      </w:r>
      <w:proofErr w:type="spellStart"/>
      <w:r>
        <w:t>Nnef_Authentication</w:t>
      </w:r>
      <w:proofErr w:type="spellEnd"/>
      <w:r>
        <w:t xml:space="preserve"> service</w:t>
      </w:r>
      <w:bookmarkEnd w:id="164"/>
    </w:p>
    <w:p w14:paraId="5CD8E20C" w14:textId="24541365" w:rsidR="00AF0F12" w:rsidRDefault="00AF0F12" w:rsidP="00AF0F12">
      <w:pPr>
        <w:pStyle w:val="Heading6"/>
      </w:pPr>
      <w:bookmarkStart w:id="165" w:name="_Toc73974958"/>
      <w:r>
        <w:t>4.4.1.1.2.1</w:t>
      </w:r>
      <w:r>
        <w:tab/>
        <w:t>General</w:t>
      </w:r>
      <w:bookmarkEnd w:id="165"/>
    </w:p>
    <w:p w14:paraId="0764D0FC" w14:textId="77777777" w:rsidR="00AF0F12" w:rsidRDefault="00AF0F12" w:rsidP="00AF0F12">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authorise the Service Level Device Identity. In case of UAS, the service is used to authenticate and authorize the UAV identified by a CAA-Level UAV ID.</w:t>
      </w:r>
    </w:p>
    <w:p w14:paraId="41B2193B" w14:textId="08ECC7E4" w:rsidR="00AF0F12" w:rsidRDefault="00AF0F12" w:rsidP="00AF0F12">
      <w:pPr>
        <w:pStyle w:val="Heading6"/>
        <w:rPr>
          <w:rFonts w:eastAsia="SimSun"/>
        </w:rPr>
      </w:pPr>
      <w:bookmarkStart w:id="166" w:name="_Toc73974959"/>
      <w:r>
        <w:t>4.4.1.1.2.2</w:t>
      </w:r>
      <w:r>
        <w:tab/>
      </w:r>
      <w:proofErr w:type="spellStart"/>
      <w:r>
        <w:t>Nnef_Authentication_</w:t>
      </w:r>
      <w:r>
        <w:rPr>
          <w:rFonts w:eastAsiaTheme="minorEastAsia"/>
          <w:lang w:eastAsia="zh-CN"/>
        </w:rPr>
        <w:t>authenticate</w:t>
      </w:r>
      <w:proofErr w:type="spellEnd"/>
      <w:r>
        <w:rPr>
          <w:rFonts w:eastAsiaTheme="minorEastAsia"/>
          <w:lang w:eastAsia="zh-CN"/>
        </w:rPr>
        <w:t xml:space="preserve"> service operation</w:t>
      </w:r>
      <w:bookmarkEnd w:id="166"/>
    </w:p>
    <w:p w14:paraId="687EC36C" w14:textId="6EFA46B4" w:rsidR="00AF0F12" w:rsidRPr="00206175" w:rsidRDefault="00AF0F12" w:rsidP="00AF0F12">
      <w:r>
        <w:rPr>
          <w:b/>
        </w:rPr>
        <w:t xml:space="preserve">Service operation name: </w:t>
      </w:r>
      <w:proofErr w:type="spellStart"/>
      <w:r>
        <w:t>Nnef_Authentication_</w:t>
      </w:r>
      <w:r>
        <w:rPr>
          <w:rFonts w:eastAsiaTheme="minorEastAsia"/>
          <w:lang w:eastAsia="zh-CN"/>
        </w:rPr>
        <w:t>authenticate</w:t>
      </w:r>
      <w:proofErr w:type="spellEnd"/>
    </w:p>
    <w:p w14:paraId="621C0204" w14:textId="77777777" w:rsidR="00AF0F12" w:rsidRDefault="00AF0F12" w:rsidP="00AF0F12">
      <w:pPr>
        <w:rPr>
          <w:lang w:eastAsia="zh-CN"/>
        </w:rPr>
      </w:pPr>
      <w:r>
        <w:rPr>
          <w:b/>
        </w:rPr>
        <w:t>Description:</w:t>
      </w:r>
      <w:r>
        <w:t xml:space="preserve"> Provides the authentication and authorization result of the Service Level device Identity</w:t>
      </w:r>
      <w:r>
        <w:rPr>
          <w:lang w:eastAsia="zh-CN"/>
        </w:rPr>
        <w:t>.</w:t>
      </w:r>
    </w:p>
    <w:p w14:paraId="67862FFD" w14:textId="77777777" w:rsidR="00AF0F12" w:rsidRPr="00206175" w:rsidRDefault="00AF0F12" w:rsidP="00AF0F12">
      <w:r>
        <w:rPr>
          <w:b/>
        </w:rPr>
        <w:t xml:space="preserve">Input, Required: </w:t>
      </w:r>
      <w:r>
        <w:rPr>
          <w:lang w:eastAsia="zh-CN"/>
        </w:rPr>
        <w:t xml:space="preserve">Service Level Device Identity, </w:t>
      </w:r>
      <w:r w:rsidRPr="00206175">
        <w:t>GPSI.</w:t>
      </w:r>
    </w:p>
    <w:p w14:paraId="21EBE344" w14:textId="77777777" w:rsidR="00AF0F12" w:rsidRDefault="00AF0F12" w:rsidP="00AF0F12">
      <w:pPr>
        <w:rPr>
          <w:lang w:eastAsia="en-US"/>
        </w:rPr>
      </w:pPr>
      <w:r>
        <w:rPr>
          <w:b/>
        </w:rPr>
        <w:t>Input, Optional:</w:t>
      </w:r>
      <w:r>
        <w:rPr>
          <w:lang w:eastAsia="zh-CN"/>
        </w:rPr>
        <w:t xml:space="preserve"> Authorization Server Address, PEI, UE IP address (in case the consumer NF is SMF), authentication container provided by UE</w:t>
      </w:r>
      <w:r>
        <w:t>.</w:t>
      </w:r>
    </w:p>
    <w:p w14:paraId="717A5FD2" w14:textId="59915D62" w:rsidR="00AF0F12" w:rsidRDefault="00AF0F12" w:rsidP="00AF0F12">
      <w:pPr>
        <w:rPr>
          <w:lang w:eastAsia="zh-CN"/>
        </w:rPr>
      </w:pPr>
      <w:r>
        <w:rPr>
          <w:b/>
        </w:rPr>
        <w:t>Output, Required:</w:t>
      </w:r>
      <w:r>
        <w:rPr>
          <w:lang w:eastAsia="zh-CN"/>
        </w:rPr>
        <w:t xml:space="preserve"> Success/Failure indication, Authorization Data container</w:t>
      </w:r>
      <w:r w:rsidR="00206175">
        <w:rPr>
          <w:lang w:eastAsia="zh-CN"/>
        </w:rPr>
        <w:t>.</w:t>
      </w:r>
    </w:p>
    <w:p w14:paraId="7EBAFD5C" w14:textId="21F1E1A9" w:rsidR="00AF0F12" w:rsidRDefault="00AF0F12" w:rsidP="00AF0F12">
      <w:pPr>
        <w:rPr>
          <w:rFonts w:eastAsiaTheme="minorEastAsia"/>
          <w:lang w:eastAsia="zh-CN"/>
        </w:rPr>
      </w:pPr>
      <w:r>
        <w:rPr>
          <w:b/>
        </w:rPr>
        <w:t xml:space="preserve">Output, Optional: </w:t>
      </w:r>
      <w:r w:rsidR="00206175">
        <w:rPr>
          <w:lang w:eastAsia="zh-CN"/>
        </w:rPr>
        <w:t>None</w:t>
      </w:r>
      <w:r>
        <w:rPr>
          <w:lang w:eastAsia="zh-CN"/>
        </w:rPr>
        <w:t>.</w:t>
      </w:r>
    </w:p>
    <w:p w14:paraId="6696BF36" w14:textId="35AF3897" w:rsidR="00AF0F12" w:rsidRDefault="00AF0F12" w:rsidP="00AF0F12">
      <w:pPr>
        <w:pStyle w:val="Heading6"/>
        <w:rPr>
          <w:rFonts w:eastAsia="SimSun"/>
        </w:rPr>
      </w:pPr>
      <w:bookmarkStart w:id="167" w:name="_Toc73974960"/>
      <w:r>
        <w:t>4.4.1.1.2.3</w:t>
      </w:r>
      <w:r>
        <w:tab/>
      </w:r>
      <w:proofErr w:type="spellStart"/>
      <w:r>
        <w:t>Nnef_Authentication_</w:t>
      </w:r>
      <w:r>
        <w:rPr>
          <w:rFonts w:eastAsiaTheme="minorEastAsia"/>
          <w:lang w:eastAsia="zh-CN"/>
        </w:rPr>
        <w:t>revoke</w:t>
      </w:r>
      <w:proofErr w:type="spellEnd"/>
      <w:r>
        <w:rPr>
          <w:rFonts w:eastAsiaTheme="minorEastAsia"/>
          <w:lang w:eastAsia="zh-CN"/>
        </w:rPr>
        <w:t xml:space="preserve"> service operation</w:t>
      </w:r>
      <w:bookmarkEnd w:id="167"/>
    </w:p>
    <w:p w14:paraId="40326025" w14:textId="77777777" w:rsidR="00AF0F12" w:rsidRPr="00206175" w:rsidRDefault="00AF0F12" w:rsidP="00AF0F12">
      <w:r>
        <w:rPr>
          <w:b/>
        </w:rPr>
        <w:t xml:space="preserve">Service operation name: </w:t>
      </w:r>
      <w:proofErr w:type="spellStart"/>
      <w:r>
        <w:t>Nnef_Authentication_</w:t>
      </w:r>
      <w:r>
        <w:rPr>
          <w:rFonts w:eastAsiaTheme="minorEastAsia"/>
          <w:lang w:eastAsia="zh-CN"/>
        </w:rPr>
        <w:t>revoke</w:t>
      </w:r>
      <w:proofErr w:type="spellEnd"/>
    </w:p>
    <w:p w14:paraId="679F4A00" w14:textId="7B3A6DAB" w:rsidR="00AF0F12" w:rsidRDefault="00AF0F12" w:rsidP="00AF0F12">
      <w:pPr>
        <w:rPr>
          <w:lang w:eastAsia="zh-CN"/>
        </w:rPr>
      </w:pPr>
      <w:r>
        <w:rPr>
          <w:b/>
        </w:rPr>
        <w:t>Description:</w:t>
      </w:r>
      <w:r>
        <w:t xml:space="preserve"> Revoke the UUAA authorization of a UAV</w:t>
      </w:r>
      <w:r w:rsidR="00206175">
        <w:t>.</w:t>
      </w:r>
    </w:p>
    <w:p w14:paraId="64E6C4AE" w14:textId="43A34D3E" w:rsidR="00AF0F12" w:rsidRPr="00206175" w:rsidRDefault="00AF0F12" w:rsidP="00AF0F12">
      <w:r>
        <w:rPr>
          <w:b/>
        </w:rPr>
        <w:t xml:space="preserve">Input, Required: </w:t>
      </w:r>
      <w:r>
        <w:rPr>
          <w:lang w:eastAsia="zh-CN"/>
        </w:rPr>
        <w:t>Service Level Device Identity, 3GPP UAV ID, cause of revoca</w:t>
      </w:r>
      <w:r w:rsidRPr="00206175">
        <w:t>tion</w:t>
      </w:r>
      <w:r w:rsidR="00206175" w:rsidRPr="00206175">
        <w:t>.</w:t>
      </w:r>
    </w:p>
    <w:p w14:paraId="04142985" w14:textId="73762719" w:rsidR="00AF0F12" w:rsidRDefault="00AF0F12" w:rsidP="00AF0F12">
      <w:pPr>
        <w:rPr>
          <w:lang w:eastAsia="en-US"/>
        </w:rPr>
      </w:pPr>
      <w:r>
        <w:rPr>
          <w:b/>
        </w:rPr>
        <w:t>Input, Optional:</w:t>
      </w:r>
      <w:r>
        <w:rPr>
          <w:lang w:eastAsia="zh-CN"/>
        </w:rPr>
        <w:t xml:space="preserve"> </w:t>
      </w:r>
      <w:r w:rsidR="00206175">
        <w:rPr>
          <w:lang w:eastAsia="zh-CN"/>
        </w:rPr>
        <w:t>Null.</w:t>
      </w:r>
    </w:p>
    <w:p w14:paraId="148992C9" w14:textId="05F63EC9" w:rsidR="00AF0F12" w:rsidRDefault="00AF0F12" w:rsidP="00AF0F12">
      <w:pPr>
        <w:rPr>
          <w:lang w:eastAsia="zh-CN"/>
        </w:rPr>
      </w:pPr>
      <w:r>
        <w:rPr>
          <w:b/>
        </w:rPr>
        <w:lastRenderedPageBreak/>
        <w:t>Output, Required:</w:t>
      </w:r>
      <w:r>
        <w:rPr>
          <w:lang w:eastAsia="zh-CN"/>
        </w:rPr>
        <w:t xml:space="preserve"> </w:t>
      </w:r>
      <w:r w:rsidR="00206175">
        <w:rPr>
          <w:lang w:eastAsia="zh-CN"/>
        </w:rPr>
        <w:t xml:space="preserve">Acknowledge </w:t>
      </w:r>
      <w:r>
        <w:rPr>
          <w:lang w:eastAsia="zh-CN"/>
        </w:rPr>
        <w:t>indication</w:t>
      </w:r>
      <w:r w:rsidR="00206175">
        <w:rPr>
          <w:lang w:eastAsia="zh-CN"/>
        </w:rPr>
        <w:t>.</w:t>
      </w:r>
    </w:p>
    <w:p w14:paraId="2BD2AD25" w14:textId="2396B0A4" w:rsidR="00FF7EE0" w:rsidRDefault="00AF0F12" w:rsidP="00AF0F12">
      <w:pPr>
        <w:rPr>
          <w:lang w:eastAsia="zh-CN"/>
        </w:rPr>
      </w:pPr>
      <w:r>
        <w:rPr>
          <w:b/>
        </w:rPr>
        <w:t xml:space="preserve">Output, Optional: </w:t>
      </w:r>
      <w:r w:rsidR="00206175">
        <w:rPr>
          <w:lang w:eastAsia="zh-CN"/>
        </w:rPr>
        <w:t>None</w:t>
      </w:r>
      <w:r>
        <w:rPr>
          <w:lang w:eastAsia="zh-CN"/>
        </w:rPr>
        <w:t>.</w:t>
      </w:r>
    </w:p>
    <w:p w14:paraId="609C99D4" w14:textId="071B89EB" w:rsidR="00AF0F12" w:rsidRDefault="00AF0F12" w:rsidP="00AF0F12">
      <w:pPr>
        <w:pStyle w:val="Heading4"/>
      </w:pPr>
      <w:bookmarkStart w:id="168" w:name="_Toc73974961"/>
      <w:r>
        <w:t>4.4.1.2</w:t>
      </w:r>
      <w:r>
        <w:tab/>
        <w:t>AF Services</w:t>
      </w:r>
      <w:bookmarkEnd w:id="168"/>
    </w:p>
    <w:p w14:paraId="72C656B2" w14:textId="164BC835" w:rsidR="00AF0F12" w:rsidRDefault="00AF0F12" w:rsidP="00AF0F12">
      <w:pPr>
        <w:pStyle w:val="Heading5"/>
      </w:pPr>
      <w:bookmarkStart w:id="169" w:name="_Toc73974962"/>
      <w:r>
        <w:t>4.4.1.2.1</w:t>
      </w:r>
      <w:r>
        <w:tab/>
        <w:t>General</w:t>
      </w:r>
      <w:bookmarkEnd w:id="169"/>
    </w:p>
    <w:p w14:paraId="3DF8CE18" w14:textId="2E6D21E9" w:rsidR="00AF0F12" w:rsidRDefault="00AF0F12" w:rsidP="00AF0F12">
      <w:pPr>
        <w:rPr>
          <w:rFonts w:eastAsiaTheme="minorEastAsia"/>
          <w:lang w:eastAsia="zh-CN"/>
        </w:rPr>
      </w:pPr>
      <w:r>
        <w:rPr>
          <w:rFonts w:eastAsiaTheme="minorEastAsia"/>
          <w:lang w:eastAsia="zh-CN"/>
        </w:rPr>
        <w:t xml:space="preserve">In addition to the AF services defined in </w:t>
      </w:r>
      <w:r w:rsidR="00206175">
        <w:rPr>
          <w:rFonts w:eastAsiaTheme="minorEastAsia"/>
          <w:lang w:eastAsia="zh-CN"/>
        </w:rPr>
        <w:t>TS 23.501 [</w:t>
      </w:r>
      <w:r>
        <w:rPr>
          <w:rFonts w:eastAsiaTheme="minorEastAsia"/>
          <w:lang w:eastAsia="zh-CN"/>
        </w:rPr>
        <w:t xml:space="preserve">2] clause 7.2.19 and </w:t>
      </w:r>
      <w:r w:rsidR="00206175">
        <w:rPr>
          <w:rFonts w:eastAsiaTheme="minorEastAsia"/>
          <w:lang w:eastAsia="zh-CN"/>
        </w:rPr>
        <w:t>TS 23.502 [</w:t>
      </w:r>
      <w:r>
        <w:rPr>
          <w:rFonts w:eastAsiaTheme="minorEastAsia"/>
          <w:lang w:eastAsia="zh-CN"/>
        </w:rPr>
        <w:t>3] clause 5.2.19, the following table shows the AF services to support UAS.</w:t>
      </w:r>
    </w:p>
    <w:p w14:paraId="0D074A0F" w14:textId="22107473" w:rsidR="00AF0F12" w:rsidRPr="00206175" w:rsidRDefault="00AF0F12" w:rsidP="00AF0F12">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AF0F12" w14:paraId="11FA0B65" w14:textId="77777777" w:rsidTr="00435B2A">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6BB0E508" w14:textId="77777777" w:rsidR="00AF0F12" w:rsidRDefault="00AF0F12" w:rsidP="00435B2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7C4F5DF6" w14:textId="77777777" w:rsidR="00AF0F12" w:rsidRDefault="00AF0F12" w:rsidP="00435B2A">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BD4A287" w14:textId="77777777" w:rsidR="00AF0F12" w:rsidRDefault="00AF0F12" w:rsidP="00435B2A">
            <w:pPr>
              <w:pStyle w:val="TAH"/>
            </w:pPr>
            <w:r>
              <w:t>Operation</w:t>
            </w:r>
          </w:p>
          <w:p w14:paraId="776BC7C4" w14:textId="77777777" w:rsidR="00AF0F12" w:rsidRDefault="00AF0F12" w:rsidP="00435B2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CDBA947" w14:textId="77777777" w:rsidR="00AF0F12" w:rsidRDefault="00AF0F12" w:rsidP="00435B2A">
            <w:pPr>
              <w:pStyle w:val="TAH"/>
            </w:pPr>
            <w:r>
              <w:t>Example Consumer(s)</w:t>
            </w:r>
          </w:p>
        </w:tc>
      </w:tr>
      <w:tr w:rsidR="00AF0F12" w14:paraId="102CC175" w14:textId="77777777" w:rsidTr="00435B2A">
        <w:trPr>
          <w:cantSplit/>
          <w:trHeight w:val="415"/>
        </w:trPr>
        <w:tc>
          <w:tcPr>
            <w:tcW w:w="2263" w:type="dxa"/>
            <w:tcBorders>
              <w:top w:val="single" w:sz="4" w:space="0" w:color="auto"/>
              <w:left w:val="single" w:sz="4" w:space="0" w:color="auto"/>
              <w:right w:val="single" w:sz="4" w:space="0" w:color="auto"/>
            </w:tcBorders>
            <w:hideMark/>
          </w:tcPr>
          <w:p w14:paraId="4093EC3F" w14:textId="77777777" w:rsidR="00AF0F12" w:rsidRDefault="00AF0F12" w:rsidP="00435B2A">
            <w:pPr>
              <w:pStyle w:val="TAL"/>
            </w:pPr>
            <w:proofErr w:type="spellStart"/>
            <w:r>
              <w:t>Naf_Authentication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DAFC77" w14:textId="77777777" w:rsidR="00AF0F12" w:rsidRDefault="00AF0F12" w:rsidP="00435B2A">
            <w:pPr>
              <w:pStyle w:val="TAL"/>
              <w:rPr>
                <w:rFonts w:eastAsiaTheme="minorEastAsia"/>
                <w:lang w:eastAsia="zh-CN"/>
              </w:rPr>
            </w:pPr>
            <w:r>
              <w:rPr>
                <w:rFonts w:eastAsiaTheme="minorEastAsia"/>
                <w:lang w:eastAsia="zh-CN"/>
              </w:rPr>
              <w:t>authenticate</w:t>
            </w:r>
          </w:p>
        </w:tc>
        <w:tc>
          <w:tcPr>
            <w:tcW w:w="2410" w:type="dxa"/>
            <w:tcBorders>
              <w:top w:val="single" w:sz="4" w:space="0" w:color="auto"/>
              <w:left w:val="single" w:sz="4" w:space="0" w:color="auto"/>
              <w:bottom w:val="single" w:sz="4" w:space="0" w:color="auto"/>
              <w:right w:val="single" w:sz="4" w:space="0" w:color="auto"/>
            </w:tcBorders>
            <w:hideMark/>
          </w:tcPr>
          <w:p w14:paraId="3D1410F6" w14:textId="77777777" w:rsidR="00AF0F12" w:rsidRDefault="00AF0F12" w:rsidP="00435B2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5DB7BE4" w14:textId="77777777" w:rsidR="00AF0F12" w:rsidRDefault="00AF0F12" w:rsidP="00435B2A">
            <w:pPr>
              <w:pStyle w:val="TAC"/>
              <w:rPr>
                <w:rFonts w:eastAsia="SimSun"/>
                <w:lang w:eastAsia="zh-CN"/>
              </w:rPr>
            </w:pPr>
            <w:r>
              <w:rPr>
                <w:rFonts w:eastAsia="SimSun"/>
                <w:lang w:eastAsia="zh-CN"/>
              </w:rPr>
              <w:t>UAS NF/NEF</w:t>
            </w:r>
          </w:p>
        </w:tc>
      </w:tr>
    </w:tbl>
    <w:p w14:paraId="20066100" w14:textId="77777777" w:rsidR="00AF0F12" w:rsidRDefault="00AF0F12" w:rsidP="00AF0F12">
      <w:pPr>
        <w:rPr>
          <w:lang w:val="en-US" w:eastAsia="en-US"/>
        </w:rPr>
      </w:pPr>
    </w:p>
    <w:p w14:paraId="2FC3F905" w14:textId="5DC0597A" w:rsidR="00AF0F12" w:rsidRDefault="00AF0F12" w:rsidP="00AF0F12">
      <w:pPr>
        <w:pStyle w:val="Heading5"/>
      </w:pPr>
      <w:bookmarkStart w:id="170" w:name="_Toc73974963"/>
      <w:r>
        <w:t>4.4.1.2.2</w:t>
      </w:r>
      <w:r>
        <w:tab/>
      </w:r>
      <w:proofErr w:type="spellStart"/>
      <w:r>
        <w:t>Naf_Authentication</w:t>
      </w:r>
      <w:proofErr w:type="spellEnd"/>
      <w:r>
        <w:t xml:space="preserve"> service</w:t>
      </w:r>
      <w:bookmarkEnd w:id="170"/>
    </w:p>
    <w:p w14:paraId="0C34FB41" w14:textId="463D7030" w:rsidR="00AF0F12" w:rsidRDefault="00AF0F12" w:rsidP="00AF0F12">
      <w:pPr>
        <w:pStyle w:val="Heading6"/>
      </w:pPr>
      <w:bookmarkStart w:id="171" w:name="_Toc73974964"/>
      <w:r>
        <w:t>4.4.1.2.2.1</w:t>
      </w:r>
      <w:r>
        <w:tab/>
        <w:t>General</w:t>
      </w:r>
      <w:bookmarkEnd w:id="171"/>
    </w:p>
    <w:p w14:paraId="67979632" w14:textId="77777777" w:rsidR="00AF0F12" w:rsidRDefault="00AF0F12" w:rsidP="00AF0F12">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3D69F519" w14:textId="2D7F4CD6" w:rsidR="00AF0F12" w:rsidRDefault="00AF0F12" w:rsidP="00AF0F12">
      <w:pPr>
        <w:pStyle w:val="Heading6"/>
        <w:rPr>
          <w:rFonts w:eastAsia="SimSun"/>
        </w:rPr>
      </w:pPr>
      <w:bookmarkStart w:id="172" w:name="_Toc73974965"/>
      <w:r>
        <w:t>4.4.1.2.2.2</w:t>
      </w:r>
      <w:r>
        <w:tab/>
      </w:r>
      <w:proofErr w:type="spellStart"/>
      <w:r>
        <w:t>Naf_Authentication_</w:t>
      </w:r>
      <w:r>
        <w:rPr>
          <w:rFonts w:eastAsiaTheme="minorEastAsia"/>
          <w:lang w:eastAsia="zh-CN"/>
        </w:rPr>
        <w:t>authenticate</w:t>
      </w:r>
      <w:proofErr w:type="spellEnd"/>
      <w:r>
        <w:rPr>
          <w:rFonts w:eastAsiaTheme="minorEastAsia"/>
          <w:lang w:eastAsia="zh-CN"/>
        </w:rPr>
        <w:t xml:space="preserve"> service operation</w:t>
      </w:r>
      <w:bookmarkEnd w:id="172"/>
    </w:p>
    <w:p w14:paraId="24ECA05E" w14:textId="77777777" w:rsidR="00AF0F12" w:rsidRPr="00206175" w:rsidRDefault="00AF0F12" w:rsidP="00AF0F12">
      <w:r>
        <w:rPr>
          <w:b/>
        </w:rPr>
        <w:t xml:space="preserve">Service operation name: </w:t>
      </w:r>
      <w:proofErr w:type="spellStart"/>
      <w:r>
        <w:t>Naf_Authentication_</w:t>
      </w:r>
      <w:r>
        <w:rPr>
          <w:rFonts w:eastAsiaTheme="minorEastAsia"/>
          <w:lang w:eastAsia="zh-CN"/>
        </w:rPr>
        <w:t>authenticate</w:t>
      </w:r>
      <w:proofErr w:type="spellEnd"/>
    </w:p>
    <w:p w14:paraId="24D0F949" w14:textId="77777777" w:rsidR="00AF0F12" w:rsidRDefault="00AF0F12" w:rsidP="00AF0F12">
      <w:pPr>
        <w:rPr>
          <w:lang w:eastAsia="zh-CN"/>
        </w:rPr>
      </w:pPr>
      <w:r>
        <w:rPr>
          <w:b/>
        </w:rPr>
        <w:t>Description:</w:t>
      </w:r>
      <w:r>
        <w:t xml:space="preserve"> Provides the Authentication and Authorization result of the Service Level Device Identity (i.e. CAA-Level UAV ID for UAS)</w:t>
      </w:r>
      <w:r>
        <w:rPr>
          <w:lang w:eastAsia="zh-CN"/>
        </w:rPr>
        <w:t>.</w:t>
      </w:r>
    </w:p>
    <w:p w14:paraId="7FF835C4" w14:textId="77777777" w:rsidR="00AF0F12" w:rsidRPr="00206175" w:rsidRDefault="00AF0F12" w:rsidP="00AF0F12">
      <w:r>
        <w:rPr>
          <w:b/>
        </w:rPr>
        <w:t xml:space="preserve">Input, Required: </w:t>
      </w:r>
      <w:r>
        <w:rPr>
          <w:lang w:eastAsia="zh-CN"/>
        </w:rPr>
        <w:t>Service Level Device Identity, GP</w:t>
      </w:r>
      <w:r w:rsidRPr="00206175">
        <w:t>SI.</w:t>
      </w:r>
    </w:p>
    <w:p w14:paraId="70338EA5" w14:textId="77777777" w:rsidR="00AF0F12" w:rsidRDefault="00AF0F12" w:rsidP="00AF0F12">
      <w:pPr>
        <w:rPr>
          <w:lang w:eastAsia="en-US"/>
        </w:rPr>
      </w:pPr>
      <w:r>
        <w:rPr>
          <w:b/>
        </w:rPr>
        <w:t>Input, Optional:</w:t>
      </w:r>
      <w:r>
        <w:rPr>
          <w:lang w:eastAsia="zh-CN"/>
        </w:rPr>
        <w:t xml:space="preserve"> PEI, UE IP address, authentication container provided by UE</w:t>
      </w:r>
      <w:r>
        <w:t>.</w:t>
      </w:r>
    </w:p>
    <w:p w14:paraId="04F44642" w14:textId="110ADCE3" w:rsidR="00AF0F12" w:rsidRDefault="00AF0F12" w:rsidP="00AF0F12">
      <w:pPr>
        <w:rPr>
          <w:lang w:eastAsia="zh-CN"/>
        </w:rPr>
      </w:pPr>
      <w:r>
        <w:rPr>
          <w:b/>
        </w:rPr>
        <w:t>Output, Required:</w:t>
      </w:r>
      <w:r>
        <w:rPr>
          <w:lang w:eastAsia="zh-CN"/>
        </w:rPr>
        <w:t xml:space="preserve"> Success/Failure indication, Authorization Data container</w:t>
      </w:r>
      <w:r w:rsidR="00206175">
        <w:rPr>
          <w:lang w:eastAsia="zh-CN"/>
        </w:rPr>
        <w:t>.</w:t>
      </w:r>
    </w:p>
    <w:p w14:paraId="2A37FE43" w14:textId="2806E4EE" w:rsidR="00AF0F12" w:rsidRDefault="00AF0F12" w:rsidP="00AF0F12">
      <w:pPr>
        <w:rPr>
          <w:rFonts w:eastAsiaTheme="minorEastAsia"/>
          <w:lang w:eastAsia="zh-CN"/>
        </w:rPr>
      </w:pPr>
      <w:r>
        <w:rPr>
          <w:b/>
        </w:rPr>
        <w:t xml:space="preserve">Output, Optional: </w:t>
      </w:r>
      <w:r w:rsidR="00206175">
        <w:rPr>
          <w:lang w:eastAsia="zh-CN"/>
        </w:rPr>
        <w:t>None</w:t>
      </w:r>
      <w:r>
        <w:rPr>
          <w:lang w:eastAsia="zh-CN"/>
        </w:rPr>
        <w:t>.</w:t>
      </w:r>
    </w:p>
    <w:p w14:paraId="4C62B0EE" w14:textId="140AA90C" w:rsidR="00AF0F12" w:rsidRDefault="00AF0F12" w:rsidP="00AF0F12">
      <w:pPr>
        <w:pStyle w:val="Heading4"/>
        <w:rPr>
          <w:lang w:eastAsia="zh-CN"/>
        </w:rPr>
      </w:pPr>
      <w:bookmarkStart w:id="173" w:name="_Toc58920680"/>
      <w:bookmarkStart w:id="174" w:name="_Toc73974966"/>
      <w:r>
        <w:rPr>
          <w:lang w:eastAsia="zh-CN"/>
        </w:rPr>
        <w:t>4.4.1.3</w:t>
      </w:r>
      <w:r>
        <w:rPr>
          <w:lang w:eastAsia="ko-KR"/>
        </w:rPr>
        <w:tab/>
      </w:r>
      <w:r>
        <w:rPr>
          <w:lang w:eastAsia="zh-CN"/>
        </w:rPr>
        <w:t>AMF Services</w:t>
      </w:r>
      <w:bookmarkEnd w:id="173"/>
      <w:bookmarkEnd w:id="174"/>
    </w:p>
    <w:p w14:paraId="012A7547" w14:textId="07BFCD14" w:rsidR="00AF0F12" w:rsidRDefault="00AF0F12" w:rsidP="00AF0F12">
      <w:pPr>
        <w:rPr>
          <w:lang w:eastAsia="zh-CN"/>
        </w:rPr>
      </w:pPr>
      <w:r>
        <w:rPr>
          <w:lang w:eastAsia="zh-CN"/>
        </w:rPr>
        <w:t xml:space="preserve">AMF services related to UAS are defined in </w:t>
      </w:r>
      <w:r w:rsidR="00206175">
        <w:rPr>
          <w:lang w:eastAsia="zh-CN"/>
        </w:rPr>
        <w:t>TS 23.502 [</w:t>
      </w:r>
      <w:r>
        <w:rPr>
          <w:lang w:eastAsia="zh-CN"/>
        </w:rPr>
        <w:t>3] clause 5.2.2.</w:t>
      </w:r>
    </w:p>
    <w:p w14:paraId="54E1DDF6" w14:textId="6BE56817" w:rsidR="00AF0F12" w:rsidRDefault="00AF0F12" w:rsidP="00AF0F12">
      <w:pPr>
        <w:rPr>
          <w:rFonts w:eastAsiaTheme="minorEastAsia"/>
          <w:lang w:eastAsia="zh-CN"/>
        </w:rPr>
      </w:pPr>
      <w:r>
        <w:rPr>
          <w:rFonts w:eastAsiaTheme="minorEastAsia"/>
          <w:lang w:eastAsia="zh-CN"/>
        </w:rPr>
        <w:t>In addition, when SMF invokes Namf_Communication_N1N2MessageTransfer service operation, it may provide the UUAA result to the UAV.</w:t>
      </w:r>
    </w:p>
    <w:p w14:paraId="2934C735" w14:textId="04D0B0BC" w:rsidR="00AF0F12" w:rsidRDefault="00AF0F12" w:rsidP="00AF0F12">
      <w:pPr>
        <w:pStyle w:val="Heading4"/>
        <w:rPr>
          <w:lang w:eastAsia="zh-CN"/>
        </w:rPr>
      </w:pPr>
      <w:bookmarkStart w:id="175" w:name="_Toc73974967"/>
      <w:r>
        <w:rPr>
          <w:lang w:eastAsia="zh-CN"/>
        </w:rPr>
        <w:t>4.4.1.4</w:t>
      </w:r>
      <w:r>
        <w:rPr>
          <w:lang w:eastAsia="ko-KR"/>
        </w:rPr>
        <w:tab/>
      </w:r>
      <w:r>
        <w:rPr>
          <w:lang w:eastAsia="zh-CN"/>
        </w:rPr>
        <w:t>SMF Services</w:t>
      </w:r>
      <w:bookmarkEnd w:id="175"/>
    </w:p>
    <w:p w14:paraId="68CAF8B8" w14:textId="3C899D1F" w:rsidR="00AF0F12" w:rsidRDefault="00AF0F12" w:rsidP="00AF0F12">
      <w:pPr>
        <w:rPr>
          <w:lang w:eastAsia="zh-CN"/>
        </w:rPr>
      </w:pPr>
      <w:r>
        <w:rPr>
          <w:lang w:eastAsia="zh-CN"/>
        </w:rPr>
        <w:t xml:space="preserve">SMF services related to UAS are defined in </w:t>
      </w:r>
      <w:r w:rsidR="00206175">
        <w:rPr>
          <w:lang w:eastAsia="zh-CN"/>
        </w:rPr>
        <w:t>TS 23.502 [</w:t>
      </w:r>
      <w:r>
        <w:rPr>
          <w:lang w:eastAsia="zh-CN"/>
        </w:rPr>
        <w:t>3] clause 5.2.8.</w:t>
      </w:r>
    </w:p>
    <w:p w14:paraId="62970B77" w14:textId="77777777" w:rsidR="00206175" w:rsidRDefault="00AF0F12" w:rsidP="00AF0F12">
      <w:pPr>
        <w:rPr>
          <w:rFonts w:eastAsiaTheme="minorEastAsia"/>
          <w:lang w:eastAsia="zh-CN"/>
        </w:rPr>
      </w:pPr>
      <w:r>
        <w:rPr>
          <w:rFonts w:eastAsiaTheme="minorEastAsia"/>
          <w:lang w:eastAsia="zh-CN"/>
        </w:rPr>
        <w:t xml:space="preserve">In addition, when AMF invokes </w:t>
      </w:r>
      <w:proofErr w:type="spellStart"/>
      <w:r>
        <w:rPr>
          <w:rFonts w:eastAsiaTheme="minorEastAsia"/>
          <w:lang w:eastAsia="zh-CN"/>
        </w:rPr>
        <w:t>Nsmf_PDUSession_CreateSMContext</w:t>
      </w:r>
      <w:proofErr w:type="spellEnd"/>
      <w:r>
        <w:rPr>
          <w:rFonts w:eastAsiaTheme="minorEastAsia"/>
          <w:lang w:eastAsia="zh-CN"/>
        </w:rPr>
        <w:t xml:space="preserve"> service operation, AMF may provide an indication to indicate </w:t>
      </w:r>
      <w:r w:rsidR="00206175">
        <w:rPr>
          <w:rFonts w:eastAsiaTheme="minorEastAsia"/>
          <w:lang w:eastAsia="zh-CN"/>
        </w:rPr>
        <w:t>"</w:t>
      </w:r>
      <w:r>
        <w:rPr>
          <w:rFonts w:eastAsiaTheme="minorEastAsia"/>
          <w:lang w:eastAsia="zh-CN"/>
        </w:rPr>
        <w:t>UAV has been authenticated by the USS</w:t>
      </w:r>
      <w:r w:rsidR="00206175">
        <w:rPr>
          <w:rFonts w:eastAsiaTheme="minorEastAsia"/>
          <w:lang w:eastAsia="zh-CN"/>
        </w:rPr>
        <w:t>"</w:t>
      </w:r>
      <w:r>
        <w:rPr>
          <w:rFonts w:eastAsiaTheme="minorEastAsia"/>
          <w:lang w:eastAsia="zh-CN"/>
        </w:rPr>
        <w:t>, if the UUAA has taken place during registration procedure by the AMF.</w:t>
      </w:r>
    </w:p>
    <w:p w14:paraId="24AE7894" w14:textId="579FBF3A" w:rsidR="00AF0F12" w:rsidRDefault="00AF0F12" w:rsidP="00AF0F12">
      <w:pPr>
        <w:rPr>
          <w:rFonts w:eastAsiaTheme="minorEastAsia"/>
          <w:lang w:eastAsia="zh-CN"/>
        </w:rPr>
      </w:pPr>
      <w:r>
        <w:rPr>
          <w:rFonts w:eastAsiaTheme="minorEastAsia"/>
          <w:lang w:eastAsia="zh-CN"/>
        </w:rPr>
        <w:t>Editor</w:t>
      </w:r>
      <w:r w:rsidR="00206175">
        <w:rPr>
          <w:rFonts w:eastAsiaTheme="minorEastAsia"/>
          <w:lang w:eastAsia="zh-CN"/>
        </w:rPr>
        <w:t>'</w:t>
      </w:r>
      <w:r>
        <w:rPr>
          <w:rFonts w:eastAsiaTheme="minorEastAsia"/>
          <w:lang w:eastAsia="zh-CN"/>
        </w:rPr>
        <w:t>s Note: Whether an indication is needed or if UAS NF or NEF can decide since these entities will maintain the UUAA operation status is FFS.</w:t>
      </w:r>
    </w:p>
    <w:p w14:paraId="4CBB37A5" w14:textId="534957FD" w:rsidR="00AF0F12" w:rsidRDefault="00AF0F12" w:rsidP="00AF0F12">
      <w:pPr>
        <w:pStyle w:val="Heading4"/>
        <w:rPr>
          <w:lang w:eastAsia="zh-CN"/>
        </w:rPr>
      </w:pPr>
      <w:bookmarkStart w:id="176" w:name="_Toc73974968"/>
      <w:r>
        <w:rPr>
          <w:lang w:eastAsia="zh-CN"/>
        </w:rPr>
        <w:t>4.4.1.5</w:t>
      </w:r>
      <w:r>
        <w:rPr>
          <w:lang w:eastAsia="ko-KR"/>
        </w:rPr>
        <w:tab/>
      </w:r>
      <w:r>
        <w:rPr>
          <w:lang w:eastAsia="zh-CN"/>
        </w:rPr>
        <w:t>UDM Services</w:t>
      </w:r>
      <w:bookmarkEnd w:id="176"/>
    </w:p>
    <w:p w14:paraId="455295E6" w14:textId="4E7605E9" w:rsidR="00AF0F12" w:rsidRDefault="00AF0F12" w:rsidP="00AF0F12">
      <w:pPr>
        <w:rPr>
          <w:lang w:eastAsia="zh-CN"/>
        </w:rPr>
      </w:pPr>
      <w:r>
        <w:rPr>
          <w:lang w:eastAsia="zh-CN"/>
        </w:rPr>
        <w:t xml:space="preserve">UDM services related to UAS are defined in </w:t>
      </w:r>
      <w:r w:rsidR="00206175">
        <w:rPr>
          <w:lang w:eastAsia="zh-CN"/>
        </w:rPr>
        <w:t>TS 23.502 [</w:t>
      </w:r>
      <w:r>
        <w:rPr>
          <w:lang w:eastAsia="zh-CN"/>
        </w:rPr>
        <w:t>3] clause 5.2.3.</w:t>
      </w:r>
    </w:p>
    <w:p w14:paraId="12699B85" w14:textId="38BF251D" w:rsidR="00AF0F12" w:rsidRDefault="00AF0F12" w:rsidP="00AF0F12">
      <w:pPr>
        <w:pStyle w:val="Heading4"/>
        <w:rPr>
          <w:lang w:eastAsia="zh-CN"/>
        </w:rPr>
      </w:pPr>
      <w:bookmarkStart w:id="177" w:name="_Toc73974969"/>
      <w:r>
        <w:rPr>
          <w:lang w:eastAsia="zh-CN"/>
        </w:rPr>
        <w:lastRenderedPageBreak/>
        <w:t>4.4.1.6</w:t>
      </w:r>
      <w:r>
        <w:rPr>
          <w:lang w:eastAsia="ko-KR"/>
        </w:rPr>
        <w:tab/>
      </w:r>
      <w:r>
        <w:rPr>
          <w:lang w:eastAsia="zh-CN"/>
        </w:rPr>
        <w:t>LMF Services</w:t>
      </w:r>
      <w:bookmarkEnd w:id="177"/>
    </w:p>
    <w:p w14:paraId="788008C4" w14:textId="68FCD164" w:rsidR="00AF0F12" w:rsidRDefault="00AF0F12" w:rsidP="00AF0F12">
      <w:pPr>
        <w:rPr>
          <w:lang w:eastAsia="zh-CN"/>
        </w:rPr>
      </w:pPr>
      <w:r>
        <w:rPr>
          <w:lang w:eastAsia="zh-CN"/>
        </w:rPr>
        <w:t xml:space="preserve">LMF services related to UAS are defined in </w:t>
      </w:r>
      <w:r w:rsidR="00206175">
        <w:rPr>
          <w:lang w:eastAsia="zh-CN"/>
        </w:rPr>
        <w:t>TS 23.273 [</w:t>
      </w:r>
      <w:r>
        <w:rPr>
          <w:lang w:eastAsia="zh-CN"/>
        </w:rPr>
        <w:t>8] clause 8.3.</w:t>
      </w:r>
    </w:p>
    <w:p w14:paraId="3F868831" w14:textId="769C89A1" w:rsidR="00AF0F12" w:rsidRDefault="00AF0F12" w:rsidP="00AF0F12">
      <w:pPr>
        <w:pStyle w:val="Heading4"/>
        <w:rPr>
          <w:lang w:eastAsia="zh-CN"/>
        </w:rPr>
      </w:pPr>
      <w:bookmarkStart w:id="178" w:name="_Toc73974970"/>
      <w:r>
        <w:rPr>
          <w:lang w:eastAsia="zh-CN"/>
        </w:rPr>
        <w:t>4.4.1.7</w:t>
      </w:r>
      <w:r>
        <w:rPr>
          <w:lang w:eastAsia="ko-KR"/>
        </w:rPr>
        <w:tab/>
      </w:r>
      <w:r>
        <w:rPr>
          <w:lang w:eastAsia="zh-CN"/>
        </w:rPr>
        <w:t>GMLC Services</w:t>
      </w:r>
      <w:bookmarkEnd w:id="178"/>
    </w:p>
    <w:p w14:paraId="27239B4A" w14:textId="7200F095" w:rsidR="00AF0F12" w:rsidRDefault="00AF0F12" w:rsidP="00AF0F12">
      <w:pPr>
        <w:rPr>
          <w:lang w:eastAsia="zh-CN"/>
        </w:rPr>
      </w:pPr>
      <w:r>
        <w:rPr>
          <w:lang w:eastAsia="zh-CN"/>
        </w:rPr>
        <w:t xml:space="preserve">GMLC services related to UAS are defined in </w:t>
      </w:r>
      <w:r w:rsidR="00206175">
        <w:rPr>
          <w:lang w:eastAsia="zh-CN"/>
        </w:rPr>
        <w:t>TS 23.273 [</w:t>
      </w:r>
      <w:r>
        <w:rPr>
          <w:lang w:eastAsia="zh-CN"/>
        </w:rPr>
        <w:t>8] clause 8.4.</w:t>
      </w:r>
    </w:p>
    <w:p w14:paraId="289F5C3C" w14:textId="383ED99F" w:rsidR="00AF0F12" w:rsidRDefault="00AF0F12" w:rsidP="00AF0F12">
      <w:pPr>
        <w:pStyle w:val="Heading4"/>
        <w:rPr>
          <w:lang w:eastAsia="zh-CN"/>
        </w:rPr>
      </w:pPr>
      <w:bookmarkStart w:id="179" w:name="_Toc73974971"/>
      <w:r>
        <w:rPr>
          <w:lang w:eastAsia="zh-CN"/>
        </w:rPr>
        <w:t>4.4.1.8</w:t>
      </w:r>
      <w:r>
        <w:rPr>
          <w:lang w:eastAsia="ko-KR"/>
        </w:rPr>
        <w:tab/>
      </w:r>
      <w:r>
        <w:rPr>
          <w:lang w:eastAsia="zh-CN"/>
        </w:rPr>
        <w:t>UDR Services</w:t>
      </w:r>
      <w:bookmarkEnd w:id="179"/>
    </w:p>
    <w:p w14:paraId="04A24045" w14:textId="38E8895D" w:rsidR="00AF0F12" w:rsidRDefault="00AF0F12" w:rsidP="00AF0F12">
      <w:pPr>
        <w:rPr>
          <w:lang w:eastAsia="zh-CN"/>
        </w:rPr>
      </w:pPr>
      <w:r>
        <w:rPr>
          <w:lang w:eastAsia="zh-CN"/>
        </w:rPr>
        <w:t xml:space="preserve">UDR services related to UAS are defined in </w:t>
      </w:r>
      <w:r w:rsidR="00206175">
        <w:rPr>
          <w:lang w:eastAsia="zh-CN"/>
        </w:rPr>
        <w:t>TS 23.502 [</w:t>
      </w:r>
      <w:r>
        <w:rPr>
          <w:lang w:eastAsia="zh-CN"/>
        </w:rPr>
        <w:t>3] clause 5.2.12.</w:t>
      </w:r>
    </w:p>
    <w:p w14:paraId="086761C7" w14:textId="06BC4521" w:rsidR="00AF0F12" w:rsidRDefault="00AF0F12" w:rsidP="00AF0F12">
      <w:pPr>
        <w:pStyle w:val="Heading4"/>
        <w:rPr>
          <w:lang w:eastAsia="zh-CN"/>
        </w:rPr>
      </w:pPr>
      <w:bookmarkStart w:id="180" w:name="_Toc73974972"/>
      <w:r>
        <w:rPr>
          <w:lang w:eastAsia="zh-CN"/>
        </w:rPr>
        <w:t>4.4.1.9</w:t>
      </w:r>
      <w:r>
        <w:rPr>
          <w:lang w:eastAsia="ko-KR"/>
        </w:rPr>
        <w:tab/>
      </w:r>
      <w:r>
        <w:rPr>
          <w:lang w:eastAsia="zh-CN"/>
        </w:rPr>
        <w:t>PCF Services</w:t>
      </w:r>
      <w:bookmarkEnd w:id="180"/>
    </w:p>
    <w:p w14:paraId="011ECCAA" w14:textId="760B186D" w:rsidR="00AF0F12" w:rsidRDefault="00AF0F12" w:rsidP="00AF0F12">
      <w:pPr>
        <w:rPr>
          <w:lang w:val="en-US" w:eastAsia="en-US"/>
        </w:rPr>
      </w:pPr>
      <w:r>
        <w:rPr>
          <w:lang w:eastAsia="zh-CN"/>
        </w:rPr>
        <w:t xml:space="preserve">PCF services related to UAS are defined in </w:t>
      </w:r>
      <w:r w:rsidR="00206175">
        <w:rPr>
          <w:lang w:eastAsia="zh-CN"/>
        </w:rPr>
        <w:t>TS 23.502 [</w:t>
      </w:r>
      <w:r>
        <w:rPr>
          <w:lang w:eastAsia="zh-CN"/>
        </w:rPr>
        <w:t>3] clause 5.2.5.</w:t>
      </w:r>
    </w:p>
    <w:p w14:paraId="4C492B07" w14:textId="77777777" w:rsidR="00FF7EE0" w:rsidRPr="00CA32B7" w:rsidRDefault="00FF7EE0" w:rsidP="00FF7EE0">
      <w:pPr>
        <w:pStyle w:val="Heading3"/>
      </w:pPr>
      <w:bookmarkStart w:id="181" w:name="_Toc73974973"/>
      <w:r w:rsidRPr="00CA32B7">
        <w:t>4.4.2</w:t>
      </w:r>
      <w:r w:rsidRPr="00CA32B7">
        <w:tab/>
        <w:t>USS Discovery</w:t>
      </w:r>
      <w:bookmarkEnd w:id="160"/>
      <w:bookmarkEnd w:id="161"/>
      <w:bookmarkEnd w:id="181"/>
    </w:p>
    <w:p w14:paraId="766EEF92" w14:textId="2CD5D5E8" w:rsidR="00322E68" w:rsidRPr="00CA32B7" w:rsidRDefault="00322E68" w:rsidP="00322E68">
      <w:pPr>
        <w:rPr>
          <w:lang w:val="en-US"/>
        </w:rPr>
      </w:pPr>
      <w:bookmarkStart w:id="182" w:name="_Toc64385456"/>
      <w:bookmarkStart w:id="183" w:name="_Toc64529606"/>
      <w:r w:rsidRPr="00CA32B7">
        <w:rPr>
          <w:lang w:val="en-US"/>
        </w:rPr>
        <w:t>There may be multiple USS(es) serving UASs in a country, and no direct association is expected between the 3GPP network serving a UAS and the USS providing services to the UAS. The association between a UAV and a USS is outside the scope of SA WG2 and is not related to the UAV subscription with the mobile operator.</w:t>
      </w:r>
    </w:p>
    <w:p w14:paraId="18E9A1A9" w14:textId="77777777" w:rsidR="00322E68" w:rsidRPr="00CA32B7" w:rsidRDefault="00322E68" w:rsidP="00322E68">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55EBA058" w14:textId="77777777" w:rsidR="00322E68" w:rsidRPr="00CA32B7" w:rsidRDefault="00322E68" w:rsidP="00322E68">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7CCBC5CC" w14:textId="05CEACB0" w:rsidR="00FF7EE0" w:rsidRDefault="00322E68" w:rsidP="00322E68">
      <w:pPr>
        <w:rPr>
          <w:lang w:val="en-US"/>
        </w:rPr>
      </w:pPr>
      <w:r w:rsidRPr="00CA32B7">
        <w:rPr>
          <w:lang w:val="en-US"/>
        </w:rPr>
        <w:t>Optionally, the UAV may also provide to the 3GPP system, in addition to the CAA-level UAV ID, the USS address or USS FQDN in order to discover the USS for the UAV.</w:t>
      </w:r>
    </w:p>
    <w:p w14:paraId="64C39C39" w14:textId="30D1B077" w:rsidR="00131F36" w:rsidRPr="00CA32B7" w:rsidRDefault="00131F36" w:rsidP="00322E68">
      <w:pPr>
        <w:rPr>
          <w:lang w:val="en-US"/>
        </w:rPr>
      </w:pPr>
      <w:r>
        <w:rPr>
          <w:lang w:val="en-US"/>
        </w:rPr>
        <w:t>When the UAV provides the USS Address separately from the CAA-Level UAV ID in UUAA-MM or UUAA-SM, the USS Address shall be used to discover the USS.</w:t>
      </w:r>
    </w:p>
    <w:p w14:paraId="30702B55" w14:textId="77777777" w:rsidR="00FF7EE0" w:rsidRPr="00CA32B7" w:rsidRDefault="00FF7EE0" w:rsidP="00FF7EE0">
      <w:pPr>
        <w:pStyle w:val="Heading3"/>
      </w:pPr>
      <w:bookmarkStart w:id="184" w:name="_Toc73974974"/>
      <w:r w:rsidRPr="00CA32B7">
        <w:t>4.4.3</w:t>
      </w:r>
      <w:r w:rsidRPr="00CA32B7">
        <w:tab/>
        <w:t>CAA-Level UAV ID Assignment</w:t>
      </w:r>
      <w:bookmarkEnd w:id="182"/>
      <w:bookmarkEnd w:id="183"/>
      <w:bookmarkEnd w:id="184"/>
    </w:p>
    <w:p w14:paraId="521A563D" w14:textId="2B79D3EF" w:rsidR="00322E68" w:rsidRPr="00CA32B7" w:rsidRDefault="00322E68" w:rsidP="00322E68">
      <w:bookmarkStart w:id="185" w:name="_Toc343594465"/>
      <w:bookmarkStart w:id="186" w:name="_Toc372246784"/>
      <w:bookmarkStart w:id="187" w:name="_Toc64385457"/>
      <w:bookmarkStart w:id="188" w:name="_Toc64529607"/>
      <w:r w:rsidRPr="00CA32B7">
        <w:rPr>
          <w:lang w:eastAsia="zh-CN"/>
        </w:rPr>
        <w:t xml:space="preserve">The format of the CAA-Level UAV ID is defined outside 3GPP, however </w:t>
      </w:r>
      <w:r w:rsidRPr="00CA32B7">
        <w:rPr>
          <w:noProof/>
          <w:lang w:eastAsia="ko-KR"/>
        </w:rPr>
        <w:t>how such identity is used to enable a TPAE to query about UAV information is defined with respect to the 3GPP functionality.</w:t>
      </w:r>
    </w:p>
    <w:p w14:paraId="576B3747" w14:textId="77777777" w:rsidR="00322E68" w:rsidRPr="00CA32B7" w:rsidRDefault="00322E68" w:rsidP="00322E68">
      <w:pPr>
        <w:rPr>
          <w:lang w:val="en-US" w:eastAsia="zh-CN"/>
        </w:rPr>
      </w:pPr>
      <w:bookmarkStart w:id="189" w:name="_Hlk51252948"/>
      <w:r w:rsidRPr="00CA32B7">
        <w:rPr>
          <w:lang w:val="en-US" w:eastAsia="zh-CN"/>
        </w:rPr>
        <w:t>In this release, the assignment of a CAA-level UAV ID for Remote Identification functionality applies solely to the UAV</w:t>
      </w:r>
      <w:bookmarkEnd w:id="189"/>
      <w:r w:rsidRPr="00CA32B7">
        <w:rPr>
          <w:lang w:val="en-US" w:eastAsia="zh-CN"/>
        </w:rPr>
        <w:t>. No CAA-level UAV ID is assigned to and used by a UAVC.</w:t>
      </w:r>
    </w:p>
    <w:p w14:paraId="473485D2" w14:textId="77777777" w:rsidR="00322E68" w:rsidRPr="00CA32B7" w:rsidRDefault="00322E68" w:rsidP="00322E68">
      <w:pPr>
        <w:rPr>
          <w:lang w:val="en-US" w:eastAsia="zh-CN"/>
        </w:rPr>
      </w:pPr>
      <w:r w:rsidRPr="00CA32B7">
        <w:rPr>
          <w:lang w:val="en-US" w:eastAsia="zh-CN"/>
        </w:rPr>
        <w:t xml:space="preserve">Various formats of CAA-level UAV ID must be supported by the UAV to support various geo-specific regulations. At least </w:t>
      </w:r>
      <w:r w:rsidRPr="00CA32B7">
        <w:rPr>
          <w:lang w:eastAsia="zh-CN"/>
        </w:rPr>
        <w:t>Serial Number Identification</w:t>
      </w:r>
      <w:r w:rsidRPr="00CA32B7">
        <w:rPr>
          <w:lang w:val="en-US" w:eastAsia="zh-CN"/>
        </w:rPr>
        <w:t xml:space="preserve">, a </w:t>
      </w:r>
      <w:r w:rsidRPr="00CA32B7">
        <w:rPr>
          <w:lang w:eastAsia="zh-CN"/>
        </w:rPr>
        <w:t xml:space="preserve">CAA-Issued Registration Identifier </w:t>
      </w:r>
      <w:r w:rsidRPr="00CA32B7">
        <w:rPr>
          <w:lang w:val="en-US" w:eastAsia="zh-CN"/>
        </w:rPr>
        <w:t>(aka Session ID), and USS</w:t>
      </w:r>
      <w:r w:rsidRPr="00CA32B7">
        <w:rPr>
          <w:lang w:eastAsia="zh-CN"/>
        </w:rPr>
        <w:t xml:space="preserve"> Issued UUID shall be supported.</w:t>
      </w:r>
    </w:p>
    <w:p w14:paraId="44FE99C3" w14:textId="77777777" w:rsidR="00322E68" w:rsidRPr="00CA32B7" w:rsidRDefault="00322E68" w:rsidP="00322E68">
      <w:r w:rsidRPr="00CA32B7">
        <w:t>In the case of Session ID, though the actual format of the CAA-Level UAV ID is defined outside 3GPP and is not decided by 3GPP, it is assumed that the CAA-Level UAV ID used for Remote Identification contains at least the following information:</w:t>
      </w:r>
    </w:p>
    <w:p w14:paraId="765DAAD3" w14:textId="10BFA8A9" w:rsidR="00322E68" w:rsidRPr="00CA32B7" w:rsidRDefault="00322E68" w:rsidP="00322E68">
      <w:pPr>
        <w:pStyle w:val="B1"/>
      </w:pPr>
      <w:r w:rsidRPr="00CA32B7">
        <w:t>-</w:t>
      </w:r>
      <w:r w:rsidRPr="00CA32B7">
        <w:tab/>
        <w:t>an identity unique to the UAV, which may preferably have temporary validity: this identifies uniquely the UAV with the entity that allocates the CAA-level UAV ID.</w:t>
      </w:r>
    </w:p>
    <w:p w14:paraId="026F4A75" w14:textId="4BA97900" w:rsidR="00322E68" w:rsidRPr="00CA32B7" w:rsidRDefault="00322E68" w:rsidP="00322E68">
      <w:pPr>
        <w:pStyle w:val="NO"/>
      </w:pPr>
      <w:r w:rsidRPr="00CA32B7">
        <w:t>NOTE 1:</w:t>
      </w:r>
      <w:r w:rsidRPr="00CA32B7">
        <w:tab/>
        <w:t>Whether privacy or confidentiality requirements will apply to the unique UAV temporary identity depends on regulations in various regions.</w:t>
      </w:r>
    </w:p>
    <w:p w14:paraId="028809E7" w14:textId="3DFEB3FA" w:rsidR="00322E68" w:rsidRPr="00CA32B7" w:rsidRDefault="00322E68" w:rsidP="00322E68">
      <w:pPr>
        <w:pStyle w:val="B1"/>
      </w:pPr>
      <w:r w:rsidRPr="00CA32B7">
        <w:t>-</w:t>
      </w:r>
      <w:r w:rsidRPr="00CA32B7">
        <w:tab/>
        <w:t>CAA-level UAV ID Routing Information, used by an entity attempting to retrieve the UAV data (e.g. TPAE) to identify and address the appropriate entity where to send the query. This is also used in USS discovery.</w:t>
      </w:r>
    </w:p>
    <w:p w14:paraId="37F09A85" w14:textId="77777777" w:rsidR="00322E68" w:rsidRPr="00CA32B7" w:rsidRDefault="00322E68" w:rsidP="00322E68">
      <w:r w:rsidRPr="00CA32B7">
        <w:t>Two types of CAA-level UAV ID assignment are supported:</w:t>
      </w:r>
    </w:p>
    <w:p w14:paraId="2464A240" w14:textId="77777777" w:rsidR="00322E68" w:rsidRPr="00CA32B7" w:rsidRDefault="00322E68" w:rsidP="00322E68">
      <w:pPr>
        <w:pStyle w:val="B1"/>
      </w:pPr>
      <w:r w:rsidRPr="00CA32B7">
        <w:lastRenderedPageBreak/>
        <w:t>1.</w:t>
      </w:r>
      <w:r w:rsidRPr="00CA32B7">
        <w:tab/>
        <w:t>USS-assigned CAA-Level UAV ID: the identity is assigned completely at USS level.</w:t>
      </w:r>
    </w:p>
    <w:p w14:paraId="43B13D74" w14:textId="3AABEF71" w:rsidR="00322E68" w:rsidRPr="00CA32B7" w:rsidRDefault="00322E68" w:rsidP="00322E68">
      <w:pPr>
        <w:pStyle w:val="B1"/>
      </w:pPr>
      <w:r w:rsidRPr="00CA32B7">
        <w:t>2.</w:t>
      </w:r>
      <w:r w:rsidRPr="00CA32B7">
        <w:tab/>
        <w:t>3GPP-assisted CAA-Level UAV ID assignment:</w:t>
      </w:r>
    </w:p>
    <w:p w14:paraId="018F5A92" w14:textId="77777777" w:rsidR="00322E68" w:rsidRPr="00CA32B7" w:rsidRDefault="00322E68" w:rsidP="00322E68">
      <w:pPr>
        <w:pStyle w:val="B2"/>
      </w:pPr>
      <w:r w:rsidRPr="00CA32B7">
        <w:t>-</w:t>
      </w:r>
      <w:r w:rsidRPr="00CA32B7">
        <w:tab/>
        <w:t>The allocation to the UAV of a CAA-Level UAV ID by the USS is done in collaboration with the UAS NF, for the use by the UAV for UUAA, and for the use for Remote Identification.</w:t>
      </w:r>
    </w:p>
    <w:p w14:paraId="739234D4" w14:textId="77777777" w:rsidR="00322E68" w:rsidRPr="00CA32B7" w:rsidRDefault="00322E68" w:rsidP="00322E68">
      <w:pPr>
        <w:pStyle w:val="B2"/>
      </w:pPr>
      <w:r w:rsidRPr="00CA32B7">
        <w:t>-</w:t>
      </w:r>
      <w:r w:rsidRPr="00CA32B7">
        <w:tab/>
        <w:t>The USS interacts with the UAS NF to allocates the UAV identities to be used for Remote Identification (i.e. the CAA-Level UAV ID). When the UAV registers with the USS before registering to a 3GPP system for UAS services, the UAV operator provides information about the serving PLMN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14:paraId="4B01A626" w14:textId="77777777" w:rsidR="00322E68" w:rsidRPr="00CA32B7" w:rsidRDefault="00322E68" w:rsidP="00322E68">
      <w:pPr>
        <w:pStyle w:val="B2"/>
      </w:pPr>
      <w:r w:rsidRPr="00CA32B7">
        <w:t>-</w:t>
      </w:r>
      <w:r w:rsidRPr="00CA32B7">
        <w:tab/>
        <w:t>The USS delegates to the UAS NF the role of "resolver" of the CAA-Level UAV ID and return to an entity (e.g. the TPAE) querying information about the UAV based on the CAA-Level UAV ID the UAV data that the UAS NF retrieves from the USS.</w:t>
      </w:r>
    </w:p>
    <w:p w14:paraId="194FCBDC" w14:textId="785302F4" w:rsidR="00322E68" w:rsidRPr="00CA32B7" w:rsidRDefault="00322E68" w:rsidP="00874F6E">
      <w:pPr>
        <w:pStyle w:val="EditorsNote"/>
      </w:pPr>
      <w:r w:rsidRPr="00CA32B7">
        <w:t>Editor</w:t>
      </w:r>
      <w:r w:rsidR="00CA32B7" w:rsidRPr="00CA32B7">
        <w:t>'</w:t>
      </w:r>
      <w:r w:rsidRPr="00CA32B7">
        <w:t>s note:</w:t>
      </w:r>
      <w:r w:rsidRPr="00CA32B7">
        <w:tab/>
        <w:t>The details of mechanisms of exposure of UAS-NF to entities beyond USS outside the 3GPP system is FFS.</w:t>
      </w:r>
    </w:p>
    <w:p w14:paraId="254C7869" w14:textId="77777777" w:rsidR="00322E68" w:rsidRPr="00CA32B7" w:rsidRDefault="00322E68" w:rsidP="00322E68">
      <w:pPr>
        <w:pStyle w:val="B2"/>
      </w:pPr>
      <w:r w:rsidRPr="00CA32B7">
        <w:t>-</w:t>
      </w:r>
      <w:r w:rsidRPr="00CA32B7">
        <w:tab/>
        <w:t>It is assumed that the mapping between USS assigned CAA-level UAV ID and the associated 3GPP UAV ID is known by the UAS NF after the UAV is authorized by the USS via a successful UUAA. If UAS NF receives a remote identification and tracking query from a TPAE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TPAE).</w:t>
      </w:r>
    </w:p>
    <w:p w14:paraId="01B4248C" w14:textId="4A404DA0" w:rsidR="00322E68" w:rsidRPr="00CA32B7" w:rsidRDefault="00322E68" w:rsidP="00874F6E">
      <w:pPr>
        <w:pStyle w:val="NO"/>
      </w:pPr>
      <w:r w:rsidRPr="00CA32B7">
        <w:t>NOTE 2:</w:t>
      </w:r>
      <w:r w:rsidRPr="00CA32B7">
        <w:tab/>
        <w:t>It is assumed that the UAV is not aware of which assignment mechanisms is used for the CAA-Level UAV ID.</w:t>
      </w:r>
    </w:p>
    <w:p w14:paraId="7C56C5A3" w14:textId="77777777" w:rsidR="00FF7EE0" w:rsidRPr="00CA32B7" w:rsidRDefault="00FF7EE0" w:rsidP="00FF7EE0">
      <w:pPr>
        <w:pStyle w:val="Heading2"/>
        <w:rPr>
          <w:lang w:val="en-US"/>
        </w:rPr>
      </w:pPr>
      <w:bookmarkStart w:id="190" w:name="_Toc73974975"/>
      <w:r w:rsidRPr="00CA32B7">
        <w:rPr>
          <w:lang w:val="en-US"/>
        </w:rPr>
        <w:t>4.</w:t>
      </w:r>
      <w:r w:rsidRPr="00CA32B7">
        <w:rPr>
          <w:rFonts w:eastAsia="Malgun Gothic" w:hint="eastAsia"/>
          <w:lang w:val="en-US" w:eastAsia="ko-KR"/>
        </w:rPr>
        <w:t>5</w:t>
      </w:r>
      <w:r w:rsidRPr="00CA32B7">
        <w:rPr>
          <w:lang w:val="en-US"/>
        </w:rPr>
        <w:tab/>
        <w:t>Identifiers</w:t>
      </w:r>
      <w:bookmarkEnd w:id="185"/>
      <w:bookmarkEnd w:id="186"/>
      <w:bookmarkEnd w:id="187"/>
      <w:bookmarkEnd w:id="188"/>
      <w:bookmarkEnd w:id="190"/>
    </w:p>
    <w:p w14:paraId="47FEBCA4" w14:textId="77777777" w:rsidR="00322E68" w:rsidRPr="00CA32B7" w:rsidRDefault="00322E68" w:rsidP="00322E68">
      <w:pPr>
        <w:pStyle w:val="Heading3"/>
      </w:pPr>
      <w:bookmarkStart w:id="191" w:name="_Toc66381073"/>
      <w:bookmarkStart w:id="192" w:name="_Toc73974976"/>
      <w:bookmarkStart w:id="193" w:name="_Toc343594473"/>
      <w:bookmarkStart w:id="194" w:name="_Toc372246787"/>
      <w:bookmarkStart w:id="195" w:name="_Toc64385458"/>
      <w:bookmarkStart w:id="196" w:name="_Toc64529608"/>
      <w:r w:rsidRPr="00CA32B7">
        <w:t>4.5.1</w:t>
      </w:r>
      <w:r w:rsidRPr="00CA32B7">
        <w:tab/>
        <w:t>General</w:t>
      </w:r>
      <w:bookmarkEnd w:id="191"/>
      <w:bookmarkEnd w:id="192"/>
    </w:p>
    <w:p w14:paraId="1297A7F6" w14:textId="77777777" w:rsidR="00322E68" w:rsidRPr="00CA32B7" w:rsidRDefault="00322E68" w:rsidP="00322E68">
      <w:r w:rsidRPr="00CA32B7">
        <w:t>The UAV is associated with the following identifiers in the 3GPP system.</w:t>
      </w:r>
    </w:p>
    <w:p w14:paraId="5F134DAD" w14:textId="77777777" w:rsidR="00322E68" w:rsidRPr="00CA32B7" w:rsidRDefault="00322E68" w:rsidP="00322E68">
      <w:pPr>
        <w:pStyle w:val="Heading3"/>
      </w:pPr>
      <w:bookmarkStart w:id="197" w:name="_Toc66381074"/>
      <w:bookmarkStart w:id="198" w:name="_Toc73974977"/>
      <w:r w:rsidRPr="00CA32B7">
        <w:t>4.5.2</w:t>
      </w:r>
      <w:r w:rsidRPr="00CA32B7">
        <w:tab/>
        <w:t>CAA-Level UAV Identity</w:t>
      </w:r>
      <w:bookmarkEnd w:id="197"/>
      <w:bookmarkEnd w:id="198"/>
    </w:p>
    <w:p w14:paraId="0297C05D" w14:textId="77777777" w:rsidR="00322E68" w:rsidRPr="00CA32B7" w:rsidRDefault="00322E68" w:rsidP="00322E68">
      <w:r w:rsidRPr="00CA32B7">
        <w:t>A UAV is assigned a CAA-level UAV Identity by functions in the aviation domain (e.g. USS). This assigned identity is used for Remote Identification and Tracking and to identify the UAV.</w:t>
      </w:r>
    </w:p>
    <w:p w14:paraId="12BB7373" w14:textId="77777777" w:rsidR="00322E68" w:rsidRPr="00CA32B7" w:rsidRDefault="00322E68" w:rsidP="00322E68">
      <w:r w:rsidRPr="00CA32B7">
        <w:t>The UAV provides the CAA-level UAV Identity to the 3GPP system during UUAA procedures.</w:t>
      </w:r>
    </w:p>
    <w:p w14:paraId="3C48B715" w14:textId="77777777" w:rsidR="00322E68" w:rsidRPr="00CA32B7" w:rsidRDefault="00322E68" w:rsidP="00322E68">
      <w:r w:rsidRPr="00CA32B7">
        <w:t>The CAA-level UAV Identity is used by the UAV as UAV identity in Remote Identification.</w:t>
      </w:r>
    </w:p>
    <w:p w14:paraId="4CA462DD" w14:textId="6E5A3BC6" w:rsidR="00322E68" w:rsidRPr="00CA32B7" w:rsidRDefault="00322E68" w:rsidP="00322E68">
      <w:r w:rsidRPr="00CA32B7">
        <w:t>The aviation domain may allocate a new CAA-level UAV Identity for the UAV at any time. The new CAA-level UAV Identity may be provided to the UAV and 3GPP system during UAS related procedures.</w:t>
      </w:r>
    </w:p>
    <w:p w14:paraId="5971A801" w14:textId="77777777" w:rsidR="00322E68" w:rsidRPr="00CA32B7" w:rsidRDefault="00322E68" w:rsidP="00322E68">
      <w:pPr>
        <w:pStyle w:val="NO"/>
      </w:pPr>
      <w:r w:rsidRPr="00CA32B7">
        <w:t>NOTE:</w:t>
      </w:r>
      <w:r w:rsidRPr="00CA32B7">
        <w:tab/>
        <w:t>It is assumed that mechanisms are available to ensure privacy and protection (e.g. anti-spoofing) of the CAA-assigned UAV Identity when it is used for Remote Identification. Security solutions to provide such privacy are outside the scope of this specification.</w:t>
      </w:r>
    </w:p>
    <w:p w14:paraId="78470188" w14:textId="77777777" w:rsidR="00322E68" w:rsidRPr="00CA32B7" w:rsidRDefault="00322E68" w:rsidP="00322E68">
      <w:pPr>
        <w:pStyle w:val="Heading3"/>
      </w:pPr>
      <w:bookmarkStart w:id="199" w:name="_Toc66381075"/>
      <w:bookmarkStart w:id="200" w:name="_Toc73974978"/>
      <w:r w:rsidRPr="00CA32B7">
        <w:t>4.5.3</w:t>
      </w:r>
      <w:r w:rsidRPr="00CA32B7">
        <w:tab/>
        <w:t>3GPP UAV ID</w:t>
      </w:r>
      <w:bookmarkEnd w:id="199"/>
      <w:bookmarkEnd w:id="200"/>
    </w:p>
    <w:p w14:paraId="5712B012" w14:textId="77777777" w:rsidR="00322E68" w:rsidRPr="00CA32B7" w:rsidRDefault="00322E68" w:rsidP="00322E68">
      <w:r w:rsidRPr="00CA32B7">
        <w:t>A 3GPP UAV ID is associated to the UAV by the 3GPP system in the subscription information and is used by the 3GPP system to identify the UAV. GPSI in the format of External Identifier is used as the 3GPP UAV ID.</w:t>
      </w:r>
    </w:p>
    <w:p w14:paraId="02F99183" w14:textId="77777777" w:rsidR="00322E68" w:rsidRPr="00CA32B7" w:rsidRDefault="00322E68" w:rsidP="00322E68">
      <w:r w:rsidRPr="00CA32B7">
        <w:t>The USS stores the association of the CAA-level UAV ID (provided by the UAV) to the 3GPP UAV ID (which is provided during the UUAA procedure).</w:t>
      </w:r>
    </w:p>
    <w:p w14:paraId="1E805166" w14:textId="77777777" w:rsidR="00FF7EE0" w:rsidRPr="00CA32B7" w:rsidRDefault="00FF7EE0" w:rsidP="00FF7EE0">
      <w:pPr>
        <w:pStyle w:val="Heading1"/>
        <w:rPr>
          <w:rFonts w:eastAsia="Malgun Gothic"/>
          <w:lang w:eastAsia="ko-KR"/>
        </w:rPr>
      </w:pPr>
      <w:bookmarkStart w:id="201" w:name="_Toc73974979"/>
      <w:r w:rsidRPr="00CA32B7">
        <w:rPr>
          <w:rFonts w:hint="eastAsia"/>
          <w:lang w:eastAsia="zh-CN"/>
        </w:rPr>
        <w:lastRenderedPageBreak/>
        <w:t>5</w:t>
      </w:r>
      <w:r w:rsidRPr="00CA32B7">
        <w:tab/>
        <w:t xml:space="preserve">Functional </w:t>
      </w:r>
      <w:r w:rsidRPr="00CA32B7">
        <w:rPr>
          <w:rFonts w:eastAsia="Malgun Gothic" w:hint="eastAsia"/>
          <w:lang w:eastAsia="ko-KR"/>
        </w:rPr>
        <w:t>d</w:t>
      </w:r>
      <w:r w:rsidRPr="00CA32B7">
        <w:t xml:space="preserve">escription and </w:t>
      </w:r>
      <w:r w:rsidRPr="00CA32B7">
        <w:rPr>
          <w:rFonts w:eastAsia="Malgun Gothic" w:hint="eastAsia"/>
          <w:lang w:eastAsia="ko-KR"/>
        </w:rPr>
        <w:t>i</w:t>
      </w:r>
      <w:r w:rsidRPr="00CA32B7">
        <w:t xml:space="preserve">nformation </w:t>
      </w:r>
      <w:r w:rsidRPr="00CA32B7">
        <w:rPr>
          <w:rFonts w:eastAsia="Malgun Gothic" w:hint="eastAsia"/>
          <w:lang w:eastAsia="ko-KR"/>
        </w:rPr>
        <w:t>f</w:t>
      </w:r>
      <w:r w:rsidRPr="00CA32B7">
        <w:t>low</w:t>
      </w:r>
      <w:bookmarkEnd w:id="193"/>
      <w:bookmarkEnd w:id="194"/>
      <w:r w:rsidRPr="00CA32B7">
        <w:rPr>
          <w:rFonts w:eastAsia="Malgun Gothic" w:hint="eastAsia"/>
          <w:lang w:eastAsia="ko-KR"/>
        </w:rPr>
        <w:t>s</w:t>
      </w:r>
      <w:bookmarkEnd w:id="195"/>
      <w:bookmarkEnd w:id="196"/>
      <w:bookmarkEnd w:id="201"/>
    </w:p>
    <w:p w14:paraId="3BBF8A0D" w14:textId="77777777" w:rsidR="00FF7EE0" w:rsidRPr="00CA32B7" w:rsidRDefault="00FF7EE0" w:rsidP="00FF7EE0">
      <w:pPr>
        <w:pStyle w:val="Heading2"/>
        <w:rPr>
          <w:lang w:val="en-US"/>
        </w:rPr>
      </w:pPr>
      <w:bookmarkStart w:id="202" w:name="_Toc372246788"/>
      <w:bookmarkStart w:id="203" w:name="_Toc64385459"/>
      <w:bookmarkStart w:id="204" w:name="_Toc64529609"/>
      <w:bookmarkStart w:id="205" w:name="_Toc73974980"/>
      <w:bookmarkStart w:id="206" w:name="_Toc343594477"/>
      <w:r w:rsidRPr="00CA32B7">
        <w:rPr>
          <w:lang w:val="en-US"/>
        </w:rPr>
        <w:t>5.1</w:t>
      </w:r>
      <w:r w:rsidRPr="00CA32B7">
        <w:rPr>
          <w:lang w:val="en-US"/>
        </w:rPr>
        <w:tab/>
        <w:t>Control and user plane stacks</w:t>
      </w:r>
      <w:bookmarkEnd w:id="202"/>
      <w:bookmarkEnd w:id="203"/>
      <w:bookmarkEnd w:id="204"/>
      <w:bookmarkEnd w:id="205"/>
    </w:p>
    <w:p w14:paraId="3E1FDFF3" w14:textId="77777777" w:rsidR="00FF7EE0" w:rsidRPr="00CA32B7" w:rsidRDefault="00FF7EE0" w:rsidP="00FF7EE0">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lang w:val="en-US"/>
        </w:rPr>
        <w:t xml:space="preserve">This </w:t>
      </w:r>
      <w:r w:rsidRPr="00CA32B7">
        <w:rPr>
          <w:rFonts w:hint="eastAsia"/>
          <w:lang w:val="en-US" w:eastAsia="ko-KR"/>
        </w:rPr>
        <w:t>clause</w:t>
      </w:r>
      <w:r w:rsidRPr="00CA32B7">
        <w:rPr>
          <w:lang w:val="en-US"/>
        </w:rPr>
        <w:t xml:space="preserve"> </w:t>
      </w:r>
      <w:r w:rsidRPr="00CA32B7">
        <w:rPr>
          <w:rFonts w:hint="eastAsia"/>
          <w:lang w:val="en-US" w:eastAsia="ko-KR"/>
        </w:rPr>
        <w:t>will describe</w:t>
      </w:r>
      <w:r w:rsidRPr="00CA32B7">
        <w:rPr>
          <w:lang w:val="en-US"/>
        </w:rPr>
        <w:t xml:space="preserve"> the protocol stacks on the control and user planes for each of the interfaces required for </w:t>
      </w:r>
      <w:r w:rsidRPr="00CA32B7">
        <w:rPr>
          <w:lang w:eastAsia="ko-KR"/>
        </w:rPr>
        <w:t>UAS</w:t>
      </w:r>
      <w:r w:rsidRPr="00CA32B7">
        <w:rPr>
          <w:lang w:val="en-US"/>
        </w:rPr>
        <w:t>.</w:t>
      </w:r>
    </w:p>
    <w:p w14:paraId="67DF5533" w14:textId="77777777" w:rsidR="00FF7EE0" w:rsidRPr="00CA32B7" w:rsidRDefault="00FF7EE0" w:rsidP="00FF7EE0">
      <w:pPr>
        <w:rPr>
          <w:lang w:val="en-US"/>
        </w:rPr>
      </w:pPr>
      <w:bookmarkStart w:id="207" w:name="_Toc372246789"/>
      <w:bookmarkStart w:id="208" w:name="_Toc64385460"/>
      <w:bookmarkStart w:id="209" w:name="_Toc64529610"/>
    </w:p>
    <w:p w14:paraId="7DD48341" w14:textId="77777777" w:rsidR="00FF7EE0" w:rsidRPr="00CA32B7" w:rsidRDefault="00FF7EE0" w:rsidP="00FF7EE0">
      <w:pPr>
        <w:pStyle w:val="Heading2"/>
        <w:rPr>
          <w:lang w:val="en-US"/>
        </w:rPr>
      </w:pPr>
      <w:bookmarkStart w:id="210" w:name="_Toc73974981"/>
      <w:r w:rsidRPr="00CA32B7">
        <w:rPr>
          <w:lang w:val="en-US"/>
        </w:rPr>
        <w:t>5.2</w:t>
      </w:r>
      <w:r w:rsidRPr="00CA32B7">
        <w:rPr>
          <w:lang w:val="en-US"/>
        </w:rPr>
        <w:tab/>
      </w:r>
      <w:bookmarkEnd w:id="206"/>
      <w:bookmarkEnd w:id="207"/>
      <w:r w:rsidRPr="00CA32B7">
        <w:rPr>
          <w:lang w:val="en-US"/>
        </w:rPr>
        <w:t>UAV Authentication and Authorization</w:t>
      </w:r>
      <w:bookmarkEnd w:id="208"/>
      <w:bookmarkEnd w:id="209"/>
      <w:bookmarkEnd w:id="210"/>
    </w:p>
    <w:p w14:paraId="641B796E" w14:textId="77777777" w:rsidR="00FF7EE0" w:rsidRPr="00CA32B7" w:rsidRDefault="00FF7EE0" w:rsidP="00FF7EE0">
      <w:pPr>
        <w:pStyle w:val="Heading3"/>
        <w:rPr>
          <w:lang w:val="en-US"/>
        </w:rPr>
      </w:pPr>
      <w:bookmarkStart w:id="211" w:name="_Toc64385461"/>
      <w:bookmarkStart w:id="212" w:name="_Toc64529611"/>
      <w:bookmarkStart w:id="213" w:name="_Toc73974982"/>
      <w:bookmarkStart w:id="214" w:name="_Toc343594485"/>
      <w:r w:rsidRPr="00CA32B7">
        <w:rPr>
          <w:lang w:val="en-US"/>
        </w:rPr>
        <w:t>5.2.1</w:t>
      </w:r>
      <w:r w:rsidRPr="00CA32B7">
        <w:rPr>
          <w:lang w:val="en-US"/>
        </w:rPr>
        <w:tab/>
        <w:t>UUAA Model</w:t>
      </w:r>
      <w:bookmarkEnd w:id="211"/>
      <w:bookmarkEnd w:id="212"/>
      <w:bookmarkEnd w:id="213"/>
    </w:p>
    <w:p w14:paraId="74578814" w14:textId="77777777" w:rsidR="00680CF6" w:rsidRDefault="00680CF6" w:rsidP="00680CF6">
      <w:pPr>
        <w:rPr>
          <w:lang w:val="en-US"/>
        </w:rPr>
      </w:pPr>
      <w:bookmarkStart w:id="215" w:name="_Toc64385462"/>
      <w:bookmarkStart w:id="216" w:name="_Toc64529612"/>
      <w:r>
        <w:rPr>
          <w:lang w:val="en-US"/>
        </w:rPr>
        <w:t>The following applies for UUAA for a UAV:</w:t>
      </w:r>
    </w:p>
    <w:p w14:paraId="078EEEE5" w14:textId="77777777" w:rsidR="00B10B21" w:rsidRDefault="00B10B21" w:rsidP="00B10B21">
      <w:pPr>
        <w:pStyle w:val="B1"/>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at PDU session establishment in UUAA-SM.</w:t>
      </w:r>
    </w:p>
    <w:p w14:paraId="4E3F9C29" w14:textId="77777777" w:rsidR="00B10B21" w:rsidRDefault="00B10B21" w:rsidP="00B10B21">
      <w:pPr>
        <w:pStyle w:val="B1"/>
      </w:pPr>
      <w:r>
        <w:t>-</w:t>
      </w:r>
      <w:r>
        <w:tab/>
        <w:t>UUAA-SM is required at each PDU session establishment (PDN connection in EPS) for a DNN corresponding to UAS services. The UUAA-SM is triggered by the SMF (SMF+PGW-C in EPS) based on the SM subscription data and the UAV provides the CAA-Level UAV ID in the PDU Session Establishment Request message in case of 5GS, or in the ESM message container in case of EPS.</w:t>
      </w:r>
    </w:p>
    <w:p w14:paraId="7D35C3A4" w14:textId="77777777" w:rsidR="00B10B21" w:rsidRDefault="00B10B21" w:rsidP="00B10B21">
      <w:pPr>
        <w:pStyle w:val="B1"/>
      </w:pPr>
      <w:r>
        <w:t>-</w:t>
      </w:r>
      <w:r>
        <w:tab/>
        <w:t>UUAA-SM is performed at each PDU session modification or EPS bearer modification (e.g. in case of C2 authorization or flight plan authorization change) if the UE includes CAA-Level UAV ID and a UUAA Aviation Payload.</w:t>
      </w:r>
    </w:p>
    <w:p w14:paraId="4602EE03" w14:textId="50EC3E9B" w:rsidR="00C4743A" w:rsidRPr="00ED0817" w:rsidRDefault="00C4743A" w:rsidP="00C4743A">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495719C7" w14:textId="5DB3C494" w:rsidR="00FF7EE0" w:rsidRPr="00CA32B7" w:rsidRDefault="00FF7EE0" w:rsidP="00FF7EE0">
      <w:pPr>
        <w:pStyle w:val="Heading3"/>
        <w:rPr>
          <w:lang w:val="en-US"/>
        </w:rPr>
      </w:pPr>
      <w:bookmarkStart w:id="217" w:name="_Toc73974983"/>
      <w:r w:rsidRPr="00CA32B7">
        <w:rPr>
          <w:lang w:val="en-US"/>
        </w:rPr>
        <w:t>5.2.2</w:t>
      </w:r>
      <w:r w:rsidRPr="00CA32B7">
        <w:rPr>
          <w:lang w:val="en-US"/>
        </w:rPr>
        <w:tab/>
        <w:t>UUAA at Registration in 5GS</w:t>
      </w:r>
      <w:bookmarkEnd w:id="215"/>
      <w:bookmarkEnd w:id="216"/>
      <w:r w:rsidR="00322E68" w:rsidRPr="00CA32B7">
        <w:rPr>
          <w:lang w:val="en-US"/>
        </w:rPr>
        <w:t xml:space="preserve"> (UUAA-MM)</w:t>
      </w:r>
      <w:bookmarkEnd w:id="217"/>
    </w:p>
    <w:p w14:paraId="2AC65869" w14:textId="74855777" w:rsidR="00322E68" w:rsidRPr="00CA32B7" w:rsidRDefault="00322E68" w:rsidP="00322E68">
      <w:pPr>
        <w:pStyle w:val="Heading4"/>
        <w:rPr>
          <w:lang w:val="en-US"/>
        </w:rPr>
      </w:pPr>
      <w:bookmarkStart w:id="218" w:name="_Toc66381081"/>
      <w:bookmarkStart w:id="219" w:name="_Toc73974984"/>
      <w:bookmarkStart w:id="220" w:name="_Toc64385463"/>
      <w:bookmarkStart w:id="221" w:name="_Toc64529613"/>
      <w:r w:rsidRPr="00CA32B7">
        <w:rPr>
          <w:lang w:val="en-US"/>
        </w:rPr>
        <w:t>5.2.2.1</w:t>
      </w:r>
      <w:r w:rsidRPr="00CA32B7">
        <w:rPr>
          <w:lang w:val="en-US"/>
        </w:rPr>
        <w:tab/>
        <w:t>General</w:t>
      </w:r>
      <w:bookmarkEnd w:id="218"/>
      <w:bookmarkEnd w:id="219"/>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commentRangeStart w:id="222"/>
      <w:r w:rsidR="005A6370">
        <w:t>UE</w:t>
      </w:r>
      <w:r w:rsidRPr="00CA32B7">
        <w:t xml:space="preserve"> </w:t>
      </w:r>
      <w:commentRangeEnd w:id="222"/>
      <w:r w:rsidR="003F11C0">
        <w:rPr>
          <w:rStyle w:val="CommentReference"/>
        </w:rPr>
        <w:commentReference w:id="222"/>
      </w:r>
      <w:r w:rsidRPr="00CA32B7">
        <w:t>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 id="_x0000_i1030" type="#_x0000_t75" style="width:481.6pt;height:275.1pt" o:ole="">
            <v:imagedata r:id="rId28" o:title=""/>
          </v:shape>
          <o:OLEObject Type="Embed" ProgID="Visio.Drawing.15" ShapeID="_x0000_i1030" DrawAspect="Content" ObjectID="_1684588673" r:id="rId29"/>
        </w:object>
      </w:r>
    </w:p>
    <w:p w14:paraId="1C081AC4" w14:textId="77777777" w:rsidR="00322E68" w:rsidRPr="00CA32B7" w:rsidRDefault="00322E68" w:rsidP="00322E68">
      <w:pPr>
        <w:pStyle w:val="TF"/>
      </w:pPr>
      <w:r w:rsidRPr="00CA32B7">
        <w:t>Figure 5.2.2.1-1: UUAA in the context of the Registration procedure (UUAA-MM)</w:t>
      </w:r>
    </w:p>
    <w:p w14:paraId="7DF785B9" w14:textId="432A43E5" w:rsidR="00322E68" w:rsidRPr="00CA32B7" w:rsidRDefault="00322E68" w:rsidP="00322E68">
      <w:pPr>
        <w:pStyle w:val="B1"/>
        <w:rPr>
          <w:lang w:eastAsia="zh-CN"/>
        </w:rPr>
      </w:pPr>
      <w:r w:rsidRPr="00CA32B7">
        <w:rPr>
          <w:lang w:eastAsia="zh-CN"/>
        </w:rPr>
        <w:t>1.</w:t>
      </w:r>
      <w:r w:rsidRPr="00CA32B7">
        <w:rPr>
          <w:lang w:eastAsia="zh-CN"/>
        </w:rPr>
        <w:tab/>
        <w:t xml:space="preserve">The UE sends a Registration request message and, if configured with one, it shall provide a CAA-level UAV ID </w:t>
      </w:r>
      <w:commentRangeStart w:id="223"/>
      <w:r w:rsidR="00ED3E29">
        <w:rPr>
          <w:lang w:eastAsia="zh-CN"/>
        </w:rPr>
        <w:t xml:space="preserve">of the </w:t>
      </w:r>
      <w:commentRangeEnd w:id="223"/>
      <w:r w:rsidR="003F11C0">
        <w:rPr>
          <w:rStyle w:val="CommentReference"/>
        </w:rPr>
        <w:commentReference w:id="223"/>
      </w:r>
      <w:r w:rsidR="00ED3E29">
        <w:rPr>
          <w:lang w:eastAsia="zh-CN"/>
        </w:rPr>
        <w:t xml:space="preserve">UAV </w:t>
      </w:r>
      <w:r w:rsidRPr="00CA32B7">
        <w:rPr>
          <w:lang w:eastAsia="zh-CN"/>
        </w:rPr>
        <w:t>and optionally a USS address when registering for UAS services.</w:t>
      </w:r>
    </w:p>
    <w:p w14:paraId="65CBF9F5" w14:textId="7426B2F6" w:rsidR="00322E68" w:rsidRPr="00CA32B7" w:rsidRDefault="00322E68" w:rsidP="00322E68">
      <w:pPr>
        <w:pStyle w:val="B1"/>
        <w:rPr>
          <w:lang w:eastAsia="zh-CN"/>
        </w:rPr>
      </w:pPr>
      <w:r w:rsidRPr="00CA32B7">
        <w:rPr>
          <w:lang w:eastAsia="zh-CN"/>
        </w:rPr>
        <w:t>2.</w:t>
      </w:r>
      <w:r w:rsidRPr="00CA32B7">
        <w:rPr>
          <w:lang w:eastAsia="zh-CN"/>
        </w:rPr>
        <w:tab/>
        <w:t xml:space="preserve">If primary authentication is required (e.g. if this is an initial Registration), AMF invokes it as described in </w:t>
      </w:r>
      <w:r w:rsidR="00206175" w:rsidRPr="00CA32B7">
        <w:rPr>
          <w:lang w:eastAsia="zh-CN"/>
        </w:rPr>
        <w:t>TS</w:t>
      </w:r>
      <w:r w:rsidR="00206175">
        <w:rPr>
          <w:lang w:eastAsia="zh-CN"/>
        </w:rPr>
        <w:t> </w:t>
      </w:r>
      <w:r w:rsidR="00206175" w:rsidRPr="00CA32B7">
        <w:rPr>
          <w:lang w:eastAsia="zh-CN"/>
        </w:rPr>
        <w:t>23.502</w:t>
      </w:r>
      <w:r w:rsidR="00206175">
        <w:rPr>
          <w:lang w:eastAsia="zh-CN"/>
        </w:rPr>
        <w:t> </w:t>
      </w:r>
      <w:r w:rsidR="00206175" w:rsidRPr="00CA32B7">
        <w:rPr>
          <w:rFonts w:eastAsia="MS Mincho"/>
        </w:rPr>
        <w:t>[</w:t>
      </w:r>
      <w:r w:rsidRPr="00CA32B7">
        <w:rPr>
          <w:rFonts w:eastAsia="MS Mincho"/>
        </w:rPr>
        <w:t xml:space="preserve">3] </w:t>
      </w:r>
      <w:r w:rsidRPr="00CA32B7">
        <w:rPr>
          <w:lang w:eastAsia="zh-CN"/>
        </w:rPr>
        <w:t xml:space="preserve">Figure 4.2.2.2.2-1 - step 9. Subsequently AMF retrieves UE subscription data from UDM as described in </w:t>
      </w:r>
      <w:r w:rsidR="00206175" w:rsidRPr="00CA32B7">
        <w:rPr>
          <w:lang w:eastAsia="zh-CN"/>
        </w:rPr>
        <w:t>TS</w:t>
      </w:r>
      <w:r w:rsidR="00206175">
        <w:rPr>
          <w:lang w:eastAsia="zh-CN"/>
        </w:rPr>
        <w:t> </w:t>
      </w:r>
      <w:r w:rsidR="00206175" w:rsidRPr="00CA32B7">
        <w:rPr>
          <w:lang w:eastAsia="zh-CN"/>
        </w:rPr>
        <w:t>23.502</w:t>
      </w:r>
      <w:r w:rsidR="00206175">
        <w:rPr>
          <w:lang w:eastAsia="zh-CN"/>
        </w:rPr>
        <w:t> </w:t>
      </w:r>
      <w:r w:rsidR="00206175" w:rsidRPr="00CA32B7">
        <w:rPr>
          <w:rFonts w:eastAsia="MS Mincho"/>
        </w:rPr>
        <w:t>[</w:t>
      </w:r>
      <w:r w:rsidRPr="00CA32B7">
        <w:rPr>
          <w:rFonts w:eastAsia="MS Mincho"/>
        </w:rPr>
        <w:t xml:space="preserve">3] </w:t>
      </w:r>
      <w:r w:rsidRPr="00CA32B7">
        <w:rPr>
          <w:lang w:eastAsia="zh-CN"/>
        </w:rPr>
        <w:t>Figure 4.2.2.2.2-1 - step 14 (not shown in the figure).</w:t>
      </w:r>
    </w:p>
    <w:p w14:paraId="5D4125D6" w14:textId="77777777" w:rsidR="00322E68" w:rsidRPr="00CA32B7" w:rsidRDefault="00322E68" w:rsidP="00322E68">
      <w:pPr>
        <w:pStyle w:val="B1"/>
        <w:rPr>
          <w:lang w:eastAsia="zh-CN"/>
        </w:rPr>
      </w:pPr>
      <w:r w:rsidRPr="00CA32B7">
        <w:rPr>
          <w:lang w:eastAsia="zh-CN"/>
        </w:rPr>
        <w:t>3.</w:t>
      </w:r>
      <w:r w:rsidRPr="00CA32B7">
        <w:rPr>
          <w:lang w:eastAsia="zh-CN"/>
        </w:rPr>
        <w:tab/>
        <w:t>AMF shall determine whether UUAA-MM is required for the UAV. The AMF decides that UUAA is required if:</w:t>
      </w:r>
    </w:p>
    <w:p w14:paraId="275569EC" w14:textId="77777777" w:rsidR="00322E68" w:rsidRPr="00CA32B7" w:rsidRDefault="00322E68" w:rsidP="00322E68">
      <w:pPr>
        <w:pStyle w:val="B2"/>
        <w:rPr>
          <w:noProof/>
        </w:rPr>
      </w:pPr>
      <w:r w:rsidRPr="00CA32B7">
        <w:rPr>
          <w:lang w:eastAsia="zh-CN"/>
        </w:rPr>
        <w:t>a)</w:t>
      </w:r>
      <w:r w:rsidRPr="00CA32B7">
        <w:rPr>
          <w:lang w:eastAsia="zh-CN"/>
        </w:rPr>
        <w:tab/>
        <w:t xml:space="preserve">the UE has a valid </w:t>
      </w:r>
      <w:r w:rsidRPr="00CA32B7">
        <w:rPr>
          <w:noProof/>
        </w:rPr>
        <w:t>Aerial UE subscription information;</w:t>
      </w:r>
    </w:p>
    <w:p w14:paraId="12CD3AC9" w14:textId="77777777" w:rsidR="00322E68" w:rsidRPr="00CA32B7" w:rsidRDefault="00322E68" w:rsidP="00322E68">
      <w:pPr>
        <w:pStyle w:val="B2"/>
        <w:rPr>
          <w:noProof/>
        </w:rPr>
      </w:pPr>
      <w:r w:rsidRPr="00CA32B7">
        <w:rPr>
          <w:noProof/>
        </w:rPr>
        <w:t>b)</w:t>
      </w:r>
      <w:r w:rsidRPr="00CA32B7">
        <w:rPr>
          <w:noProof/>
        </w:rPr>
        <w:tab/>
        <w:t>UUAA is to be performed during Registration according to local operator policy;</w:t>
      </w:r>
    </w:p>
    <w:p w14:paraId="6654DF66" w14:textId="25A9CBE5" w:rsidR="00322E68" w:rsidRPr="00CA32B7" w:rsidRDefault="00322E68" w:rsidP="00322E68">
      <w:pPr>
        <w:pStyle w:val="B2"/>
        <w:rPr>
          <w:noProof/>
        </w:rPr>
      </w:pPr>
      <w:r w:rsidRPr="00CA32B7">
        <w:rPr>
          <w:noProof/>
        </w:rPr>
        <w:t>c)</w:t>
      </w:r>
      <w:r w:rsidRPr="00CA32B7">
        <w:rPr>
          <w:noProof/>
        </w:rPr>
        <w:tab/>
        <w:t xml:space="preserve">there is no </w:t>
      </w:r>
      <w:r w:rsidR="007F5C0A">
        <w:rPr>
          <w:noProof/>
        </w:rPr>
        <w:t>successful</w:t>
      </w:r>
      <w:r w:rsidR="007F5C0A" w:rsidRPr="00CA32B7">
        <w:rPr>
          <w:noProof/>
        </w:rPr>
        <w:t xml:space="preserve"> </w:t>
      </w:r>
      <w:r w:rsidRPr="00CA32B7">
        <w:rPr>
          <w:noProof/>
        </w:rPr>
        <w:t>UUAA result from a previous UUAA-MM procedure;</w:t>
      </w:r>
    </w:p>
    <w:p w14:paraId="610B369A" w14:textId="7DFFD93E" w:rsidR="00322E68" w:rsidRPr="00CA32B7" w:rsidRDefault="00322E68" w:rsidP="00322E68">
      <w:pPr>
        <w:pStyle w:val="B2"/>
        <w:rPr>
          <w:noProof/>
        </w:rPr>
      </w:pPr>
      <w:r w:rsidRPr="00CA32B7">
        <w:rPr>
          <w:noProof/>
        </w:rPr>
        <w:t>d)</w:t>
      </w:r>
      <w:r w:rsidRPr="00CA32B7">
        <w:rPr>
          <w:noProof/>
        </w:rPr>
        <w:tab/>
        <w:t xml:space="preserve">the </w:t>
      </w:r>
      <w:r w:rsidR="00ED3E29">
        <w:rPr>
          <w:noProof/>
        </w:rPr>
        <w:t>UE</w:t>
      </w:r>
      <w:r w:rsidR="00ED3E29" w:rsidRPr="00CA32B7">
        <w:rPr>
          <w:noProof/>
        </w:rPr>
        <w:t xml:space="preserve"> </w:t>
      </w:r>
      <w:r w:rsidRPr="00CA32B7">
        <w:rPr>
          <w:noProof/>
        </w:rPr>
        <w:t>has provided a CAA-</w:t>
      </w:r>
      <w:r w:rsidR="005A6370">
        <w:rPr>
          <w:noProof/>
        </w:rPr>
        <w:t>L</w:t>
      </w:r>
      <w:r w:rsidR="005A6370" w:rsidRPr="00CA32B7">
        <w:rPr>
          <w:noProof/>
        </w:rPr>
        <w:t xml:space="preserve">evel </w:t>
      </w:r>
      <w:r w:rsidRPr="00CA32B7">
        <w:rPr>
          <w:noProof/>
        </w:rPr>
        <w:t>UAV ID.</w:t>
      </w:r>
    </w:p>
    <w:p w14:paraId="25B8771E" w14:textId="77777777" w:rsidR="00B10B21" w:rsidRDefault="00B10B21" w:rsidP="00B10B21">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4F70CAD3" w14:textId="5B3E238C" w:rsidR="00B10B21" w:rsidRDefault="00B10B21" w:rsidP="00B10B21">
      <w:pPr>
        <w:pStyle w:val="B1"/>
      </w:pPr>
      <w:r>
        <w:tab/>
        <w:t>If AMF determines that UUAA is not to be performed during this Registration procedure, UUAA may be triggered during PDU Session Establishment later on.</w:t>
      </w:r>
    </w:p>
    <w:p w14:paraId="48371E94" w14:textId="1CDAA015" w:rsidR="00B10B21" w:rsidRDefault="00B10B21" w:rsidP="00B10B21">
      <w:pPr>
        <w:pStyle w:val="B1"/>
      </w:pPr>
      <w:r>
        <w:tab/>
        <w:t xml:space="preserve">If UUAA is configured </w:t>
      </w:r>
      <w:r w:rsidR="00955229">
        <w:t xml:space="preserve">in the AMF </w:t>
      </w:r>
      <w:r>
        <w:t xml:space="preserve">to be performed during 5GS registration and the </w:t>
      </w:r>
      <w:commentRangeStart w:id="224"/>
      <w:r>
        <w:t xml:space="preserve">UE </w:t>
      </w:r>
      <w:commentRangeEnd w:id="224"/>
      <w:r w:rsidR="003F11C0">
        <w:rPr>
          <w:rStyle w:val="CommentReference"/>
        </w:rPr>
        <w:commentReference w:id="224"/>
      </w:r>
      <w:r>
        <w:t xml:space="preserve">has provided a CAA-Level UAV ID in the registration request in step 1, but the UE does not have an aerial subscription in the UE subscription data retrieved from the UDM in step 4, then the AMF rejects the registration with an indication that </w:t>
      </w:r>
      <w:r w:rsidR="00955229">
        <w:t xml:space="preserve">UAS services are </w:t>
      </w:r>
      <w:r>
        <w:t>is not allowed which triggers the UAV to not re-register for aerial services and ensures that the UE is not allowed to access any aerial service.</w:t>
      </w:r>
    </w:p>
    <w:p w14:paraId="06E5457F" w14:textId="3F0ECADE" w:rsidR="00B10B21" w:rsidRDefault="00B10B21" w:rsidP="00B10B21">
      <w:pPr>
        <w:pStyle w:val="B1"/>
      </w:pPr>
      <w:r>
        <w:tab/>
        <w:t xml:space="preserve">If UUAA is configured </w:t>
      </w:r>
      <w:r w:rsidR="00955229">
        <w:t xml:space="preserve">in the AMF </w:t>
      </w:r>
      <w:r>
        <w:t xml:space="preserve">to be performed during 5GS registration, the </w:t>
      </w:r>
      <w:commentRangeStart w:id="225"/>
      <w:r>
        <w:t xml:space="preserve">UE </w:t>
      </w:r>
      <w:commentRangeEnd w:id="225"/>
      <w:r w:rsidR="003F11C0">
        <w:rPr>
          <w:rStyle w:val="CommentReference"/>
        </w:rPr>
        <w:commentReference w:id="225"/>
      </w:r>
      <w:r>
        <w:t>did not provide a CAA-Level UAV ID in the registration request in step 1, but UE has aerial subscription in the UE subscription data retrieved from UDM in step 2, then the AMF accepts the registration and ensures that the UE is not allowed to access any aerial service</w:t>
      </w:r>
      <w:r w:rsidR="00955229">
        <w:t xml:space="preserve"> </w:t>
      </w:r>
      <w:r w:rsidR="00955229" w:rsidRPr="00027628">
        <w:rPr>
          <w:noProof/>
        </w:rPr>
        <w:t xml:space="preserve">by </w:t>
      </w:r>
      <w:r w:rsidR="00955229" w:rsidRPr="00027628">
        <w:t>storing locally the 'UAS service not allowed', and further rejecting PDU session establishment requests for UUAA-SM (identified by DNN/S-NSSAI)</w:t>
      </w:r>
      <w:r>
        <w:t>.</w:t>
      </w:r>
    </w:p>
    <w:p w14:paraId="5ED78304" w14:textId="7ECAC04D" w:rsidR="005A6370" w:rsidRPr="005A6370" w:rsidRDefault="00B10B21" w:rsidP="00322E68">
      <w:pPr>
        <w:pStyle w:val="B1"/>
      </w:pPr>
      <w:r>
        <w:lastRenderedPageBreak/>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206175">
        <w:t>TS 23.502 [</w:t>
      </w:r>
      <w:r>
        <w:t>3].</w:t>
      </w:r>
    </w:p>
    <w:p w14:paraId="2C3A76D0" w14:textId="30E1153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an optional authorized CAA-Level UAV ID received from the USS</w:t>
      </w:r>
      <w:r w:rsidR="00955229">
        <w:t>,</w:t>
      </w:r>
      <w:r>
        <w:t xml:space="preserve"> and shall trigger a UE Configuration Update procedure (see </w:t>
      </w:r>
      <w:r w:rsidR="00206175">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09B3B36D" w14:textId="1879996B" w:rsidR="00B10B21" w:rsidRPr="005A6370" w:rsidRDefault="00B10B21" w:rsidP="00322E68">
      <w:pPr>
        <w:pStyle w:val="B1"/>
      </w:pPr>
      <w:r>
        <w:tab/>
        <w:t>If UUAA fails, based on local network policy, the AMF may decide to de-register the UE with an appropriate cause value in the De-Registration Request message, or keep the UE-registered with a failure UUAA result in UE context</w:t>
      </w:r>
      <w:r w:rsidR="00955229">
        <w:t xml:space="preserve"> </w:t>
      </w:r>
      <w:r w:rsidR="00955229" w:rsidRPr="00027628">
        <w:t>as described in step 7 of 5.2.2.2</w:t>
      </w:r>
      <w:r w:rsidR="007F5C0A">
        <w:t xml:space="preserve"> </w:t>
      </w:r>
      <w:r w:rsidR="007F5C0A" w:rsidRPr="00FF2FB3">
        <w:t>and ensures that the UE is not allowed to access any aerial service</w:t>
      </w:r>
      <w:r w:rsidR="007F5C0A" w:rsidRPr="00573222">
        <w:t xml:space="preserve"> based on the DNN/S-NSSAI value</w:t>
      </w:r>
      <w:r>
        <w:t>.</w:t>
      </w:r>
    </w:p>
    <w:p w14:paraId="5C3C7E25" w14:textId="041D4B57" w:rsidR="00322E68" w:rsidRPr="005A6370" w:rsidRDefault="00322E68" w:rsidP="00874F6E">
      <w:pPr>
        <w:pStyle w:val="NO"/>
      </w:pPr>
      <w:r w:rsidRPr="005A6370">
        <w:t>NOTE:</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t>Editor's note:</w:t>
      </w:r>
      <w:r w:rsidR="00B10B21">
        <w:rPr>
          <w:lang w:val="en-US" w:eastAsia="en-US"/>
        </w:rPr>
        <w:tab/>
      </w:r>
      <w:r w:rsidRPr="005A6370">
        <w:rPr>
          <w:lang w:val="en-US" w:eastAsia="en-US"/>
        </w:rPr>
        <w:t>It is FFS, how to coordinate UUAA status of UE(UAV) with UAS NF, when UE registration status changes due to 5GS initiated events (e.g. NSSAA failure).</w:t>
      </w:r>
    </w:p>
    <w:p w14:paraId="42B3960B" w14:textId="77777777" w:rsidR="00322E68" w:rsidRPr="00CA32B7" w:rsidRDefault="00322E68" w:rsidP="00322E68">
      <w:pPr>
        <w:pStyle w:val="Heading4"/>
        <w:rPr>
          <w:lang w:val="en-US"/>
        </w:rPr>
      </w:pPr>
      <w:bookmarkStart w:id="226" w:name="_Toc66381082"/>
      <w:bookmarkStart w:id="227" w:name="_Toc73974985"/>
      <w:r w:rsidRPr="00CA32B7">
        <w:rPr>
          <w:lang w:val="en-US"/>
        </w:rPr>
        <w:t>5.2.2.2 UUAA-MM Procedure</w:t>
      </w:r>
      <w:bookmarkEnd w:id="226"/>
      <w:bookmarkEnd w:id="227"/>
    </w:p>
    <w:p w14:paraId="5049D22B" w14:textId="6C3E389E" w:rsidR="00131F36" w:rsidRPr="00CA32B7" w:rsidRDefault="0015032C" w:rsidP="00874F6E">
      <w:pPr>
        <w:pStyle w:val="TH"/>
      </w:pPr>
      <w:r>
        <w:object w:dxaOrig="14593" w:dyaOrig="10489" w14:anchorId="44936175">
          <v:shape id="_x0000_i1031" type="#_x0000_t75" style="width:481.6pt;height:346.4pt" o:ole="">
            <v:imagedata r:id="rId30" o:title=""/>
          </v:shape>
          <o:OLEObject Type="Embed" ProgID="Visio.Drawing.15" ShapeID="_x0000_i1031" DrawAspect="Content" ObjectID="_1684588674" r:id="rId31"/>
        </w:object>
      </w:r>
    </w:p>
    <w:p w14:paraId="7E8FFE5B" w14:textId="4E3D7BE1" w:rsidR="00322E68" w:rsidRPr="00CA32B7" w:rsidRDefault="00322E68" w:rsidP="00874F6E">
      <w:pPr>
        <w:pStyle w:val="TF"/>
      </w:pPr>
      <w:r w:rsidRPr="00CA32B7">
        <w:t>Figure 5.2.2.2-1: UUAA-MM procedure</w:t>
      </w:r>
    </w:p>
    <w:p w14:paraId="751DEB81" w14:textId="77777777" w:rsidR="00322E68" w:rsidRPr="00CA32B7" w:rsidRDefault="00322E68" w:rsidP="00322E68">
      <w:pPr>
        <w:pStyle w:val="B1"/>
      </w:pPr>
      <w:r w:rsidRPr="00CA32B7">
        <w:t>1.</w:t>
      </w:r>
      <w:r w:rsidRPr="00CA32B7">
        <w:tab/>
        <w:t>For a UE that requires UUAA or when triggered by re-authentication by USS, the AMF triggers a UUAA-MM procedure.</w:t>
      </w:r>
    </w:p>
    <w:p w14:paraId="17E0BD36" w14:textId="0D40C118" w:rsidR="00322E68" w:rsidRPr="00CA32B7" w:rsidRDefault="00322E68" w:rsidP="00322E68">
      <w:pPr>
        <w:pStyle w:val="B1"/>
      </w:pPr>
      <w:r w:rsidRPr="00CA32B7">
        <w:lastRenderedPageBreak/>
        <w:t>2.</w:t>
      </w:r>
      <w:r w:rsidRPr="00CA32B7">
        <w:tab/>
        <w:t xml:space="preserve">AMF to UAS NF: </w:t>
      </w:r>
      <w:r w:rsidR="00131F36" w:rsidRPr="00140E21">
        <w:t xml:space="preserve">The </w:t>
      </w:r>
      <w:r w:rsidR="00131F36">
        <w:t>A</w:t>
      </w:r>
      <w:r w:rsidR="00131F36" w:rsidRPr="00140E21">
        <w:t>MF</w:t>
      </w:r>
      <w:r w:rsidR="00131F36">
        <w:t xml:space="preserve"> invokes </w:t>
      </w:r>
      <w:proofErr w:type="spellStart"/>
      <w:r w:rsidR="00131F36">
        <w:t>Nnef_Auth_Req</w:t>
      </w:r>
      <w:proofErr w:type="spellEnd"/>
      <w:r w:rsidR="00131F36">
        <w:t xml:space="preserve"> 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r w:rsidR="00955229" w:rsidRPr="00955229">
        <w:t xml:space="preserve"> </w:t>
      </w:r>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(e.g. Cell ID).</w:t>
      </w:r>
      <w:r w:rsidR="00C714CF">
        <w:t xml:space="preserve"> </w:t>
      </w:r>
      <w:r w:rsidR="0015032C" w:rsidRPr="00B00F50">
        <w:t>The UAS NF should store the serving AMF ID.</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4F65C013" w:rsidR="00322E68" w:rsidRPr="00CA32B7" w:rsidRDefault="00322E68" w:rsidP="00322E68">
      <w:pPr>
        <w:pStyle w:val="B1"/>
      </w:pPr>
      <w:r w:rsidRPr="00CA32B7">
        <w:t>3.</w:t>
      </w:r>
      <w:r w:rsidRPr="00CA32B7">
        <w:tab/>
        <w:t>UAS NF to USS: Authentication Request, shall include the GPSI and CAA-</w:t>
      </w:r>
      <w:r w:rsidR="00131F36">
        <w:t>L</w:t>
      </w:r>
      <w:r w:rsidR="00131F36" w:rsidRPr="00CA32B7">
        <w:t xml:space="preserve">evel </w:t>
      </w:r>
      <w:r w:rsidRPr="00CA32B7">
        <w:t>UAV ID</w:t>
      </w:r>
      <w:r w:rsidR="00C714CF">
        <w:t xml:space="preserve"> and optionally UAV location obtained from AMF in step 2 e.g.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206175">
        <w:t>TS 23.273 [</w:t>
      </w:r>
      <w:r w:rsidR="00C714CF">
        <w:t>8]</w:t>
      </w:r>
      <w:r w:rsidRPr="00CA32B7">
        <w:t>.</w:t>
      </w:r>
    </w:p>
    <w:p w14:paraId="55CD1ACC" w14:textId="7A3B919E" w:rsidR="00322E68" w:rsidRPr="00CA32B7" w:rsidRDefault="00322E68" w:rsidP="00322E68">
      <w:pPr>
        <w:pStyle w:val="B1"/>
      </w:pPr>
      <w:r w:rsidRPr="00CA32B7">
        <w:t>4.</w:t>
      </w:r>
      <w:r w:rsidRPr="00CA32B7">
        <w:tab/>
        <w:t xml:space="preserve">[Conditional] Multiple </w:t>
      </w:r>
      <w:r w:rsidR="00CA32B7" w:rsidRPr="00CA32B7">
        <w:t>round</w:t>
      </w:r>
      <w:r w:rsidRPr="00CA32B7">
        <w:t>-trip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rsidR="00131F36">
        <w:t xml:space="preserve"> The </w:t>
      </w:r>
      <w:r w:rsidR="00131F36" w:rsidRPr="007220CC">
        <w:t>Authentication Response message</w:t>
      </w:r>
      <w:r w:rsidR="00131F36">
        <w:t xml:space="preserve"> from USS in step</w:t>
      </w:r>
      <w:r w:rsidR="00B10B21">
        <w:t> </w:t>
      </w:r>
      <w:r w:rsidR="00131F36">
        <w:t xml:space="preserve">4a may also contain a </w:t>
      </w:r>
      <w:proofErr w:type="spellStart"/>
      <w:r w:rsidR="00131F36">
        <w:t>callback</w:t>
      </w:r>
      <w:proofErr w:type="spellEnd"/>
      <w:r w:rsidR="00131F36">
        <w:t xml:space="preserve">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2A0EF2F2" w:rsidR="00322E68" w:rsidRPr="00CA32B7" w:rsidRDefault="00322E68" w:rsidP="00322E68">
      <w:pPr>
        <w:pStyle w:val="B1"/>
      </w:pPr>
      <w:r w:rsidRPr="00CA32B7">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 based on authentication method used that is forwarded transparently to UE over NAS MM transport messages.</w:t>
      </w:r>
    </w:p>
    <w:p w14:paraId="1C3143A9" w14:textId="02E24C3A"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p>
    <w:p w14:paraId="2B6BE04E" w14:textId="26F9D187" w:rsidR="00206175" w:rsidRDefault="00206175" w:rsidP="00322E68">
      <w:pPr>
        <w:pStyle w:val="B1"/>
      </w:pPr>
      <w:r>
        <w:t>7a.</w:t>
      </w:r>
      <w:r>
        <w:tab/>
        <w:t xml:space="preserve">[Conditional] UAS NF to AMF: If UUAA-MM succeeded and UAS NF has not subscribed to AMF for the Mobility Event Exposure before, UAS NF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201D9B11" w14:textId="0FA1C8BC" w:rsidR="00206175" w:rsidRDefault="00206175" w:rsidP="00322E68">
      <w:pPr>
        <w:pStyle w:val="B1"/>
      </w:pPr>
      <w:r>
        <w:t>7b.</w:t>
      </w:r>
      <w:r>
        <w:tab/>
        <w:t xml:space="preserve">[Conditional] UAS NF to AMF: If UUAA-MM failed and UAS NF has subscribed to AMF for the Mobility Event Exposure earlier, UAS NF unsubscribes to AMF for the mobility event notification by sending </w:t>
      </w:r>
      <w:proofErr w:type="spellStart"/>
      <w:r>
        <w:t>Namf_EventExposure_Unsubscribe</w:t>
      </w:r>
      <w:proofErr w:type="spellEnd"/>
      <w:r>
        <w:t xml:space="preserve"> request with Subscription Correlation ID.</w:t>
      </w:r>
    </w:p>
    <w:p w14:paraId="44E15B41" w14:textId="0B659559" w:rsidR="00206175" w:rsidRDefault="00206175" w:rsidP="00322E68">
      <w:pPr>
        <w:pStyle w:val="B1"/>
      </w:pPr>
      <w:r>
        <w:t>8a.</w:t>
      </w:r>
      <w:r>
        <w:tab/>
        <w:t xml:space="preserve">[Conditional] AMF to UAS NF: The AMF acknowledges the subscription request from 7a by sending </w:t>
      </w:r>
      <w:proofErr w:type="spellStart"/>
      <w:r>
        <w:t>Namf_EventExposure_Subscribe</w:t>
      </w:r>
      <w:proofErr w:type="spellEnd"/>
      <w:r>
        <w:t xml:space="preserve"> response with Subscription Correlation ID.</w:t>
      </w:r>
    </w:p>
    <w:p w14:paraId="28E7AA47" w14:textId="411EDF99" w:rsidR="00206175" w:rsidRDefault="00206175" w:rsidP="00322E68">
      <w:pPr>
        <w:pStyle w:val="B1"/>
      </w:pPr>
      <w:r>
        <w:t>8b.</w:t>
      </w:r>
      <w:r>
        <w:tab/>
        <w:t xml:space="preserve">[Conditional] AMF to UAS NF: The AMF acknowledges the un-subscription request from 7b by sending </w:t>
      </w:r>
      <w:proofErr w:type="spellStart"/>
      <w:r>
        <w:t>Namf_EventExposure_Unsubscribe</w:t>
      </w:r>
      <w:proofErr w:type="spellEnd"/>
      <w:r>
        <w:t xml:space="preserv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228"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1DB50E4" w:rsidR="00322E68" w:rsidRDefault="0015032C" w:rsidP="00322E68">
      <w:pPr>
        <w:pStyle w:val="B1"/>
      </w:pPr>
      <w:r>
        <w:t>11</w:t>
      </w:r>
      <w:r w:rsidR="00955229" w:rsidRPr="00CA32B7">
        <w:t>.</w:t>
      </w:r>
      <w:r w:rsidR="00955229" w:rsidRPr="00CA32B7">
        <w:tab/>
        <w:t xml:space="preserve">[Conditional] </w:t>
      </w:r>
      <w:r w:rsidR="00322E68" w:rsidRPr="00CA32B7">
        <w:t xml:space="preserve">If UUAA-MM fails during a Re-authentication and Re-authorization and there are PDU session(s) established using UAS services, </w:t>
      </w:r>
      <w:r w:rsidR="00BD75D7">
        <w:t xml:space="preserve">AMF </w:t>
      </w:r>
      <w:commentRangeStart w:id="229"/>
      <w:r w:rsidR="001C09E0">
        <w:t xml:space="preserve">may </w:t>
      </w:r>
      <w:commentRangeEnd w:id="229"/>
      <w:r w:rsidR="001C09E0">
        <w:rPr>
          <w:rStyle w:val="CommentReference"/>
        </w:rPr>
        <w:commentReference w:id="229"/>
      </w:r>
      <w:r w:rsidR="00BD75D7">
        <w:t xml:space="preserve">trigger </w:t>
      </w:r>
      <w:r w:rsidR="00322E68" w:rsidRPr="00CA32B7">
        <w:t>the</w:t>
      </w:r>
      <w:r w:rsidR="00BD75D7">
        <w:t>se</w:t>
      </w:r>
      <w:r w:rsidR="00322E68" w:rsidRPr="00CA32B7">
        <w:t xml:space="preserve"> PDU Sessions </w:t>
      </w:r>
      <w:r w:rsidR="00BD75D7">
        <w:t xml:space="preserve">release </w:t>
      </w:r>
      <w:r w:rsidR="00322E68" w:rsidRPr="00CA32B7">
        <w:t>with the appropriate cause value</w:t>
      </w:r>
      <w:r w:rsidR="00955229" w:rsidRPr="00027628">
        <w:t>, as described in step 6 of clause 5.2.2.1</w:t>
      </w:r>
      <w:r w:rsidR="00322E68" w:rsidRPr="00CA32B7">
        <w:t>.</w:t>
      </w:r>
      <w:r w:rsidR="00BD75D7">
        <w:t xml:space="preserve"> AMF identifies </w:t>
      </w:r>
      <w:r w:rsidR="001C09E0">
        <w:t xml:space="preserve">the relevant </w:t>
      </w:r>
      <w:r w:rsidR="00BD75D7">
        <w:t>PDU session</w:t>
      </w:r>
      <w:r w:rsidR="001C09E0">
        <w:t>(s)</w:t>
      </w:r>
      <w:r w:rsidR="00BD75D7">
        <w:t xml:space="preserve"> for UAS services based on the </w:t>
      </w:r>
      <w:r w:rsidR="00BD75D7" w:rsidRPr="005B5B74">
        <w:t>DNN/S-NSSAI value</w:t>
      </w:r>
      <w:r w:rsidR="00BD75D7">
        <w:t xml:space="preserve"> of the PDU session.</w:t>
      </w:r>
    </w:p>
    <w:p w14:paraId="60C6B245" w14:textId="77777777" w:rsidR="00206175" w:rsidRPr="00CA32B7" w:rsidRDefault="001C09E0" w:rsidP="001C09E0">
      <w:pPr>
        <w:pStyle w:val="EditorsNote"/>
      </w:pPr>
      <w:r>
        <w:t>Editor</w:t>
      </w:r>
      <w:r w:rsidR="00206175">
        <w:t>'</w:t>
      </w:r>
      <w:r>
        <w:t>s Note: whether the AMF triggers the release of the PDU sessions without input from USS is FFS.</w:t>
      </w:r>
      <w:bookmarkEnd w:id="228"/>
    </w:p>
    <w:p w14:paraId="56258008" w14:textId="2829A546"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Pr="00CA32B7">
        <w:t>TS</w:t>
      </w:r>
      <w:r>
        <w:t> </w:t>
      </w:r>
      <w:r w:rsidRPr="00CA32B7">
        <w:t>23.502</w:t>
      </w:r>
      <w:r>
        <w:t> </w:t>
      </w:r>
      <w:r w:rsidRPr="00CA32B7">
        <w:t>[</w:t>
      </w:r>
      <w:r w:rsidR="00322E68" w:rsidRPr="00CA32B7">
        <w:t>3], clause 4.2.2.3.3) and it shall include in the explicit De-Registration Request the appropriate rejection cause value.</w:t>
      </w:r>
    </w:p>
    <w:p w14:paraId="4B40300C" w14:textId="77777777" w:rsidR="0015032C" w:rsidRDefault="0015032C" w:rsidP="0015032C">
      <w:r w:rsidRPr="00B00F50">
        <w:lastRenderedPageBreak/>
        <w:t>If there is an AMF relocation for the UAV, the new serving AMF shall notify the UAS NF about the new AMF ID and the related CAA-level UAV ID using the existing AMF event notification service.</w:t>
      </w:r>
    </w:p>
    <w:p w14:paraId="6F069F11" w14:textId="5FA11FEA" w:rsidR="00131F36" w:rsidRDefault="00B10B21"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1694641D" w14:textId="7C05F3AD" w:rsidR="00FF7EE0" w:rsidRPr="00CA32B7" w:rsidRDefault="00FF7EE0" w:rsidP="00FF7EE0">
      <w:pPr>
        <w:pStyle w:val="Heading3"/>
        <w:rPr>
          <w:lang w:val="en-US"/>
        </w:rPr>
      </w:pPr>
      <w:bookmarkStart w:id="230" w:name="_Toc73974986"/>
      <w:r w:rsidRPr="00CA32B7">
        <w:rPr>
          <w:lang w:val="en-US"/>
        </w:rPr>
        <w:t>5.2.3</w:t>
      </w:r>
      <w:r w:rsidRPr="00CA32B7">
        <w:rPr>
          <w:lang w:val="en-US"/>
        </w:rPr>
        <w:tab/>
        <w:t>UUAA At PDN Connection/PDU Session Establishment</w:t>
      </w:r>
      <w:bookmarkEnd w:id="220"/>
      <w:bookmarkEnd w:id="221"/>
      <w:r w:rsidR="00322E68" w:rsidRPr="00CA32B7">
        <w:rPr>
          <w:lang w:val="en-US"/>
        </w:rPr>
        <w:t xml:space="preserve"> (UUAA-SM)</w:t>
      </w:r>
      <w:bookmarkEnd w:id="230"/>
    </w:p>
    <w:p w14:paraId="63B951C7" w14:textId="77777777" w:rsidR="009A2033" w:rsidRDefault="009A2033" w:rsidP="009A2033">
      <w:pPr>
        <w:pStyle w:val="Heading4"/>
        <w:rPr>
          <w:lang w:val="en-US"/>
        </w:rPr>
      </w:pPr>
      <w:bookmarkStart w:id="231" w:name="_Toc73974987"/>
      <w:r>
        <w:rPr>
          <w:lang w:val="en-US"/>
        </w:rPr>
        <w:t>5.2.3.1</w:t>
      </w:r>
      <w:r>
        <w:rPr>
          <w:lang w:val="en-US"/>
        </w:rPr>
        <w:tab/>
        <w:t>General</w:t>
      </w:r>
      <w:bookmarkEnd w:id="231"/>
    </w:p>
    <w:p w14:paraId="628FB1A8" w14:textId="61C2FCB6" w:rsidR="00775FF2" w:rsidRDefault="00775FF2" w:rsidP="00775FF2">
      <w:pPr>
        <w:pStyle w:val="NO"/>
        <w:rPr>
          <w:lang w:val="en-US"/>
        </w:rPr>
      </w:pPr>
      <w:r w:rsidRPr="005B178A">
        <w:rPr>
          <w:lang w:eastAsia="en-US"/>
        </w:rPr>
        <w:t>NOTE:</w:t>
      </w:r>
      <w:r w:rsidR="00206175">
        <w:rPr>
          <w:lang w:eastAsia="en-US"/>
        </w:rPr>
        <w:tab/>
      </w:r>
      <w:r w:rsidRPr="005B178A">
        <w:rPr>
          <w:lang w:eastAsia="en-US"/>
        </w:rPr>
        <w:t xml:space="preserve">The security aspects for this procedure is defined in TS </w:t>
      </w:r>
      <w:r w:rsidRPr="005B178A">
        <w:rPr>
          <w:highlight w:val="yellow"/>
          <w:lang w:eastAsia="en-US"/>
        </w:rPr>
        <w:t>33.xxx (TBD</w:t>
      </w:r>
      <w:r w:rsidRPr="005B178A">
        <w:rPr>
          <w:lang w:eastAsia="en-US"/>
        </w:rPr>
        <w:t>).</w:t>
      </w:r>
    </w:p>
    <w:p w14:paraId="57286899" w14:textId="2B2694D2" w:rsidR="00B10B21" w:rsidRDefault="00B10B21" w:rsidP="00322E68">
      <w:pPr>
        <w:rPr>
          <w:lang w:val="en-US"/>
        </w:rPr>
      </w:pPr>
      <w:r>
        <w:rPr>
          <w:lang w:val="en-US"/>
        </w:rPr>
        <w:t xml:space="preserve">An UAV uses PDU Sessions or PDN Connections </w:t>
      </w:r>
      <w:r w:rsidR="00775FF2">
        <w:rPr>
          <w:lang w:val="en-US"/>
        </w:rPr>
        <w:t xml:space="preserve">in the UE </w:t>
      </w:r>
      <w:r>
        <w:rPr>
          <w:lang w:val="en-US"/>
        </w:rPr>
        <w:t>for connectivity with the USS and for connectivity with a networked UAV-C.</w:t>
      </w:r>
    </w:p>
    <w:p w14:paraId="74F922C0" w14:textId="77777777" w:rsidR="00B10B21" w:rsidRDefault="00B10B21" w:rsidP="00322E68">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040662A" w14:textId="77777777" w:rsidR="00B10B21" w:rsidRDefault="00B10B21" w:rsidP="00322E68">
      <w:pPr>
        <w:rPr>
          <w:lang w:val="en-US"/>
        </w:rPr>
      </w:pPr>
      <w:r>
        <w:rPr>
          <w:lang w:val="en-US"/>
        </w:rPr>
        <w:t>This clause describes procedure that applies both for 5GS and EPS, where PDU Session refers to 5GS and PDN Connection refers to EPS.</w:t>
      </w:r>
    </w:p>
    <w:p w14:paraId="6BB7D4E3" w14:textId="6C0DC41A" w:rsidR="00B10B21" w:rsidRDefault="00B10B21" w:rsidP="00322E68">
      <w:pPr>
        <w:rPr>
          <w:lang w:val="en-US"/>
        </w:rPr>
      </w:pPr>
      <w:r>
        <w:rPr>
          <w:lang w:val="en-US"/>
        </w:rPr>
        <w:t>PDU Session</w:t>
      </w:r>
      <w:r w:rsidR="001C09E0">
        <w:rPr>
          <w:lang w:val="en-US"/>
        </w:rPr>
        <w:t>(s)</w:t>
      </w:r>
      <w:r>
        <w:rPr>
          <w:lang w:val="en-US"/>
        </w:rPr>
        <w:t>/PDN Connection</w:t>
      </w:r>
      <w:r w:rsidR="001C09E0">
        <w:rPr>
          <w:lang w:val="en-US"/>
        </w:rPr>
        <w:t>(s)</w:t>
      </w:r>
      <w:r>
        <w:rPr>
          <w:lang w:val="en-US"/>
        </w:rPr>
        <w:t xml:space="preserve"> for </w:t>
      </w:r>
      <w:r w:rsidR="001C09E0">
        <w:rPr>
          <w:lang w:val="en-US"/>
        </w:rPr>
        <w:t xml:space="preserve">UAS services </w:t>
      </w:r>
      <w:r>
        <w:rPr>
          <w:lang w:val="en-US"/>
        </w:rPr>
        <w:t>shall only be established after a UAV has been authenticated and authorized by the USS this may happen during UUAA-MM, as described in clause 5.2.2, or during UUAA-SM as described in this clause.</w:t>
      </w:r>
    </w:p>
    <w:p w14:paraId="33187EB1" w14:textId="77777777" w:rsidR="00B10B21" w:rsidRDefault="00B10B21" w:rsidP="00322E68">
      <w:pPr>
        <w:rPr>
          <w:lang w:val="en-US"/>
        </w:rPr>
      </w:pPr>
      <w:r>
        <w:rPr>
          <w:lang w:val="en-US"/>
        </w:rPr>
        <w:t>A UAV may use either a common or separate PDU Session/PDN connection for connectivity with the USS and a UAV-C.</w:t>
      </w:r>
    </w:p>
    <w:p w14:paraId="4095E951" w14:textId="6D389CE4" w:rsidR="00B10B21" w:rsidRDefault="00B10B21" w:rsidP="00322E68">
      <w:pPr>
        <w:rPr>
          <w:lang w:val="en-US"/>
        </w:rPr>
      </w:pPr>
      <w:r>
        <w:rPr>
          <w:lang w:val="en-US"/>
        </w:rPr>
        <w:t>When the UAV requests establishment of a PDU session/PDN connection, the PDU session/PDN Connection may require UUAA authorization</w:t>
      </w:r>
      <w:r w:rsidR="00775FF2">
        <w:rPr>
          <w:lang w:val="en-US"/>
        </w:rPr>
        <w:t xml:space="preserve"> of the UAV</w:t>
      </w:r>
      <w:r>
        <w:rPr>
          <w:lang w:val="en-US"/>
        </w:rPr>
        <w:t>, subject to operator, regulatory requirements as described in clause 5.2.4.</w:t>
      </w:r>
    </w:p>
    <w:p w14:paraId="6274D33F" w14:textId="77777777" w:rsidR="00B10B21" w:rsidRDefault="00B10B21" w:rsidP="00322E68">
      <w:pPr>
        <w:rPr>
          <w:lang w:val="en-US"/>
        </w:rPr>
      </w:pPr>
      <w:r>
        <w:rPr>
          <w:lang w:val="en-US"/>
        </w:rPr>
        <w:t>If the UAV uses the PDU session/PDN connection for C2 the PDU session is subject to C2 authorization as described in clause 5.2.5.</w:t>
      </w:r>
    </w:p>
    <w:p w14:paraId="332B29D5" w14:textId="2B8860DF" w:rsidR="00B10B21" w:rsidRDefault="00B10B21" w:rsidP="00322E68">
      <w:pPr>
        <w:rPr>
          <w:lang w:val="en-US"/>
        </w:rPr>
      </w:pPr>
      <w:r>
        <w:rPr>
          <w:lang w:val="en-US"/>
        </w:rPr>
        <w:t xml:space="preserve">The PDU Session/PDN Connection is identified by the SMF/SMF+PGW-C as being for </w:t>
      </w:r>
      <w:r w:rsidR="001C09E0">
        <w:rPr>
          <w:lang w:val="en-US"/>
        </w:rPr>
        <w:t>USS</w:t>
      </w:r>
      <w:r>
        <w:rPr>
          <w:lang w:val="en-US"/>
        </w:rPr>
        <w:t>/C2 communication based on the DNN or DNN/S-NSSAI combination.</w:t>
      </w:r>
    </w:p>
    <w:p w14:paraId="4FF69553" w14:textId="77777777" w:rsidR="00B10B21" w:rsidRDefault="00B10B21" w:rsidP="00322E68">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4164C131" w14:textId="56EC8F78" w:rsidR="00322E68" w:rsidRPr="00CA32B7" w:rsidRDefault="00322E68" w:rsidP="00874F6E">
      <w:pPr>
        <w:pStyle w:val="B1"/>
        <w:rPr>
          <w:lang w:val="en-US"/>
        </w:rPr>
      </w:pPr>
      <w:r w:rsidRPr="00CA32B7">
        <w:rPr>
          <w:lang w:val="en-US"/>
        </w:rPr>
        <w:t>-</w:t>
      </w:r>
      <w:r w:rsidRPr="00CA32B7">
        <w:rPr>
          <w:lang w:val="en-US"/>
        </w:rPr>
        <w:tab/>
      </w:r>
      <w:r w:rsidR="00206175" w:rsidRPr="00CA32B7">
        <w:rPr>
          <w:lang w:val="en-US"/>
        </w:rPr>
        <w:t xml:space="preserve">Traffic </w:t>
      </w:r>
      <w:r w:rsidRPr="00CA32B7">
        <w:rPr>
          <w:lang w:val="en-US"/>
        </w:rPr>
        <w:t>filters</w:t>
      </w:r>
      <w:r w:rsidR="00B10B21">
        <w:rPr>
          <w:lang w:val="en-US"/>
        </w:rPr>
        <w:t>;</w:t>
      </w:r>
    </w:p>
    <w:p w14:paraId="51544DAA" w14:textId="003B8030" w:rsidR="00322E68" w:rsidRPr="00CA32B7" w:rsidRDefault="00322E68" w:rsidP="00874F6E">
      <w:pPr>
        <w:pStyle w:val="B1"/>
        <w:rPr>
          <w:lang w:val="en-US"/>
        </w:rPr>
      </w:pPr>
      <w:r w:rsidRPr="00CA32B7">
        <w:rPr>
          <w:lang w:val="en-US"/>
        </w:rPr>
        <w:t>-</w:t>
      </w:r>
      <w:r w:rsidRPr="00CA32B7">
        <w:rPr>
          <w:lang w:val="en-US"/>
        </w:rPr>
        <w:tab/>
        <w:t>QoS requirements</w:t>
      </w:r>
      <w:r w:rsidR="00B10B21">
        <w:rPr>
          <w:lang w:val="en-US"/>
        </w:rPr>
        <w:t>.</w:t>
      </w:r>
    </w:p>
    <w:p w14:paraId="7D52623F" w14:textId="3CC626FF" w:rsidR="00C3711C" w:rsidRDefault="00C3711C" w:rsidP="00322E68">
      <w:r>
        <w:rPr>
          <w:lang w:val="en-US"/>
        </w:rPr>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18D2D723" w14:textId="511AAA9C" w:rsidR="00775FF2" w:rsidRDefault="00775FF2" w:rsidP="00322E68">
      <w:r>
        <w:rPr>
          <w:lang w:val="en-US"/>
        </w:rPr>
        <w:t>UAS NF stores the UAV UEs UUAA context after successful UUAA-SM procedure. The UUAA context may be stored in the UDSF or may be stored locally in the UAS NF depending on deployments. The UAS NF shall also create an implicit subscription for notification towards the SMF after the successful UUAA procedure. This notification is used by the UAS NF to trigger re-authentication, update authorization data or revoke authorization of the UAV, upon receipt of such request from the USS.</w:t>
      </w:r>
    </w:p>
    <w:p w14:paraId="13AF5D3C" w14:textId="29F92680" w:rsidR="009A2033" w:rsidRDefault="009A2033" w:rsidP="00775FF2">
      <w:pPr>
        <w:rPr>
          <w:lang w:val="en-US"/>
        </w:rPr>
      </w:pPr>
      <w:r>
        <w:rPr>
          <w:lang w:val="en-US"/>
        </w:rPr>
        <w:t>Clause</w:t>
      </w:r>
      <w:r w:rsidR="00B10B21">
        <w:rPr>
          <w:lang w:val="en-US"/>
        </w:rPr>
        <w:t> </w:t>
      </w:r>
      <w:r>
        <w:rPr>
          <w:lang w:val="en-US"/>
        </w:rPr>
        <w:t xml:space="preserve">5.2.3.2 defines the </w:t>
      </w:r>
      <w:r w:rsidRPr="002E270E">
        <w:t>USS UAV Authorization/Authentication</w:t>
      </w:r>
      <w:r>
        <w:t xml:space="preserve"> (UUAA) procedures at PDU Session Establishment in 5GS and</w:t>
      </w:r>
      <w:r w:rsidRPr="0048741D">
        <w:rPr>
          <w:lang w:val="en-US"/>
        </w:rPr>
        <w:t xml:space="preserve"> </w:t>
      </w:r>
      <w:r>
        <w:rPr>
          <w:lang w:val="en-US"/>
        </w:rPr>
        <w:t>clause</w:t>
      </w:r>
      <w:r w:rsidR="00B10B21">
        <w:rPr>
          <w:lang w:val="en-US"/>
        </w:rPr>
        <w:t> </w:t>
      </w:r>
      <w:r>
        <w:rPr>
          <w:lang w:val="en-US"/>
        </w:rPr>
        <w:t>5.2.3.3</w:t>
      </w:r>
      <w:r>
        <w:t xml:space="preserve"> is for the PDN Connection Establishment in the Attach procedure for EPS using the interworking functionality. </w:t>
      </w:r>
      <w:r w:rsidRPr="009A2033">
        <w:t>Editor</w:t>
      </w:r>
      <w:r w:rsidR="00B10B21">
        <w:t>'</w:t>
      </w:r>
      <w:r w:rsidRPr="009A2033">
        <w:t>s Note: The naming for the procedures and IEs, where needed, will be updated to make them generic (i.e. not specific to ID_UAS).</w:t>
      </w:r>
    </w:p>
    <w:p w14:paraId="35DDFF10" w14:textId="38F1A49E" w:rsidR="00322E68" w:rsidRPr="00CA32B7" w:rsidRDefault="00322E68" w:rsidP="00322E68">
      <w:pPr>
        <w:rPr>
          <w:lang w:val="en-US"/>
        </w:rPr>
      </w:pPr>
      <w:r w:rsidRPr="00CA32B7">
        <w:rPr>
          <w:lang w:val="en-US"/>
        </w:rPr>
        <w:t xml:space="preserve">When the UAV - UAV-C pairing authorization is revoked by the USS, the SMF or SMF+PGW-C shall release the PDU Session/PDN connection for C2 communication (in case  </w:t>
      </w:r>
      <w:r w:rsidR="00C3711C">
        <w:rPr>
          <w:lang w:val="en-US"/>
        </w:rPr>
        <w:t xml:space="preserve">separate PDU Sessions/PDN Connections are </w:t>
      </w:r>
      <w:r w:rsidRPr="00CA32B7">
        <w:rPr>
          <w:lang w:val="en-US"/>
        </w:rPr>
        <w:t xml:space="preserve">used), or disable C2 communication for the PDU Session/PDN connection (in case </w:t>
      </w:r>
      <w:r w:rsidR="00133A11">
        <w:rPr>
          <w:lang w:val="en-US"/>
        </w:rPr>
        <w:t>common PDU Session/PDN Connection is</w:t>
      </w:r>
      <w:r w:rsidR="00B10B21">
        <w:rPr>
          <w:lang w:val="en-US"/>
        </w:rPr>
        <w:t xml:space="preserve"> </w:t>
      </w:r>
      <w:r w:rsidRPr="00CA32B7">
        <w:rPr>
          <w:lang w:val="en-US"/>
        </w:rPr>
        <w:t>used)</w:t>
      </w:r>
      <w:r w:rsidR="00775FF2">
        <w:rPr>
          <w:lang w:val="en-US"/>
        </w:rPr>
        <w:t xml:space="preserve">, e.g. </w:t>
      </w:r>
      <w:r w:rsidR="00775FF2">
        <w:rPr>
          <w:lang w:val="en-US"/>
        </w:rPr>
        <w:lastRenderedPageBreak/>
        <w:t>by removing the traffic filters for C2 communications and the QoS flow for C2 communication, and informs the UE with a PDU session modification/bearer modification request</w:t>
      </w:r>
      <w:r w:rsidRPr="00CA32B7">
        <w:rPr>
          <w:lang w:val="en-US"/>
        </w:rPr>
        <w:t>.</w:t>
      </w:r>
    </w:p>
    <w:p w14:paraId="55D16255" w14:textId="0812C293" w:rsidR="00FF7EE0" w:rsidRDefault="00322E68" w:rsidP="00322E68">
      <w:pPr>
        <w:rPr>
          <w:lang w:val="en-US"/>
        </w:rPr>
      </w:pPr>
      <w:r w:rsidRPr="00CA32B7">
        <w:rPr>
          <w:lang w:val="en-US"/>
        </w:rPr>
        <w:t>When the UUAA is revoked by the USS, all UAV related PDU Session/PDN connections shall be released.</w:t>
      </w:r>
    </w:p>
    <w:p w14:paraId="038CA6C2" w14:textId="77777777" w:rsidR="009A2033" w:rsidRPr="000D6B59" w:rsidRDefault="009A2033" w:rsidP="009A2033">
      <w:pPr>
        <w:pStyle w:val="Heading4"/>
      </w:pPr>
      <w:bookmarkStart w:id="232" w:name="_Toc73974988"/>
      <w:r>
        <w:t>5.2.3.2</w:t>
      </w:r>
      <w:r>
        <w:tab/>
      </w:r>
      <w:r w:rsidRPr="002E270E">
        <w:t>USS UAV Authorization/Authentication (UUAA)</w:t>
      </w:r>
      <w:r>
        <w:t xml:space="preserve"> during the</w:t>
      </w:r>
      <w:r w:rsidRPr="00D100AC">
        <w:t xml:space="preserve"> PDU Session Establishment</w:t>
      </w:r>
      <w:bookmarkEnd w:id="232"/>
    </w:p>
    <w:p w14:paraId="45E610E1" w14:textId="7570C528" w:rsidR="009A2033" w:rsidRPr="00A70788" w:rsidRDefault="009A2033" w:rsidP="009A2033">
      <w:pPr>
        <w:rPr>
          <w:rFonts w:eastAsia="MS Mincho"/>
        </w:rPr>
      </w:pPr>
      <w:r w:rsidRPr="00A70788">
        <w:rPr>
          <w:rFonts w:eastAsia="MS Mincho"/>
        </w:rPr>
        <w:t xml:space="preserve">The USS UAV Authorization/Authentication (UUAA) is triggered by the SMF during the PDU Session Establishment, specified in </w:t>
      </w:r>
      <w:r w:rsidR="00206175" w:rsidRPr="00A70788">
        <w:rPr>
          <w:rFonts w:eastAsia="MS Mincho"/>
        </w:rPr>
        <w:t>TS</w:t>
      </w:r>
      <w:r w:rsidR="00206175">
        <w:rPr>
          <w:rFonts w:eastAsia="MS Mincho"/>
        </w:rPr>
        <w:t> </w:t>
      </w:r>
      <w:r w:rsidR="00206175" w:rsidRPr="00A70788">
        <w:rPr>
          <w:rFonts w:eastAsia="MS Mincho"/>
        </w:rPr>
        <w:t>23.502</w:t>
      </w:r>
      <w:r w:rsidR="00206175">
        <w:rPr>
          <w:rFonts w:eastAsia="MS Mincho"/>
        </w:rPr>
        <w:t> </w:t>
      </w:r>
      <w:r w:rsidR="00206175" w:rsidRPr="00A70788">
        <w:rPr>
          <w:rFonts w:eastAsia="MS Mincho"/>
        </w:rPr>
        <w:t>[</w:t>
      </w:r>
      <w:r w:rsidRPr="00A70788">
        <w:rPr>
          <w:rFonts w:eastAsia="MS Mincho"/>
        </w:rPr>
        <w:t xml:space="preserve">3], clause 4.3.2.2 and additionally based on the SM subscription data obtained from UDM, and </w:t>
      </w:r>
      <w:r w:rsidR="00775FF2">
        <w:rPr>
          <w:rFonts w:eastAsia="MS Mincho"/>
        </w:rPr>
        <w:t xml:space="preserve">the Service Level Device Identity </w:t>
      </w:r>
      <w:r w:rsidRPr="00A70788">
        <w:rPr>
          <w:rFonts w:eastAsia="MS Mincho"/>
        </w:rPr>
        <w:t>provided by the UE in the PDU Session establishment request</w:t>
      </w:r>
      <w:r w:rsidR="00B10B21">
        <w:rPr>
          <w:rFonts w:eastAsia="MS Mincho"/>
        </w:rPr>
        <w:t>.</w:t>
      </w:r>
    </w:p>
    <w:p w14:paraId="11FA65F0" w14:textId="676BF58C" w:rsidR="009A2033" w:rsidRDefault="00206175" w:rsidP="00B10B21">
      <w:pPr>
        <w:pStyle w:val="TH"/>
        <w:rPr>
          <w:rFonts w:eastAsia="Times New Roman"/>
        </w:rPr>
      </w:pPr>
      <w:r>
        <w:rPr>
          <w:rFonts w:eastAsia="DengXian"/>
          <w:lang w:eastAsia="en-US"/>
        </w:rPr>
        <w:object w:dxaOrig="10575" w:dyaOrig="8670" w14:anchorId="2A1B4759">
          <v:shape id="_x0000_i1032" type="#_x0000_t75" style="width:480.25pt;height:433.35pt" o:ole="">
            <v:imagedata r:id="rId32" o:title=""/>
          </v:shape>
          <o:OLEObject Type="Embed" ProgID="Visio.Drawing.15" ShapeID="_x0000_i1032" DrawAspect="Content" ObjectID="_1684588675" r:id="rId33"/>
        </w:object>
      </w:r>
    </w:p>
    <w:p w14:paraId="4E25670D" w14:textId="77777777" w:rsidR="009A2033" w:rsidRDefault="009A2033" w:rsidP="009A2033">
      <w:pPr>
        <w:pStyle w:val="TF"/>
      </w:pPr>
      <w:r>
        <w:t>Figure 5.2.3.2 -1: UUAA during PDU Session Establishment</w:t>
      </w:r>
    </w:p>
    <w:p w14:paraId="757AE6BA" w14:textId="77777777" w:rsidR="009A2033" w:rsidRDefault="009A2033" w:rsidP="009A2033">
      <w:r>
        <w:t>The procedure assumes that the UE/UAV has already registered on the AMF.</w:t>
      </w:r>
    </w:p>
    <w:p w14:paraId="728AF8A2" w14:textId="25AB121B" w:rsidR="00B10B21" w:rsidRDefault="009A2033" w:rsidP="009A2033">
      <w:pPr>
        <w:pStyle w:val="B1"/>
      </w:pPr>
      <w:r>
        <w:t>0.</w:t>
      </w:r>
      <w:r>
        <w:tab/>
        <w:t xml:space="preserve">Steps 1 - 5 as in </w:t>
      </w:r>
      <w:r w:rsidR="00206175">
        <w:t>TS 23.502 [</w:t>
      </w:r>
      <w:r>
        <w:t>3] figure 4.3.2.2.1-1.</w:t>
      </w:r>
    </w:p>
    <w:p w14:paraId="650F1C34" w14:textId="4F0EAA82" w:rsidR="00B10B21" w:rsidRDefault="00B10B21" w:rsidP="009A2033">
      <w:pPr>
        <w:pStyle w:val="B1"/>
      </w:pPr>
      <w:r>
        <w:tab/>
      </w:r>
      <w:r w:rsidR="009A2033" w:rsidRPr="008F74BA">
        <w:t xml:space="preserve">The SMF determines that it needs to invoke </w:t>
      </w:r>
      <w:r w:rsidR="009A2033">
        <w:t>UAS NF/NEF</w:t>
      </w:r>
      <w:r w:rsidR="009A2033" w:rsidRPr="008F74BA">
        <w:t xml:space="preserve"> service operation for</w:t>
      </w:r>
      <w:r w:rsidR="009A2033">
        <w:t xml:space="preserve"> UUAA</w:t>
      </w:r>
      <w:r w:rsidR="009A2033" w:rsidRPr="008F74BA">
        <w:t xml:space="preserve"> </w:t>
      </w:r>
      <w:r w:rsidR="00775FF2">
        <w:t>A</w:t>
      </w:r>
      <w:r w:rsidR="00775FF2" w:rsidRPr="008F74BA">
        <w:t>uthentication</w:t>
      </w:r>
      <w:r w:rsidR="009A2033" w:rsidRPr="008F74BA">
        <w:t>/</w:t>
      </w:r>
      <w:r w:rsidR="00775FF2">
        <w:t>A</w:t>
      </w:r>
      <w:r w:rsidR="00775FF2" w:rsidRPr="008F74BA">
        <w:t xml:space="preserve">uthorization </w:t>
      </w:r>
      <w:r w:rsidR="009A2033" w:rsidRPr="008F74BA">
        <w:t>of the PDU session establishment request</w:t>
      </w:r>
      <w:r w:rsidR="00775FF2">
        <w:t xml:space="preserve"> based on the provided DNN/S-NSSAI</w:t>
      </w:r>
      <w:r w:rsidR="009A2033" w:rsidRPr="008F74BA">
        <w:t>.</w:t>
      </w:r>
    </w:p>
    <w:p w14:paraId="06F274BF" w14:textId="65DA4FD1" w:rsidR="009A2033" w:rsidRPr="00396940" w:rsidRDefault="00B10B21" w:rsidP="009A2033">
      <w:pPr>
        <w:pStyle w:val="B1"/>
      </w:pPr>
      <w:r>
        <w:rPr>
          <w:lang w:val="en-IN"/>
        </w:rPr>
        <w:lastRenderedPageBreak/>
        <w:tab/>
      </w:r>
      <w:r w:rsidR="009A2033" w:rsidRPr="00396940">
        <w:rPr>
          <w:lang w:val="en-IN"/>
        </w:rPr>
        <w:t xml:space="preserve">The UAV includes the </w:t>
      </w:r>
      <w:r w:rsidR="00775FF2">
        <w:rPr>
          <w:lang w:val="en-IN"/>
        </w:rPr>
        <w:t xml:space="preserve">Service Level Device Identity (e.g. the </w:t>
      </w:r>
      <w:r w:rsidR="009A2033" w:rsidRPr="00396940">
        <w:rPr>
          <w:lang w:val="en-IN"/>
        </w:rPr>
        <w:t xml:space="preserve">CAA-Level UAV ID </w:t>
      </w:r>
      <w:bookmarkStart w:id="233" w:name="_Hlk67478928"/>
      <w:r w:rsidR="00775FF2">
        <w:rPr>
          <w:lang w:val="en-IN"/>
        </w:rPr>
        <w:t xml:space="preserve">of the UVA) </w:t>
      </w:r>
      <w:r w:rsidR="009A2033" w:rsidRPr="00396940">
        <w:rPr>
          <w:lang w:val="en-IN"/>
        </w:rPr>
        <w:t xml:space="preserve">and may include the </w:t>
      </w:r>
      <w:r w:rsidR="00775FF2">
        <w:rPr>
          <w:lang w:val="en-IN"/>
        </w:rPr>
        <w:t xml:space="preserve">Authentication Server Address (i.e. the </w:t>
      </w:r>
      <w:r w:rsidR="009A2033" w:rsidRPr="00396940">
        <w:rPr>
          <w:lang w:val="en-IN"/>
        </w:rPr>
        <w:t>USS address</w:t>
      </w:r>
      <w:r w:rsidR="00775FF2">
        <w:rPr>
          <w:lang w:val="en-IN"/>
        </w:rPr>
        <w:t>)</w:t>
      </w:r>
      <w:r w:rsidR="009A2033" w:rsidRPr="00396940">
        <w:rPr>
          <w:lang w:val="en-IN"/>
        </w:rPr>
        <w:t xml:space="preserve"> and </w:t>
      </w:r>
      <w:r w:rsidR="00775FF2">
        <w:rPr>
          <w:lang w:val="en-IN"/>
        </w:rPr>
        <w:t xml:space="preserve">optionally Authentication Data (i.e. the </w:t>
      </w:r>
      <w:r w:rsidR="009A2033" w:rsidRPr="00396940">
        <w:rPr>
          <w:lang w:val="en-IN"/>
        </w:rPr>
        <w:t>UUAA Aviation Payload</w:t>
      </w:r>
      <w:r w:rsidR="00775FF2">
        <w:rPr>
          <w:lang w:val="en-IN"/>
        </w:rPr>
        <w:t>)</w:t>
      </w:r>
      <w:bookmarkEnd w:id="233"/>
      <w:r w:rsidR="00775FF2">
        <w:rPr>
          <w:lang w:val="en-IN"/>
        </w:rPr>
        <w:t xml:space="preserve"> </w:t>
      </w:r>
      <w:r w:rsidR="009A2033" w:rsidRPr="00396940">
        <w:t>in the PDU Session Establishment request.</w:t>
      </w:r>
    </w:p>
    <w:p w14:paraId="1986632B" w14:textId="46F75CF0" w:rsidR="009A2033" w:rsidRPr="00396940" w:rsidRDefault="009A2033" w:rsidP="009A2033">
      <w:pPr>
        <w:pStyle w:val="B1"/>
      </w:pPr>
      <w:bookmarkStart w:id="234" w:name="_Hlk67487642"/>
      <w:r w:rsidRPr="00396940">
        <w:tab/>
        <w:t>The SMF identifies the UAS NF/NEF based on local configuration or using UE provided ident</w:t>
      </w:r>
      <w:r w:rsidR="00B10B21">
        <w:t>it</w:t>
      </w:r>
      <w:r w:rsidRPr="00396940">
        <w:t>y e.g. USS address.</w:t>
      </w:r>
    </w:p>
    <w:bookmarkEnd w:id="234"/>
    <w:p w14:paraId="6A98D4A9" w14:textId="7537A19E" w:rsidR="009A2033" w:rsidRDefault="009A2033" w:rsidP="00206175">
      <w:pPr>
        <w:pStyle w:val="B1"/>
        <w:rPr>
          <w:lang w:val="en-IN"/>
        </w:rPr>
      </w:pPr>
      <w:r w:rsidRPr="00396940">
        <w:t>1.</w:t>
      </w:r>
      <w:r w:rsidRPr="00396940">
        <w:tab/>
        <w:t xml:space="preserve">The SMF invokes </w:t>
      </w:r>
      <w:proofErr w:type="spellStart"/>
      <w:r w:rsidRPr="00396940">
        <w:t>Nnef_Auth_Request</w:t>
      </w:r>
      <w:proofErr w:type="spellEnd"/>
      <w:r w:rsidRPr="00396940">
        <w:t xml:space="preserve">, including the </w:t>
      </w:r>
      <w:r w:rsidR="00775FF2">
        <w:t xml:space="preserve">Service Level Device Identity (that contains the </w:t>
      </w:r>
      <w:r w:rsidRPr="00396940">
        <w:t>CAA-Level UAV ID</w:t>
      </w:r>
      <w:r w:rsidR="00775FF2">
        <w:t xml:space="preserve"> of the UAV)</w:t>
      </w:r>
      <w:r w:rsidRPr="00396940">
        <w:t xml:space="preserve">, </w:t>
      </w:r>
      <w:r w:rsidR="00775FF2">
        <w:t xml:space="preserve">and may include the </w:t>
      </w:r>
      <w:r w:rsidR="00775FF2" w:rsidRPr="00775FF2">
        <w:rPr>
          <w:lang w:val="en-IN"/>
        </w:rPr>
        <w:t xml:space="preserve">Authentication Server Address (i.e. the </w:t>
      </w:r>
      <w:r w:rsidRPr="00775FF2">
        <w:rPr>
          <w:lang w:val="en-IN"/>
        </w:rPr>
        <w:t>USS address</w:t>
      </w:r>
      <w:r w:rsidR="00775FF2" w:rsidRPr="00775FF2">
        <w:rPr>
          <w:lang w:val="en-IN"/>
        </w:rPr>
        <w:t xml:space="preserve">) and the Authentication Data (i.e. the </w:t>
      </w:r>
      <w:r w:rsidRPr="00775FF2">
        <w:rPr>
          <w:lang w:val="en-IN"/>
        </w:rPr>
        <w:t>UUAA Aviation Payload</w:t>
      </w:r>
      <w:r w:rsidR="00775FF2" w:rsidRPr="00775FF2">
        <w:rPr>
          <w:lang w:val="en-IN"/>
        </w:rPr>
        <w:t>)</w:t>
      </w:r>
      <w:r w:rsidRPr="00775FF2">
        <w:rPr>
          <w:lang w:val="en-IN"/>
        </w:rPr>
        <w:t xml:space="preserve"> if it was provided by the UE</w:t>
      </w:r>
      <w:r w:rsidRPr="00396940">
        <w:t xml:space="preserve">, GPSI, </w:t>
      </w:r>
      <w:r w:rsidR="00C714CF">
        <w:t xml:space="preserve">optionally UAV location, </w:t>
      </w:r>
      <w:r w:rsidRPr="00396940">
        <w:t xml:space="preserve">PEI if available, and </w:t>
      </w:r>
      <w:r w:rsidR="00775FF2">
        <w:t xml:space="preserve">the </w:t>
      </w:r>
      <w:r w:rsidRPr="00396940">
        <w:t>UE IP Address</w:t>
      </w:r>
      <w:r w:rsidR="00775FF2">
        <w:t xml:space="preserve"> if available</w:t>
      </w:r>
      <w:r w:rsidRPr="00396940">
        <w:t>.</w:t>
      </w:r>
      <w:r w:rsidR="00C714CF">
        <w:t xml:space="preserve"> </w:t>
      </w:r>
      <w:r w:rsidR="00C714CF" w:rsidRPr="007409F6">
        <w:t xml:space="preserve">UAV </w:t>
      </w:r>
      <w:r w:rsidR="00C714CF">
        <w:t>l</w:t>
      </w:r>
      <w:r w:rsidR="00C714CF" w:rsidRPr="007409F6">
        <w:t xml:space="preserve">ocation is the </w:t>
      </w:r>
      <w:r w:rsidR="00C714CF">
        <w:t>User Location Information</w:t>
      </w:r>
      <w:r w:rsidR="00C714CF" w:rsidRPr="007409F6">
        <w:t xml:space="preserve"> </w:t>
      </w:r>
      <w:r w:rsidR="00C714CF">
        <w:t>provided by</w:t>
      </w:r>
      <w:r w:rsidR="00C714CF" w:rsidRPr="007409F6">
        <w:t xml:space="preserve"> </w:t>
      </w:r>
      <w:r w:rsidR="00C714CF">
        <w:t xml:space="preserve">the </w:t>
      </w:r>
      <w:r w:rsidR="00C714CF" w:rsidRPr="007409F6">
        <w:t xml:space="preserve">AMF </w:t>
      </w:r>
      <w:r w:rsidR="00C714CF">
        <w:t xml:space="preserve">(e.g. </w:t>
      </w:r>
      <w:r w:rsidR="00C714CF" w:rsidRPr="007409F6">
        <w:t>Cell ID</w:t>
      </w:r>
      <w:r w:rsidR="00C714CF">
        <w:t>)</w:t>
      </w:r>
      <w:r>
        <w:rPr>
          <w:lang w:val="en-IN"/>
        </w:rPr>
        <w:t xml:space="preserve">The UAS NF/NEF selects a USS based on either </w:t>
      </w:r>
      <w:r w:rsidR="00775FF2">
        <w:rPr>
          <w:lang w:val="en-IN"/>
        </w:rPr>
        <w:t xml:space="preserve">the </w:t>
      </w:r>
      <w:r w:rsidR="00775FF2" w:rsidRPr="009A1D06">
        <w:rPr>
          <w:lang w:val="en-IN"/>
        </w:rPr>
        <w:t>Service Level Device Identity</w:t>
      </w:r>
      <w:r w:rsidR="00775FF2">
        <w:rPr>
          <w:lang w:val="en-IN"/>
        </w:rPr>
        <w:t xml:space="preserve"> (i.e. </w:t>
      </w:r>
      <w:r>
        <w:rPr>
          <w:lang w:val="en-IN"/>
        </w:rPr>
        <w:t xml:space="preserve">CAA-Level UAV ID </w:t>
      </w:r>
      <w:r w:rsidR="00775FF2">
        <w:rPr>
          <w:lang w:val="en-IN"/>
        </w:rPr>
        <w:t xml:space="preserve">of the UAV) </w:t>
      </w:r>
      <w:r>
        <w:rPr>
          <w:lang w:val="en-IN"/>
        </w:rPr>
        <w:t xml:space="preserve">or the </w:t>
      </w:r>
      <w:r w:rsidR="00775FF2">
        <w:rPr>
          <w:lang w:val="en-IN"/>
        </w:rPr>
        <w:t xml:space="preserve">Authentication Server address (i.e. </w:t>
      </w:r>
      <w:r>
        <w:rPr>
          <w:lang w:val="en-IN"/>
        </w:rPr>
        <w:t>USS address</w:t>
      </w:r>
      <w:r w:rsidR="00775FF2">
        <w:rPr>
          <w:lang w:val="en-IN"/>
        </w:rPr>
        <w:t>)</w:t>
      </w:r>
      <w:r>
        <w:rPr>
          <w:lang w:val="en-IN"/>
        </w:rPr>
        <w:t xml:space="preserve"> as described in clause</w:t>
      </w:r>
      <w:r w:rsidR="00B10B21">
        <w:rPr>
          <w:lang w:val="en-IN"/>
        </w:rPr>
        <w:t> </w:t>
      </w:r>
      <w:r>
        <w:rPr>
          <w:lang w:val="en-IN"/>
        </w:rPr>
        <w:t>4.4.2.</w:t>
      </w:r>
    </w:p>
    <w:p w14:paraId="5419CC90" w14:textId="3EB42745" w:rsidR="00775FF2" w:rsidRDefault="00206175" w:rsidP="00206175">
      <w:pPr>
        <w:pStyle w:val="B1"/>
        <w:rPr>
          <w:lang w:val="en-IN"/>
        </w:rPr>
      </w:pPr>
      <w:r>
        <w:rPr>
          <w:lang w:val="en-IN"/>
        </w:rPr>
        <w:tab/>
      </w:r>
      <w:r w:rsidR="00775FF2" w:rsidRPr="00603E97">
        <w:rPr>
          <w:lang w:val="en-IN"/>
        </w:rPr>
        <w:t>If a UUAA has been performed at Registration there is no need for the USS to perform UUAA at PDU Session establishment and steps 1 to 5 is not performed.</w:t>
      </w:r>
    </w:p>
    <w:p w14:paraId="59186EF2" w14:textId="10D2CABA" w:rsidR="009A2033" w:rsidRPr="00396940" w:rsidRDefault="009A2033" w:rsidP="009A2033">
      <w:pPr>
        <w:pStyle w:val="B1"/>
        <w:rPr>
          <w:lang w:val="en-IN"/>
        </w:rPr>
      </w:pPr>
      <w:r>
        <w:t>2.</w:t>
      </w:r>
      <w:r>
        <w:tab/>
      </w:r>
      <w:r w:rsidRPr="00396940">
        <w:t xml:space="preserve">From </w:t>
      </w:r>
      <w:r w:rsidRPr="00396940">
        <w:rPr>
          <w:lang w:val="en-IN"/>
        </w:rPr>
        <w:t>UAS NF/NEF to USS: N33</w:t>
      </w:r>
      <w:r w:rsidRPr="00396940">
        <w:t>_</w:t>
      </w:r>
      <w:proofErr w:type="spellStart"/>
      <w:r w:rsidRPr="00396940">
        <w:t>Auth_Request</w:t>
      </w:r>
      <w:proofErr w:type="spellEnd"/>
      <w:r w:rsidRPr="00396940">
        <w:rPr>
          <w:lang w:val="en-IN"/>
        </w:rPr>
        <w:t xml:space="preserve"> forwarding the authentication request received information from the SMF.</w:t>
      </w:r>
      <w:r w:rsidR="00C714CF">
        <w:rPr>
          <w:lang w:val="en-IN"/>
        </w:rPr>
        <w:t xml:space="preserve"> </w:t>
      </w:r>
      <w:r w:rsidR="00C714CF">
        <w:t xml:space="preserve">UAS NF may translate the Cell ID received as part of UAV location in the </w:t>
      </w:r>
      <w:proofErr w:type="spellStart"/>
      <w:r w:rsidR="00C714CF" w:rsidRPr="00396940">
        <w:t>Nnef_Auth_Request</w:t>
      </w:r>
      <w:proofErr w:type="spellEnd"/>
      <w:r w:rsidR="00C714CF">
        <w:t xml:space="preserve"> at step 1 into a corresponding geographic area and/or may further obtain the UE location information using Location Service Procedures as defined in </w:t>
      </w:r>
      <w:r w:rsidR="00206175">
        <w:t>TS 23.273 [8</w:t>
      </w:r>
      <w:r w:rsidR="00C714CF">
        <w:t xml:space="preserve">] and include them in the </w:t>
      </w:r>
      <w:r w:rsidR="00C714CF" w:rsidRPr="00396940">
        <w:rPr>
          <w:lang w:val="en-IN"/>
        </w:rPr>
        <w:t>N33</w:t>
      </w:r>
      <w:r w:rsidR="00C714CF" w:rsidRPr="00396940">
        <w:t>_</w:t>
      </w:r>
      <w:proofErr w:type="spellStart"/>
      <w:r w:rsidR="00C714CF" w:rsidRPr="00396940">
        <w:t>Auth_Request</w:t>
      </w:r>
      <w:proofErr w:type="spellEnd"/>
      <w:r w:rsidR="00C714CF">
        <w:t xml:space="preserve"> towards the USS e.g. to support geo-caging functionality.</w:t>
      </w:r>
    </w:p>
    <w:p w14:paraId="19651A80" w14:textId="5EB40DFD" w:rsidR="009A2033" w:rsidRPr="00206175" w:rsidRDefault="009A2033" w:rsidP="009A2033">
      <w:pPr>
        <w:pStyle w:val="B1"/>
      </w:pPr>
      <w:r w:rsidRPr="00396940">
        <w:rPr>
          <w:lang w:val="en-IN"/>
        </w:rPr>
        <w:t>3.</w:t>
      </w:r>
      <w:r w:rsidRPr="00396940">
        <w:rPr>
          <w:lang w:val="en-IN"/>
        </w:rPr>
        <w:tab/>
      </w:r>
      <w:r w:rsidRPr="00396940">
        <w:t>[Conditional] Multiple roun</w:t>
      </w:r>
      <w:r w:rsidR="00B10B21">
        <w:t>d</w:t>
      </w:r>
      <w:r w:rsidRPr="00396940">
        <w:t>-trip messages as required by the authentication method used by USS. N33_Auth_Response messages from USS shall include GPSI and may include a authentication message based on authentication method used that is forwarded transparently to UE over NAS MM transport messages.</w:t>
      </w:r>
      <w:r w:rsidR="00955229">
        <w:t xml:space="preserve"> </w:t>
      </w:r>
      <w:r w:rsidR="00955229" w:rsidRPr="00027628">
        <w:t xml:space="preserve">The authentication message in step3e may contain </w:t>
      </w:r>
      <w:r w:rsidR="00955229" w:rsidRPr="00027628">
        <w:rPr>
          <w:lang w:val="en-IN"/>
        </w:rPr>
        <w:t>UUAA Aviation Payload required by the USS if it was not provided by the UE be</w:t>
      </w:r>
      <w:r w:rsidR="00955229" w:rsidRPr="00206175">
        <w:t>fore.</w:t>
      </w:r>
    </w:p>
    <w:p w14:paraId="2ECC49B6" w14:textId="77777777" w:rsidR="00775FF2" w:rsidRDefault="009A2033" w:rsidP="009A2033">
      <w:pPr>
        <w:pStyle w:val="B1"/>
        <w:rPr>
          <w:lang w:val="en-IN"/>
        </w:rPr>
      </w:pPr>
      <w:r w:rsidRPr="00396940">
        <w:t>4.</w:t>
      </w:r>
      <w:r w:rsidR="00B10B21">
        <w:tab/>
      </w:r>
      <w:r w:rsidR="00775FF2" w:rsidRPr="00396940">
        <w:t xml:space="preserve">From </w:t>
      </w:r>
      <w:r w:rsidR="00775FF2" w:rsidRPr="00396940">
        <w:rPr>
          <w:lang w:val="en-IN"/>
        </w:rPr>
        <w:t xml:space="preserve">USS to NEF: </w:t>
      </w:r>
      <w:r w:rsidR="00775FF2" w:rsidRPr="00396940">
        <w:t>N33_Auth_Response</w:t>
      </w:r>
      <w:r w:rsidR="00775FF2">
        <w:rPr>
          <w:lang w:val="en-IN"/>
        </w:rPr>
        <w:t>.</w:t>
      </w:r>
    </w:p>
    <w:p w14:paraId="56B65925" w14:textId="5A2110DD" w:rsidR="009A2033" w:rsidRDefault="00206175" w:rsidP="00206175">
      <w:pPr>
        <w:pStyle w:val="B1"/>
        <w:rPr>
          <w:lang w:val="en-IN"/>
        </w:rPr>
      </w:pPr>
      <w:r>
        <w:rPr>
          <w:lang w:val="en-IN"/>
        </w:rPr>
        <w:tab/>
      </w:r>
      <w:r w:rsidR="009A2033" w:rsidRPr="00396940">
        <w:rPr>
          <w:lang w:val="en-IN"/>
        </w:rPr>
        <w:t xml:space="preserve">The USS </w:t>
      </w:r>
      <w:r w:rsidR="00775FF2">
        <w:rPr>
          <w:lang w:val="en-IN"/>
        </w:rPr>
        <w:t xml:space="preserve">sends </w:t>
      </w:r>
      <w:r w:rsidR="00775FF2" w:rsidRPr="00396940">
        <w:t>N33_Auth_Response</w:t>
      </w:r>
      <w:r w:rsidR="00775FF2" w:rsidRPr="00396940">
        <w:rPr>
          <w:lang w:val="en-IN"/>
        </w:rPr>
        <w:t xml:space="preserve"> </w:t>
      </w:r>
      <w:r w:rsidR="00775FF2">
        <w:rPr>
          <w:lang w:val="en-IN"/>
        </w:rPr>
        <w:t xml:space="preserve">to </w:t>
      </w:r>
      <w:r w:rsidR="009A2033" w:rsidRPr="00396940">
        <w:rPr>
          <w:lang w:val="en-IN"/>
        </w:rPr>
        <w:t xml:space="preserve">the UAS NF/NEF </w:t>
      </w:r>
      <w:r w:rsidR="00775FF2">
        <w:rPr>
          <w:lang w:val="en-IN"/>
        </w:rPr>
        <w:t>with</w:t>
      </w:r>
      <w:r w:rsidR="00775FF2" w:rsidRPr="00396940">
        <w:rPr>
          <w:lang w:val="en-IN"/>
        </w:rPr>
        <w:t xml:space="preserve"> </w:t>
      </w:r>
      <w:r w:rsidR="009A2033" w:rsidRPr="00396940">
        <w:rPr>
          <w:lang w:val="en-IN"/>
        </w:rPr>
        <w:t xml:space="preserve">the </w:t>
      </w:r>
      <w:r w:rsidR="00775FF2">
        <w:rPr>
          <w:lang w:val="en-IN"/>
        </w:rPr>
        <w:t>A</w:t>
      </w:r>
      <w:r w:rsidR="00775FF2" w:rsidRPr="00396940">
        <w:rPr>
          <w:lang w:val="en-IN"/>
        </w:rPr>
        <w:t>uthentication</w:t>
      </w:r>
      <w:r w:rsidR="009A2033" w:rsidRPr="00396940">
        <w:rPr>
          <w:lang w:val="en-IN"/>
        </w:rPr>
        <w:t>/</w:t>
      </w:r>
      <w:r w:rsidR="00775FF2">
        <w:rPr>
          <w:lang w:val="en-IN"/>
        </w:rPr>
        <w:t>A</w:t>
      </w:r>
      <w:r w:rsidR="00775FF2" w:rsidRPr="00396940">
        <w:rPr>
          <w:lang w:val="en-IN"/>
        </w:rPr>
        <w:t xml:space="preserve">uthorization </w:t>
      </w:r>
      <w:r w:rsidR="009A2033" w:rsidRPr="00396940">
        <w:rPr>
          <w:lang w:val="en-IN"/>
        </w:rPr>
        <w:t xml:space="preserve">result </w:t>
      </w:r>
      <w:r w:rsidR="00775FF2">
        <w:rPr>
          <w:lang w:val="en-IN"/>
        </w:rPr>
        <w:t xml:space="preserve">containing the </w:t>
      </w:r>
      <w:r w:rsidR="009A2033" w:rsidRPr="00396940">
        <w:rPr>
          <w:lang w:val="en-IN"/>
        </w:rPr>
        <w:t xml:space="preserve">UUAA result, optionally a </w:t>
      </w:r>
      <w:r w:rsidR="00775FF2">
        <w:t xml:space="preserve">Service Level Device Identity containing the </w:t>
      </w:r>
      <w:r w:rsidR="009A2033" w:rsidRPr="00396940">
        <w:rPr>
          <w:lang w:val="en-IN"/>
        </w:rPr>
        <w:t>new CAA-Level UAV ID, requested policy information, a</w:t>
      </w:r>
      <w:r>
        <w:rPr>
          <w:lang w:val="en-IN"/>
        </w:rPr>
        <w:t>n</w:t>
      </w:r>
      <w:r w:rsidR="009A2033" w:rsidRPr="00396940">
        <w:rPr>
          <w:lang w:val="en-IN"/>
        </w:rPr>
        <w:t xml:space="preserve"> </w:t>
      </w:r>
      <w:r w:rsidR="00775FF2">
        <w:rPr>
          <w:lang w:val="en-IN"/>
        </w:rPr>
        <w:t xml:space="preserve">Authorization Data (i.e. the </w:t>
      </w:r>
      <w:r w:rsidR="009A2033" w:rsidRPr="00396940">
        <w:rPr>
          <w:lang w:val="en-IN"/>
        </w:rPr>
        <w:t>UUAA Authorization Payload</w:t>
      </w:r>
      <w:r w:rsidR="00775FF2">
        <w:rPr>
          <w:lang w:val="en-IN"/>
        </w:rPr>
        <w:t>)</w:t>
      </w:r>
      <w:r w:rsidR="009A2033" w:rsidRPr="00396940">
        <w:rPr>
          <w:lang w:val="en-IN"/>
        </w:rPr>
        <w:t>.</w:t>
      </w:r>
      <w:r w:rsidR="00775FF2">
        <w:rPr>
          <w:lang w:val="en-IN"/>
        </w:rPr>
        <w:t xml:space="preserve"> The requested policy information from USS may contain a </w:t>
      </w:r>
      <w:r w:rsidR="00775FF2" w:rsidRPr="00347414">
        <w:t>DN Authorization Profile Index</w:t>
      </w:r>
      <w:r w:rsidR="00775FF2">
        <w:t xml:space="preserve"> and/or a </w:t>
      </w:r>
      <w:r w:rsidR="00775FF2" w:rsidRPr="00347414">
        <w:t>DN authorized Session AMBR</w:t>
      </w:r>
      <w:r w:rsidR="00775FF2">
        <w:t>.</w:t>
      </w:r>
    </w:p>
    <w:p w14:paraId="5383A2A4" w14:textId="29C31AF4" w:rsidR="00B10B21" w:rsidRDefault="009A2033" w:rsidP="009A2033">
      <w:pPr>
        <w:pStyle w:val="NO"/>
        <w:rPr>
          <w:lang w:val="en-IN"/>
        </w:rPr>
      </w:pPr>
      <w:r>
        <w:rPr>
          <w:lang w:val="en-IN"/>
        </w:rPr>
        <w:t>NOTE</w:t>
      </w:r>
      <w:r w:rsidR="00B10B21">
        <w:rPr>
          <w:lang w:val="en-IN"/>
        </w:rPr>
        <w:t> </w:t>
      </w:r>
      <w:r w:rsidR="00775FF2">
        <w:rPr>
          <w:lang w:val="en-IN"/>
        </w:rPr>
        <w:t>1</w:t>
      </w:r>
      <w:r>
        <w:rPr>
          <w:lang w:val="en-IN"/>
        </w:rPr>
        <w:t>:</w:t>
      </w:r>
      <w:r w:rsidR="00B10B21">
        <w:rPr>
          <w:lang w:val="en-IN"/>
        </w:rPr>
        <w:tab/>
      </w:r>
      <w:r>
        <w:rPr>
          <w:lang w:val="en-IN"/>
        </w:rPr>
        <w:t>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p>
    <w:p w14:paraId="2C86C692" w14:textId="757A6800" w:rsidR="009A2033" w:rsidRDefault="00B10B21" w:rsidP="009A2033">
      <w:pPr>
        <w:pStyle w:val="NO"/>
        <w:rPr>
          <w:lang w:val="en-IN"/>
        </w:rPr>
      </w:pPr>
      <w:r>
        <w:rPr>
          <w:lang w:val="en-IN"/>
        </w:rPr>
        <w:tab/>
      </w:r>
      <w:r w:rsidR="009A2033">
        <w:rPr>
          <w:lang w:val="en-IN"/>
        </w:rPr>
        <w:t>The External Identifier and/or UAV IP Address can be used at a later point by the USS for requesting dedicated policies for e.g. C2, etc.</w:t>
      </w:r>
    </w:p>
    <w:p w14:paraId="497C989E" w14:textId="1C1D8FD0" w:rsidR="009A2033" w:rsidRDefault="009A2033" w:rsidP="009A2033">
      <w:pPr>
        <w:pStyle w:val="B1"/>
      </w:pPr>
      <w:r>
        <w:t>5</w:t>
      </w:r>
      <w:r w:rsidRPr="00140E21">
        <w:t>.</w:t>
      </w:r>
      <w:r w:rsidRPr="00140E21">
        <w:tab/>
      </w:r>
      <w:r w:rsidRPr="005C0462">
        <w:t xml:space="preserve">The </w:t>
      </w:r>
      <w:r>
        <w:rPr>
          <w:lang w:val="en-IN"/>
        </w:rPr>
        <w:t>UAS NF/</w:t>
      </w:r>
      <w:r w:rsidRPr="005C0462">
        <w:t xml:space="preserve">NEF confirms the successful </w:t>
      </w:r>
      <w:r w:rsidR="00775FF2">
        <w:t xml:space="preserve">Authentication/Authorization </w:t>
      </w:r>
      <w:r w:rsidRPr="005C0462">
        <w:t xml:space="preserve">of the PDU Session. The </w:t>
      </w:r>
      <w:r>
        <w:rPr>
          <w:lang w:val="en-IN"/>
        </w:rPr>
        <w:t>UAS NF/</w:t>
      </w:r>
      <w:r w:rsidRPr="005C0462">
        <w:t xml:space="preserve">NEF </w:t>
      </w:r>
      <w:r>
        <w:t xml:space="preserve">forwards the </w:t>
      </w:r>
      <w:r w:rsidR="00775FF2">
        <w:t>Authentication/Authorization result, a Service Level Device Identity containing the</w:t>
      </w:r>
      <w:r w:rsidR="00775FF2" w:rsidRPr="00396940">
        <w:t xml:space="preserve"> </w:t>
      </w:r>
      <w:r w:rsidR="00775FF2">
        <w:t xml:space="preserve">new CAA-Level UAV ID, if received from the USS, and the Authorization Data (i.e. the UUAA Authorization Payload), if </w:t>
      </w:r>
      <w:r>
        <w:t xml:space="preserve">received from </w:t>
      </w:r>
      <w:r w:rsidR="00775FF2">
        <w:t xml:space="preserve">the </w:t>
      </w:r>
      <w:r>
        <w:t>USS</w:t>
      </w:r>
      <w:r w:rsidR="00775FF2">
        <w:t>,</w:t>
      </w:r>
      <w:r>
        <w:t xml:space="preserve"> to the SMF.</w:t>
      </w:r>
      <w:r w:rsidR="00655803">
        <w:t xml:space="preserve"> </w:t>
      </w:r>
      <w:r w:rsidR="00655803">
        <w:rPr>
          <w:lang w:val="en-US"/>
        </w:rPr>
        <w:t>If the authentication/authorization is successful, the UAS NF/NEF shall undertake an implicit subscription from SMF for possible notification. This notification towards the SMF is used by the UAS NF to trigger re-authentication, update authorization data or revoke authorization of the UAV, upon receipt of such request from the USS.</w:t>
      </w:r>
    </w:p>
    <w:p w14:paraId="4F502F9B" w14:textId="56CA01EF" w:rsidR="00206175" w:rsidRDefault="009A2033" w:rsidP="009A2033">
      <w:pPr>
        <w:pStyle w:val="B1"/>
      </w:pPr>
      <w:r>
        <w:t>6.</w:t>
      </w:r>
      <w:r>
        <w:tab/>
      </w:r>
      <w:r w:rsidRPr="00F03DAF">
        <w:t xml:space="preserve">The PDU Session establishment continues </w:t>
      </w:r>
      <w:r w:rsidR="00775FF2">
        <w:t>with steps 6 to 8</w:t>
      </w:r>
      <w:r w:rsidRPr="00F03DAF">
        <w:t xml:space="preserve">. In the step 7b of the </w:t>
      </w:r>
      <w:r w:rsidR="00206175">
        <w:t>TS 23.502 [</w:t>
      </w:r>
      <w:r>
        <w:t xml:space="preserve">3] </w:t>
      </w:r>
      <w:r w:rsidRPr="00F03DAF">
        <w:t xml:space="preserve">Figure 4.3.2.2.1-1, if the SMF receives the DN Authorization Profile Index from the </w:t>
      </w:r>
      <w:r>
        <w:rPr>
          <w:lang w:val="en-IN"/>
        </w:rPr>
        <w:t>UAS NF/</w:t>
      </w:r>
      <w:r w:rsidRPr="00F03DAF">
        <w:t xml:space="preserve">NEF, it sends the DN Authorization Profile Index to retrieve the PDU Session related policy information (described in </w:t>
      </w:r>
      <w:r w:rsidR="00206175" w:rsidRPr="00F03DAF">
        <w:t>TS</w:t>
      </w:r>
      <w:r w:rsidR="00206175">
        <w:t> </w:t>
      </w:r>
      <w:r w:rsidR="00206175" w:rsidRPr="00F03DAF">
        <w:t>23.503</w:t>
      </w:r>
      <w:r w:rsidR="00206175">
        <w:t> </w:t>
      </w:r>
      <w:r w:rsidR="00206175" w:rsidRPr="00F03DAF">
        <w:t>[</w:t>
      </w:r>
      <w:r w:rsidR="00206175">
        <w:t>9</w:t>
      </w:r>
      <w:r w:rsidRPr="00F03DAF">
        <w:t xml:space="preserve">] clause 6.4) and the PCC rule(s) (described in </w:t>
      </w:r>
      <w:r w:rsidR="00206175" w:rsidRPr="00F03DAF">
        <w:t>TS</w:t>
      </w:r>
      <w:r w:rsidR="00206175">
        <w:t> </w:t>
      </w:r>
      <w:r w:rsidR="00206175" w:rsidRPr="00F03DAF">
        <w:t>23.503</w:t>
      </w:r>
      <w:r w:rsidR="00206175">
        <w:t> </w:t>
      </w:r>
      <w:r w:rsidR="00206175" w:rsidRPr="00F03DAF">
        <w:t>[</w:t>
      </w:r>
      <w:r w:rsidR="00206175">
        <w:t>9</w:t>
      </w:r>
      <w:r w:rsidRPr="00F03DAF">
        <w:t xml:space="preserve">] clause 6.3) from the PCF. If the SMF receives the DN authorized Session AMBR in from the </w:t>
      </w:r>
      <w:r>
        <w:rPr>
          <w:lang w:val="en-IN"/>
        </w:rPr>
        <w:t>UAS NF/</w:t>
      </w:r>
      <w:r w:rsidRPr="00F03DAF">
        <w:t xml:space="preserve">NEF, it sends the DN authorized Session AMBR within the Session AMBR to the PCF to retrieve the authorized Session AMBR (described in </w:t>
      </w:r>
      <w:r w:rsidR="00206175" w:rsidRPr="00F03DAF">
        <w:t>TS</w:t>
      </w:r>
      <w:r w:rsidR="00206175">
        <w:t> </w:t>
      </w:r>
      <w:r w:rsidR="00206175" w:rsidRPr="00F03DAF">
        <w:t>23.503</w:t>
      </w:r>
      <w:r w:rsidR="00206175">
        <w:t> </w:t>
      </w:r>
      <w:r w:rsidR="00206175" w:rsidRPr="00F03DAF">
        <w:t>[</w:t>
      </w:r>
      <w:r w:rsidR="00206175">
        <w:t>9</w:t>
      </w:r>
      <w:r w:rsidRPr="00F03DAF">
        <w:t>] clause 6.4).</w:t>
      </w:r>
    </w:p>
    <w:p w14:paraId="4BF7CD79" w14:textId="6D372464" w:rsidR="009A2033" w:rsidRPr="00206175" w:rsidRDefault="00206175" w:rsidP="009A2033">
      <w:pPr>
        <w:pStyle w:val="B1"/>
      </w:pPr>
      <w:r>
        <w:tab/>
        <w:t>The SMF transfers the Authentication/Authorization result, the Service Level Device Identity containing the new CAA-Level UAV ID and the Authorization Data (i.e. the UUAA Authorization Payload) to the UAV as in step 11, 12 and 13 in TS 23.502 [3] figure 4.3.2.2.1-1.</w:t>
      </w:r>
    </w:p>
    <w:p w14:paraId="5BD7D4DE" w14:textId="77777777" w:rsidR="00775FF2" w:rsidRPr="00206175" w:rsidRDefault="00775FF2" w:rsidP="00775FF2">
      <w:pPr>
        <w:pStyle w:val="B1"/>
        <w:rPr>
          <w:lang w:eastAsia="en-US"/>
        </w:rPr>
      </w:pPr>
      <w:r w:rsidRPr="00206175">
        <w:lastRenderedPageBreak/>
        <w:t>7.</w:t>
      </w:r>
      <w:r w:rsidRPr="00206175">
        <w:tab/>
        <w:t xml:space="preserve">The SMF invokes </w:t>
      </w:r>
      <w:proofErr w:type="spellStart"/>
      <w:r w:rsidRPr="00206175">
        <w:t>Nnef_Session_Notification_Start</w:t>
      </w:r>
      <w:proofErr w:type="spellEnd"/>
      <w:r w:rsidRPr="00206175">
        <w:t>, including UE IP Address, Service Level Device Identity (that contains the CAA-Level UAV ID of the UAV), GPSI, etc.</w:t>
      </w:r>
    </w:p>
    <w:p w14:paraId="020E385F" w14:textId="77777777" w:rsidR="00775FF2" w:rsidRPr="00FC6F64" w:rsidRDefault="00775FF2" w:rsidP="00775FF2">
      <w:pPr>
        <w:pStyle w:val="B1"/>
        <w:rPr>
          <w:lang w:val="en-IN"/>
        </w:rPr>
      </w:pPr>
      <w:r w:rsidRPr="00206175">
        <w:t>8.</w:t>
      </w:r>
      <w:r w:rsidRPr="00206175">
        <w:tab/>
        <w:t xml:space="preserve">From </w:t>
      </w:r>
      <w:r w:rsidRPr="00206175">
        <w:rPr>
          <w:lang w:val="en-IN"/>
        </w:rPr>
        <w:t>UAS NF/NEF to USS: N33</w:t>
      </w:r>
      <w:r w:rsidRPr="00206175">
        <w:t xml:space="preserve">_ </w:t>
      </w:r>
      <w:proofErr w:type="spellStart"/>
      <w:r w:rsidRPr="00206175">
        <w:t>Session_Notification_Start</w:t>
      </w:r>
      <w:proofErr w:type="spellEnd"/>
      <w:r w:rsidRPr="00206175">
        <w:rPr>
          <w:lang w:val="en-IN"/>
        </w:rPr>
        <w:t xml:space="preserve"> forwarding the session notification received from the SMF.</w:t>
      </w:r>
    </w:p>
    <w:p w14:paraId="2F6751BF" w14:textId="76954151" w:rsidR="00775FF2" w:rsidRDefault="00775FF2" w:rsidP="00775FF2">
      <w:pPr>
        <w:pStyle w:val="B1"/>
      </w:pPr>
      <w:r w:rsidRPr="00FC6F64">
        <w:rPr>
          <w:lang w:val="en-IN"/>
        </w:rPr>
        <w:t>9.</w:t>
      </w:r>
      <w:r w:rsidRPr="00FC6F64">
        <w:rPr>
          <w:lang w:val="en-IN"/>
        </w:rPr>
        <w:tab/>
      </w:r>
      <w:r w:rsidRPr="00FC6F64">
        <w:t>The PDU Session establishment continues and completes.</w:t>
      </w:r>
    </w:p>
    <w:p w14:paraId="4D562664" w14:textId="5C2D2129" w:rsidR="009A2033" w:rsidRDefault="009A2033" w:rsidP="009A2033">
      <w:pPr>
        <w:pStyle w:val="NO"/>
        <w:rPr>
          <w:rFonts w:eastAsia="Times New Roman"/>
          <w:lang w:eastAsia="ko-KR"/>
        </w:rPr>
      </w:pPr>
      <w:r>
        <w:t>NOTE</w:t>
      </w:r>
      <w:r w:rsidR="00B10B21">
        <w:t> </w:t>
      </w:r>
      <w:r w:rsidR="00775FF2">
        <w:t>2</w:t>
      </w:r>
      <w:r>
        <w:t>:</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7D0BB27A" w14:textId="77777777" w:rsidR="009A2033" w:rsidRPr="000D6B59" w:rsidRDefault="009A2033" w:rsidP="009A2033">
      <w:pPr>
        <w:pStyle w:val="Heading4"/>
      </w:pPr>
      <w:bookmarkStart w:id="235" w:name="_Toc73974989"/>
      <w:r>
        <w:t>5.2.3.3</w:t>
      </w:r>
      <w:r w:rsidRPr="000D6B59">
        <w:tab/>
      </w:r>
      <w:r w:rsidRPr="002E270E">
        <w:t>USS UAV Authorization/Authentication (UUAA)</w:t>
      </w:r>
      <w:r>
        <w:t xml:space="preserve"> during default PDN connection at</w:t>
      </w:r>
      <w:r w:rsidRPr="00D100AC">
        <w:t xml:space="preserve"> </w:t>
      </w:r>
      <w:r>
        <w:t>Attach</w:t>
      </w:r>
      <w:bookmarkEnd w:id="235"/>
    </w:p>
    <w:p w14:paraId="35CA32D4" w14:textId="77777777" w:rsidR="009A2033" w:rsidRDefault="009A2033" w:rsidP="009A2033">
      <w:pPr>
        <w:rPr>
          <w:lang w:eastAsia="ko-KR"/>
        </w:rPr>
      </w:pPr>
      <w:r>
        <w:rPr>
          <w:lang w:eastAsia="ko-KR"/>
        </w:rPr>
        <w:t>In the figure 5.2.3.3-1 two options are specified for the execution of the UUAA. Option 1 (i.e. step 2 in figure 5.2.3.3-1) can be used if the timing of the UUAA is not seen as an issue to perform the Attach procedure. Option 2 (i.e. step 4 and 6 in figure 5.2.3.3-1) has to be used if the timing for the UUAA is seen as too long and may have negative effects on the Attach procedure e.g. the Attach procedure can time-out before response have been received from USS.</w:t>
      </w:r>
    </w:p>
    <w:p w14:paraId="40CC3551" w14:textId="5C71BD12" w:rsidR="009A2033" w:rsidRPr="000D6B59" w:rsidRDefault="00B10B21" w:rsidP="00B10B21">
      <w:pPr>
        <w:pStyle w:val="TH"/>
        <w:rPr>
          <w:lang w:eastAsia="ko-KR"/>
        </w:rPr>
      </w:pPr>
      <w:r>
        <w:object w:dxaOrig="11715" w:dyaOrig="7410" w14:anchorId="25031D6D">
          <v:shape id="_x0000_i1033" type="#_x0000_t75" style="width:475.45pt;height:341pt" o:ole="" o:bordertopcolor="this" o:borderleftcolor="this" o:borderbottomcolor="this" o:borderrightcolor="this">
            <v:imagedata r:id="rId34" o:title=""/>
            <w10:bordertop type="single" width="2"/>
            <w10:borderleft type="single" width="2"/>
            <w10:borderbottom type="single" width="2"/>
            <w10:borderright type="single" width="2"/>
          </v:shape>
          <o:OLEObject Type="Embed" ProgID="Visio.Drawing.15" ShapeID="_x0000_i1033" DrawAspect="Content" ObjectID="_1684588676" r:id="rId35"/>
        </w:object>
      </w:r>
    </w:p>
    <w:p w14:paraId="75263126" w14:textId="77777777" w:rsidR="009A2033" w:rsidRPr="009503F8" w:rsidRDefault="009A2033" w:rsidP="009A2033">
      <w:pPr>
        <w:pStyle w:val="TF"/>
        <w:rPr>
          <w:noProof/>
        </w:rPr>
      </w:pPr>
      <w:r>
        <w:rPr>
          <w:noProof/>
        </w:rPr>
        <w:t>Figure 5.2.3.3-1: UUAA during Attach procedure in EPS</w:t>
      </w:r>
    </w:p>
    <w:p w14:paraId="201F5180" w14:textId="00C19175" w:rsidR="00B10B21" w:rsidRDefault="009A2033" w:rsidP="009A2033">
      <w:pPr>
        <w:pStyle w:val="B1"/>
        <w:rPr>
          <w:noProof/>
          <w:lang w:val="en-US"/>
        </w:rPr>
      </w:pPr>
      <w:r>
        <w:rPr>
          <w:noProof/>
          <w:lang w:val="en-US"/>
        </w:rPr>
        <w:t>0.</w:t>
      </w:r>
      <w:r>
        <w:rPr>
          <w:noProof/>
          <w:lang w:val="en-US"/>
        </w:rPr>
        <w:tab/>
        <w:t xml:space="preserve">Steps 1 - 13 in </w:t>
      </w:r>
      <w:r w:rsidR="00206175">
        <w:rPr>
          <w:noProof/>
          <w:lang w:val="en-US"/>
        </w:rPr>
        <w:t>TS 23.401 [6</w:t>
      </w:r>
      <w:r>
        <w:rPr>
          <w:noProof/>
          <w:lang w:val="en-US"/>
        </w:rPr>
        <w:t xml:space="preserve">] figure 5.3.2.1-1 and steps 1 - 2 in </w:t>
      </w:r>
      <w:r w:rsidR="00206175">
        <w:rPr>
          <w:noProof/>
          <w:lang w:val="en-US"/>
        </w:rPr>
        <w:t>TS 23.502 [</w:t>
      </w:r>
      <w:r>
        <w:rPr>
          <w:noProof/>
          <w:lang w:val="en-US"/>
        </w:rPr>
        <w:t xml:space="preserve">3] figure 4.11.1.5.2-1 or clause 4.11.2.4.1 in </w:t>
      </w:r>
      <w:r w:rsidR="00206175">
        <w:rPr>
          <w:noProof/>
          <w:lang w:val="en-US"/>
        </w:rPr>
        <w:t>TS 23.502 [</w:t>
      </w:r>
      <w:r>
        <w:rPr>
          <w:noProof/>
          <w:lang w:val="en-US"/>
        </w:rPr>
        <w:t>3].</w:t>
      </w:r>
    </w:p>
    <w:p w14:paraId="669B19D3" w14:textId="4A5E0972" w:rsidR="00B10B21" w:rsidRDefault="00B10B21" w:rsidP="009A2033">
      <w:pPr>
        <w:pStyle w:val="B1"/>
        <w:rPr>
          <w:rFonts w:eastAsia="Times New Roman"/>
        </w:rPr>
      </w:pPr>
      <w:r>
        <w:rPr>
          <w:noProof/>
          <w:lang w:val="en-US"/>
        </w:rPr>
        <w:tab/>
      </w:r>
      <w:r w:rsidR="009A2033">
        <w:rPr>
          <w:noProof/>
          <w:lang w:val="en-US"/>
        </w:rPr>
        <w:t xml:space="preserve">UE sends Attach Request including </w:t>
      </w:r>
      <w:r w:rsidR="009A2033" w:rsidRPr="00847DD6">
        <w:rPr>
          <w:lang w:val="en-IN"/>
        </w:rPr>
        <w:t xml:space="preserve">the </w:t>
      </w:r>
      <w:r w:rsidR="00775FF2">
        <w:rPr>
          <w:lang w:val="en-IN"/>
        </w:rPr>
        <w:t>Service Level Device Identity</w:t>
      </w:r>
      <w:r w:rsidR="00775FF2" w:rsidRPr="00396940">
        <w:rPr>
          <w:lang w:val="en-IN"/>
        </w:rPr>
        <w:t xml:space="preserve"> </w:t>
      </w:r>
      <w:r w:rsidR="00775FF2">
        <w:rPr>
          <w:lang w:val="en-IN"/>
        </w:rPr>
        <w:t xml:space="preserve">(i.e. </w:t>
      </w:r>
      <w:r w:rsidR="00775FF2" w:rsidRPr="008D313B">
        <w:rPr>
          <w:lang w:val="en-IN"/>
        </w:rPr>
        <w:t xml:space="preserve">the </w:t>
      </w:r>
      <w:r w:rsidR="009A2033" w:rsidRPr="00847DD6">
        <w:rPr>
          <w:lang w:val="en-IN"/>
        </w:rPr>
        <w:t>CAA-Level UAV ID</w:t>
      </w:r>
      <w:r w:rsidR="00775FF2">
        <w:rPr>
          <w:lang w:val="en-IN"/>
        </w:rPr>
        <w:t xml:space="preserve"> of the UAV)</w:t>
      </w:r>
      <w:r w:rsidR="009A2033">
        <w:rPr>
          <w:lang w:val="en-IN"/>
        </w:rPr>
        <w:t xml:space="preserve">, and </w:t>
      </w:r>
      <w:bookmarkStart w:id="236" w:name="_Hlk68254385"/>
      <w:r w:rsidR="009A2033">
        <w:rPr>
          <w:lang w:val="en-IN"/>
        </w:rPr>
        <w:t xml:space="preserve">may include the </w:t>
      </w:r>
      <w:r w:rsidR="00775FF2" w:rsidRPr="00103A7D">
        <w:rPr>
          <w:lang w:val="en-IN"/>
        </w:rPr>
        <w:t>Authentication Server Address</w:t>
      </w:r>
      <w:r w:rsidR="00775FF2">
        <w:rPr>
          <w:lang w:val="en-IN"/>
        </w:rPr>
        <w:t xml:space="preserve"> (i.e. the </w:t>
      </w:r>
      <w:r w:rsidR="009A2033" w:rsidRPr="000F3575">
        <w:rPr>
          <w:lang w:val="en-IN"/>
        </w:rPr>
        <w:t>USS address</w:t>
      </w:r>
      <w:r w:rsidR="00775FF2">
        <w:rPr>
          <w:lang w:val="en-IN"/>
        </w:rPr>
        <w:t>)</w:t>
      </w:r>
      <w:r w:rsidR="009A2033">
        <w:rPr>
          <w:lang w:val="en-IN"/>
        </w:rPr>
        <w:t xml:space="preserve"> and </w:t>
      </w:r>
      <w:r w:rsidR="00775FF2" w:rsidRPr="00103A7D">
        <w:rPr>
          <w:lang w:val="en-IN"/>
        </w:rPr>
        <w:t xml:space="preserve">optionally Authentication Data </w:t>
      </w:r>
      <w:r w:rsidR="00775FF2">
        <w:rPr>
          <w:lang w:val="en-IN"/>
        </w:rPr>
        <w:t xml:space="preserve">(i.e. </w:t>
      </w:r>
      <w:r w:rsidR="009A2033">
        <w:rPr>
          <w:lang w:val="en-IN"/>
        </w:rPr>
        <w:t xml:space="preserve">the </w:t>
      </w:r>
      <w:bookmarkEnd w:id="236"/>
      <w:r w:rsidR="009A2033">
        <w:rPr>
          <w:lang w:val="en-IN"/>
        </w:rPr>
        <w:t>UUAA Aviation Payload</w:t>
      </w:r>
      <w:r w:rsidR="00775FF2">
        <w:rPr>
          <w:lang w:val="en-IN"/>
        </w:rPr>
        <w:t>)</w:t>
      </w:r>
      <w:r w:rsidR="009A2033">
        <w:rPr>
          <w:lang w:val="en-IN"/>
        </w:rPr>
        <w:t>, etc.</w:t>
      </w:r>
      <w:r w:rsidR="009A2033" w:rsidRPr="00847DD6">
        <w:rPr>
          <w:lang w:val="en-IN"/>
        </w:rPr>
        <w:t xml:space="preserve"> </w:t>
      </w:r>
      <w:r w:rsidR="009A2033">
        <w:rPr>
          <w:lang w:val="en-IN"/>
        </w:rPr>
        <w:t xml:space="preserve">in </w:t>
      </w:r>
      <w:r w:rsidR="009A2033" w:rsidRPr="000D6B59">
        <w:rPr>
          <w:rFonts w:eastAsia="Times New Roman"/>
        </w:rPr>
        <w:t>the PCO</w:t>
      </w:r>
      <w:r w:rsidR="009A2033">
        <w:rPr>
          <w:rFonts w:eastAsia="Times New Roman"/>
        </w:rPr>
        <w:t xml:space="preserve"> to the SMF+PGW-C.</w:t>
      </w:r>
    </w:p>
    <w:p w14:paraId="55387F02" w14:textId="149D354E" w:rsidR="009A2033" w:rsidRDefault="00B10B21" w:rsidP="009A2033">
      <w:pPr>
        <w:pStyle w:val="B1"/>
      </w:pPr>
      <w:r>
        <w:rPr>
          <w:rFonts w:eastAsia="Times New Roman"/>
        </w:rPr>
        <w:tab/>
      </w:r>
      <w:r w:rsidR="009A2033" w:rsidRPr="002D3C5B">
        <w:t xml:space="preserve">The MME </w:t>
      </w:r>
      <w:r w:rsidR="009A2033">
        <w:t xml:space="preserve">may </w:t>
      </w:r>
      <w:r w:rsidR="009A2033" w:rsidRPr="002D3C5B">
        <w:t xml:space="preserve">determine the </w:t>
      </w:r>
      <w:r w:rsidR="00775FF2">
        <w:t>UE</w:t>
      </w:r>
      <w:r w:rsidR="00775FF2" w:rsidRPr="002D3C5B">
        <w:t xml:space="preserve"> </w:t>
      </w:r>
      <w:r w:rsidR="009A2033" w:rsidRPr="002D3C5B">
        <w:t>has an aerial subscription and selects the Default APN for connectivity with the USS.</w:t>
      </w:r>
    </w:p>
    <w:p w14:paraId="736D4178" w14:textId="643C47DE" w:rsidR="009A2033" w:rsidRDefault="009A2033" w:rsidP="009A2033">
      <w:pPr>
        <w:pStyle w:val="NO"/>
      </w:pPr>
      <w:r>
        <w:t>NOTE</w:t>
      </w:r>
      <w:r w:rsidR="00B10B21">
        <w:t> </w:t>
      </w:r>
      <w:r>
        <w:t>1</w:t>
      </w:r>
      <w:r w:rsidRPr="00777587">
        <w:t>:</w:t>
      </w:r>
      <w:r w:rsidR="00B10B21">
        <w:tab/>
      </w:r>
      <w:r>
        <w:t>The definition of the PCO field is for stage 3 to specify.</w:t>
      </w:r>
    </w:p>
    <w:p w14:paraId="41759F51" w14:textId="77777777" w:rsidR="009A2033" w:rsidRDefault="009A2033" w:rsidP="009A2033">
      <w:pPr>
        <w:pStyle w:val="B1"/>
      </w:pPr>
      <w:r>
        <w:lastRenderedPageBreak/>
        <w:t>1.</w:t>
      </w:r>
      <w:r>
        <w:tab/>
        <w:t>[OPTION 2] SMF+PGW-C configures an Access Control List (ACL) in UPF+PGW-U to stop any traffic over the default PDN Connection.</w:t>
      </w:r>
    </w:p>
    <w:p w14:paraId="586DB0AE" w14:textId="77777777" w:rsidR="009A2033" w:rsidRDefault="009A2033" w:rsidP="009A2033">
      <w:pPr>
        <w:pStyle w:val="B1"/>
        <w:rPr>
          <w:noProof/>
          <w:lang w:val="en-US"/>
        </w:rPr>
      </w:pPr>
      <w:r>
        <w:rPr>
          <w:noProof/>
          <w:lang w:val="en-US"/>
        </w:rPr>
        <w:t>2.</w:t>
      </w:r>
      <w:r>
        <w:rPr>
          <w:noProof/>
          <w:lang w:val="en-US"/>
        </w:rPr>
        <w:tab/>
        <w:t>[OPTION 1] UUAA is performed as described in steps</w:t>
      </w:r>
      <w:r w:rsidRPr="002C764B">
        <w:rPr>
          <w:noProof/>
          <w:lang w:val="en-US"/>
        </w:rPr>
        <w:t xml:space="preserve"> 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7D872DAB" w14:textId="208E30AD" w:rsidR="00775FF2" w:rsidRDefault="00775FF2" w:rsidP="00775FF2">
      <w:pPr>
        <w:pStyle w:val="NO"/>
        <w:rPr>
          <w:noProof/>
          <w:lang w:val="en-US"/>
        </w:rPr>
      </w:pPr>
      <w:r w:rsidRPr="00FC6F64">
        <w:rPr>
          <w:noProof/>
          <w:lang w:val="en-US"/>
        </w:rPr>
        <w:t>NOTE</w:t>
      </w:r>
      <w:r w:rsidR="00206175">
        <w:rPr>
          <w:noProof/>
          <w:lang w:val="en-US"/>
        </w:rPr>
        <w:t> </w:t>
      </w:r>
      <w:r w:rsidRPr="00FC6F64">
        <w:rPr>
          <w:noProof/>
          <w:lang w:val="en-US"/>
        </w:rPr>
        <w:t>2:</w:t>
      </w:r>
      <w:r w:rsidR="00206175">
        <w:rPr>
          <w:noProof/>
          <w:lang w:val="en-US"/>
        </w:rPr>
        <w:tab/>
        <w:t>Optional step 3 in figure 5.2.3.2-1 is not supported in current release of EPC i.e. Steps 3c to 3f.</w:t>
      </w:r>
    </w:p>
    <w:p w14:paraId="7878AD01" w14:textId="631C52C4" w:rsidR="009A2033" w:rsidRDefault="009A2033" w:rsidP="009A2033">
      <w:pPr>
        <w:pStyle w:val="B1"/>
        <w:rPr>
          <w:noProof/>
          <w:lang w:val="en-US"/>
        </w:rPr>
      </w:pPr>
      <w:r>
        <w:rPr>
          <w:noProof/>
          <w:lang w:val="en-US"/>
        </w:rPr>
        <w:t>3.</w:t>
      </w:r>
      <w:r>
        <w:rPr>
          <w:noProof/>
          <w:lang w:val="en-US"/>
        </w:rPr>
        <w:tab/>
        <w:t xml:space="preserve">Steps 14 - 22 in </w:t>
      </w:r>
      <w:r w:rsidR="00206175">
        <w:rPr>
          <w:noProof/>
          <w:lang w:val="en-US"/>
        </w:rPr>
        <w:t>TS 23.401 [6</w:t>
      </w:r>
      <w:r>
        <w:rPr>
          <w:noProof/>
          <w:lang w:val="en-US"/>
        </w:rPr>
        <w:t xml:space="preserve">] figure 5.3.2.1-1 and steps 3 - 6 in </w:t>
      </w:r>
      <w:r w:rsidR="00206175">
        <w:rPr>
          <w:noProof/>
          <w:lang w:val="en-US"/>
        </w:rPr>
        <w:t>TS 23.502 [</w:t>
      </w:r>
      <w:r>
        <w:rPr>
          <w:noProof/>
          <w:lang w:val="en-US"/>
        </w:rPr>
        <w:t xml:space="preserve">3] figure 4.11.1.5.2-1 or clause 4.11.2.4.1 in </w:t>
      </w:r>
      <w:r w:rsidR="00206175">
        <w:rPr>
          <w:noProof/>
          <w:lang w:val="en-US"/>
        </w:rPr>
        <w:t>TS 23.502 [</w:t>
      </w:r>
      <w:r>
        <w:rPr>
          <w:noProof/>
          <w:lang w:val="en-US"/>
        </w:rPr>
        <w:t>3].</w:t>
      </w:r>
    </w:p>
    <w:p w14:paraId="4891F2C1" w14:textId="77777777" w:rsidR="009A2033" w:rsidRDefault="009A2033" w:rsidP="009A2033">
      <w:pPr>
        <w:pStyle w:val="B1"/>
        <w:rPr>
          <w:noProof/>
          <w:lang w:val="en-US"/>
        </w:rPr>
      </w:pPr>
      <w:r>
        <w:rPr>
          <w:noProof/>
          <w:lang w:val="en-US"/>
        </w:rPr>
        <w:t>4.</w:t>
      </w:r>
      <w:r>
        <w:rPr>
          <w:noProof/>
          <w:lang w:val="en-US"/>
        </w:rPr>
        <w:tab/>
        <w:t xml:space="preserve">[OPTION 2] UUAA is performed as described in steps </w:t>
      </w:r>
      <w:r w:rsidRPr="002C764B">
        <w:rPr>
          <w:noProof/>
          <w:lang w:val="en-US"/>
        </w:rPr>
        <w:t>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221ABC8B" w14:textId="3FD2D9A3" w:rsidR="009A2033" w:rsidRDefault="009A2033" w:rsidP="009A2033">
      <w:pPr>
        <w:pStyle w:val="B1"/>
        <w:rPr>
          <w:noProof/>
          <w:lang w:val="en-US"/>
        </w:rPr>
      </w:pPr>
      <w:r>
        <w:rPr>
          <w:noProof/>
          <w:lang w:val="en-US"/>
        </w:rPr>
        <w:t>5.</w:t>
      </w:r>
      <w:r>
        <w:rPr>
          <w:noProof/>
          <w:lang w:val="en-US"/>
        </w:rPr>
        <w:tab/>
        <w:t xml:space="preserve">Steps 23 - 24 in </w:t>
      </w:r>
      <w:r w:rsidR="00206175">
        <w:rPr>
          <w:noProof/>
          <w:lang w:val="en-US"/>
        </w:rPr>
        <w:t>TS 23.401 [6</w:t>
      </w:r>
      <w:r>
        <w:rPr>
          <w:noProof/>
          <w:lang w:val="en-US"/>
        </w:rPr>
        <w:t>] figure 5.3.2.1-1.</w:t>
      </w:r>
    </w:p>
    <w:p w14:paraId="76BFDF95" w14:textId="772DF781" w:rsidR="009A2033" w:rsidRPr="008A5E86" w:rsidRDefault="009A2033" w:rsidP="009A2033">
      <w:pPr>
        <w:pStyle w:val="B1"/>
        <w:rPr>
          <w:noProof/>
          <w:lang w:val="en-US"/>
        </w:rPr>
      </w:pPr>
      <w:r>
        <w:rPr>
          <w:noProof/>
          <w:lang w:val="en-US"/>
        </w:rPr>
        <w:t>6.</w:t>
      </w:r>
      <w:r>
        <w:rPr>
          <w:noProof/>
          <w:lang w:val="en-US"/>
        </w:rPr>
        <w:tab/>
        <w:t xml:space="preserve">[OPTION 2] The PCO including the </w:t>
      </w:r>
      <w:r w:rsidR="00775FF2">
        <w:rPr>
          <w:noProof/>
          <w:lang w:val="en-US"/>
        </w:rPr>
        <w:t xml:space="preserve">Authentication/Authorization </w:t>
      </w:r>
      <w:r>
        <w:rPr>
          <w:noProof/>
          <w:lang w:val="en-US"/>
        </w:rPr>
        <w:t xml:space="preserve">result </w:t>
      </w:r>
      <w:r w:rsidR="00775FF2" w:rsidRPr="009F3185">
        <w:rPr>
          <w:noProof/>
          <w:lang w:val="en-US"/>
        </w:rPr>
        <w:t>a</w:t>
      </w:r>
      <w:r w:rsidR="00775FF2">
        <w:rPr>
          <w:noProof/>
          <w:lang w:val="en-US"/>
        </w:rPr>
        <w:t>nd</w:t>
      </w:r>
      <w:r w:rsidR="00775FF2" w:rsidRPr="00AD3A57">
        <w:rPr>
          <w:noProof/>
          <w:lang w:val="en-US"/>
        </w:rPr>
        <w:t xml:space="preserve"> </w:t>
      </w:r>
      <w:r w:rsidR="00775FF2">
        <w:rPr>
          <w:noProof/>
          <w:lang w:val="en-US"/>
        </w:rPr>
        <w:t>the</w:t>
      </w:r>
      <w:r w:rsidR="00775FF2" w:rsidRPr="00F123A7">
        <w:t xml:space="preserve"> </w:t>
      </w:r>
      <w:r w:rsidR="00775FF2">
        <w:t xml:space="preserve">Authorization Data </w:t>
      </w:r>
      <w:r w:rsidR="00775FF2">
        <w:rPr>
          <w:noProof/>
          <w:lang w:val="en-US"/>
        </w:rPr>
        <w:t xml:space="preserve">(i.e. the </w:t>
      </w:r>
      <w:r w:rsidRPr="009F3185">
        <w:rPr>
          <w:noProof/>
          <w:lang w:val="en-US"/>
        </w:rPr>
        <w:t>UUAA Authorization Payload</w:t>
      </w:r>
      <w:r w:rsidR="00775FF2">
        <w:rPr>
          <w:noProof/>
          <w:lang w:val="en-US"/>
        </w:rPr>
        <w:t>)</w:t>
      </w:r>
      <w:r>
        <w:rPr>
          <w:noProof/>
          <w:lang w:val="en-US"/>
        </w:rPr>
        <w:t xml:space="preserve"> </w:t>
      </w:r>
      <w:r w:rsidR="00775FF2">
        <w:t xml:space="preserve">are </w:t>
      </w:r>
      <w:r w:rsidR="00775FF2">
        <w:rPr>
          <w:noProof/>
          <w:lang w:val="en-US"/>
        </w:rPr>
        <w:t xml:space="preserve">transferred from </w:t>
      </w:r>
      <w:r w:rsidR="00775FF2">
        <w:t>SMF+PGW-C</w:t>
      </w:r>
      <w:r w:rsidR="00775FF2">
        <w:rPr>
          <w:noProof/>
          <w:lang w:val="en-US"/>
        </w:rPr>
        <w:t xml:space="preserve"> to the </w:t>
      </w:r>
      <w:r w:rsidR="00775FF2" w:rsidRPr="0019385C">
        <w:rPr>
          <w:noProof/>
          <w:lang w:val="en-US"/>
        </w:rPr>
        <w:t>UE</w:t>
      </w:r>
      <w:r w:rsidR="00775FF2">
        <w:rPr>
          <w:noProof/>
          <w:lang w:val="en-US"/>
        </w:rPr>
        <w:t xml:space="preserve"> </w:t>
      </w:r>
      <w:r>
        <w:rPr>
          <w:noProof/>
          <w:lang w:val="en-US"/>
        </w:rPr>
        <w:t>in Update Bearer Request and Downlink NAS Transport (step</w:t>
      </w:r>
      <w:r w:rsidR="00B10B21">
        <w:rPr>
          <w:noProof/>
          <w:lang w:val="en-US"/>
        </w:rPr>
        <w:t>s</w:t>
      </w:r>
      <w:r>
        <w:rPr>
          <w:noProof/>
          <w:lang w:val="en-US"/>
        </w:rPr>
        <w:t xml:space="preserve"> 6a - 6c). The UE </w:t>
      </w:r>
      <w:r w:rsidR="00775FF2">
        <w:rPr>
          <w:noProof/>
          <w:lang w:val="en-US"/>
        </w:rPr>
        <w:t xml:space="preserve"> (for the UAV) </w:t>
      </w:r>
      <w:r>
        <w:rPr>
          <w:noProof/>
          <w:lang w:val="en-US"/>
        </w:rPr>
        <w:t>confirms the update in steps 6d - 6f.</w:t>
      </w:r>
    </w:p>
    <w:p w14:paraId="5CB640C0" w14:textId="69D2132E" w:rsidR="00FF7EE0" w:rsidRDefault="00FF7EE0" w:rsidP="00FF7EE0">
      <w:pPr>
        <w:pStyle w:val="Heading3"/>
        <w:rPr>
          <w:lang w:val="en-US"/>
        </w:rPr>
      </w:pPr>
      <w:bookmarkStart w:id="237" w:name="_Toc64385464"/>
      <w:bookmarkStart w:id="238" w:name="_Toc64529614"/>
      <w:bookmarkStart w:id="239" w:name="_Toc73974990"/>
      <w:r w:rsidRPr="00CA32B7">
        <w:rPr>
          <w:lang w:val="en-US"/>
        </w:rPr>
        <w:t>5.2.4</w:t>
      </w:r>
      <w:r w:rsidRPr="00CA32B7">
        <w:rPr>
          <w:lang w:val="en-US"/>
        </w:rPr>
        <w:tab/>
        <w:t xml:space="preserve">UUAA Re-authentication </w:t>
      </w:r>
      <w:bookmarkEnd w:id="237"/>
      <w:bookmarkEnd w:id="238"/>
      <w:r w:rsidR="00131F36">
        <w:rPr>
          <w:lang w:val="en-US"/>
        </w:rPr>
        <w:t>by USS/UTM</w:t>
      </w:r>
      <w:bookmarkEnd w:id="239"/>
    </w:p>
    <w:p w14:paraId="2A6027A8" w14:textId="77777777" w:rsidR="00131F36" w:rsidRDefault="00131F36" w:rsidP="00B10B21">
      <w:pPr>
        <w:pStyle w:val="TH"/>
      </w:pPr>
      <w:r w:rsidRPr="00621B88">
        <w:object w:dxaOrig="15211" w:dyaOrig="6616" w14:anchorId="16893FC5">
          <v:shape id="_x0000_i1034" type="#_x0000_t75" style="width:481.6pt;height:208.55pt" o:ole="">
            <v:imagedata r:id="rId36" o:title=""/>
          </v:shape>
          <o:OLEObject Type="Embed" ProgID="Visio.Drawing.15" ShapeID="_x0000_i1034" DrawAspect="Content" ObjectID="_1684588677" r:id="rId37"/>
        </w:object>
      </w:r>
    </w:p>
    <w:p w14:paraId="45DE2F9F" w14:textId="77777777" w:rsidR="00131F36" w:rsidRDefault="00131F36" w:rsidP="00131F36">
      <w:pPr>
        <w:pStyle w:val="TF"/>
        <w:rPr>
          <w:lang w:val="en-US"/>
        </w:rPr>
      </w:pPr>
      <w:r w:rsidRPr="007220CC">
        <w:t>Figure 5.2.</w:t>
      </w:r>
      <w:r>
        <w:t>4.1</w:t>
      </w:r>
      <w:r w:rsidRPr="007220CC">
        <w:t xml:space="preserve">-1: </w:t>
      </w:r>
      <w:r>
        <w:t xml:space="preserve">UAV Re-authentication </w:t>
      </w:r>
      <w:r w:rsidRPr="007220CC">
        <w:t>procedure</w:t>
      </w:r>
    </w:p>
    <w:p w14:paraId="674F1FFC" w14:textId="77777777" w:rsidR="00206175" w:rsidRDefault="00B10B21" w:rsidP="00131F36">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6574FFF" w14:textId="618B0121" w:rsidR="00B10B21" w:rsidRDefault="00B10B21" w:rsidP="00131F36">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 request and a</w:t>
      </w:r>
      <w:r w:rsidR="00955229" w:rsidRPr="00027628">
        <w:rPr>
          <w:lang w:val="en-US"/>
        </w:rPr>
        <w:t xml:space="preserve">n </w:t>
      </w:r>
      <w:r w:rsidR="00955229" w:rsidRPr="00027628">
        <w:t>authentication message</w:t>
      </w:r>
      <w:r>
        <w:rPr>
          <w:lang w:val="en-US"/>
        </w:rPr>
        <w:t xml:space="preserve"> to be transparently delivered to the UAV.</w:t>
      </w:r>
    </w:p>
    <w:p w14:paraId="0EA1B6E3" w14:textId="51537690" w:rsidR="00B10B21" w:rsidRDefault="00B10B21" w:rsidP="00131F36">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43EDE613" w14:textId="77777777" w:rsidR="00B10B21" w:rsidRDefault="00B10B21" w:rsidP="00131F36">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57002946" w14:textId="77777777" w:rsidR="00B10B21" w:rsidRDefault="00B10B21" w:rsidP="00131F36">
      <w:pPr>
        <w:pStyle w:val="B1"/>
        <w:rPr>
          <w:lang w:val="en-US"/>
        </w:rPr>
      </w:pPr>
      <w:r>
        <w:rPr>
          <w:lang w:val="en-US"/>
        </w:rPr>
        <w:t>4.</w:t>
      </w:r>
      <w:r>
        <w:rPr>
          <w:lang w:val="en-US"/>
        </w:rPr>
        <w:tab/>
        <w:t>The UAS NF responds back to the USS indicating that re-authentication request has been successfully initiated</w:t>
      </w:r>
    </w:p>
    <w:p w14:paraId="44DEDCE0" w14:textId="30DF3FC6" w:rsidR="00B10B21" w:rsidRDefault="00B10B21" w:rsidP="00131F36">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w:t>
      </w:r>
      <w:r w:rsidR="00206175">
        <w:rPr>
          <w:lang w:val="en-US"/>
        </w:rPr>
        <w:t>TS 23.502 [3]</w:t>
      </w:r>
      <w:r>
        <w:rPr>
          <w:lang w:val="en-US"/>
        </w:rPr>
        <w:t xml:space="preserve"> clause 4.2.3.3.</w:t>
      </w:r>
    </w:p>
    <w:p w14:paraId="1CB3BC3E" w14:textId="77777777" w:rsidR="00B10B21" w:rsidRDefault="00B10B21" w:rsidP="00131F36">
      <w:pPr>
        <w:pStyle w:val="B1"/>
        <w:rPr>
          <w:lang w:val="en-US"/>
        </w:rPr>
      </w:pPr>
      <w:r>
        <w:rPr>
          <w:lang w:val="en-US"/>
        </w:rPr>
        <w:t>6a.</w:t>
      </w:r>
      <w:r>
        <w:rPr>
          <w:lang w:val="en-US"/>
        </w:rPr>
        <w:tab/>
        <w:t>If UUAA-MM was performed, the AMF initiates re-authentication of the UAV as described in steps 4c to 9 of UUAA-MM procedure, clause 5.2.2.2.</w:t>
      </w:r>
    </w:p>
    <w:p w14:paraId="172C396B" w14:textId="77777777" w:rsidR="00B10B21" w:rsidRDefault="00B10B21" w:rsidP="00131F36">
      <w:pPr>
        <w:pStyle w:val="B1"/>
        <w:rPr>
          <w:lang w:val="en-US"/>
        </w:rPr>
      </w:pPr>
      <w:r>
        <w:rPr>
          <w:lang w:val="en-US"/>
        </w:rPr>
        <w:lastRenderedPageBreak/>
        <w:t>6b.</w:t>
      </w:r>
      <w:r>
        <w:rPr>
          <w:lang w:val="en-US"/>
        </w:rPr>
        <w:tab/>
        <w:t>If UUAA-SM was performed, the SMF then initiates re-authentication of the UAV as described in steps 3c to 6 of the UUAA-SM procedure, clause 5.2.3.2.</w:t>
      </w:r>
    </w:p>
    <w:p w14:paraId="42FD29F2" w14:textId="3F330413" w:rsidR="00FF7EE0" w:rsidRPr="00CA32B7" w:rsidRDefault="00FF7EE0" w:rsidP="00FF7EE0">
      <w:pPr>
        <w:pStyle w:val="Heading3"/>
        <w:rPr>
          <w:lang w:val="en-US"/>
        </w:rPr>
      </w:pPr>
      <w:bookmarkStart w:id="240" w:name="_Toc64385465"/>
      <w:bookmarkStart w:id="241" w:name="_Toc64529615"/>
      <w:bookmarkStart w:id="242" w:name="_Toc73974991"/>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240"/>
      <w:bookmarkEnd w:id="241"/>
      <w:bookmarkEnd w:id="242"/>
    </w:p>
    <w:p w14:paraId="06BC19A5" w14:textId="35DCEDCA" w:rsidR="009A2033" w:rsidRDefault="009A2033" w:rsidP="00B10B21">
      <w:pPr>
        <w:pStyle w:val="Heading4"/>
      </w:pPr>
      <w:bookmarkStart w:id="243" w:name="_Toc73974992"/>
      <w:r>
        <w:t>5.2.5.1</w:t>
      </w:r>
      <w:r>
        <w:tab/>
        <w:t>General</w:t>
      </w:r>
      <w:bookmarkEnd w:id="243"/>
    </w:p>
    <w:p w14:paraId="5662A7C5" w14:textId="77777777" w:rsidR="00B10B21" w:rsidRDefault="00B10B21" w:rsidP="00322E68">
      <w:r>
        <w:t>Authorization for C2 is required when a UAV establishes a user plane connection for C2 operations, i.e. to deliver messages with information of command and control for UAV operations from a UAV-C or USS to a UAV or to report telemetry data from a UAV to its UAV-C.</w:t>
      </w:r>
    </w:p>
    <w:p w14:paraId="04B450F5" w14:textId="77777777" w:rsidR="00B10B21" w:rsidRDefault="00B10B21" w:rsidP="00322E68">
      <w:r>
        <w:t>A UAV shall be authorized by the USS to use a PDU Session/PDN connection for C2. Authorization for C2 includes the following:</w:t>
      </w:r>
    </w:p>
    <w:p w14:paraId="2B717CEE" w14:textId="0E83BA75" w:rsidR="00322E68" w:rsidRPr="00CA32B7" w:rsidRDefault="00B10B21" w:rsidP="009A2033">
      <w:pPr>
        <w:pStyle w:val="B1"/>
      </w:pPr>
      <w:r>
        <w:t>-</w:t>
      </w:r>
      <w:r>
        <w:tab/>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2EC90CD" w14:textId="77777777" w:rsidR="009A2033" w:rsidRDefault="009A2033" w:rsidP="009A2033">
      <w:r>
        <w:t>C2 authorization may be carried out:</w:t>
      </w:r>
    </w:p>
    <w:p w14:paraId="36CEEDCB" w14:textId="77777777" w:rsidR="00B10B21" w:rsidRDefault="00B10B21" w:rsidP="009A2033">
      <w:pPr>
        <w:pStyle w:val="B1"/>
      </w:pPr>
      <w:r>
        <w:t>-</w:t>
      </w:r>
      <w:r>
        <w:tab/>
        <w:t>During the UUAA procedure (if UUAA is carried out at PDU session/PDN connection establishment) as described in clause 5.2.3 when the UAV requests establishment of PDU Session/PDN connection for connectivity.</w:t>
      </w:r>
    </w:p>
    <w:p w14:paraId="51752278" w14:textId="77777777" w:rsidR="00B10B21" w:rsidRDefault="00B10B21" w:rsidP="009A2033">
      <w:pPr>
        <w:pStyle w:val="B1"/>
      </w:pPr>
      <w:r>
        <w:t>-</w:t>
      </w:r>
      <w:r>
        <w:tab/>
        <w:t>During PDU Session Modification/ UE requested bearer resource modification when the UAV requires to use an existing PDU session/PDN connection to exchange C2 communication related messages.</w:t>
      </w:r>
    </w:p>
    <w:p w14:paraId="30221420" w14:textId="77777777" w:rsidR="00B10B21" w:rsidRDefault="00B10B21" w:rsidP="009A2033">
      <w:pPr>
        <w:pStyle w:val="B1"/>
      </w:pPr>
      <w:r>
        <w:t>-</w:t>
      </w:r>
      <w:r>
        <w:tab/>
        <w:t>During a new PDU Session/PDN connection establishment, if the UAV requires to use a separate PDU Session/PDN connection for C2 communication.</w:t>
      </w:r>
    </w:p>
    <w:p w14:paraId="359B5113" w14:textId="5818DAC7" w:rsidR="009A2033" w:rsidRDefault="009A2033" w:rsidP="009A2033">
      <w:pPr>
        <w:pStyle w:val="Heading5"/>
        <w:rPr>
          <w:lang w:val="en-US"/>
        </w:rPr>
      </w:pPr>
      <w:bookmarkStart w:id="244" w:name="_Toc73974993"/>
      <w:r>
        <w:rPr>
          <w:lang w:val="en-US"/>
        </w:rPr>
        <w:t>5.2.5.2</w:t>
      </w:r>
      <w:r>
        <w:rPr>
          <w:lang w:val="en-US"/>
        </w:rPr>
        <w:tab/>
        <w:t>Procedure for C2 authorization in 5GS</w:t>
      </w:r>
      <w:bookmarkEnd w:id="244"/>
    </w:p>
    <w:p w14:paraId="2282061E" w14:textId="77777777" w:rsidR="009A2033" w:rsidRPr="009A2033" w:rsidRDefault="009A2033" w:rsidP="009A2033">
      <w:r w:rsidRPr="009A2033">
        <w:t>If C2 authorization is requested during the UUAA-SM procedure the procedure described in clause 5.2.3.2 takes place with the following additions:</w:t>
      </w:r>
    </w:p>
    <w:p w14:paraId="6E4EFD15" w14:textId="7A66094A" w:rsidR="00B10B21" w:rsidRDefault="00B10B21" w:rsidP="009A2033">
      <w:pPr>
        <w:pStyle w:val="B1"/>
      </w:pPr>
      <w:r>
        <w:t>-</w:t>
      </w:r>
      <w:r>
        <w:tab/>
        <w:t>In Step</w:t>
      </w:r>
      <w:r w:rsidR="00206175">
        <w:t> </w:t>
      </w:r>
      <w:r>
        <w:t xml:space="preserve">0, the </w:t>
      </w:r>
      <w:r w:rsidR="00ED3E29">
        <w:t xml:space="preserve">UE </w:t>
      </w:r>
      <w:r>
        <w:t>includes a within a UAS container, pairing information (if available);</w:t>
      </w:r>
    </w:p>
    <w:p w14:paraId="3CCD8326" w14:textId="77777777" w:rsidR="00B10B21" w:rsidRDefault="00B10B21" w:rsidP="009A2033">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338D27D" w14:textId="7261A3A3" w:rsidR="009A2033" w:rsidRPr="009A2033" w:rsidRDefault="009A2033" w:rsidP="009A2033">
      <w:r w:rsidRPr="009A2033">
        <w:t>C2 authorization is requested</w:t>
      </w:r>
      <w:r w:rsidR="00BE0410">
        <w:t xml:space="preserve"> at PDU session Modification</w:t>
      </w:r>
      <w:r w:rsidRPr="009A2033">
        <w:t>:</w:t>
      </w:r>
    </w:p>
    <w:p w14:paraId="0C10EBAB" w14:textId="127B4BE5" w:rsidR="00B10B21" w:rsidRDefault="00B10B21" w:rsidP="009A2033">
      <w:pPr>
        <w:pStyle w:val="B1"/>
      </w:pPr>
      <w:r>
        <w:t>-</w:t>
      </w:r>
      <w:r>
        <w:tab/>
        <w:t xml:space="preserve">After UUAA-SM is performed and a common PDU session is used for connectivity to USS and </w:t>
      </w:r>
      <w:r w:rsidR="00BE0410" w:rsidRPr="00A112F1">
        <w:t>C2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PDU session for </w:t>
      </w:r>
      <w:r w:rsidR="00BE0410">
        <w:t xml:space="preserve">C2 communication </w:t>
      </w:r>
      <w:r>
        <w:t>to a UAV-C.</w:t>
      </w:r>
    </w:p>
    <w:p w14:paraId="173BD40E" w14:textId="5CB071EB" w:rsidR="00322E68" w:rsidRPr="00CA32B7" w:rsidRDefault="00ED3E29" w:rsidP="00874F6E">
      <w:pPr>
        <w:pStyle w:val="TH"/>
      </w:pPr>
      <w:r w:rsidRPr="009E098B">
        <w:object w:dxaOrig="10860" w:dyaOrig="6181" w14:anchorId="5F1BFB47">
          <v:shape id="_x0000_i1035" type="#_x0000_t75" style="width:372.25pt;height:212.6pt" o:ole="">
            <v:imagedata r:id="rId38" o:title=""/>
          </v:shape>
          <o:OLEObject Type="Embed" ProgID="Visio.Drawing.15" ShapeID="_x0000_i1035" DrawAspect="Content" ObjectID="_1684588678" r:id="rId39"/>
        </w:object>
      </w:r>
    </w:p>
    <w:p w14:paraId="6D42CF6F" w14:textId="780F1FDB" w:rsidR="00322E68" w:rsidRPr="00CA32B7" w:rsidRDefault="00322E68" w:rsidP="00322E68">
      <w:pPr>
        <w:pStyle w:val="TF"/>
      </w:pPr>
      <w:r w:rsidRPr="00CA32B7">
        <w:t>Figure 5.2.5</w:t>
      </w:r>
      <w:r w:rsidR="00442A81">
        <w:t>.2</w:t>
      </w:r>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6AFA0F1C" w:rsidR="00874F6E" w:rsidRPr="005E1118" w:rsidRDefault="009A2033" w:rsidP="009A2033">
      <w:pPr>
        <w:pStyle w:val="B1"/>
      </w:pPr>
      <w:r>
        <w:t>2.</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r w:rsidR="00BE0410" w:rsidRPr="00270E63">
        <w:t xml:space="preserve"> </w:t>
      </w:r>
      <w:r w:rsidR="00BE0410" w:rsidRPr="00435B2A">
        <w:t xml:space="preserve">may include </w:t>
      </w:r>
      <w:r w:rsidR="00BE0410" w:rsidRPr="00270E63">
        <w:t xml:space="preserve">a C2 Aviation Payload within a UAS container </w:t>
      </w:r>
      <w:r w:rsidR="00BE0410" w:rsidRPr="00435B2A">
        <w:t>that includes C2 authorization information (i.e. pairing and/or flight authorization information).</w:t>
      </w:r>
      <w:r w:rsidR="00874F6E" w:rsidRPr="00CA32B7">
        <w:t xml:space="preserve"> 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CAA-level UAV ID of the requesting </w:t>
      </w:r>
      <w:r w:rsidR="00ED3E29">
        <w:t>UE</w:t>
      </w:r>
      <w:r w:rsidR="00ED3E29" w:rsidRPr="009A2033">
        <w:t xml:space="preserve"> </w:t>
      </w:r>
      <w:r w:rsidR="00874F6E" w:rsidRPr="009A2033">
        <w:t xml:space="preserve">and also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r w:rsidR="00BE0410">
        <w:t xml:space="preserve">in the C2 Aviation Payload </w:t>
      </w:r>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740EDE24" w14:textId="77777777" w:rsidR="00206175" w:rsidRPr="00CA32B7" w:rsidRDefault="009A2033" w:rsidP="009A2033">
      <w:pPr>
        <w:pStyle w:val="B1"/>
      </w:pPr>
      <w:r w:rsidRPr="00310AC5">
        <w:t>3.</w:t>
      </w:r>
      <w:r w:rsidR="00B10B21">
        <w:tab/>
      </w:r>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 xml:space="preserve">The SMF invokes the authorization procedure with the USS (via UAS-NF) as described in clause 5.2.3. </w:t>
      </w:r>
      <w:r w:rsidRPr="009A2033">
        <w:rPr>
          <w:lang w:eastAsia="zh-CN"/>
        </w:rPr>
        <w:t>The SMF also includes the UAS container provided by the UAV in step 2</w:t>
      </w:r>
      <w:r w:rsidR="00C714CF">
        <w:rPr>
          <w:lang w:eastAsia="zh-CN"/>
        </w:rPr>
        <w:t xml:space="preserve"> and </w:t>
      </w:r>
      <w:r w:rsidR="00C714CF">
        <w:t>optionally the UAV location (e.g. Cell ID) provided by the AMF</w:t>
      </w:r>
      <w:r w:rsidRPr="009A2033">
        <w:rPr>
          <w:lang w:eastAsia="zh-CN"/>
        </w:rPr>
        <w:t xml:space="preserve">. </w:t>
      </w:r>
      <w:r w:rsidR="00133A11" w:rsidRPr="00133A11">
        <w:rPr>
          <w:lang w:eastAsia="zh-CN"/>
        </w:rPr>
        <w:t>The authorization request also includes a UAV address, i.e. IP address</w:t>
      </w:r>
      <w:r w:rsidR="00133A11">
        <w:t xml:space="preserve"> </w:t>
      </w:r>
      <w:r w:rsidR="00874F6E" w:rsidRPr="009A2033">
        <w:t xml:space="preserve">The USS shall </w:t>
      </w:r>
      <w:r w:rsidR="00B94917" w:rsidRPr="00497FDA">
        <w:t>store UAV address and then</w:t>
      </w:r>
      <w:r w:rsidR="00B94917">
        <w:t xml:space="preserve"> </w:t>
      </w:r>
      <w:r w:rsidR="00874F6E" w:rsidRPr="009A2033">
        <w:t>inform the SMF, through the UAS-NF as described in clause 5.2.3, the result of the authorization</w:t>
      </w:r>
      <w:r w:rsidRPr="009A2033">
        <w:t>.</w:t>
      </w:r>
      <w:bookmarkStart w:id="245" w:name="OLE_LINK9"/>
      <w:r w:rsidRPr="009A2033">
        <w:rPr>
          <w:lang w:eastAsia="zh-CN"/>
        </w:rPr>
        <w:t xml:space="preserve"> If the pairing information is included in the authorization request, the authorization request is also used to request authorization to pair the UAV with UAV controller and the authorization response indicates</w:t>
      </w:r>
      <w:bookmarkEnd w:id="245"/>
      <w:r w:rsidR="00874F6E" w:rsidRPr="009A2033">
        <w:t xml:space="preserve"> whether the UAV is allowed to be paired with the UAV controller. The </w:t>
      </w:r>
      <w:r w:rsidR="00874F6E" w:rsidRPr="00442A81">
        <w:t xml:space="preserve">USS determines </w:t>
      </w:r>
      <w:r w:rsidR="00385931">
        <w:t xml:space="preserve">may generate </w:t>
      </w:r>
      <w:r w:rsidR="00B94917">
        <w:t xml:space="preserve">may generate </w:t>
      </w:r>
      <w:r w:rsidR="00874F6E" w:rsidRPr="00442A81">
        <w:t xml:space="preserve">remote identification and tracking information that may also include a new CAA-level UAV ID for the UAV during the pairing authorization procedure and send it together with the authorization result to the SMF. </w:t>
      </w:r>
      <w:r w:rsidRPr="009A2033">
        <w:t xml:space="preserve">The SMF may receive authorization information for C2 </w:t>
      </w:r>
      <w:r w:rsidR="00B94917">
        <w:t xml:space="preserve">(which includes the UAV-C IP address) </w:t>
      </w:r>
      <w:r w:rsidRPr="009A2033">
        <w:t>from the USS and continues the PDU session modification procedure</w:t>
      </w:r>
      <w:r w:rsidR="00B94917" w:rsidRPr="00B94917">
        <w:t xml:space="preserve"> </w:t>
      </w:r>
      <w:r w:rsidR="00B94917">
        <w:t xml:space="preserve">by </w:t>
      </w:r>
      <w:r w:rsidR="00B94917" w:rsidRPr="009A2033">
        <w:t>interact</w:t>
      </w:r>
      <w:r w:rsidR="00B94917">
        <w:t>ing</w:t>
      </w:r>
      <w:r w:rsidR="00B94917" w:rsidRPr="009A2033">
        <w:t xml:space="preserve"> with the PCF to retrieve the associated policy rules based on the authorization information provided by the USS to enable the requested C2 communication</w:t>
      </w:r>
      <w:r w:rsidRPr="009A2033">
        <w:t>.</w:t>
      </w:r>
    </w:p>
    <w:p w14:paraId="54CB14BF" w14:textId="796CF8C5" w:rsidR="00874F6E" w:rsidRPr="009A2033" w:rsidRDefault="009A2033" w:rsidP="009A2033">
      <w:pPr>
        <w:pStyle w:val="B1"/>
      </w:pPr>
      <w:r>
        <w:t>4.</w:t>
      </w:r>
      <w:r>
        <w:tab/>
      </w:r>
      <w:r w:rsidR="00874F6E" w:rsidRPr="00CA32B7">
        <w:t xml:space="preserve">The SMF informs the </w:t>
      </w:r>
      <w:r w:rsidR="00ED3E29">
        <w:t>UE</w:t>
      </w:r>
      <w:r w:rsidR="00ED3E29" w:rsidRPr="00CA32B7">
        <w:t xml:space="preserve"> </w:t>
      </w:r>
      <w:r w:rsidR="00874F6E" w:rsidRPr="00CA32B7">
        <w:t xml:space="preserve">the </w:t>
      </w:r>
      <w:r>
        <w:t xml:space="preserve">C2 </w:t>
      </w:r>
      <w:r w:rsidR="00874F6E"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5C5BB04" w14:textId="09BCD1DA"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2BCB5B2F" w:rsidR="00322E68" w:rsidRPr="00CA32B7" w:rsidRDefault="00ED3E29" w:rsidP="00874F6E">
      <w:pPr>
        <w:pStyle w:val="TH"/>
      </w:pPr>
      <w:r>
        <w:object w:dxaOrig="10860" w:dyaOrig="4800" w14:anchorId="62AB2B09">
          <v:shape id="_x0000_i1036" type="#_x0000_t75" style="width:407.55pt;height:180.7pt" o:ole="">
            <v:imagedata r:id="rId40" o:title=""/>
          </v:shape>
          <o:OLEObject Type="Embed" ProgID="Visio.Drawing.15" ShapeID="_x0000_i1036" DrawAspect="Content" ObjectID="_1684588679" r:id="rId41"/>
        </w:object>
      </w:r>
    </w:p>
    <w:p w14:paraId="56F25CC7" w14:textId="4B94924A" w:rsidR="00322E68" w:rsidRPr="00CA32B7" w:rsidRDefault="00322E68" w:rsidP="00322E68">
      <w:pPr>
        <w:pStyle w:val="TF"/>
      </w:pPr>
      <w:r w:rsidRPr="00CA32B7">
        <w:t>Figure 5.2.5</w:t>
      </w:r>
      <w:r w:rsidR="00442A81">
        <w:t>.2</w:t>
      </w:r>
      <w:r w:rsidRPr="00CA32B7">
        <w:t xml:space="preserve">-2: PDU Session establishment for C2 communication (separate PDU Sessions </w:t>
      </w:r>
      <w:proofErr w:type="spellStart"/>
      <w:r w:rsidRPr="00CA32B7">
        <w:t>for</w:t>
      </w:r>
      <w:r w:rsidR="001C09E0">
        <w:t>UAS</w:t>
      </w:r>
      <w:proofErr w:type="spellEnd"/>
      <w:r w:rsidR="001C09E0">
        <w:t xml:space="preserve"> services</w:t>
      </w:r>
      <w:r w:rsidRPr="00CA32B7">
        <w:t>)</w:t>
      </w:r>
    </w:p>
    <w:p w14:paraId="2994F0E2" w14:textId="44EEB5A3"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The </w:t>
      </w:r>
      <w:r w:rsidR="00ED3E29">
        <w:t>UE</w:t>
      </w:r>
      <w:r w:rsidR="00ED3E29" w:rsidRPr="00CA32B7">
        <w:t xml:space="preserve"> </w:t>
      </w:r>
      <w:r w:rsidR="00BE0410">
        <w:t xml:space="preserve">shall </w:t>
      </w:r>
      <w:r w:rsidR="00BE0410" w:rsidRPr="00435B2A">
        <w:t>include a CAA-Level UAV ID and may include a</w:t>
      </w:r>
      <w:r w:rsidR="00BE0410" w:rsidRPr="00270E63">
        <w:t xml:space="preserve"> C2 aviation payload in the PDU session establishment req</w:t>
      </w:r>
      <w:r w:rsidR="00BE0410" w:rsidRPr="00435B2A">
        <w:t>uest, that includes information for C2 authorization (i.e. pairing information and/or flight authorization information)</w:t>
      </w:r>
      <w:r w:rsidR="00322E68" w:rsidRPr="00CA32B7">
        <w:t>. The USS may also use its locally configured pairing information for UAV - UAV-C pairing authorization</w:t>
      </w:r>
      <w:r w:rsidR="00BE0410">
        <w:t xml:space="preserve"> </w:t>
      </w:r>
      <w:r w:rsidR="00BE0410" w:rsidRPr="00435B2A">
        <w:t>which takes precedence over UAV provided pairing information</w:t>
      </w:r>
      <w:r w:rsidR="00322E68" w:rsidRPr="00CA32B7">
        <w:t>. The pairing information includes the CAA-level UAV IDs of the requesting UAV</w:t>
      </w:r>
      <w:r>
        <w:t xml:space="preserve"> </w:t>
      </w:r>
      <w:r w:rsidR="00322E68" w:rsidRPr="00CA32B7">
        <w:t xml:space="preserve">and also includes identification information of UAV-C to pair if available. The </w:t>
      </w:r>
      <w:r w:rsidR="00BE0410" w:rsidRPr="00435B2A">
        <w:t>UAV may also include in the C2 Aviation Payload</w:t>
      </w:r>
      <w:r w:rsidR="00BE0410">
        <w:t xml:space="preserve"> </w:t>
      </w:r>
      <w:r w:rsidR="00322E68" w:rsidRPr="00CA32B7">
        <w:t>other information such as Flight Authorization information.</w:t>
      </w:r>
    </w:p>
    <w:p w14:paraId="10AB5152" w14:textId="346D426E" w:rsidR="00322E68" w:rsidRDefault="009A2033" w:rsidP="00322E68">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 xml:space="preserve">The SMF invokes the authorization procedure with the USS (via UAS-NF) as described in clause 5.2.3. </w:t>
      </w:r>
      <w:r w:rsidR="00133A11" w:rsidRPr="00133A11">
        <w:rPr>
          <w:lang w:eastAsia="zh-CN"/>
        </w:rPr>
        <w:t>The authorization request also includes a UAV address, i.e. IP address</w:t>
      </w:r>
      <w:r w:rsidR="00C714CF">
        <w:rPr>
          <w:lang w:eastAsia="zh-CN"/>
        </w:rPr>
        <w:t>,</w:t>
      </w:r>
      <w:r w:rsidR="00C714CF" w:rsidRPr="00C714CF">
        <w:rPr>
          <w:lang w:eastAsia="zh-CN"/>
        </w:rPr>
        <w:t xml:space="preserve"> </w:t>
      </w:r>
      <w:r w:rsidR="00C714CF">
        <w:rPr>
          <w:lang w:eastAsia="zh-CN"/>
        </w:rPr>
        <w:t xml:space="preserve">and </w:t>
      </w:r>
      <w:r w:rsidR="00C714CF">
        <w:t>optionally the UAV location (e.g. Cell ID) provided by the AMF</w:t>
      </w:r>
      <w:r w:rsidR="00133A11">
        <w:rPr>
          <w:lang w:eastAsia="zh-CN"/>
        </w:rPr>
        <w:t>.</w:t>
      </w:r>
      <w:r w:rsidR="00133A11" w:rsidRPr="009A2033">
        <w:t xml:space="preserve"> </w:t>
      </w:r>
      <w:r w:rsidR="00322E68" w:rsidRPr="009A2033">
        <w:t xml:space="preserve">The USS shall </w:t>
      </w:r>
      <w:r w:rsidR="00B94917" w:rsidRPr="00497FDA">
        <w:t>store UAV address and then</w:t>
      </w:r>
      <w:r w:rsidR="00B94917">
        <w:t xml:space="preserve"> </w:t>
      </w:r>
      <w:r w:rsidR="00322E68" w:rsidRPr="009A2033">
        <w:t>inform the SMF, through the UAS-NF as described in clause 5.2.3, the result of the authorization</w:t>
      </w:r>
      <w:r w:rsidRPr="009A2033">
        <w:t xml:space="preserve">.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00322E68" w:rsidRPr="009A2033">
        <w: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t>
      </w:r>
      <w:r w:rsidRPr="009A2033">
        <w:t xml:space="preserve"> The SMF may receive authorization information for C2 from the USS and continues the PDU session establishment procedure. The authorization information includes UAV-C IP address</w:t>
      </w:r>
      <w:r>
        <w:t>.</w:t>
      </w:r>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279894EE" w14:textId="69186333" w:rsidR="00322E68" w:rsidRPr="00CA32B7" w:rsidRDefault="009A2033" w:rsidP="00322E68">
      <w:pPr>
        <w:pStyle w:val="B1"/>
      </w:pPr>
      <w:r>
        <w:t>3</w:t>
      </w:r>
      <w:r w:rsidR="00322E68" w:rsidRPr="00CA32B7">
        <w:t>.</w:t>
      </w:r>
      <w:r w:rsidR="00322E68" w:rsidRPr="00CA32B7">
        <w:tab/>
        <w:t xml:space="preserve">The SMF informs the </w:t>
      </w:r>
      <w:r w:rsidR="00ED3E29">
        <w:t>UE</w:t>
      </w:r>
      <w:r w:rsidR="00ED3E29" w:rsidRPr="00CA32B7">
        <w:t xml:space="preserve"> </w:t>
      </w:r>
      <w:r w:rsidR="00322E68" w:rsidRPr="00CA32B7">
        <w:t xml:space="preserve">about the </w:t>
      </w:r>
      <w:r>
        <w:t xml:space="preserve">C2 </w:t>
      </w:r>
      <w:r w:rsidR="00322E68" w:rsidRPr="00CA32B7">
        <w:t>authorization result in the PDU Session Accept or Reject message. The SMF shall include the authorization result, optionally new CAA-level UAV ID,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B6457EF" w14:textId="75D54455" w:rsidR="00442A81" w:rsidRDefault="00322E68" w:rsidP="00322E68">
      <w:r w:rsidRPr="00CA32B7">
        <w:t xml:space="preserve">The </w:t>
      </w:r>
      <w:r w:rsidR="009A2033">
        <w:t xml:space="preserve">C2 </w:t>
      </w:r>
      <w:r w:rsidRPr="00CA32B7">
        <w:t>authorization can be revoked by the USS at any time, as described in clause 5.2.9. The paired UAV-C can be replaced by a new UAV-C as described in clause 5.2.8.</w:t>
      </w:r>
    </w:p>
    <w:p w14:paraId="315FFDD9" w14:textId="48AA2006" w:rsidR="00442A81" w:rsidRDefault="00442A81" w:rsidP="00442A81">
      <w:pPr>
        <w:pStyle w:val="Heading4"/>
        <w:rPr>
          <w:lang w:val="en-US"/>
        </w:rPr>
      </w:pPr>
      <w:bookmarkStart w:id="246" w:name="_Toc73974994"/>
      <w:r>
        <w:rPr>
          <w:lang w:val="en-US"/>
        </w:rPr>
        <w:t>5.2.5.3</w:t>
      </w:r>
      <w:r>
        <w:rPr>
          <w:lang w:val="en-US"/>
        </w:rPr>
        <w:tab/>
      </w:r>
      <w:bookmarkStart w:id="247" w:name="_Hlk67487316"/>
      <w:r>
        <w:rPr>
          <w:lang w:val="en-US"/>
        </w:rPr>
        <w:t>Procedure for C2 authorization in EPS</w:t>
      </w:r>
      <w:bookmarkEnd w:id="246"/>
    </w:p>
    <w:p w14:paraId="4A9A4533" w14:textId="375E2D25" w:rsidR="00442A81" w:rsidRPr="004B6F8A" w:rsidRDefault="00442A81" w:rsidP="00442A81">
      <w:pPr>
        <w:pStyle w:val="Heading5"/>
      </w:pPr>
      <w:bookmarkStart w:id="248" w:name="_Toc73974995"/>
      <w:bookmarkEnd w:id="247"/>
      <w:r w:rsidRPr="004B6F8A">
        <w:t>5.2.</w:t>
      </w:r>
      <w:r>
        <w:t>5</w:t>
      </w:r>
      <w:r w:rsidRPr="004B6F8A">
        <w:t>.</w:t>
      </w:r>
      <w:r>
        <w:t>3.1</w:t>
      </w:r>
      <w:r w:rsidRPr="004B6F8A">
        <w:tab/>
      </w:r>
      <w:r w:rsidRPr="004B6F8A">
        <w:rPr>
          <w:rFonts w:eastAsia="DengXian"/>
        </w:rPr>
        <w:t>C2 authorization</w:t>
      </w:r>
      <w:r w:rsidRPr="004B6F8A">
        <w:t xml:space="preserve"> at UE requested PDN connectivity</w:t>
      </w:r>
      <w:bookmarkEnd w:id="248"/>
    </w:p>
    <w:p w14:paraId="1B5D876D" w14:textId="15CA1C0F" w:rsidR="00442A81" w:rsidRPr="004B6F8A" w:rsidRDefault="00442A81" w:rsidP="00206175">
      <w:pPr>
        <w:rPr>
          <w:lang w:val="en-US" w:eastAsia="en-US"/>
        </w:rPr>
      </w:pPr>
      <w:bookmarkStart w:id="249" w:name="_Hlk63698758"/>
      <w:r w:rsidRPr="004B6F8A">
        <w:rPr>
          <w:lang w:val="en-US" w:eastAsia="en-US"/>
        </w:rPr>
        <w:t xml:space="preserve">When the </w:t>
      </w:r>
      <w:r>
        <w:rPr>
          <w:lang w:val="en-US" w:eastAsia="en-US"/>
        </w:rPr>
        <w:t xml:space="preserve">UAV requests to </w:t>
      </w:r>
      <w:r w:rsidRPr="004B6F8A">
        <w:rPr>
          <w:lang w:val="en-US" w:eastAsia="en-US"/>
        </w:rPr>
        <w:t xml:space="preserve">establish </w:t>
      </w:r>
      <w:bookmarkEnd w:id="249"/>
      <w:r w:rsidRPr="004B6F8A">
        <w:rPr>
          <w:lang w:val="en-US" w:eastAsia="en-US"/>
        </w:rPr>
        <w:t xml:space="preserve">connectivity to an additional PDN over E-UTRAN for C2, the procedure described in clause 5.10.2 of </w:t>
      </w:r>
      <w:r w:rsidR="00206175">
        <w:rPr>
          <w:lang w:val="en-US" w:eastAsia="en-US"/>
        </w:rPr>
        <w:t>TS </w:t>
      </w:r>
      <w:r w:rsidR="00206175" w:rsidRPr="004B6F8A">
        <w:rPr>
          <w:lang w:val="en-US" w:eastAsia="en-US"/>
        </w:rPr>
        <w:t>23.401</w:t>
      </w:r>
      <w:r w:rsidR="00206175">
        <w:rPr>
          <w:lang w:val="en-US" w:eastAsia="en-US"/>
        </w:rPr>
        <w:t> </w:t>
      </w:r>
      <w:r w:rsidR="00206175" w:rsidRPr="004B6F8A">
        <w:rPr>
          <w:lang w:val="en-US" w:eastAsia="en-US"/>
        </w:rPr>
        <w:t>[</w:t>
      </w:r>
      <w:r w:rsidR="004E46F5">
        <w:rPr>
          <w:lang w:val="en-US" w:eastAsia="en-US"/>
        </w:rPr>
        <w:t>6</w:t>
      </w:r>
      <w:r w:rsidRPr="004B6F8A">
        <w:rPr>
          <w:lang w:val="en-US" w:eastAsia="en-US"/>
        </w:rPr>
        <w:t>] takes place with the following modifications:</w:t>
      </w:r>
    </w:p>
    <w:bookmarkStart w:id="250" w:name="_MON_1684549432"/>
    <w:bookmarkEnd w:id="250"/>
    <w:p w14:paraId="09A2AACF" w14:textId="0C2C4BE6" w:rsidR="00206175" w:rsidRDefault="00206175" w:rsidP="00731C5F">
      <w:pPr>
        <w:pStyle w:val="TH"/>
      </w:pPr>
      <w:r>
        <w:object w:dxaOrig="9639" w:dyaOrig="4675" w14:anchorId="062662A3">
          <v:shape id="_x0000_i1037" type="#_x0000_t75" style="width:482.25pt;height:233.65pt" o:ole="">
            <v:imagedata r:id="rId42" o:title=""/>
          </v:shape>
          <o:OLEObject Type="Embed" ProgID="Word.Picture.8" ShapeID="_x0000_i1037" DrawAspect="Content" ObjectID="_1684588680" r:id="rId43"/>
        </w:object>
      </w:r>
    </w:p>
    <w:p w14:paraId="2BE34305" w14:textId="3DC3BD53" w:rsidR="00442A81" w:rsidRPr="004B6F8A" w:rsidRDefault="00442A81" w:rsidP="00B10B21">
      <w:pPr>
        <w:pStyle w:val="TF"/>
        <w:rPr>
          <w:lang w:val="en-US" w:eastAsia="en-US"/>
        </w:rPr>
      </w:pPr>
      <w:r w:rsidRPr="004B6F8A">
        <w:rPr>
          <w:lang w:val="en-US" w:eastAsia="en-US"/>
        </w:rPr>
        <w:t>Figure 5.2.</w:t>
      </w:r>
      <w:r>
        <w:rPr>
          <w:lang w:val="en-US" w:eastAsia="en-US"/>
        </w:rPr>
        <w:t>5</w:t>
      </w:r>
      <w:r w:rsidRPr="004B6F8A">
        <w:rPr>
          <w:lang w:val="en-US" w:eastAsia="en-US"/>
        </w:rPr>
        <w:t>.</w:t>
      </w:r>
      <w:r>
        <w:rPr>
          <w:lang w:val="en-US" w:eastAsia="en-US"/>
        </w:rPr>
        <w:t>3.1</w:t>
      </w:r>
      <w:r w:rsidRPr="004B6F8A">
        <w:rPr>
          <w:lang w:val="en-US" w:eastAsia="en-US"/>
        </w:rPr>
        <w:t>-1: C2 authorization at PDN Connectivity Request</w:t>
      </w:r>
    </w:p>
    <w:p w14:paraId="4CB41A7C" w14:textId="7877DDD8" w:rsidR="00B10B21" w:rsidRDefault="00B10B21" w:rsidP="00B10B21">
      <w:pPr>
        <w:pStyle w:val="B1"/>
        <w:rPr>
          <w:lang w:val="en-US"/>
        </w:rPr>
      </w:pPr>
      <w:r>
        <w:rPr>
          <w:lang w:val="en-US"/>
        </w:rPr>
        <w:t>0.</w:t>
      </w:r>
      <w:r>
        <w:rPr>
          <w:lang w:val="en-US"/>
        </w:rPr>
        <w:tab/>
        <w:t xml:space="preserve">Steps 1 - 4 performed as in Figure 5.10.2-1 of </w:t>
      </w:r>
      <w:r w:rsidR="00206175">
        <w:rPr>
          <w:lang w:val="en-US"/>
        </w:rPr>
        <w:t>TS 23.401 [</w:t>
      </w:r>
      <w:r>
        <w:rPr>
          <w:lang w:val="en-US"/>
        </w:rPr>
        <w:t xml:space="preserve">6] and steps 1 - 2 in Figure 4.11.1.5.4.1-1 of </w:t>
      </w:r>
      <w:r w:rsidR="00206175">
        <w:rPr>
          <w:lang w:val="en-US"/>
        </w:rPr>
        <w:t>TS 23.502 [</w:t>
      </w:r>
      <w:r>
        <w:rPr>
          <w:lang w:val="en-US"/>
        </w:rPr>
        <w:t xml:space="preserve">3]. </w:t>
      </w:r>
      <w:r w:rsidR="00BE0410">
        <w:rPr>
          <w:rFonts w:eastAsia="SimSun"/>
          <w:lang w:eastAsia="en-US"/>
        </w:rPr>
        <w:t>When the UAV requests C2 communication,</w:t>
      </w:r>
      <w:r w:rsidR="00BE0410">
        <w:rPr>
          <w:lang w:val="en-US"/>
        </w:rPr>
        <w:t xml:space="preserve"> the </w:t>
      </w:r>
      <w:r w:rsidR="00ED3E29">
        <w:rPr>
          <w:lang w:val="en-US"/>
        </w:rPr>
        <w:t xml:space="preserve">UE </w:t>
      </w:r>
      <w:r>
        <w:rPr>
          <w:lang w:val="en-US"/>
        </w:rPr>
        <w:t>includes in the PCO of the PDN Connectivity Request the following payloads:</w:t>
      </w:r>
    </w:p>
    <w:p w14:paraId="3DCDC089" w14:textId="65843479" w:rsidR="00B10B21" w:rsidRDefault="00B10B21" w:rsidP="00B10B21">
      <w:pPr>
        <w:pStyle w:val="B2"/>
        <w:rPr>
          <w:lang w:val="en-US"/>
        </w:rPr>
      </w:pPr>
      <w:r>
        <w:rPr>
          <w:lang w:val="en-US"/>
        </w:rPr>
        <w:t>-</w:t>
      </w:r>
      <w:r>
        <w:rPr>
          <w:lang w:val="en-US"/>
        </w:rPr>
        <w:tab/>
        <w:t>CAA-Level Identity payload containing the CAA-Level UAV ID assigned by the USS provider;</w:t>
      </w:r>
    </w:p>
    <w:p w14:paraId="14C5D413" w14:textId="4EF18D20" w:rsidR="00B10B21" w:rsidRDefault="00B10B21" w:rsidP="00B10B21">
      <w:pPr>
        <w:pStyle w:val="B2"/>
        <w:rPr>
          <w:lang w:val="en-US"/>
        </w:rPr>
      </w:pPr>
      <w:r>
        <w:rPr>
          <w:lang w:val="en-US"/>
        </w:rPr>
        <w:t>-</w:t>
      </w:r>
      <w:r>
        <w:rPr>
          <w:lang w:val="en-US"/>
        </w:rPr>
        <w:tab/>
      </w:r>
      <w:r w:rsidR="00BE0410">
        <w:rPr>
          <w:lang w:val="en-US"/>
        </w:rPr>
        <w:t xml:space="preserve">Optionally a </w:t>
      </w:r>
      <w:r>
        <w:rPr>
          <w:lang w:val="en-US"/>
        </w:rPr>
        <w:t>UAS container including UAV UAV-C pairing information, flight authorization information, if available</w:t>
      </w:r>
      <w:r w:rsidR="00BE0410">
        <w:rPr>
          <w:lang w:val="en-US"/>
        </w:rPr>
        <w:t xml:space="preserve"> within a C2 Aviation Payload</w:t>
      </w:r>
      <w:r>
        <w:rPr>
          <w:lang w:val="en-US"/>
        </w:rPr>
        <w:t>.</w:t>
      </w:r>
    </w:p>
    <w:p w14:paraId="4A3ACA10" w14:textId="77777777" w:rsidR="00B10B21" w:rsidRDefault="00B10B21" w:rsidP="00B10B21">
      <w:pPr>
        <w:pStyle w:val="NO"/>
        <w:rPr>
          <w:lang w:val="en-US"/>
        </w:rPr>
      </w:pPr>
      <w:r>
        <w:rPr>
          <w:lang w:val="en-US"/>
        </w:rPr>
        <w:t>NOTE:</w:t>
      </w:r>
      <w:r>
        <w:rPr>
          <w:lang w:val="en-US"/>
        </w:rPr>
        <w:tab/>
        <w:t>How the UAV/UE is configured with pairing information is out of scope of 3GPP.</w:t>
      </w:r>
    </w:p>
    <w:p w14:paraId="1DCE3D0B" w14:textId="7B96DEF8" w:rsidR="00B10B21" w:rsidRDefault="00B10B21" w:rsidP="00B10B21">
      <w:pPr>
        <w:pStyle w:val="B1"/>
        <w:rPr>
          <w:lang w:val="en-US"/>
        </w:rPr>
      </w:pPr>
      <w:r>
        <w:rPr>
          <w:lang w:val="en-US"/>
        </w:rPr>
        <w:t>1.</w:t>
      </w:r>
      <w:r>
        <w:rPr>
          <w:lang w:val="en-US"/>
        </w:rPr>
        <w:tab/>
        <w:t xml:space="preserve">If authorization with USS is carried out during the PDN connectivity request (Option 1) steps 1, 6 as </w:t>
      </w:r>
      <w:r w:rsidRPr="00ED3E29">
        <w:rPr>
          <w:lang w:val="en-US"/>
        </w:rPr>
        <w:t>in Figure 5.2.3.</w:t>
      </w:r>
      <w:r w:rsidR="00ED3E29" w:rsidRPr="00ED3E29">
        <w:rPr>
          <w:lang w:val="en-US"/>
        </w:rPr>
        <w:t>2</w:t>
      </w:r>
      <w:r w:rsidRPr="00ED3E29">
        <w:rPr>
          <w:lang w:val="en-US"/>
        </w:rPr>
        <w:t>-1</w:t>
      </w:r>
      <w:r>
        <w:rPr>
          <w:lang w:val="en-US"/>
        </w:rPr>
        <w:t xml:space="preserve"> takes place. The USS determines Remote Identification and Tracking Information (RITI) and Authorization Data for the UAV. The RITI and Authorization data are provided to the SMF+PGW-C.</w:t>
      </w:r>
    </w:p>
    <w:p w14:paraId="00A16A15" w14:textId="608350EF" w:rsidR="00B10B21" w:rsidRDefault="00B10B21" w:rsidP="00B10B21">
      <w:pPr>
        <w:pStyle w:val="B1"/>
        <w:rPr>
          <w:lang w:val="en-US"/>
        </w:rPr>
      </w:pPr>
      <w:r>
        <w:rPr>
          <w:lang w:val="en-US"/>
        </w:rPr>
        <w:t>2.</w:t>
      </w:r>
      <w:r>
        <w:rPr>
          <w:lang w:val="en-US"/>
        </w:rPr>
        <w:tab/>
        <w:t xml:space="preserve">Steps 5 -16 performed as in Figure 5.10.2-1 of </w:t>
      </w:r>
      <w:r w:rsidR="00206175">
        <w:rPr>
          <w:lang w:val="en-US"/>
        </w:rPr>
        <w:t>TS 23.401 [</w:t>
      </w:r>
      <w:r>
        <w:rPr>
          <w:lang w:val="en-US"/>
        </w:rPr>
        <w:t xml:space="preserve">6] and Steps 3-6 as in Figure 4.11.1.5.4.1-1 of </w:t>
      </w:r>
      <w:r w:rsidR="00206175">
        <w:rPr>
          <w:lang w:val="en-US"/>
        </w:rPr>
        <w:t>TS 23.502 [</w:t>
      </w:r>
      <w:r>
        <w:rPr>
          <w:lang w:val="en-US"/>
        </w:rPr>
        <w:t>3]. SMF+PGW-C includes the RITI within the PCO of the Create Session Response. The UE receives the PCO within a Downlink NAS transport message.</w:t>
      </w:r>
    </w:p>
    <w:p w14:paraId="00220E6D" w14:textId="792D44B4" w:rsidR="00B10B21" w:rsidRDefault="00B10B21" w:rsidP="00B10B21">
      <w:pPr>
        <w:pStyle w:val="B1"/>
        <w:rPr>
          <w:lang w:val="en-US"/>
        </w:rPr>
      </w:pPr>
      <w:r>
        <w:rPr>
          <w:lang w:val="en-US"/>
        </w:rPr>
        <w:t>3.</w:t>
      </w:r>
      <w:r>
        <w:rPr>
          <w:lang w:val="en-US"/>
        </w:rPr>
        <w:tab/>
        <w:t>If authorization with USS is carried out after the PDN connectivity request (Option 2) ste</w:t>
      </w:r>
      <w:r w:rsidRPr="00ED3E29">
        <w:rPr>
          <w:lang w:val="en-US"/>
        </w:rPr>
        <w:t>ps 1, 6 as in Figure 5.2.3.</w:t>
      </w:r>
      <w:r w:rsidR="00ED3E29">
        <w:rPr>
          <w:lang w:val="en-US"/>
        </w:rPr>
        <w:t>2</w:t>
      </w:r>
      <w:r w:rsidRPr="00ED3E29">
        <w:rPr>
          <w:lang w:val="en-US"/>
        </w:rPr>
        <w:t>-1 takes place. The USS determines Remote Identification and Tracking Information</w:t>
      </w:r>
      <w:r>
        <w:rPr>
          <w:lang w:val="en-US"/>
        </w:rPr>
        <w:t xml:space="preserve"> (RITI) and Authorization Data for the UAV. The RITI and Authorization data are provided to the SMF+PGW-C.</w:t>
      </w:r>
    </w:p>
    <w:p w14:paraId="72DA2688" w14:textId="6FA5B37B" w:rsidR="00B10B21" w:rsidRDefault="00B10B21" w:rsidP="00B10B21">
      <w:pPr>
        <w:pStyle w:val="B1"/>
        <w:rPr>
          <w:lang w:val="en-US"/>
        </w:rPr>
      </w:pPr>
      <w:r>
        <w:rPr>
          <w:lang w:val="en-US"/>
        </w:rPr>
        <w:t>4.</w:t>
      </w:r>
      <w:r>
        <w:rPr>
          <w:lang w:val="en-US"/>
        </w:rPr>
        <w:tab/>
        <w:t xml:space="preserve">Steps 13-14 performed as in Figure 5.10.2-1 of </w:t>
      </w:r>
      <w:r w:rsidR="00206175">
        <w:rPr>
          <w:lang w:val="en-US"/>
        </w:rPr>
        <w:t>TS 23.401 [</w:t>
      </w:r>
      <w:r>
        <w:rPr>
          <w:lang w:val="en-US"/>
        </w:rPr>
        <w:t>6]</w:t>
      </w:r>
    </w:p>
    <w:p w14:paraId="40EB5F00" w14:textId="6E21CF1E" w:rsidR="00B10B21" w:rsidRDefault="00B10B21" w:rsidP="00B10B21">
      <w:pPr>
        <w:pStyle w:val="B1"/>
        <w:rPr>
          <w:lang w:val="en-US"/>
        </w:rPr>
      </w:pPr>
      <w:r>
        <w:rPr>
          <w:lang w:val="en-US"/>
        </w:rPr>
        <w:t>5.</w:t>
      </w:r>
      <w:r>
        <w:rPr>
          <w:lang w:val="en-US"/>
        </w:rPr>
        <w:tab/>
        <w:t>Steps 5a-5f as in Figure 5.2.3.a-1 is performed. The RITI is provided to the UAV/UE within the PCO.</w:t>
      </w:r>
    </w:p>
    <w:p w14:paraId="2213AD62" w14:textId="312E7A70" w:rsidR="00BE0410" w:rsidRDefault="00BE0410" w:rsidP="00BE0410">
      <w:pPr>
        <w:rPr>
          <w:lang w:val="en-US"/>
        </w:rPr>
      </w:pPr>
      <w:r w:rsidRPr="00BE0410">
        <w:t>For a UAV with aerial subscription, if the SMF+PGW-C determines that the S-NSSAI is subject to C2 authorization and the UAV has not provided a CAA-Level UAV ID then the SMF+PGW-C rejects the PDN connectivity request and provides in PCO an indication that USS authorization is required.</w:t>
      </w:r>
    </w:p>
    <w:p w14:paraId="14536457" w14:textId="78152021" w:rsidR="00442A81" w:rsidRPr="004B6F8A" w:rsidRDefault="00442A81" w:rsidP="00442A81">
      <w:pPr>
        <w:pStyle w:val="Heading5"/>
      </w:pPr>
      <w:bookmarkStart w:id="251" w:name="_Toc73974996"/>
      <w:r w:rsidRPr="004B6F8A">
        <w:t>5.2.</w:t>
      </w:r>
      <w:r>
        <w:t>5</w:t>
      </w:r>
      <w:r w:rsidRPr="004B6F8A">
        <w:t>.</w:t>
      </w:r>
      <w:r>
        <w:t>3.2</w:t>
      </w:r>
      <w:r w:rsidRPr="004B6F8A">
        <w:tab/>
      </w:r>
      <w:r w:rsidRPr="004B6F8A">
        <w:rPr>
          <w:rFonts w:eastAsia="DengXian"/>
        </w:rPr>
        <w:t>C2 authorization</w:t>
      </w:r>
      <w:r w:rsidRPr="004B6F8A">
        <w:t xml:space="preserve"> at UE requested </w:t>
      </w:r>
      <w:r>
        <w:t>bearer resource modification for an existing PDN connection</w:t>
      </w:r>
      <w:bookmarkEnd w:id="251"/>
    </w:p>
    <w:p w14:paraId="69E18BFC" w14:textId="35B9C30F" w:rsidR="00442A81" w:rsidRDefault="00442A81" w:rsidP="00442A81">
      <w:r>
        <w:t xml:space="preserve">If the </w:t>
      </w:r>
      <w:r w:rsidR="006E4EC6">
        <w:t xml:space="preserve">UE </w:t>
      </w:r>
      <w:r>
        <w:t xml:space="preserve">uses the existing PDN connection for C2, the UAV/UE uses the UE requested bearer resource modification as described in clause 5.4.5 of </w:t>
      </w:r>
      <w:r w:rsidR="00206175">
        <w:t>TS 23.401 [</w:t>
      </w:r>
      <w:r w:rsidR="004E46F5">
        <w:t>6</w:t>
      </w:r>
      <w:r>
        <w:t>] to request C2 authorization as follows.</w:t>
      </w:r>
    </w:p>
    <w:p w14:paraId="0CC43ACF" w14:textId="33E48BF7" w:rsidR="00442A81" w:rsidRDefault="006E4EC6" w:rsidP="00B10B21">
      <w:pPr>
        <w:pStyle w:val="TH"/>
      </w:pPr>
      <w:r>
        <w:object w:dxaOrig="12480" w:dyaOrig="4051" w14:anchorId="044D8C9B">
          <v:shape id="_x0000_i1038" type="#_x0000_t75" style="width:480.9pt;height:156.25pt" o:ole="">
            <v:imagedata r:id="rId44" o:title=""/>
          </v:shape>
          <o:OLEObject Type="Embed" ProgID="Visio.Drawing.15" ShapeID="_x0000_i1038" DrawAspect="Content" ObjectID="_1684588681" r:id="rId45"/>
        </w:object>
      </w:r>
    </w:p>
    <w:p w14:paraId="5F10DF21" w14:textId="0822AF8B" w:rsidR="00442A81" w:rsidRPr="004B6F8A" w:rsidRDefault="00442A81" w:rsidP="00B10B21">
      <w:pPr>
        <w:pStyle w:val="TF"/>
        <w:rPr>
          <w:lang w:val="en-US" w:eastAsia="en-US"/>
        </w:rPr>
      </w:pPr>
      <w:r w:rsidRPr="004B6F8A">
        <w:rPr>
          <w:lang w:val="en-US" w:eastAsia="en-US"/>
        </w:rPr>
        <w:t>Figure 5.2.</w:t>
      </w:r>
      <w:r>
        <w:rPr>
          <w:lang w:val="en-US" w:eastAsia="en-US"/>
        </w:rPr>
        <w:t>5</w:t>
      </w:r>
      <w:r w:rsidRPr="004B6F8A">
        <w:rPr>
          <w:lang w:val="en-US" w:eastAsia="en-US"/>
        </w:rPr>
        <w:t>.</w:t>
      </w:r>
      <w:r>
        <w:rPr>
          <w:lang w:val="en-US" w:eastAsia="en-US"/>
        </w:rPr>
        <w:t>3.2</w:t>
      </w:r>
      <w:r w:rsidRPr="004B6F8A">
        <w:rPr>
          <w:lang w:val="en-US" w:eastAsia="en-US"/>
        </w:rPr>
        <w:t xml:space="preserve">-1: C2 authorization at </w:t>
      </w:r>
      <w:r>
        <w:rPr>
          <w:lang w:val="en-US" w:eastAsia="en-US"/>
        </w:rPr>
        <w:t>UE requested bearer resource modification for an existing PDN</w:t>
      </w:r>
    </w:p>
    <w:p w14:paraId="254CDD37" w14:textId="5085CC75" w:rsidR="00442A81" w:rsidRDefault="00442A81" w:rsidP="00442A81">
      <w:pPr>
        <w:pStyle w:val="B1"/>
        <w:rPr>
          <w:rFonts w:eastAsia="SimSun"/>
          <w:lang w:eastAsia="en-US"/>
        </w:rPr>
      </w:pPr>
      <w:r w:rsidRPr="004B6F8A">
        <w:rPr>
          <w:rFonts w:eastAsia="SimSun"/>
          <w:lang w:eastAsia="en-US"/>
        </w:rPr>
        <w:t>0.</w:t>
      </w:r>
      <w:r w:rsidRPr="004B6F8A">
        <w:rPr>
          <w:rFonts w:eastAsia="SimSun"/>
          <w:lang w:eastAsia="en-US"/>
        </w:rPr>
        <w:tab/>
      </w:r>
      <w:r w:rsidRPr="004B6F8A">
        <w:rPr>
          <w:lang w:eastAsia="en-US"/>
        </w:rPr>
        <w:t xml:space="preserve">Steps 1 - </w:t>
      </w:r>
      <w:r>
        <w:rPr>
          <w:lang w:eastAsia="en-US"/>
        </w:rPr>
        <w:t>2</w:t>
      </w:r>
      <w:r w:rsidRPr="004B6F8A">
        <w:rPr>
          <w:lang w:eastAsia="en-US"/>
        </w:rPr>
        <w:t xml:space="preserve"> performed as in Figure 5.</w:t>
      </w:r>
      <w:r>
        <w:rPr>
          <w:lang w:eastAsia="en-US"/>
        </w:rPr>
        <w:t>4</w:t>
      </w:r>
      <w:r w:rsidRPr="004B6F8A">
        <w:rPr>
          <w:lang w:eastAsia="en-US"/>
        </w:rPr>
        <w:t>.</w:t>
      </w:r>
      <w:r>
        <w:rPr>
          <w:lang w:eastAsia="en-US"/>
        </w:rPr>
        <w:t>5</w:t>
      </w:r>
      <w:r w:rsidRPr="004B6F8A">
        <w:rPr>
          <w:lang w:eastAsia="en-US"/>
        </w:rPr>
        <w:t xml:space="preserve">-1 of </w:t>
      </w:r>
      <w:r w:rsidR="00206175">
        <w:rPr>
          <w:lang w:eastAsia="en-US"/>
        </w:rPr>
        <w:t>TS </w:t>
      </w:r>
      <w:r w:rsidR="00206175" w:rsidRPr="004B6F8A">
        <w:rPr>
          <w:lang w:eastAsia="en-US"/>
        </w:rPr>
        <w:t>23.401</w:t>
      </w:r>
      <w:r w:rsidR="00206175">
        <w:rPr>
          <w:lang w:eastAsia="en-US"/>
        </w:rPr>
        <w:t> </w:t>
      </w:r>
      <w:r w:rsidR="00206175" w:rsidRPr="004B6F8A">
        <w:rPr>
          <w:lang w:eastAsia="en-US"/>
        </w:rPr>
        <w:t>[</w:t>
      </w:r>
      <w:r w:rsidR="004E46F5">
        <w:rPr>
          <w:lang w:eastAsia="en-US"/>
        </w:rPr>
        <w:t>6</w:t>
      </w:r>
      <w:r w:rsidRPr="004B6F8A">
        <w:rPr>
          <w:lang w:eastAsia="en-US"/>
        </w:rPr>
        <w:t>].</w:t>
      </w:r>
      <w:r w:rsidRPr="004B6F8A">
        <w:rPr>
          <w:rFonts w:eastAsia="SimSun"/>
          <w:lang w:eastAsia="en-US"/>
        </w:rPr>
        <w:t xml:space="preserve"> </w:t>
      </w:r>
      <w:r w:rsidR="00BE0410">
        <w:rPr>
          <w:rFonts w:eastAsia="SimSun"/>
          <w:lang w:eastAsia="en-US"/>
        </w:rPr>
        <w:t>When the UAV requests C2 communication,</w:t>
      </w:r>
      <w:r w:rsidR="00BE0410" w:rsidRPr="004B6F8A">
        <w:rPr>
          <w:rFonts w:eastAsia="SimSun"/>
          <w:lang w:eastAsia="en-US"/>
        </w:rPr>
        <w:t xml:space="preserve"> </w:t>
      </w:r>
      <w:r w:rsidR="00BE0410">
        <w:rPr>
          <w:rFonts w:eastAsia="SimSun"/>
          <w:lang w:eastAsia="en-US"/>
        </w:rPr>
        <w:t>t</w:t>
      </w:r>
      <w:r w:rsidR="00BE0410" w:rsidRPr="004B6F8A">
        <w:rPr>
          <w:rFonts w:eastAsia="SimSun"/>
          <w:lang w:eastAsia="en-US"/>
        </w:rPr>
        <w:t xml:space="preserve">he </w:t>
      </w:r>
      <w:r>
        <w:rPr>
          <w:rFonts w:eastAsia="SimSun"/>
          <w:lang w:eastAsia="en-US"/>
        </w:rPr>
        <w:t>UE additionally</w:t>
      </w:r>
      <w:r w:rsidRPr="004B6F8A">
        <w:rPr>
          <w:rFonts w:eastAsia="SimSun"/>
          <w:lang w:eastAsia="en-US"/>
        </w:rPr>
        <w:t xml:space="preserve"> includes in the</w:t>
      </w:r>
      <w:r>
        <w:rPr>
          <w:rFonts w:eastAsia="SimSun"/>
          <w:lang w:eastAsia="en-US"/>
        </w:rPr>
        <w:t xml:space="preserve"> PCO the following payloads.</w:t>
      </w:r>
    </w:p>
    <w:p w14:paraId="08CA93C3" w14:textId="7CC32946" w:rsidR="00B10B21" w:rsidRDefault="00B10B21" w:rsidP="00B10B21">
      <w:pPr>
        <w:pStyle w:val="B2"/>
        <w:rPr>
          <w:lang w:val="en-US" w:eastAsia="en-US"/>
        </w:rPr>
      </w:pPr>
      <w:r>
        <w:rPr>
          <w:lang w:val="en-US" w:eastAsia="en-US"/>
        </w:rPr>
        <w:t>-</w:t>
      </w:r>
      <w:r>
        <w:rPr>
          <w:lang w:val="en-US" w:eastAsia="en-US"/>
        </w:rPr>
        <w:tab/>
        <w:t>CAA-Level Identity payload containing the CAA-Level UAV ID assigned by the USS provider;</w:t>
      </w:r>
    </w:p>
    <w:p w14:paraId="541E458A" w14:textId="1688FDFA" w:rsidR="00B10B21" w:rsidRDefault="00B10B21" w:rsidP="00B10B21">
      <w:pPr>
        <w:pStyle w:val="B2"/>
        <w:rPr>
          <w:lang w:val="en-US" w:eastAsia="en-US"/>
        </w:rPr>
      </w:pPr>
      <w:r>
        <w:rPr>
          <w:lang w:val="en-US" w:eastAsia="en-US"/>
        </w:rPr>
        <w:t>-</w:t>
      </w:r>
      <w:r>
        <w:rPr>
          <w:lang w:val="en-US" w:eastAsia="en-US"/>
        </w:rPr>
        <w:tab/>
      </w:r>
      <w:r w:rsidR="00BE0410">
        <w:rPr>
          <w:lang w:val="en-US" w:eastAsia="en-US"/>
        </w:rPr>
        <w:t xml:space="preserve">Optionally a </w:t>
      </w:r>
      <w:r>
        <w:rPr>
          <w:lang w:val="en-US" w:eastAsia="en-US"/>
        </w:rPr>
        <w:t>UAS container including UAV UAV-C pairing information, flight authorization information, if available</w:t>
      </w:r>
      <w:r w:rsidR="00BE0410">
        <w:rPr>
          <w:lang w:val="en-US" w:eastAsia="en-US"/>
        </w:rPr>
        <w:t xml:space="preserve"> within a C2 Aviation Payload</w:t>
      </w:r>
      <w:r>
        <w:rPr>
          <w:lang w:val="en-US" w:eastAsia="en-US"/>
        </w:rPr>
        <w:t>.</w:t>
      </w:r>
    </w:p>
    <w:p w14:paraId="743B0CAB" w14:textId="62AD4210" w:rsidR="00442A81" w:rsidRPr="004B6F8A" w:rsidRDefault="00442A81" w:rsidP="00B10B21">
      <w:pPr>
        <w:pStyle w:val="NO"/>
        <w:rPr>
          <w:lang w:val="en-US" w:eastAsia="en-US"/>
        </w:rPr>
      </w:pPr>
      <w:r w:rsidRPr="004B6F8A">
        <w:rPr>
          <w:lang w:val="en-US" w:eastAsia="en-US"/>
        </w:rPr>
        <w:t>NOTE:</w:t>
      </w:r>
      <w:r w:rsidRPr="004B6F8A">
        <w:rPr>
          <w:lang w:val="en-US" w:eastAsia="en-US"/>
        </w:rPr>
        <w:tab/>
      </w:r>
      <w:r>
        <w:rPr>
          <w:lang w:val="en-US" w:eastAsia="en-US"/>
        </w:rPr>
        <w:t>How the</w:t>
      </w:r>
      <w:r w:rsidRPr="004B6F8A">
        <w:rPr>
          <w:lang w:val="en-US" w:eastAsia="en-US"/>
        </w:rPr>
        <w:t xml:space="preserve"> UE is configured with </w:t>
      </w:r>
      <w:r>
        <w:rPr>
          <w:lang w:val="en-US" w:eastAsia="en-US"/>
        </w:rPr>
        <w:t>pairing information</w:t>
      </w:r>
      <w:r w:rsidRPr="004B6F8A">
        <w:rPr>
          <w:lang w:val="en-US" w:eastAsia="en-US"/>
        </w:rPr>
        <w:t xml:space="preserve"> </w:t>
      </w:r>
      <w:r>
        <w:rPr>
          <w:lang w:val="en-US" w:eastAsia="en-US"/>
        </w:rPr>
        <w:t xml:space="preserve">is </w:t>
      </w:r>
      <w:r w:rsidRPr="004B6F8A">
        <w:rPr>
          <w:lang w:val="en-US" w:eastAsia="en-US"/>
        </w:rPr>
        <w:t>out of scope of 3GPP.</w:t>
      </w:r>
    </w:p>
    <w:p w14:paraId="71666D45" w14:textId="571F9291" w:rsidR="00B10B21" w:rsidRDefault="00B10B21" w:rsidP="00B10B21">
      <w:pPr>
        <w:pStyle w:val="B1"/>
      </w:pPr>
      <w:r>
        <w:t>1.</w:t>
      </w:r>
      <w:r>
        <w:tab/>
        <w:t>Authorization with USS is carried out as in steps 1, 6 as per Figure 5.2.3.x-1. The SMF+PGW-C includes in the authorization request the CAA-Level Identity payload and UAS container provided in step 1</w:t>
      </w:r>
    </w:p>
    <w:p w14:paraId="14E25ACF" w14:textId="77DA0033" w:rsidR="00B10B21" w:rsidRDefault="00B10B21" w:rsidP="00B10B21">
      <w:pPr>
        <w:pStyle w:val="B1"/>
      </w:pPr>
      <w:r>
        <w:t>2.</w:t>
      </w:r>
      <w:r>
        <w:tab/>
        <w:t xml:space="preserve">After the authorization result is received steps 4-6 are carried out as in Figure 5.4.5-1 of </w:t>
      </w:r>
      <w:r w:rsidR="00206175">
        <w:t>TS 23.401 [</w:t>
      </w:r>
      <w:r>
        <w:t>6]. The RITI is provided to the UE within the PCO.</w:t>
      </w:r>
    </w:p>
    <w:p w14:paraId="5C2025E1" w14:textId="77777777" w:rsidR="00FF7EE0" w:rsidRPr="00CA32B7" w:rsidRDefault="00FF7EE0" w:rsidP="00FF7EE0">
      <w:pPr>
        <w:pStyle w:val="Heading3"/>
        <w:rPr>
          <w:lang w:val="en-US"/>
        </w:rPr>
      </w:pPr>
      <w:bookmarkStart w:id="252" w:name="_Toc64385466"/>
      <w:bookmarkStart w:id="253" w:name="_Toc64529616"/>
      <w:bookmarkStart w:id="254" w:name="_Toc73974997"/>
      <w:r w:rsidRPr="00CA32B7">
        <w:rPr>
          <w:lang w:val="en-US"/>
        </w:rPr>
        <w:t>5.2.6</w:t>
      </w:r>
      <w:r w:rsidRPr="00CA32B7">
        <w:rPr>
          <w:lang w:val="en-US"/>
        </w:rPr>
        <w:tab/>
        <w:t>UAV Flight Authorization</w:t>
      </w:r>
      <w:bookmarkEnd w:id="252"/>
      <w:bookmarkEnd w:id="253"/>
      <w:bookmarkEnd w:id="254"/>
    </w:p>
    <w:p w14:paraId="585A1D53" w14:textId="77777777" w:rsidR="00FF7EE0" w:rsidRPr="00CA32B7" w:rsidRDefault="00FF7EE0" w:rsidP="00FF7EE0">
      <w:pPr>
        <w:rPr>
          <w:lang w:val="en-US"/>
        </w:rPr>
      </w:pPr>
    </w:p>
    <w:p w14:paraId="1423EB45" w14:textId="77777777" w:rsidR="00FF7EE0" w:rsidRPr="00CA32B7" w:rsidRDefault="00FF7EE0" w:rsidP="00FF7EE0">
      <w:pPr>
        <w:pStyle w:val="Heading3"/>
      </w:pPr>
      <w:bookmarkStart w:id="255" w:name="_Toc64385467"/>
      <w:bookmarkStart w:id="256" w:name="_Toc64529617"/>
      <w:bookmarkStart w:id="257" w:name="_Toc73974998"/>
      <w:r w:rsidRPr="00CA32B7">
        <w:lastRenderedPageBreak/>
        <w:t>5.2.7</w:t>
      </w:r>
      <w:r w:rsidRPr="00CA32B7">
        <w:tab/>
        <w:t>UUAA Revocation by USS/UTM</w:t>
      </w:r>
      <w:bookmarkEnd w:id="255"/>
      <w:bookmarkEnd w:id="256"/>
      <w:bookmarkEnd w:id="257"/>
    </w:p>
    <w:p w14:paraId="5A7C2388" w14:textId="418EADD6" w:rsidR="00131F36" w:rsidRDefault="0015032C" w:rsidP="00B10B21">
      <w:pPr>
        <w:pStyle w:val="TH"/>
      </w:pPr>
      <w:r>
        <w:object w:dxaOrig="15217" w:dyaOrig="10897" w14:anchorId="4D56C5A5">
          <v:shape id="_x0000_i1039" type="#_x0000_t75" style="width:481.6pt;height:345.05pt" o:ole="">
            <v:imagedata r:id="rId46" o:title=""/>
          </v:shape>
          <o:OLEObject Type="Embed" ProgID="Visio.Drawing.15" ShapeID="_x0000_i1039" DrawAspect="Content" ObjectID="_1684588682" r:id="rId47"/>
        </w:object>
      </w:r>
    </w:p>
    <w:p w14:paraId="676C01D4" w14:textId="01EFAF9D" w:rsidR="00131F36" w:rsidRDefault="00131F36" w:rsidP="00131F36">
      <w:pPr>
        <w:pStyle w:val="TF"/>
      </w:pPr>
      <w:r w:rsidRPr="007220CC">
        <w:t>Figure 5.2.</w:t>
      </w:r>
      <w:r>
        <w:t>7.1</w:t>
      </w:r>
      <w:r w:rsidRPr="007220CC">
        <w:t xml:space="preserve">-1: </w:t>
      </w:r>
      <w:r>
        <w:t>Procedure for UAV authorization revocation by USS.</w:t>
      </w:r>
    </w:p>
    <w:p w14:paraId="63D831CB" w14:textId="77777777" w:rsidR="00206175" w:rsidRDefault="00B10B21" w:rsidP="00B10B21">
      <w:pPr>
        <w:rPr>
          <w:lang w:val="en-US"/>
        </w:rPr>
      </w:pPr>
      <w:r>
        <w:rPr>
          <w:lang w:val="en-US"/>
        </w:rPr>
        <w:t>UAS NF stores the UAV UEs UUAA context after successful UUAA procedure as explained in clause 5.2.2.2 for UUAA-MM and in clause 5.2.3.2 for UUAA-SM procedure.</w:t>
      </w:r>
    </w:p>
    <w:p w14:paraId="2DDCF73E" w14:textId="77FB1A3A" w:rsidR="00B10B21" w:rsidRDefault="00B10B21" w:rsidP="00B10B21">
      <w:pPr>
        <w:pStyle w:val="B1"/>
        <w:rPr>
          <w:lang w:val="en-US"/>
        </w:rPr>
      </w:pPr>
      <w:r>
        <w:rPr>
          <w:lang w:val="en-US"/>
        </w:rPr>
        <w:t>1.</w:t>
      </w:r>
      <w:r>
        <w:rPr>
          <w:lang w:val="en-US"/>
        </w:rPr>
        <w:tab/>
        <w:t>The USS sends an authorization revocation request to UAS NF. The USS includes GPSI, CAA-Level UAV ID, PDU Session IP address if available in the authorization revocation request.</w:t>
      </w:r>
    </w:p>
    <w:p w14:paraId="40257B2F" w14:textId="77777777" w:rsidR="00B10B21" w:rsidRDefault="00B10B21" w:rsidP="00B10B2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314AE307" w14:textId="77777777" w:rsidR="00B10B21" w:rsidRDefault="00B10B21" w:rsidP="00B10B21">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that the UAV is not authorized anymore.</w:t>
      </w:r>
    </w:p>
    <w:p w14:paraId="0B5B2633" w14:textId="4DDADDAB" w:rsidR="00B10B21" w:rsidRDefault="00B10B21" w:rsidP="00B10B21">
      <w:pPr>
        <w:pStyle w:val="B1"/>
        <w:rPr>
          <w:lang w:val="en-US"/>
        </w:rPr>
      </w:pPr>
      <w:r>
        <w:rPr>
          <w:lang w:val="en-US"/>
        </w:rPr>
        <w:t>4.</w:t>
      </w:r>
      <w:r>
        <w:rPr>
          <w:lang w:val="en-US"/>
        </w:rPr>
        <w:tab/>
        <w:t>The UAS NF responds back to the USS indicating that authorization revocation request has been successfully initiated.</w:t>
      </w:r>
    </w:p>
    <w:p w14:paraId="67E8A1AC" w14:textId="7F8A8EFE" w:rsidR="00206175" w:rsidRDefault="00206175" w:rsidP="00B10B21">
      <w:pPr>
        <w:pStyle w:val="B1"/>
        <w:rPr>
          <w:lang w:val="en-US"/>
        </w:rPr>
      </w:pPr>
      <w:r>
        <w:rPr>
          <w:lang w:val="en-US"/>
        </w:rPr>
        <w:t>5a.</w:t>
      </w:r>
      <w:r>
        <w:rPr>
          <w:lang w:val="en-US"/>
        </w:rPr>
        <w:tab/>
        <w:t xml:space="preserve">If UAS NF has subscribed to AMF for the Mobility Event Exposure with Event ID = Reachability Filter before, UAS NF unsubscribes to AMF for the mobility event notification by sending </w:t>
      </w:r>
      <w:proofErr w:type="spellStart"/>
      <w:r>
        <w:rPr>
          <w:lang w:val="en-US"/>
        </w:rPr>
        <w:t>Namf_EventExposure_Unsubscribe</w:t>
      </w:r>
      <w:proofErr w:type="spellEnd"/>
      <w:r>
        <w:rPr>
          <w:lang w:val="en-US"/>
        </w:rPr>
        <w:t xml:space="preserve"> request with Subscription Correlation ID.</w:t>
      </w:r>
    </w:p>
    <w:p w14:paraId="29339601" w14:textId="5F32579D" w:rsidR="00206175" w:rsidRDefault="00206175" w:rsidP="00B10B21">
      <w:pPr>
        <w:pStyle w:val="B1"/>
        <w:rPr>
          <w:lang w:val="en-US"/>
        </w:rPr>
      </w:pPr>
      <w:r>
        <w:rPr>
          <w:lang w:val="en-US"/>
        </w:rPr>
        <w:t>5b.</w:t>
      </w:r>
      <w:r>
        <w:rPr>
          <w:lang w:val="en-US"/>
        </w:rPr>
        <w:tab/>
        <w:t xml:space="preserve">The AMF acknowledges the un-subscription request from 5a by sending </w:t>
      </w:r>
      <w:proofErr w:type="spellStart"/>
      <w:r>
        <w:rPr>
          <w:lang w:val="en-US"/>
        </w:rPr>
        <w:t>Namf_EventExposure_Unsubscribe</w:t>
      </w:r>
      <w:proofErr w:type="spellEnd"/>
      <w:r>
        <w:rPr>
          <w:lang w:val="en-US"/>
        </w:rPr>
        <w:t xml:space="preserve"> response.</w:t>
      </w:r>
    </w:p>
    <w:p w14:paraId="785CA67C" w14:textId="69CC6E61" w:rsidR="00B10B21" w:rsidRDefault="0015032C" w:rsidP="00B10B21">
      <w:pPr>
        <w:pStyle w:val="B1"/>
        <w:rPr>
          <w:lang w:val="en-US"/>
        </w:rPr>
      </w:pPr>
      <w:r>
        <w:rPr>
          <w:lang w:val="en-US"/>
        </w:rPr>
        <w:t>6</w:t>
      </w:r>
      <w:r w:rsidR="00B10B21">
        <w:rPr>
          <w:lang w:val="en-US"/>
        </w:rPr>
        <w:t>.</w:t>
      </w:r>
      <w:r w:rsidR="00B10B21">
        <w:rPr>
          <w:lang w:val="en-US"/>
        </w:rPr>
        <w:tab/>
        <w:t xml:space="preserve">If UE is in </w:t>
      </w:r>
      <w:proofErr w:type="spellStart"/>
      <w:r w:rsidR="00B10B21">
        <w:rPr>
          <w:lang w:val="en-US"/>
        </w:rPr>
        <w:t>CM_Idle</w:t>
      </w:r>
      <w:proofErr w:type="spellEnd"/>
      <w:r w:rsidR="00B10B21">
        <w:rPr>
          <w:lang w:val="en-US"/>
        </w:rPr>
        <w:t xml:space="preserve"> state, the target NF (i.e. either the AMF or the SMF) initiates the Network Triggered Service Request procedures as described in </w:t>
      </w:r>
      <w:r w:rsidR="00206175">
        <w:rPr>
          <w:lang w:val="en-US"/>
        </w:rPr>
        <w:t>TS 23.502 [</w:t>
      </w:r>
      <w:r w:rsidR="00B10B21">
        <w:rPr>
          <w:lang w:val="en-US"/>
        </w:rPr>
        <w:t>3] clause 4.2.3.3.</w:t>
      </w:r>
    </w:p>
    <w:p w14:paraId="63454AAC" w14:textId="47ED95F9" w:rsidR="00B10B21" w:rsidRDefault="0015032C" w:rsidP="00B10B21">
      <w:pPr>
        <w:pStyle w:val="B1"/>
        <w:rPr>
          <w:lang w:val="en-US"/>
        </w:rPr>
      </w:pPr>
      <w:r>
        <w:rPr>
          <w:lang w:val="en-US"/>
        </w:rPr>
        <w:t>7</w:t>
      </w:r>
      <w:r w:rsidR="00B10B21">
        <w:rPr>
          <w:lang w:val="en-US"/>
        </w:rPr>
        <w:t>a.</w:t>
      </w:r>
      <w:r w:rsidR="00B10B21">
        <w:rPr>
          <w:lang w:val="en-US"/>
        </w:rPr>
        <w:tab/>
        <w:t>If the target NF is AMF, the AMF initiates UCU procedure to inform the UE that UUA is revoked. The AMF shall also initiate the release of PDU Sessions related to UAS services.</w:t>
      </w:r>
    </w:p>
    <w:p w14:paraId="05CE4676" w14:textId="1D88736A" w:rsidR="00B10B21" w:rsidRDefault="0015032C" w:rsidP="00B10B21">
      <w:pPr>
        <w:pStyle w:val="B1"/>
        <w:rPr>
          <w:lang w:val="en-US"/>
        </w:rPr>
      </w:pPr>
      <w:r>
        <w:rPr>
          <w:lang w:val="en-US"/>
        </w:rPr>
        <w:lastRenderedPageBreak/>
        <w:t>7</w:t>
      </w:r>
      <w:r w:rsidR="00B10B21">
        <w:rPr>
          <w:lang w:val="en-US"/>
        </w:rPr>
        <w:t xml:space="preserve">b. If the target NF is AMF, based on network policy the AMF may start network initiated de-registration process as described in clause 4.2.2.3.3 in </w:t>
      </w:r>
      <w:r w:rsidR="00206175">
        <w:rPr>
          <w:lang w:val="en-US"/>
        </w:rPr>
        <w:t>TS 23.502 [</w:t>
      </w:r>
      <w:r w:rsidR="00B10B21">
        <w:rPr>
          <w:lang w:val="en-US"/>
        </w:rPr>
        <w:t>3].</w:t>
      </w:r>
    </w:p>
    <w:p w14:paraId="0316B965" w14:textId="5DBB1860" w:rsidR="00B10B21" w:rsidRDefault="0015032C" w:rsidP="00B10B21">
      <w:pPr>
        <w:pStyle w:val="B1"/>
        <w:rPr>
          <w:lang w:val="en-US"/>
        </w:rPr>
      </w:pPr>
      <w:r>
        <w:rPr>
          <w:lang w:val="en-US"/>
        </w:rPr>
        <w:t>7</w:t>
      </w:r>
      <w:r w:rsidR="00B10B21">
        <w:rPr>
          <w:lang w:val="en-US"/>
        </w:rPr>
        <w:t>c.</w:t>
      </w:r>
      <w:r w:rsidR="00B10B21">
        <w:rPr>
          <w:lang w:val="en-US"/>
        </w:rPr>
        <w:tab/>
        <w:t xml:space="preserve">If the target NF is SMF, the SMF starts network initiated PDU session release process as described in clause 4.3.4 of </w:t>
      </w:r>
      <w:r w:rsidR="00206175">
        <w:rPr>
          <w:lang w:val="en-US"/>
        </w:rPr>
        <w:t>TS 23.502 [</w:t>
      </w:r>
      <w:r w:rsidR="00B10B21">
        <w:rPr>
          <w:lang w:val="en-US"/>
        </w:rPr>
        <w:t>3] to release the associated PDU session.</w:t>
      </w:r>
    </w:p>
    <w:p w14:paraId="0B5AC0E2" w14:textId="77777777" w:rsidR="00FF7EE0" w:rsidRPr="00CA32B7" w:rsidRDefault="00FF7EE0" w:rsidP="00FF7EE0">
      <w:pPr>
        <w:pStyle w:val="Heading3"/>
      </w:pPr>
      <w:bookmarkStart w:id="258" w:name="_Toc64385468"/>
      <w:bookmarkStart w:id="259" w:name="_Toc64529618"/>
      <w:bookmarkStart w:id="260" w:name="_Toc73974999"/>
      <w:r w:rsidRPr="00CA32B7">
        <w:t>5.2.8</w:t>
      </w:r>
      <w:r w:rsidRPr="00CA32B7">
        <w:tab/>
        <w:t>UAV Controller Replacement</w:t>
      </w:r>
      <w:bookmarkEnd w:id="258"/>
      <w:bookmarkEnd w:id="259"/>
      <w:bookmarkEnd w:id="260"/>
    </w:p>
    <w:p w14:paraId="33A64C42" w14:textId="77777777" w:rsidR="00FF7EE0" w:rsidRPr="00CA32B7" w:rsidRDefault="00FF7EE0" w:rsidP="00FF7EE0"/>
    <w:p w14:paraId="0DC8559F" w14:textId="77777777" w:rsidR="00FF7EE0" w:rsidRPr="00CA32B7" w:rsidRDefault="00FF7EE0" w:rsidP="00FF7EE0">
      <w:pPr>
        <w:pStyle w:val="Heading3"/>
      </w:pPr>
      <w:bookmarkStart w:id="261" w:name="_Toc64385469"/>
      <w:bookmarkStart w:id="262" w:name="_Toc64529619"/>
      <w:bookmarkStart w:id="263" w:name="_Toc73975000"/>
      <w:r w:rsidRPr="00CA32B7">
        <w:t>5.2.9</w:t>
      </w:r>
      <w:r w:rsidRPr="00CA32B7">
        <w:tab/>
        <w:t>Revocation of C2 Connectivity</w:t>
      </w:r>
      <w:bookmarkEnd w:id="261"/>
      <w:bookmarkEnd w:id="262"/>
      <w:bookmarkEnd w:id="263"/>
    </w:p>
    <w:p w14:paraId="59897FD7" w14:textId="77777777" w:rsidR="00FF7EE0" w:rsidRPr="00CA32B7" w:rsidRDefault="00FF7EE0" w:rsidP="00FF7EE0"/>
    <w:p w14:paraId="0AFA3519" w14:textId="77777777" w:rsidR="00FF7EE0" w:rsidRPr="00CA32B7" w:rsidRDefault="00FF7EE0" w:rsidP="00FF7EE0">
      <w:pPr>
        <w:pStyle w:val="Heading2"/>
        <w:rPr>
          <w:lang w:val="en-US"/>
        </w:rPr>
      </w:pPr>
      <w:bookmarkStart w:id="264" w:name="_Toc64385470"/>
      <w:bookmarkStart w:id="265" w:name="_Toc64529620"/>
      <w:bookmarkStart w:id="266" w:name="_Toc73975001"/>
      <w:bookmarkEnd w:id="214"/>
      <w:r w:rsidRPr="00CA32B7">
        <w:rPr>
          <w:lang w:val="en-US"/>
        </w:rPr>
        <w:t>5.3</w:t>
      </w:r>
      <w:r w:rsidRPr="00CA32B7">
        <w:rPr>
          <w:lang w:val="en-US"/>
        </w:rPr>
        <w:tab/>
        <w:t>UAV Tracking</w:t>
      </w:r>
      <w:bookmarkEnd w:id="264"/>
      <w:bookmarkEnd w:id="265"/>
      <w:bookmarkEnd w:id="266"/>
    </w:p>
    <w:p w14:paraId="44799CAA" w14:textId="77777777" w:rsidR="00FF7EE0" w:rsidRPr="00CA32B7" w:rsidRDefault="00FF7EE0" w:rsidP="00FF7EE0">
      <w:pPr>
        <w:pStyle w:val="Heading3"/>
        <w:rPr>
          <w:lang w:val="en-US"/>
        </w:rPr>
      </w:pPr>
      <w:bookmarkStart w:id="267" w:name="_Toc64385471"/>
      <w:bookmarkStart w:id="268" w:name="_Toc64529621"/>
      <w:bookmarkStart w:id="269" w:name="_Toc73975002"/>
      <w:r w:rsidRPr="00CA32B7">
        <w:rPr>
          <w:lang w:val="en-US"/>
        </w:rPr>
        <w:t>5.3.1</w:t>
      </w:r>
      <w:r w:rsidRPr="00CA32B7">
        <w:rPr>
          <w:lang w:val="en-US"/>
        </w:rPr>
        <w:tab/>
        <w:t>UAV Tracking Model</w:t>
      </w:r>
      <w:bookmarkEnd w:id="267"/>
      <w:bookmarkEnd w:id="268"/>
      <w:bookmarkEnd w:id="269"/>
    </w:p>
    <w:p w14:paraId="69C4CF68" w14:textId="667F8552" w:rsidR="00322E68" w:rsidRPr="00CA32B7" w:rsidRDefault="00322E68" w:rsidP="00322E68">
      <w:bookmarkStart w:id="270" w:name="_Toc64385472"/>
      <w:bookmarkStart w:id="271" w:name="_Toc64529622"/>
      <w:r w:rsidRPr="00CA32B7">
        <w:t>3GPP network supports the functionality of UAV Tracking via the service exposure support towards USS. The USS invokes 3GPP network service through a UAS-NF for UAV tracking. The UAS-NF acts as an NEF and interacts with other network functions (e.g. GMLC and AMF/MME) to support UAV tracking. The USS shall use 3GPP UAV ID (e.g. GPSI) for identifying an individual target UAV. The USS does not include the 3GPP UAV ID for tracking unknown UAV. For further details on the architecture reference model, see clause 4.2.</w:t>
      </w:r>
    </w:p>
    <w:p w14:paraId="3E55C144" w14:textId="23574E3D" w:rsidR="00322E68" w:rsidRPr="00CA32B7" w:rsidRDefault="00322E68" w:rsidP="00322E68">
      <w:r w:rsidRPr="00CA32B7">
        <w:t>Three UAV tracking modes are supported:</w:t>
      </w:r>
    </w:p>
    <w:p w14:paraId="7AE42A89" w14:textId="722FAB84" w:rsidR="00322E68" w:rsidRPr="00CA32B7" w:rsidRDefault="00322E68" w:rsidP="00322E68">
      <w:pPr>
        <w:pStyle w:val="B1"/>
      </w:pPr>
      <w:r w:rsidRPr="00CA32B7">
        <w:t>-</w:t>
      </w:r>
      <w:r w:rsidRPr="00CA32B7">
        <w:tab/>
        <w:t>UAV location reporting mode</w:t>
      </w:r>
      <w:r w:rsidR="00B10B21">
        <w:t>;</w:t>
      </w:r>
    </w:p>
    <w:p w14:paraId="7EA3BD49" w14:textId="77777777" w:rsidR="00206175" w:rsidRPr="00CA32B7" w:rsidRDefault="00322E68" w:rsidP="00322E68">
      <w:pPr>
        <w:pStyle w:val="B1"/>
      </w:pPr>
      <w:r w:rsidRPr="00CA32B7">
        <w:t>-</w:t>
      </w:r>
      <w:r w:rsidRPr="00CA32B7">
        <w:tab/>
        <w:t>UAV presence monitoring mode</w:t>
      </w:r>
      <w:r w:rsidR="00B10B21">
        <w:t>;</w:t>
      </w:r>
      <w:r w:rsidRPr="00CA32B7">
        <w:t xml:space="preserve"> and</w:t>
      </w:r>
    </w:p>
    <w:p w14:paraId="36DEC3CA" w14:textId="6AA184AA" w:rsidR="00322E68" w:rsidRPr="00CA32B7" w:rsidRDefault="00322E68" w:rsidP="00322E68">
      <w:pPr>
        <w:pStyle w:val="B1"/>
      </w:pPr>
      <w:r w:rsidRPr="00CA32B7">
        <w:t>-</w:t>
      </w:r>
      <w:r w:rsidRPr="00CA32B7">
        <w:tab/>
        <w:t>Unknown UAV tracking mode.</w:t>
      </w:r>
    </w:p>
    <w:p w14:paraId="1B09E12B" w14:textId="5E5B68C2" w:rsidR="00322E68" w:rsidRPr="00CA32B7" w:rsidRDefault="00322E68" w:rsidP="00322E68">
      <w:r w:rsidRPr="00CA32B7">
        <w:t>USS/TPAE could at any time choose a UAV tracking mode and provide the corresponding request to UAS NF. The USS/TPAE logic on its choice of UAV Tracking Model is out of scope of 3GPP.</w:t>
      </w:r>
    </w:p>
    <w:p w14:paraId="23F289BD" w14:textId="13B4E957" w:rsidR="00322E68" w:rsidRPr="00CA32B7" w:rsidRDefault="00322E68" w:rsidP="00322E68">
      <w:r w:rsidRPr="00CA32B7">
        <w:t>The 3GPP network may also provide the UAV location to the USS during the UUAA procedures, as described in clause 5.2.2 and clause 5.2.3.</w:t>
      </w:r>
    </w:p>
    <w:p w14:paraId="2A9ADB8C" w14:textId="77777777" w:rsidR="00322E68" w:rsidRPr="00CA32B7" w:rsidRDefault="00322E68" w:rsidP="00322E68">
      <w:pPr>
        <w:pStyle w:val="Heading4"/>
        <w:rPr>
          <w:rFonts w:eastAsia="DengXian"/>
        </w:rPr>
      </w:pPr>
      <w:bookmarkStart w:id="272" w:name="_Toc66381094"/>
      <w:bookmarkStart w:id="273" w:name="_Toc73975003"/>
      <w:r w:rsidRPr="00CA32B7">
        <w:t>5.3.1.1</w:t>
      </w:r>
      <w:r w:rsidRPr="00CA32B7">
        <w:tab/>
        <w:t>UAV Location Reporting Mode</w:t>
      </w:r>
      <w:bookmarkEnd w:id="272"/>
      <w:bookmarkEnd w:id="273"/>
    </w:p>
    <w:p w14:paraId="11E55311" w14:textId="4E3AC172" w:rsidR="00322E68" w:rsidRPr="00CA32B7" w:rsidRDefault="00322E68" w:rsidP="00322E68">
      <w:r w:rsidRPr="00CA32B7">
        <w:t>For UAV location reporting mode, the USS/TPAE that wants to be reported on the UAV location subscribes to the UAS NF with the target 3GPP UAV ID. The USS/TPAE could indicate the required location accuracy and whether it</w:t>
      </w:r>
      <w:r w:rsidR="00CA32B7" w:rsidRPr="00CA32B7">
        <w:t>'</w:t>
      </w:r>
      <w:r w:rsidRPr="00CA32B7">
        <w:t>s for immediate reporting or deferred reporting (e.g. periodic reporting). With the request received from USS/TPAE, UAS NF identifies the related NF, i.e. AMF/MME or GMLC and trigger existing procedures to retrieve the location report. Then UAS NF reports back the UAV</w:t>
      </w:r>
      <w:r w:rsidR="00CA32B7" w:rsidRPr="00CA32B7">
        <w:t>'</w:t>
      </w:r>
      <w:r w:rsidRPr="00CA32B7">
        <w:t>s location together with the 3GPP UAV ID to the USS/TPAE.</w:t>
      </w:r>
    </w:p>
    <w:p w14:paraId="25B07869" w14:textId="77777777" w:rsidR="00322E68" w:rsidRPr="00CA32B7" w:rsidRDefault="00322E68" w:rsidP="00322E68">
      <w:pPr>
        <w:pStyle w:val="Heading4"/>
        <w:rPr>
          <w:rFonts w:eastAsia="DengXian"/>
        </w:rPr>
      </w:pPr>
      <w:bookmarkStart w:id="274" w:name="_Toc66381095"/>
      <w:bookmarkStart w:id="275" w:name="_Toc73975004"/>
      <w:r w:rsidRPr="00CA32B7">
        <w:t>5.3.1.2</w:t>
      </w:r>
      <w:r w:rsidRPr="00CA32B7">
        <w:tab/>
      </w:r>
      <w:r w:rsidRPr="00CA32B7">
        <w:rPr>
          <w:rFonts w:eastAsia="DengXian"/>
        </w:rPr>
        <w:t>UAV Presence Monitoring Mode</w:t>
      </w:r>
      <w:bookmarkEnd w:id="274"/>
      <w:bookmarkEnd w:id="275"/>
    </w:p>
    <w:p w14:paraId="7D41B592" w14:textId="77777777" w:rsidR="00B10B21" w:rsidRDefault="00B10B21" w:rsidP="00322E68">
      <w:r>
        <w:t>For UAV presence monitoring mode, the USS/TPAE may subscribe for the event report of UAV moving in or out of the geographic area (e.g. longitude/latitude, zip code, etc). The request includes target 3GPP UAV ID and geographic area info.</w:t>
      </w:r>
    </w:p>
    <w:p w14:paraId="032535E2" w14:textId="77777777" w:rsidR="00B10B21" w:rsidRDefault="00B10B21" w:rsidP="00322E68">
      <w:r>
        <w:t>If the requested geographic area info can be mapped to 3GPP defined area, such as a list of Tracking Areas or a list of cells as currently supported by 3GPP network as the Area Of Interest, UAS NF subscribes to AMF/MME for reporting the presence of the UAV in Area Of Interest using existing AMF/MME procedures, otherwise UAS NF subscribes to GMLC deferred location for periodic event to get the location report of the target UAV and decides the event of UAV moving in or out of the geographic area by comparing the location report from GMLC with the geographic area info. Upon receiving the report from AMF/MME or detecting the change of the UAV presence in the geographic area, the UAS NF notifies USS/TPAE for the UAV presence in the geographic area.</w:t>
      </w:r>
    </w:p>
    <w:p w14:paraId="5C18345D" w14:textId="77777777" w:rsidR="00B10B21" w:rsidRDefault="00B10B21" w:rsidP="00322E68">
      <w:r>
        <w:lastRenderedPageBreak/>
        <w:t>The USS may provide policies or rules to UAS NF based on the received event notification. If the traffic routing policies or rules were provided to UAS NF, when the location of UAV or the UAV presence in the monitoring area matches a policy, UAS NF based on the policy indicates SMF to take the appropriate network layer actions, e.g. revoke the connectivity between UAV and UAV controller, steering the traffic toward/ from the UAV to USS/TPAE for further analysis, etc. UAS NF considers those policies as active and ongoing instructions from USS without constant or repeated triggers/requests from USS. The traffic routing policy includes 3GPP UAV ID(s) (i.e. GPSI(s)) to identify the UAV(s) and the corresponding network layer actions e.g. revoke the resources of the related C2 communications.</w:t>
      </w:r>
    </w:p>
    <w:p w14:paraId="5CC86637" w14:textId="77777777" w:rsidR="00322E68" w:rsidRPr="00CA32B7" w:rsidRDefault="00322E68" w:rsidP="00322E68">
      <w:pPr>
        <w:pStyle w:val="Heading4"/>
      </w:pPr>
      <w:bookmarkStart w:id="276" w:name="_Toc66381096"/>
      <w:bookmarkStart w:id="277" w:name="_Toc73975005"/>
      <w:r w:rsidRPr="00CA32B7">
        <w:t>5.3.1.3</w:t>
      </w:r>
      <w:r w:rsidRPr="00CA32B7">
        <w:tab/>
      </w:r>
      <w:r w:rsidRPr="00CA32B7">
        <w:rPr>
          <w:rFonts w:eastAsia="DengXian"/>
        </w:rPr>
        <w:t>Unknown UAV Tracking Mode</w:t>
      </w:r>
      <w:bookmarkEnd w:id="276"/>
      <w:bookmarkEnd w:id="277"/>
    </w:p>
    <w:p w14:paraId="0F064392" w14:textId="3F38C919" w:rsidR="00322E68" w:rsidRPr="00CA32B7" w:rsidRDefault="00B10B21" w:rsidP="00322E68">
      <w:r>
        <w:t>For Unknown UAV tracking mode, the USS/TPAE does not specify target 3GPP UAV ID and request UAS NF for a list of the UAVs in the geographic area and served by the PLMN. The request includes geographic area info and indication for immediate reporting or deferred reporting (e.g. periodic reporting). If the geographic area info can be mapped to 3GPP defined area such as a list of Tracking Areas or a list of cells, UAS NF triggers existing AMF/MME procedures to get the UE list within the TAI(s) or Cell Id(s). The AMF/MME separates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00747F5B" w14:textId="77777777" w:rsidR="00322E68" w:rsidRPr="00CA32B7" w:rsidRDefault="00322E68" w:rsidP="00322E68">
      <w:r w:rsidRPr="00CA32B7">
        <w:t>In the above UAV tracking modes, UAS NF may need to map the 3GPP UAV ID to 3GPP internal IDs and vice versa. The CAA-level UAV ID is optionally provided by the UAS NF to the USS/TPAE during tracking and location reporting of UAV.</w:t>
      </w:r>
    </w:p>
    <w:p w14:paraId="452936DB" w14:textId="77777777" w:rsidR="00FF7EE0" w:rsidRPr="00CA32B7" w:rsidRDefault="00FF7EE0" w:rsidP="00FF7EE0">
      <w:pPr>
        <w:pStyle w:val="Heading3"/>
        <w:rPr>
          <w:lang w:val="en-US"/>
        </w:rPr>
      </w:pPr>
      <w:bookmarkStart w:id="278" w:name="_Toc73975006"/>
      <w:r w:rsidRPr="00CA32B7">
        <w:rPr>
          <w:lang w:val="en-US"/>
        </w:rPr>
        <w:t>5.3.2</w:t>
      </w:r>
      <w:r w:rsidRPr="00CA32B7">
        <w:rPr>
          <w:lang w:val="en-US"/>
        </w:rPr>
        <w:tab/>
      </w:r>
      <w:r w:rsidRPr="00CA32B7">
        <w:rPr>
          <w:rFonts w:eastAsia="DengXian" w:hint="eastAsia"/>
          <w:lang w:eastAsia="zh-CN"/>
        </w:rPr>
        <w:t>P</w:t>
      </w:r>
      <w:r w:rsidRPr="00CA32B7">
        <w:rPr>
          <w:rFonts w:eastAsia="DengXian"/>
          <w:lang w:eastAsia="zh-CN"/>
        </w:rPr>
        <w:t>rocedure for UAV location reporting</w:t>
      </w:r>
      <w:bookmarkEnd w:id="270"/>
      <w:bookmarkEnd w:id="271"/>
      <w:bookmarkEnd w:id="278"/>
    </w:p>
    <w:p w14:paraId="57D66B2D" w14:textId="4D4236D9" w:rsidR="00310AC5" w:rsidRPr="001E13FE" w:rsidRDefault="00310AC5" w:rsidP="00206175">
      <w:r>
        <w:t>The following procedures describe the 5GC UAV</w:t>
      </w:r>
      <w:r w:rsidR="00B10B21">
        <w:t>'</w:t>
      </w:r>
      <w:r>
        <w:t>s location reporting service to USS.</w:t>
      </w:r>
    </w:p>
    <w:p w14:paraId="57DA8067" w14:textId="575B7929" w:rsidR="00310AC5" w:rsidRDefault="00206175" w:rsidP="00B10B21">
      <w:pPr>
        <w:pStyle w:val="TH"/>
      </w:pPr>
      <w:r>
        <w:object w:dxaOrig="14071" w:dyaOrig="6525" w14:anchorId="248CE454">
          <v:shape id="_x0000_i1040" type="#_x0000_t75" style="width:479.55pt;height:223.45pt" o:ole="">
            <v:imagedata r:id="rId48" o:title=""/>
          </v:shape>
          <o:OLEObject Type="Embed" ProgID="Visio.Drawing.15" ShapeID="_x0000_i1040" DrawAspect="Content" ObjectID="_1684588683" r:id="rId49"/>
        </w:object>
      </w:r>
    </w:p>
    <w:p w14:paraId="747CCE33" w14:textId="77777777" w:rsidR="00310AC5" w:rsidRPr="00292177" w:rsidRDefault="00310AC5" w:rsidP="00310AC5">
      <w:pPr>
        <w:pStyle w:val="TF"/>
        <w:rPr>
          <w:rFonts w:eastAsia="DengXian"/>
        </w:rPr>
      </w:pPr>
      <w:r w:rsidRPr="007220CC">
        <w:t>Figure 5.</w:t>
      </w:r>
      <w:r>
        <w:t>3.2</w:t>
      </w:r>
      <w:r w:rsidRPr="007220CC">
        <w:t xml:space="preserve">-1: </w:t>
      </w:r>
      <w:r>
        <w:t>UAV Location Reporting</w:t>
      </w:r>
    </w:p>
    <w:p w14:paraId="7C1BD3F5" w14:textId="21D2F6F3" w:rsidR="00B10B21" w:rsidRDefault="00B10B21" w:rsidP="00B10B21">
      <w:pPr>
        <w:pStyle w:val="B1"/>
        <w:rPr>
          <w:lang w:val="en-US"/>
        </w:rPr>
      </w:pPr>
      <w:bookmarkStart w:id="279" w:name="_Toc64385473"/>
      <w:bookmarkStart w:id="280" w:name="_Toc64529623"/>
      <w:r>
        <w:rPr>
          <w:lang w:val="en-US"/>
        </w:rPr>
        <w:t>1.</w:t>
      </w:r>
      <w:r>
        <w:rPr>
          <w:lang w:val="en-US"/>
        </w:rPr>
        <w:tab/>
        <w:t>USS to UAS NF</w:t>
      </w:r>
      <w:r w:rsidR="003214A6">
        <w:rPr>
          <w:lang w:val="en-US"/>
        </w:rPr>
        <w:t>/NEF</w:t>
      </w:r>
      <w:r>
        <w:rPr>
          <w:lang w:val="en-US"/>
        </w:rPr>
        <w:t xml:space="preserve">: The USS sends </w:t>
      </w:r>
      <w:proofErr w:type="spellStart"/>
      <w:r>
        <w:rPr>
          <w:lang w:val="en-US"/>
        </w:rPr>
        <w:t>Nnef_EventExposure_Subscribe</w:t>
      </w:r>
      <w:proofErr w:type="spellEnd"/>
      <w:r>
        <w:rPr>
          <w:lang w:val="en-US"/>
        </w:rPr>
        <w:t xml:space="preserve"> request to the UAS NF</w:t>
      </w:r>
      <w:r w:rsidR="003214A6">
        <w:rPr>
          <w:lang w:val="en-US"/>
        </w:rPr>
        <w:t>/NEF</w:t>
      </w:r>
      <w:r>
        <w:rPr>
          <w:lang w:val="en-US"/>
        </w:rPr>
        <w:t xml:space="preserve"> as described in step 1b-1 from clause 6.1.2 of </w:t>
      </w:r>
      <w:r w:rsidR="00206175">
        <w:rPr>
          <w:lang w:val="en-US"/>
        </w:rPr>
        <w:t>TS 23.273 [</w:t>
      </w:r>
      <w:r>
        <w:rPr>
          <w:lang w:val="en-US"/>
        </w:rPr>
        <w:t xml:space="preserve">8] for immediate location reporting </w:t>
      </w:r>
      <w:r w:rsidR="003214A6">
        <w:rPr>
          <w:lang w:val="en-US"/>
        </w:rPr>
        <w:t xml:space="preserve">(i.e. 5GC-MT-LR) </w:t>
      </w:r>
      <w:r>
        <w:rPr>
          <w:lang w:val="en-US"/>
        </w:rPr>
        <w:t xml:space="preserve">and step 1b-1 from clause 6.3.1 of </w:t>
      </w:r>
      <w:r w:rsidR="00206175">
        <w:rPr>
          <w:lang w:val="en-US"/>
        </w:rPr>
        <w:t>TS 23.273 [</w:t>
      </w:r>
      <w:r>
        <w:rPr>
          <w:lang w:val="en-US"/>
        </w:rPr>
        <w:t>8] for periodic</w:t>
      </w:r>
      <w:r w:rsidR="003214A6">
        <w:rPr>
          <w:lang w:val="en-US"/>
        </w:rPr>
        <w:t>, triggered and UE available</w:t>
      </w:r>
      <w:r>
        <w:rPr>
          <w:lang w:val="en-US"/>
        </w:rPr>
        <w:t xml:space="preserve"> location reporting</w:t>
      </w:r>
      <w:r w:rsidR="003214A6">
        <w:rPr>
          <w:lang w:val="en-US"/>
        </w:rPr>
        <w:t xml:space="preserve"> (i.e. </w:t>
      </w:r>
      <w:r w:rsidR="003214A6" w:rsidRPr="001216A7">
        <w:rPr>
          <w:rFonts w:eastAsia="SimSun"/>
        </w:rPr>
        <w:t>deferred 5GC-MT-LR</w:t>
      </w:r>
      <w:r w:rsidR="003214A6">
        <w:rPr>
          <w:rFonts w:eastAsia="SimSun"/>
        </w:rPr>
        <w:t>)</w:t>
      </w:r>
      <w:r>
        <w:rPr>
          <w:lang w:val="en-US"/>
        </w:rPr>
        <w:t>.</w:t>
      </w:r>
    </w:p>
    <w:p w14:paraId="46B74B62" w14:textId="00F347A7" w:rsidR="00B10B21" w:rsidRDefault="00B10B21" w:rsidP="00B10B21">
      <w:pPr>
        <w:pStyle w:val="B1"/>
        <w:rPr>
          <w:lang w:val="en-US"/>
        </w:rPr>
      </w:pPr>
      <w:r>
        <w:rPr>
          <w:lang w:val="en-US"/>
        </w:rPr>
        <w:lastRenderedPageBreak/>
        <w:t>2.</w:t>
      </w:r>
      <w:r>
        <w:rPr>
          <w:lang w:val="en-US"/>
        </w:rPr>
        <w:tab/>
        <w:t>UAS NF</w:t>
      </w:r>
      <w:r w:rsidR="003214A6">
        <w:rPr>
          <w:lang w:val="en-US"/>
        </w:rPr>
        <w:t>/NEF</w:t>
      </w:r>
      <w:r>
        <w:rPr>
          <w:lang w:val="en-US"/>
        </w:rPr>
        <w:t xml:space="preserve"> determines the relevant NF, i.e. GMLC for location reporting based on the UAV's capability or network capability, location accuracy etc.</w:t>
      </w:r>
    </w:p>
    <w:p w14:paraId="01842C51" w14:textId="1A953D8E" w:rsidR="00B10B21" w:rsidRDefault="00B10B21" w:rsidP="00B10B21">
      <w:pPr>
        <w:pStyle w:val="B1"/>
        <w:rPr>
          <w:lang w:val="en-US"/>
        </w:rPr>
      </w:pPr>
      <w:r>
        <w:rPr>
          <w:lang w:val="en-US"/>
        </w:rPr>
        <w:t>3.</w:t>
      </w:r>
      <w:r>
        <w:rPr>
          <w:lang w:val="en-US"/>
        </w:rPr>
        <w:tab/>
        <w:t xml:space="preserve">UAS NF sends request to GMLC with the GPSI (i.e. 3GPP UAV ID) provided by USS to retrieve the </w:t>
      </w:r>
      <w:r w:rsidR="006E4EC6">
        <w:rPr>
          <w:lang w:val="en-US"/>
        </w:rPr>
        <w:t xml:space="preserve">UE </w:t>
      </w:r>
      <w:r>
        <w:rPr>
          <w:lang w:val="en-US"/>
        </w:rPr>
        <w:t>location via the current location services supported by GMLC. The UAS NF</w:t>
      </w:r>
      <w:r w:rsidR="003214A6">
        <w:rPr>
          <w:lang w:val="en-US"/>
        </w:rPr>
        <w:t>/</w:t>
      </w:r>
      <w:r>
        <w:rPr>
          <w:lang w:val="en-US"/>
        </w:rPr>
        <w:t xml:space="preserve">NEF performs 5GC-MT-LR Procedure as described in clause 6.1.2 of </w:t>
      </w:r>
      <w:r w:rsidR="00206175">
        <w:rPr>
          <w:lang w:val="en-US"/>
        </w:rPr>
        <w:t>TS 23.273 [</w:t>
      </w:r>
      <w:r>
        <w:rPr>
          <w:lang w:val="en-US"/>
        </w:rPr>
        <w:t xml:space="preserve">8] or </w:t>
      </w:r>
      <w:r w:rsidR="003214A6">
        <w:rPr>
          <w:lang w:val="en-US"/>
        </w:rPr>
        <w:t xml:space="preserve">deferred </w:t>
      </w:r>
      <w:r>
        <w:rPr>
          <w:lang w:val="en-US"/>
        </w:rPr>
        <w:t xml:space="preserve">5GC-MT-LR </w:t>
      </w:r>
      <w:r w:rsidR="003214A6">
        <w:rPr>
          <w:lang w:val="en-US"/>
        </w:rPr>
        <w:t xml:space="preserve">procedure </w:t>
      </w:r>
      <w:r>
        <w:rPr>
          <w:lang w:val="en-US"/>
        </w:rPr>
        <w:t>as described in clause 6.3.1 (up to step </w:t>
      </w:r>
      <w:r w:rsidR="003214A6">
        <w:rPr>
          <w:lang w:val="en-US"/>
        </w:rPr>
        <w:t>21b</w:t>
      </w:r>
      <w:r>
        <w:rPr>
          <w:lang w:val="en-US"/>
        </w:rPr>
        <w:t xml:space="preserve">-1) of </w:t>
      </w:r>
      <w:r w:rsidR="00206175">
        <w:rPr>
          <w:lang w:val="en-US"/>
        </w:rPr>
        <w:t>TS 23.273 [</w:t>
      </w:r>
      <w:r>
        <w:rPr>
          <w:lang w:val="en-US"/>
        </w:rPr>
        <w:t>8] depending on whether the request received in step 1 was for immediate location reporting or deferred location reporting respectively.</w:t>
      </w:r>
    </w:p>
    <w:p w14:paraId="48B18F04" w14:textId="77777777" w:rsidR="00206175" w:rsidRDefault="00B10B21" w:rsidP="00B10B21">
      <w:pPr>
        <w:pStyle w:val="B1"/>
        <w:rPr>
          <w:lang w:val="en-US"/>
        </w:rPr>
      </w:pPr>
      <w:r>
        <w:rPr>
          <w:lang w:val="en-US"/>
        </w:rPr>
        <w:t>4.</w:t>
      </w:r>
      <w:r>
        <w:rPr>
          <w:lang w:val="en-US"/>
        </w:rPr>
        <w:tab/>
        <w:t>UAS</w:t>
      </w:r>
      <w:r w:rsidR="003214A6">
        <w:rPr>
          <w:lang w:val="en-US"/>
        </w:rPr>
        <w:t>/NEF</w:t>
      </w:r>
      <w:r>
        <w:rPr>
          <w:lang w:val="en-US"/>
        </w:rPr>
        <w:t xml:space="preserve"> NF to USS: UAS NF</w:t>
      </w:r>
      <w:r w:rsidR="003214A6">
        <w:rPr>
          <w:lang w:val="en-US"/>
        </w:rPr>
        <w:t>/NEF</w:t>
      </w:r>
      <w:r>
        <w:rPr>
          <w:lang w:val="en-US"/>
        </w:rPr>
        <w:t xml:space="preserve"> provides the UAV location to USS/TPAE in </w:t>
      </w:r>
      <w:proofErr w:type="spellStart"/>
      <w:r>
        <w:rPr>
          <w:lang w:val="en-US"/>
        </w:rPr>
        <w:t>Nnef_EventExposure_</w:t>
      </w:r>
      <w:r w:rsidR="003214A6">
        <w:rPr>
          <w:lang w:val="en-US"/>
        </w:rPr>
        <w:t>Notify</w:t>
      </w:r>
      <w:proofErr w:type="spellEnd"/>
      <w:r>
        <w:rPr>
          <w:lang w:val="en-US"/>
        </w:rPr>
        <w:t xml:space="preserve"> </w:t>
      </w:r>
      <w:r w:rsidR="003214A6">
        <w:rPr>
          <w:lang w:val="en-US"/>
        </w:rPr>
        <w:t xml:space="preserve">operation as described in step 24b-2 of Figure 6.1.2-1, </w:t>
      </w:r>
      <w:r>
        <w:rPr>
          <w:lang w:val="en-US"/>
        </w:rPr>
        <w:t>if the request in step 1 was for immediate location reporting. The UAS NF</w:t>
      </w:r>
      <w:r w:rsidR="003214A6">
        <w:rPr>
          <w:lang w:val="en-US"/>
        </w:rPr>
        <w:t>/NEF</w:t>
      </w:r>
      <w:r>
        <w:rPr>
          <w:lang w:val="en-US"/>
        </w:rPr>
        <w:t xml:space="preserve"> includes the GPSI in the location reporting message to USS/TPAE as well as the UAV's location information (in the form of geo co-ordinates) which is understood by USS/TPAE (not assuming the knowledge of TA and Cell Id).</w:t>
      </w:r>
    </w:p>
    <w:p w14:paraId="756E2330" w14:textId="5EC87773" w:rsidR="00B10B21" w:rsidRDefault="00206175" w:rsidP="00206175">
      <w:pPr>
        <w:pStyle w:val="B1"/>
        <w:rPr>
          <w:lang w:val="en-US"/>
        </w:rPr>
      </w:pPr>
      <w:r>
        <w:rPr>
          <w:lang w:val="en-US"/>
        </w:rPr>
        <w:tab/>
      </w:r>
      <w:r w:rsidR="00B10B21">
        <w:rPr>
          <w:lang w:val="en-US"/>
        </w:rPr>
        <w:t xml:space="preserve">If the request in step 1 was for </w:t>
      </w:r>
      <w:r w:rsidR="003214A6">
        <w:rPr>
          <w:lang w:val="en-US"/>
        </w:rPr>
        <w:t>deferred 5GC-MT-LR</w:t>
      </w:r>
      <w:r w:rsidR="00B10B21">
        <w:rPr>
          <w:lang w:val="en-US"/>
        </w:rPr>
        <w:t>, the UAS NF</w:t>
      </w:r>
      <w:r w:rsidR="003214A6">
        <w:rPr>
          <w:lang w:val="en-US"/>
        </w:rPr>
        <w:t>/NEF</w:t>
      </w:r>
      <w:r w:rsidR="00B10B21">
        <w:rPr>
          <w:lang w:val="en-US"/>
        </w:rPr>
        <w:t xml:space="preserve"> sends </w:t>
      </w:r>
      <w:proofErr w:type="spellStart"/>
      <w:r w:rsidR="00B10B21">
        <w:rPr>
          <w:lang w:val="en-US"/>
        </w:rPr>
        <w:t>Nnef_EventExposure_</w:t>
      </w:r>
      <w:r w:rsidR="003214A6">
        <w:rPr>
          <w:lang w:val="en-US"/>
        </w:rPr>
        <w:t>Notify</w:t>
      </w:r>
      <w:proofErr w:type="spellEnd"/>
      <w:r w:rsidR="00B10B21">
        <w:rPr>
          <w:lang w:val="en-US"/>
        </w:rPr>
        <w:t xml:space="preserve"> indicating </w:t>
      </w:r>
      <w:r w:rsidR="003214A6" w:rsidRPr="001216A7">
        <w:t xml:space="preserve">whether or not </w:t>
      </w:r>
      <w:r w:rsidR="003214A6">
        <w:t xml:space="preserve">the </w:t>
      </w:r>
      <w:r w:rsidR="003214A6" w:rsidRPr="001216A7">
        <w:t>periodic or triggered location was successfully activated in the target UE</w:t>
      </w:r>
      <w:r w:rsidR="003214A6">
        <w:t xml:space="preserve">, </w:t>
      </w:r>
      <w:r w:rsidR="003214A6">
        <w:rPr>
          <w:lang w:val="en-US"/>
        </w:rPr>
        <w:t xml:space="preserve">as described in step 21b-2 of </w:t>
      </w:r>
      <w:r w:rsidR="003214A6" w:rsidRPr="001216A7">
        <w:t>Figure 6.</w:t>
      </w:r>
      <w:r w:rsidR="003214A6">
        <w:t>3</w:t>
      </w:r>
      <w:r w:rsidR="003214A6" w:rsidRPr="001216A7">
        <w:t>.</w:t>
      </w:r>
      <w:r w:rsidR="003214A6">
        <w:t>1</w:t>
      </w:r>
      <w:r w:rsidR="003214A6" w:rsidRPr="001216A7">
        <w:rPr>
          <w:lang w:val="en-US"/>
        </w:rPr>
        <w:t>-1</w:t>
      </w:r>
      <w:r w:rsidR="00B10B21">
        <w:rPr>
          <w:lang w:val="en-US"/>
        </w:rPr>
        <w:t>.</w:t>
      </w:r>
    </w:p>
    <w:p w14:paraId="235D0BF8" w14:textId="2E28D625" w:rsidR="00B10B21" w:rsidRDefault="00B10B21" w:rsidP="00B10B21">
      <w:pPr>
        <w:pStyle w:val="B1"/>
        <w:rPr>
          <w:lang w:val="en-US"/>
        </w:rPr>
      </w:pPr>
      <w:r>
        <w:rPr>
          <w:lang w:val="en-US"/>
        </w:rPr>
        <w:t>5.</w:t>
      </w:r>
      <w:r>
        <w:rPr>
          <w:lang w:val="en-US"/>
        </w:rPr>
        <w:tab/>
        <w:t xml:space="preserve">For </w:t>
      </w:r>
      <w:r w:rsidR="003214A6">
        <w:rPr>
          <w:lang w:val="en-US"/>
        </w:rPr>
        <w:t xml:space="preserve">deferred </w:t>
      </w:r>
      <w:r>
        <w:rPr>
          <w:lang w:val="en-US"/>
        </w:rPr>
        <w:t xml:space="preserve">5GC-MT-LR </w:t>
      </w:r>
      <w:r w:rsidR="003214A6">
        <w:rPr>
          <w:lang w:val="en-US"/>
        </w:rPr>
        <w:t xml:space="preserve">with </w:t>
      </w:r>
      <w:r w:rsidR="003214A6" w:rsidRPr="001216A7">
        <w:t>periodic or triggered location request</w:t>
      </w:r>
      <w:r w:rsidR="003214A6">
        <w:rPr>
          <w:lang w:val="en-US"/>
        </w:rPr>
        <w:t xml:space="preserve"> </w:t>
      </w:r>
      <w:r>
        <w:rPr>
          <w:lang w:val="en-US"/>
        </w:rPr>
        <w:t>steps 22 to 30b-</w:t>
      </w:r>
      <w:r w:rsidR="003214A6">
        <w:rPr>
          <w:lang w:val="en-US"/>
        </w:rPr>
        <w:t xml:space="preserve">2 of </w:t>
      </w:r>
      <w:r w:rsidR="003214A6" w:rsidRPr="001216A7">
        <w:t>Figure 6.</w:t>
      </w:r>
      <w:r w:rsidR="003214A6" w:rsidRPr="001216A7">
        <w:rPr>
          <w:rFonts w:hint="eastAsia"/>
        </w:rPr>
        <w:t>3</w:t>
      </w:r>
      <w:r w:rsidR="003214A6" w:rsidRPr="001216A7">
        <w:t>.1-1</w:t>
      </w:r>
      <w:r w:rsidR="003214A6">
        <w:t xml:space="preserve"> </w:t>
      </w:r>
      <w:r>
        <w:rPr>
          <w:lang w:val="en-US"/>
        </w:rPr>
        <w:t>are executed and the UAS NF</w:t>
      </w:r>
      <w:r w:rsidR="003214A6">
        <w:rPr>
          <w:lang w:val="en-US"/>
        </w:rPr>
        <w:t>/NEF</w:t>
      </w:r>
      <w:r>
        <w:rPr>
          <w:lang w:val="en-US"/>
        </w:rPr>
        <w:t xml:space="preserve"> provides the location report to USS/TPAE in </w:t>
      </w:r>
      <w:proofErr w:type="spellStart"/>
      <w:r>
        <w:rPr>
          <w:lang w:val="en-US"/>
        </w:rPr>
        <w:t>Nnef_EventExposure_Notify</w:t>
      </w:r>
      <w:proofErr w:type="spellEnd"/>
      <w:r>
        <w:rPr>
          <w:lang w:val="en-US"/>
        </w:rPr>
        <w:t xml:space="preserve"> operation.</w:t>
      </w:r>
    </w:p>
    <w:p w14:paraId="58EE0C37" w14:textId="6289A743" w:rsidR="00FF7EE0" w:rsidRPr="00CA32B7" w:rsidRDefault="00FF7EE0" w:rsidP="00FF7EE0">
      <w:pPr>
        <w:pStyle w:val="Heading3"/>
        <w:rPr>
          <w:rFonts w:eastAsia="DengXian"/>
          <w:lang w:eastAsia="zh-CN"/>
        </w:rPr>
      </w:pPr>
      <w:bookmarkStart w:id="281" w:name="_Toc73975007"/>
      <w:r w:rsidRPr="00CA32B7">
        <w:rPr>
          <w:lang w:val="en-US"/>
        </w:rPr>
        <w:t>5.3.</w:t>
      </w:r>
      <w:r w:rsidR="00131F36">
        <w:rPr>
          <w:lang w:val="en-US"/>
        </w:rPr>
        <w:t>3</w:t>
      </w:r>
      <w:r w:rsidRPr="00CA32B7">
        <w:rPr>
          <w:lang w:val="en-US"/>
        </w:rPr>
        <w:tab/>
      </w:r>
      <w:r w:rsidRPr="00CA32B7">
        <w:rPr>
          <w:rFonts w:eastAsia="DengXian" w:hint="eastAsia"/>
          <w:lang w:eastAsia="zh-CN"/>
        </w:rPr>
        <w:t>P</w:t>
      </w:r>
      <w:r w:rsidRPr="00CA32B7">
        <w:rPr>
          <w:rFonts w:eastAsia="DengXian"/>
          <w:lang w:eastAsia="zh-CN"/>
        </w:rPr>
        <w:t>rocedure for UAV presence monitoring</w:t>
      </w:r>
      <w:bookmarkEnd w:id="279"/>
      <w:bookmarkEnd w:id="280"/>
      <w:bookmarkEnd w:id="281"/>
    </w:p>
    <w:p w14:paraId="62948161" w14:textId="77777777" w:rsidR="00310AC5" w:rsidRDefault="00310AC5" w:rsidP="00206175">
      <w:r w:rsidRPr="00AD0397">
        <w:t xml:space="preserve">The following procedures describe the </w:t>
      </w:r>
      <w:r w:rsidRPr="00292177">
        <w:t>3GPP UAV presence monitoring mode operation</w:t>
      </w:r>
      <w:r w:rsidRPr="00AD0397">
        <w:t>.</w:t>
      </w:r>
    </w:p>
    <w:p w14:paraId="763451E8" w14:textId="49762D34" w:rsidR="00310AC5" w:rsidRDefault="00FB71E0" w:rsidP="00B10B21">
      <w:pPr>
        <w:pStyle w:val="TH"/>
      </w:pPr>
      <w:r>
        <w:object w:dxaOrig="13740" w:dyaOrig="8536" w14:anchorId="53FDAF44">
          <v:shape id="_x0000_i1041" type="#_x0000_t75" style="width:481.6pt;height:298.85pt" o:ole="">
            <v:imagedata r:id="rId50" o:title=""/>
          </v:shape>
          <o:OLEObject Type="Embed" ProgID="Visio.Drawing.15" ShapeID="_x0000_i1041" DrawAspect="Content" ObjectID="_1684588684" r:id="rId51"/>
        </w:object>
      </w:r>
    </w:p>
    <w:p w14:paraId="50373228" w14:textId="77777777" w:rsidR="00310AC5" w:rsidRPr="00292177" w:rsidRDefault="00310AC5" w:rsidP="00310AC5">
      <w:pPr>
        <w:pStyle w:val="TF"/>
        <w:rPr>
          <w:rFonts w:eastAsia="DengXian"/>
        </w:rPr>
      </w:pPr>
      <w:r w:rsidRPr="007220CC">
        <w:t>Figure 5.</w:t>
      </w:r>
      <w:r>
        <w:t>3.3</w:t>
      </w:r>
      <w:r w:rsidRPr="007220CC">
        <w:t xml:space="preserve">-1: </w:t>
      </w:r>
      <w:r>
        <w:t>UAV Presence Monitoring</w:t>
      </w:r>
    </w:p>
    <w:p w14:paraId="0B26B1C3" w14:textId="4D55C60E" w:rsidR="00B10B21" w:rsidRDefault="00B10B21" w:rsidP="00B10B21">
      <w:pPr>
        <w:pStyle w:val="B1"/>
        <w:rPr>
          <w:lang w:eastAsia="zh-CN"/>
        </w:rPr>
      </w:pPr>
      <w:r>
        <w:rPr>
          <w:lang w:eastAsia="zh-CN"/>
        </w:rPr>
        <w:t>1.</w:t>
      </w:r>
      <w:r>
        <w:rPr>
          <w:lang w:eastAsia="zh-CN"/>
        </w:rPr>
        <w:tab/>
        <w:t>USS to UAS NF</w:t>
      </w:r>
      <w:r w:rsidR="00FB71E0">
        <w:rPr>
          <w:lang w:eastAsia="zh-CN"/>
        </w:rPr>
        <w:t>/NEF</w:t>
      </w:r>
      <w:r>
        <w:rPr>
          <w:lang w:eastAsia="zh-CN"/>
        </w:rPr>
        <w:t>: The USS initiates the UAV presence monitoring request to UAS NF</w:t>
      </w:r>
      <w:r w:rsidR="00FB71E0">
        <w:rPr>
          <w:lang w:eastAsia="zh-CN"/>
        </w:rPr>
        <w:t>/NEF</w:t>
      </w:r>
      <w:r>
        <w:rPr>
          <w:lang w:eastAsia="zh-CN"/>
        </w:rPr>
        <w:t xml:space="preserve"> to subscribe to the target UAV presence events from 3GPP network (e.g. moving in or out of the monitoring area). In addition to providing the GPSI corresponding to the target UAV for the presence monitoring, the request also includes the geographic area info (e.g., longitude/latitude, zip code, etc.). Optionally, it includes policies or rules indicating the 3GPP network to take the corresponding action when the Area of Interest (AOI) event report is detected.</w:t>
      </w:r>
    </w:p>
    <w:p w14:paraId="1216795C" w14:textId="52E11D45" w:rsidR="00B10B21" w:rsidRDefault="00B10B21" w:rsidP="00B10B21">
      <w:pPr>
        <w:pStyle w:val="B1"/>
        <w:rPr>
          <w:lang w:eastAsia="zh-CN"/>
        </w:rPr>
      </w:pPr>
      <w:r>
        <w:rPr>
          <w:lang w:eastAsia="zh-CN"/>
        </w:rPr>
        <w:lastRenderedPageBreak/>
        <w:t>2.</w:t>
      </w:r>
      <w:r>
        <w:rPr>
          <w:lang w:eastAsia="zh-CN"/>
        </w:rPr>
        <w:tab/>
        <w:t>UAS NF</w:t>
      </w:r>
      <w:r w:rsidR="00FB71E0">
        <w:rPr>
          <w:lang w:eastAsia="zh-CN"/>
        </w:rPr>
        <w:t xml:space="preserve">/NEF maps the geographical area into an aera of interest that is represented by a list of Cell IDs, </w:t>
      </w:r>
      <w:proofErr w:type="spellStart"/>
      <w:r w:rsidR="00FB71E0">
        <w:rPr>
          <w:lang w:eastAsia="zh-CN"/>
        </w:rPr>
        <w:t>gNB</w:t>
      </w:r>
      <w:proofErr w:type="spellEnd"/>
      <w:r w:rsidR="00FB71E0">
        <w:rPr>
          <w:lang w:eastAsia="zh-CN"/>
        </w:rPr>
        <w:t xml:space="preserve"> IDs or TAIs, and</w:t>
      </w:r>
      <w:r>
        <w:rPr>
          <w:lang w:eastAsia="zh-CN"/>
        </w:rPr>
        <w:t xml:space="preserve"> determines the relevant NF</w:t>
      </w:r>
      <w:r w:rsidR="00FB71E0">
        <w:rPr>
          <w:lang w:eastAsia="zh-CN"/>
        </w:rPr>
        <w:t xml:space="preserve"> (s)</w:t>
      </w:r>
      <w:r>
        <w:rPr>
          <w:lang w:eastAsia="zh-CN"/>
        </w:rPr>
        <w:t>, i.e. AMF or GMLC for location reporting based on the UAV's capability or network capability, the geographic area info etc.</w:t>
      </w:r>
    </w:p>
    <w:p w14:paraId="5CD77387" w14:textId="129A7C2D" w:rsidR="00FB71E0" w:rsidRDefault="00FB71E0" w:rsidP="00B10B21">
      <w:pPr>
        <w:pStyle w:val="B1"/>
        <w:rPr>
          <w:lang w:eastAsia="zh-CN"/>
        </w:rPr>
      </w:pPr>
      <w:r w:rsidDel="00FB71E0">
        <w:rPr>
          <w:lang w:eastAsia="zh-CN"/>
        </w:rPr>
        <w:t>3</w:t>
      </w:r>
      <w:r>
        <w:rPr>
          <w:lang w:eastAsia="zh-CN"/>
        </w:rPr>
        <w:t>a</w:t>
      </w:r>
      <w:r w:rsidDel="00FB71E0">
        <w:rPr>
          <w:lang w:eastAsia="zh-CN"/>
        </w:rPr>
        <w:t>.</w:t>
      </w:r>
      <w:r w:rsidDel="00FB71E0">
        <w:rPr>
          <w:lang w:eastAsia="zh-CN"/>
        </w:rPr>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UTM/USS to SUPI</w:t>
      </w:r>
      <w:r>
        <w:t>,</w:t>
      </w:r>
      <w:r w:rsidRPr="00DF3C57">
        <w:t xml:space="preserve"> </w:t>
      </w:r>
      <w:r>
        <w:t xml:space="preserve">and </w:t>
      </w:r>
      <w:r w:rsidRPr="00DF3C57">
        <w:t>provides the SUPI and the mapped 3GPP defined area to the AMF to obtain the UE presence status by reusing the Area of Interest mechanism.</w:t>
      </w:r>
    </w:p>
    <w:p w14:paraId="1939C10A" w14:textId="55B102E6" w:rsidR="00B10B21" w:rsidRDefault="00B10B21" w:rsidP="00B10B21">
      <w:pPr>
        <w:pStyle w:val="B1"/>
        <w:rPr>
          <w:lang w:eastAsia="zh-CN"/>
        </w:rPr>
      </w:pPr>
      <w:r>
        <w:rPr>
          <w:lang w:eastAsia="zh-CN"/>
        </w:rPr>
        <w:t>3a.</w:t>
      </w:r>
      <w:r>
        <w:rPr>
          <w:lang w:eastAsia="zh-CN"/>
        </w:rPr>
        <w:tab/>
        <w:t>If the requested geographic area info cannot be mapped to 3GPP defined area</w:t>
      </w:r>
      <w:r w:rsidR="00FB71E0" w:rsidRPr="00FB71E0">
        <w:t xml:space="preserve"> </w:t>
      </w:r>
      <w:r w:rsidR="00FB71E0">
        <w:t>and the relevant NF is determined as GMLC in step 2</w:t>
      </w:r>
      <w:r w:rsidR="00FB71E0" w:rsidRPr="00DF3C57">
        <w:t xml:space="preserve">, </w:t>
      </w:r>
      <w:r w:rsidR="00FB71E0">
        <w:t xml:space="preserve">then the </w:t>
      </w:r>
      <w:r>
        <w:rPr>
          <w:lang w:eastAsia="zh-CN"/>
        </w:rPr>
        <w:t>UAS NF</w:t>
      </w:r>
      <w:r w:rsidR="00FB71E0">
        <w:rPr>
          <w:lang w:eastAsia="zh-CN"/>
        </w:rPr>
        <w:t>/NEF</w:t>
      </w:r>
      <w:r>
        <w:rPr>
          <w:lang w:eastAsia="zh-CN"/>
        </w:rPr>
        <w:t xml:space="preserve"> may use GMLC based procedure for configuring the presence monitoring. It is preferrable for UAS NF</w:t>
      </w:r>
      <w:r w:rsidR="00FB71E0">
        <w:rPr>
          <w:lang w:eastAsia="zh-CN"/>
        </w:rPr>
        <w:t>/NEF</w:t>
      </w:r>
      <w:r>
        <w:rPr>
          <w:lang w:eastAsia="zh-CN"/>
        </w:rPr>
        <w:t xml:space="preserve"> to use GMLC based procedure if presence monitoring is needed in a granularity finer than the Cell Id. The UAS NF</w:t>
      </w:r>
      <w:r w:rsidR="00FB71E0">
        <w:rPr>
          <w:lang w:eastAsia="zh-CN"/>
        </w:rPr>
        <w:t>/NEF</w:t>
      </w:r>
      <w:r>
        <w:rPr>
          <w:lang w:eastAsia="zh-CN"/>
        </w:rPr>
        <w:t xml:space="preserve"> invokes an </w:t>
      </w:r>
      <w:proofErr w:type="spellStart"/>
      <w:r>
        <w:rPr>
          <w:lang w:eastAsia="zh-CN"/>
        </w:rPr>
        <w:t>Ngmlc_Location_ProvideLocation</w:t>
      </w:r>
      <w:proofErr w:type="spellEnd"/>
      <w:r>
        <w:rPr>
          <w:lang w:eastAsia="zh-CN"/>
        </w:rPr>
        <w:t xml:space="preserve"> Request service operation towards the GMLC including the geographical area of interest for presence monitoring.</w:t>
      </w:r>
      <w:r w:rsidR="00FB71E0">
        <w:rPr>
          <w:lang w:eastAsia="zh-CN"/>
        </w:rPr>
        <w:t xml:space="preserve"> </w:t>
      </w:r>
      <w:r w:rsidR="00FB71E0" w:rsidRPr="00B740B2">
        <w:t>The UAS NF/NEF may first use AMF based procedure for UE presence monitoring as described in step 3a before invoking GMLC service</w:t>
      </w:r>
      <w:r w:rsidR="00FB71E0">
        <w:t>.</w:t>
      </w:r>
    </w:p>
    <w:p w14:paraId="6D839CD9" w14:textId="3C7F9048" w:rsidR="00B10B21" w:rsidRDefault="00B10B21" w:rsidP="00B10B21">
      <w:pPr>
        <w:pStyle w:val="B1"/>
        <w:rPr>
          <w:lang w:eastAsia="zh-CN"/>
        </w:rPr>
      </w:pPr>
      <w:r>
        <w:rPr>
          <w:lang w:eastAsia="zh-CN"/>
        </w:rPr>
        <w:t>4.</w:t>
      </w:r>
      <w:r>
        <w:rPr>
          <w:lang w:eastAsia="zh-CN"/>
        </w:rPr>
        <w:tab/>
        <w:t>UAS NF</w:t>
      </w:r>
      <w:r w:rsidR="00FB71E0">
        <w:rPr>
          <w:lang w:eastAsia="zh-CN"/>
        </w:rPr>
        <w:t>/NEF</w:t>
      </w:r>
      <w:r>
        <w:rPr>
          <w:lang w:eastAsia="zh-CN"/>
        </w:rPr>
        <w:t xml:space="preserve"> receives the UAV presence monitoring report from AMF or GMLC.</w:t>
      </w:r>
    </w:p>
    <w:p w14:paraId="5B8EF3A2" w14:textId="118EE640" w:rsidR="00B10B21" w:rsidRDefault="00B10B21" w:rsidP="00B10B21">
      <w:pPr>
        <w:pStyle w:val="B1"/>
        <w:rPr>
          <w:lang w:eastAsia="zh-CN"/>
        </w:rPr>
      </w:pPr>
      <w:r>
        <w:rPr>
          <w:lang w:eastAsia="zh-CN"/>
        </w:rPr>
        <w:t>5a</w:t>
      </w:r>
      <w:r w:rsidR="00FB71E0">
        <w:rPr>
          <w:lang w:eastAsia="zh-CN"/>
        </w:rPr>
        <w:t>.</w:t>
      </w:r>
      <w:r>
        <w:rPr>
          <w:lang w:eastAsia="zh-CN"/>
        </w:rPr>
        <w:tab/>
        <w:t>UAS NF</w:t>
      </w:r>
      <w:r w:rsidR="00FB71E0">
        <w:rPr>
          <w:lang w:eastAsia="zh-CN"/>
        </w:rPr>
        <w:t>/NEF</w:t>
      </w:r>
      <w:r>
        <w:rPr>
          <w:lang w:eastAsia="zh-CN"/>
        </w:rPr>
        <w:t xml:space="preserve"> reports the UAV presence in the geographic area to UTM/USS by including its GPSI in the report. The CAA-Level UAV ID is optionally provided in the report.</w:t>
      </w:r>
    </w:p>
    <w:p w14:paraId="4FB439EE" w14:textId="23A8AFF8" w:rsidR="00B10B21" w:rsidRDefault="00B10B21" w:rsidP="00B10B21">
      <w:pPr>
        <w:pStyle w:val="B1"/>
        <w:rPr>
          <w:lang w:eastAsia="zh-CN"/>
        </w:rPr>
      </w:pPr>
      <w:r>
        <w:rPr>
          <w:lang w:eastAsia="zh-CN"/>
        </w:rPr>
        <w:t>5b-5c</w:t>
      </w:r>
      <w:r w:rsidR="00FB71E0">
        <w:rPr>
          <w:lang w:eastAsia="zh-CN"/>
        </w:rPr>
        <w:t xml:space="preserve">. [Optional] </w:t>
      </w:r>
      <w:r>
        <w:rPr>
          <w:lang w:eastAsia="zh-CN"/>
        </w:rPr>
        <w:t>If policies have been provided to UAS NF</w:t>
      </w:r>
      <w:r w:rsidR="00FB71E0">
        <w:rPr>
          <w:lang w:eastAsia="zh-CN"/>
        </w:rPr>
        <w:t>/NEF</w:t>
      </w:r>
      <w:r>
        <w:rPr>
          <w:lang w:eastAsia="zh-CN"/>
        </w:rPr>
        <w:t xml:space="preserve"> in step1 from USS, when the UAV presence in the monitoring area matches a policy, UAS NF</w:t>
      </w:r>
      <w:r w:rsidR="00FB71E0">
        <w:rPr>
          <w:lang w:eastAsia="zh-CN"/>
        </w:rPr>
        <w:t>/NEF</w:t>
      </w:r>
      <w:r>
        <w:rPr>
          <w:lang w:eastAsia="zh-CN"/>
        </w:rPr>
        <w:t xml:space="preserve"> based on the policy indicates SMF to take the appropriate network layer actions, e.g. revoke the connectivity between UAV and UAV controller, etc. UAS NF</w:t>
      </w:r>
      <w:r w:rsidR="00FB71E0">
        <w:rPr>
          <w:lang w:eastAsia="zh-CN"/>
        </w:rPr>
        <w:t>/NEF</w:t>
      </w:r>
      <w:r>
        <w:rPr>
          <w:lang w:eastAsia="zh-CN"/>
        </w:rPr>
        <w:t xml:space="preserve"> considers those policies as active and ongoing instructions from UTM/USS without constant or repeated triggers/requests from UTM/USS.</w:t>
      </w:r>
    </w:p>
    <w:p w14:paraId="199B6A1C" w14:textId="6FA833E7" w:rsidR="00FF7EE0" w:rsidRPr="00CA32B7" w:rsidRDefault="00FF7EE0" w:rsidP="00FF7EE0">
      <w:pPr>
        <w:pStyle w:val="Heading3"/>
        <w:rPr>
          <w:lang w:eastAsia="zh-CN"/>
        </w:rPr>
      </w:pPr>
      <w:bookmarkStart w:id="282" w:name="_Toc64385474"/>
      <w:bookmarkStart w:id="283" w:name="_Toc64529624"/>
      <w:bookmarkStart w:id="284" w:name="_Toc73975008"/>
      <w:r w:rsidRPr="00CA32B7">
        <w:rPr>
          <w:lang w:val="en-US"/>
        </w:rPr>
        <w:t>5.3.</w:t>
      </w:r>
      <w:r w:rsidR="00131F36">
        <w:rPr>
          <w:lang w:val="en-US"/>
        </w:rPr>
        <w:t>4</w:t>
      </w:r>
      <w:r w:rsidRPr="00CA32B7">
        <w:rPr>
          <w:lang w:val="en-US"/>
        </w:rPr>
        <w:tab/>
      </w:r>
      <w:r w:rsidRPr="00CA32B7">
        <w:rPr>
          <w:rFonts w:hint="eastAsia"/>
          <w:lang w:eastAsia="zh-CN"/>
        </w:rPr>
        <w:t>P</w:t>
      </w:r>
      <w:r w:rsidRPr="00CA32B7">
        <w:rPr>
          <w:lang w:eastAsia="zh-CN"/>
        </w:rPr>
        <w:t>rocedure for Unknown UAV tracking</w:t>
      </w:r>
      <w:bookmarkEnd w:id="282"/>
      <w:bookmarkEnd w:id="283"/>
      <w:bookmarkEnd w:id="284"/>
    </w:p>
    <w:p w14:paraId="429EE313" w14:textId="65C663AF" w:rsidR="005E1118" w:rsidRPr="006E4BA7" w:rsidRDefault="005E1118" w:rsidP="005E1118">
      <w:pPr>
        <w:rPr>
          <w:rFonts w:eastAsia="DengXian"/>
        </w:rPr>
      </w:pPr>
      <w:r w:rsidRPr="006E4BA7">
        <w:rPr>
          <w:lang w:eastAsia="zh-CN"/>
        </w:rPr>
        <w:t xml:space="preserve">The procedure for Unknown UAV tracking may be used by USS/TPAE to obtain </w:t>
      </w:r>
      <w:r w:rsidRPr="006E4BA7">
        <w:rPr>
          <w:rFonts w:eastAsia="DengXian"/>
        </w:rPr>
        <w:t>a list of the UAVs in a geographic area and served by the PLMN. The USS/TPAE provides the geographic area information to the UAS-NF.  Based on the received information, the UAS NF may either trigger the AMF/MME location reporting procedure 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 The UAS NF performs the filtering on the received list form AMF or MME before responding back to the USS/TPAE. The UAS-NF includes the 3GPP UAV ID and the CAA-level UAV ID for the each of the UAVs in the tracking and location response to the USS/TPAE.</w:t>
      </w:r>
    </w:p>
    <w:p w14:paraId="3E721D42" w14:textId="77777777" w:rsidR="005E1118" w:rsidRPr="006E4BA7" w:rsidRDefault="005E1118" w:rsidP="00B10B21">
      <w:pPr>
        <w:pStyle w:val="TH"/>
      </w:pPr>
      <w:r w:rsidRPr="006E4BA7">
        <w:object w:dxaOrig="10188" w:dyaOrig="4884" w14:anchorId="0248EC53">
          <v:shape id="_x0000_i1042" type="#_x0000_t75" style="width:482.25pt;height:230.95pt" o:ole="">
            <v:imagedata r:id="rId52" o:title=""/>
          </v:shape>
          <o:OLEObject Type="Embed" ProgID="Visio.Drawing.15" ShapeID="_x0000_i1042" DrawAspect="Content" ObjectID="_1684588685" r:id="rId53"/>
        </w:object>
      </w:r>
    </w:p>
    <w:p w14:paraId="3AD9435F" w14:textId="77777777" w:rsidR="005E1118" w:rsidRPr="006E4BA7" w:rsidRDefault="005E1118" w:rsidP="005E1118">
      <w:pPr>
        <w:pStyle w:val="TF"/>
      </w:pPr>
      <w:r w:rsidRPr="006E4BA7">
        <w:t>Figure 5.3.4-1: Unknown UAV Tracking</w:t>
      </w:r>
    </w:p>
    <w:p w14:paraId="1F23F1AE" w14:textId="77777777" w:rsidR="00B10B21" w:rsidRDefault="00B10B21" w:rsidP="005E1118">
      <w:pPr>
        <w:pStyle w:val="B1"/>
      </w:pPr>
      <w:r>
        <w:lastRenderedPageBreak/>
        <w:t>1.</w:t>
      </w:r>
      <w:r>
        <w:tab/>
        <w:t>USS to UAS NF: The USS/TPAE sends the UAV list request to UAS NF to request UAV identity (e.g. 3GPP UAV ID, CAA-level UAV ID). The USS/TPAE includes geographic area info and indication for immediate reporting or deferred reporting (e.g. periodic reporting) in the request message to the UAV-NF.</w:t>
      </w:r>
    </w:p>
    <w:p w14:paraId="10C0F43F" w14:textId="182139E5" w:rsidR="00B10B21" w:rsidRDefault="00B10B21" w:rsidP="005E1118">
      <w:pPr>
        <w:pStyle w:val="B1"/>
      </w:pPr>
      <w:r>
        <w:t>2.</w:t>
      </w:r>
      <w:r>
        <w:tab/>
        <w:t>UAS NF to AMF/MME: UAS NF decides the AMF(s) based on the geographic area info and obtains the UE list in the target area from AMF by reusing the event "Number of UEs present in a geographical area" or "location Reporting" with any UE in the event filter. If the target area cannot be mapped to 3GPP network areas, UAS NF provides a TA List which is larger than the target area to the AMF(s)/MME(s) for the list of UEs to be queried. The AMF(s)/MME(s) identifies UEs corresponding to the geographic area info and that are actual UAVs based on checking for UEs with aerial subscriptions. In addition, the AMF(s)/MME(s) may also further identify UEs that, if available, i.e. UAVs that have successfully performed UUAA procedure as described in clauses 5.2.2 or 5.2.3.</w:t>
      </w:r>
    </w:p>
    <w:p w14:paraId="64E79506" w14:textId="77777777" w:rsidR="00B10B21" w:rsidRDefault="00B10B21" w:rsidP="005E1118">
      <w:pPr>
        <w:pStyle w:val="B1"/>
      </w:pPr>
      <w:r>
        <w:t>3.</w:t>
      </w:r>
      <w:r>
        <w:tab/>
        <w:t>[Optional] UAS NF to GMLC: From the list of UEs generated in step 2, for UAVs that are in target areas that do not map to 3GPP network areas, the UAV-NF then queries the UAV(s) location from GMLC.</w:t>
      </w:r>
    </w:p>
    <w:p w14:paraId="3D4039ED" w14:textId="497063AF" w:rsidR="00B10B21" w:rsidRDefault="00B10B21" w:rsidP="005E1118">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14:paraId="7A6009E2" w14:textId="3E1F5F4A" w:rsidR="00B10B21" w:rsidRDefault="00B10B21" w:rsidP="005E1118">
      <w:pPr>
        <w:pStyle w:val="B1"/>
      </w:pPr>
      <w:r>
        <w:t>5.</w:t>
      </w:r>
      <w:r>
        <w:tab/>
        <w:t>For either the UAV list received from the AMF(s)/MME(s), or the UAV list identified in step 4, the UAS NF performs the filtering by checking for each reported 3GPP UAV ID whether there is match for the corresponding UAV context.</w:t>
      </w:r>
    </w:p>
    <w:p w14:paraId="51685B2A" w14:textId="43FD5644" w:rsidR="005E1118" w:rsidRDefault="00B10B21" w:rsidP="005E1118">
      <w:pPr>
        <w:pStyle w:val="B1"/>
        <w:rPr>
          <w:rFonts w:eastAsia="DengXian"/>
        </w:rPr>
      </w:pPr>
      <w:r>
        <w:rPr>
          <w:rFonts w:eastAsia="DengXian"/>
        </w:rPr>
        <w:t>6.</w:t>
      </w:r>
      <w:r>
        <w:rPr>
          <w:rFonts w:eastAsia="DengXian"/>
        </w:rPr>
        <w:tab/>
        <w:t>UAS NF to USS: UAS NF responds to the USS/TPAE with the list of filtered UAVs (step 4). The CAA-level UAV ID shall be provided by the UAS NF in the response message to USS/TPAE.</w:t>
      </w:r>
      <w:r w:rsidR="006C16E1">
        <w:rPr>
          <w:rFonts w:eastAsia="DengXian"/>
        </w:rPr>
        <w:t xml:space="preserve"> </w:t>
      </w:r>
      <w:r w:rsidR="006C16E1" w:rsidRPr="00A157FA">
        <w:rPr>
          <w:rFonts w:eastAsia="DengXian"/>
        </w:rPr>
        <w:t>If the USS performed the UUAA of the UAV, or the UAS NF is configured to know the USS is authorized to receive such information, then the 3GPP UAV ID is also included.</w:t>
      </w:r>
    </w:p>
    <w:p w14:paraId="62412972" w14:textId="77777777" w:rsidR="00FF7EE0" w:rsidRPr="00CA32B7" w:rsidRDefault="00FF7EE0" w:rsidP="00B10B21">
      <w:pPr>
        <w:pStyle w:val="Heading8"/>
      </w:pPr>
      <w:r w:rsidRPr="00CA32B7">
        <w:br w:type="page"/>
      </w:r>
      <w:bookmarkStart w:id="285" w:name="_Toc354562240"/>
      <w:bookmarkStart w:id="286" w:name="_Toc435670443"/>
      <w:bookmarkStart w:id="287" w:name="_Toc64385475"/>
      <w:bookmarkStart w:id="288" w:name="_Toc64529625"/>
      <w:bookmarkStart w:id="289" w:name="_Toc73975009"/>
      <w:r w:rsidRPr="00CA32B7">
        <w:lastRenderedPageBreak/>
        <w:t>Annex A</w:t>
      </w:r>
      <w:r w:rsidRPr="00CA32B7">
        <w:rPr>
          <w:rFonts w:eastAsia="Malgun Gothic" w:hint="eastAsia"/>
          <w:lang w:eastAsia="ko-KR"/>
        </w:rPr>
        <w:t xml:space="preserve"> </w:t>
      </w:r>
      <w:r w:rsidRPr="00CA32B7">
        <w:t>(informative):</w:t>
      </w:r>
      <w:r w:rsidRPr="00CA32B7">
        <w:br/>
        <w:t>Change history</w:t>
      </w:r>
      <w:bookmarkEnd w:id="285"/>
      <w:bookmarkEnd w:id="286"/>
      <w:bookmarkEnd w:id="287"/>
      <w:bookmarkEnd w:id="288"/>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FF7EE0" w:rsidRPr="00CA32B7" w14:paraId="424B2055" w14:textId="77777777" w:rsidTr="00B9011D">
        <w:trPr>
          <w:cantSplit/>
        </w:trPr>
        <w:tc>
          <w:tcPr>
            <w:tcW w:w="9639" w:type="dxa"/>
            <w:gridSpan w:val="8"/>
            <w:tcBorders>
              <w:bottom w:val="nil"/>
            </w:tcBorders>
            <w:shd w:val="solid" w:color="FFFFFF" w:fill="auto"/>
          </w:tcPr>
          <w:p w14:paraId="78DFF1C6" w14:textId="77777777" w:rsidR="00FF7EE0" w:rsidRPr="00CA32B7" w:rsidRDefault="00FF7EE0" w:rsidP="00B9011D">
            <w:pPr>
              <w:pStyle w:val="TAH"/>
              <w:rPr>
                <w:sz w:val="16"/>
              </w:rPr>
            </w:pPr>
            <w:r w:rsidRPr="00CA32B7">
              <w:t>Change history</w:t>
            </w:r>
          </w:p>
        </w:tc>
      </w:tr>
      <w:tr w:rsidR="00FF7EE0" w:rsidRPr="00CA32B7" w14:paraId="398A08EB" w14:textId="77777777" w:rsidTr="00B9011D">
        <w:tc>
          <w:tcPr>
            <w:tcW w:w="800" w:type="dxa"/>
            <w:shd w:val="pct10" w:color="auto" w:fill="FFFFFF"/>
          </w:tcPr>
          <w:p w14:paraId="572429D4" w14:textId="77777777" w:rsidR="00FF7EE0" w:rsidRPr="00CA32B7" w:rsidRDefault="00FF7EE0" w:rsidP="00B9011D">
            <w:pPr>
              <w:pStyle w:val="TAH"/>
              <w:rPr>
                <w:sz w:val="16"/>
                <w:szCs w:val="16"/>
              </w:rPr>
            </w:pPr>
            <w:r w:rsidRPr="00CA32B7">
              <w:rPr>
                <w:sz w:val="16"/>
                <w:szCs w:val="16"/>
              </w:rPr>
              <w:t>Date</w:t>
            </w:r>
          </w:p>
        </w:tc>
        <w:tc>
          <w:tcPr>
            <w:tcW w:w="853" w:type="dxa"/>
            <w:shd w:val="pct10" w:color="auto" w:fill="FFFFFF"/>
          </w:tcPr>
          <w:p w14:paraId="216598C3" w14:textId="77777777" w:rsidR="00FF7EE0" w:rsidRPr="00CA32B7" w:rsidRDefault="00FF7EE0" w:rsidP="00B9011D">
            <w:pPr>
              <w:pStyle w:val="TAH"/>
              <w:rPr>
                <w:sz w:val="16"/>
                <w:szCs w:val="16"/>
              </w:rPr>
            </w:pPr>
            <w:r w:rsidRPr="00CA32B7">
              <w:rPr>
                <w:sz w:val="16"/>
                <w:szCs w:val="16"/>
              </w:rPr>
              <w:t>Meeting</w:t>
            </w:r>
          </w:p>
        </w:tc>
        <w:tc>
          <w:tcPr>
            <w:tcW w:w="1041" w:type="dxa"/>
            <w:shd w:val="pct10" w:color="auto" w:fill="FFFFFF"/>
          </w:tcPr>
          <w:p w14:paraId="51A23626" w14:textId="77777777" w:rsidR="00FF7EE0" w:rsidRPr="00CA32B7" w:rsidRDefault="00FF7EE0" w:rsidP="00B9011D">
            <w:pPr>
              <w:pStyle w:val="TAH"/>
              <w:rPr>
                <w:sz w:val="16"/>
                <w:szCs w:val="16"/>
              </w:rPr>
            </w:pPr>
            <w:proofErr w:type="spellStart"/>
            <w:r w:rsidRPr="00CA32B7">
              <w:rPr>
                <w:sz w:val="16"/>
                <w:szCs w:val="16"/>
              </w:rPr>
              <w:t>TDoc</w:t>
            </w:r>
            <w:proofErr w:type="spellEnd"/>
          </w:p>
        </w:tc>
        <w:tc>
          <w:tcPr>
            <w:tcW w:w="425" w:type="dxa"/>
            <w:shd w:val="pct10" w:color="auto" w:fill="FFFFFF"/>
          </w:tcPr>
          <w:p w14:paraId="57042A51" w14:textId="77777777" w:rsidR="00FF7EE0" w:rsidRPr="00CA32B7" w:rsidRDefault="00FF7EE0" w:rsidP="00B9011D">
            <w:pPr>
              <w:pStyle w:val="TAH"/>
              <w:rPr>
                <w:sz w:val="16"/>
                <w:szCs w:val="16"/>
              </w:rPr>
            </w:pPr>
            <w:r w:rsidRPr="00CA32B7">
              <w:rPr>
                <w:sz w:val="16"/>
                <w:szCs w:val="16"/>
              </w:rPr>
              <w:t>CR</w:t>
            </w:r>
          </w:p>
        </w:tc>
        <w:tc>
          <w:tcPr>
            <w:tcW w:w="425" w:type="dxa"/>
            <w:shd w:val="pct10" w:color="auto" w:fill="FFFFFF"/>
          </w:tcPr>
          <w:p w14:paraId="55D84F73" w14:textId="77777777" w:rsidR="00FF7EE0" w:rsidRPr="00CA32B7" w:rsidRDefault="00FF7EE0" w:rsidP="00B9011D">
            <w:pPr>
              <w:pStyle w:val="TAH"/>
              <w:rPr>
                <w:sz w:val="16"/>
                <w:szCs w:val="16"/>
              </w:rPr>
            </w:pPr>
            <w:r w:rsidRPr="00CA32B7">
              <w:rPr>
                <w:sz w:val="16"/>
                <w:szCs w:val="16"/>
              </w:rPr>
              <w:t>Rev</w:t>
            </w:r>
          </w:p>
        </w:tc>
        <w:tc>
          <w:tcPr>
            <w:tcW w:w="425" w:type="dxa"/>
            <w:shd w:val="pct10" w:color="auto" w:fill="FFFFFF"/>
          </w:tcPr>
          <w:p w14:paraId="666CC970" w14:textId="77777777" w:rsidR="00FF7EE0" w:rsidRPr="00CA32B7" w:rsidRDefault="00FF7EE0" w:rsidP="00B9011D">
            <w:pPr>
              <w:pStyle w:val="TAH"/>
              <w:rPr>
                <w:sz w:val="16"/>
                <w:szCs w:val="16"/>
              </w:rPr>
            </w:pPr>
            <w:r w:rsidRPr="00CA32B7">
              <w:rPr>
                <w:sz w:val="16"/>
                <w:szCs w:val="16"/>
              </w:rPr>
              <w:t>Cat</w:t>
            </w:r>
          </w:p>
        </w:tc>
        <w:tc>
          <w:tcPr>
            <w:tcW w:w="4962" w:type="dxa"/>
            <w:shd w:val="pct10" w:color="auto" w:fill="FFFFFF"/>
          </w:tcPr>
          <w:p w14:paraId="7678C5A5" w14:textId="77777777" w:rsidR="00FF7EE0" w:rsidRPr="00CA32B7" w:rsidRDefault="00FF7EE0" w:rsidP="00B9011D">
            <w:pPr>
              <w:pStyle w:val="TAH"/>
              <w:rPr>
                <w:sz w:val="16"/>
                <w:szCs w:val="16"/>
              </w:rPr>
            </w:pPr>
            <w:r w:rsidRPr="00CA32B7">
              <w:rPr>
                <w:sz w:val="16"/>
                <w:szCs w:val="16"/>
              </w:rPr>
              <w:t>Subject/Comment</w:t>
            </w:r>
          </w:p>
        </w:tc>
        <w:tc>
          <w:tcPr>
            <w:tcW w:w="708" w:type="dxa"/>
            <w:shd w:val="pct10" w:color="auto" w:fill="FFFFFF"/>
          </w:tcPr>
          <w:p w14:paraId="124343BB" w14:textId="77777777" w:rsidR="00FF7EE0" w:rsidRPr="00CA32B7" w:rsidRDefault="00FF7EE0" w:rsidP="00B9011D">
            <w:pPr>
              <w:pStyle w:val="TAH"/>
              <w:rPr>
                <w:sz w:val="16"/>
                <w:szCs w:val="16"/>
              </w:rPr>
            </w:pPr>
            <w:r w:rsidRPr="00CA32B7">
              <w:rPr>
                <w:sz w:val="16"/>
                <w:szCs w:val="16"/>
              </w:rPr>
              <w:t>New version</w:t>
            </w:r>
          </w:p>
        </w:tc>
      </w:tr>
      <w:tr w:rsidR="00FF7EE0" w:rsidRPr="00CA32B7" w14:paraId="7A4F6456" w14:textId="77777777" w:rsidTr="00B9011D">
        <w:tc>
          <w:tcPr>
            <w:tcW w:w="800" w:type="dxa"/>
            <w:shd w:val="solid" w:color="FFFFFF" w:fill="auto"/>
          </w:tcPr>
          <w:p w14:paraId="7F84EABF" w14:textId="77777777" w:rsidR="00FF7EE0" w:rsidRPr="00CA32B7" w:rsidRDefault="00FF7EE0" w:rsidP="00B9011D">
            <w:pPr>
              <w:pStyle w:val="TAL"/>
              <w:rPr>
                <w:color w:val="0000FF"/>
                <w:sz w:val="16"/>
                <w:szCs w:val="16"/>
              </w:rPr>
            </w:pPr>
            <w:r w:rsidRPr="00CA32B7">
              <w:rPr>
                <w:color w:val="0000FF"/>
                <w:sz w:val="16"/>
                <w:szCs w:val="16"/>
              </w:rPr>
              <w:t>2021-02</w:t>
            </w:r>
          </w:p>
        </w:tc>
        <w:tc>
          <w:tcPr>
            <w:tcW w:w="853" w:type="dxa"/>
            <w:shd w:val="solid" w:color="FFFFFF" w:fill="auto"/>
          </w:tcPr>
          <w:p w14:paraId="292E9740" w14:textId="77777777" w:rsidR="00FF7EE0" w:rsidRPr="00CA32B7" w:rsidRDefault="00FF7EE0" w:rsidP="00B9011D">
            <w:pPr>
              <w:pStyle w:val="TAL"/>
              <w:rPr>
                <w:color w:val="0000FF"/>
                <w:sz w:val="16"/>
                <w:szCs w:val="16"/>
              </w:rPr>
            </w:pPr>
            <w:r w:rsidRPr="00CA32B7">
              <w:rPr>
                <w:color w:val="0000FF"/>
                <w:sz w:val="16"/>
                <w:szCs w:val="16"/>
              </w:rPr>
              <w:t>SA2#143-e</w:t>
            </w:r>
          </w:p>
        </w:tc>
        <w:tc>
          <w:tcPr>
            <w:tcW w:w="1041" w:type="dxa"/>
            <w:shd w:val="solid" w:color="FFFFFF" w:fill="auto"/>
          </w:tcPr>
          <w:p w14:paraId="7B6D4172" w14:textId="77777777" w:rsidR="00FF7EE0" w:rsidRPr="00CA32B7" w:rsidRDefault="00FF7EE0" w:rsidP="00B9011D">
            <w:pPr>
              <w:pStyle w:val="TAL"/>
              <w:rPr>
                <w:color w:val="0000FF"/>
                <w:sz w:val="16"/>
                <w:szCs w:val="16"/>
              </w:rPr>
            </w:pPr>
            <w:r w:rsidRPr="00CA32B7">
              <w:rPr>
                <w:color w:val="0000FF"/>
                <w:sz w:val="16"/>
                <w:szCs w:val="16"/>
              </w:rPr>
              <w:t>S2-2101029</w:t>
            </w:r>
          </w:p>
        </w:tc>
        <w:tc>
          <w:tcPr>
            <w:tcW w:w="425" w:type="dxa"/>
            <w:shd w:val="solid" w:color="FFFFFF" w:fill="auto"/>
          </w:tcPr>
          <w:p w14:paraId="2974B265" w14:textId="77777777" w:rsidR="00FF7EE0" w:rsidRPr="00CA32B7" w:rsidRDefault="00FF7EE0" w:rsidP="00B9011D">
            <w:pPr>
              <w:pStyle w:val="TAL"/>
              <w:rPr>
                <w:color w:val="0000FF"/>
                <w:sz w:val="16"/>
                <w:szCs w:val="16"/>
              </w:rPr>
            </w:pPr>
            <w:r w:rsidRPr="00CA32B7">
              <w:rPr>
                <w:color w:val="0000FF"/>
                <w:sz w:val="16"/>
                <w:szCs w:val="16"/>
              </w:rPr>
              <w:t>-</w:t>
            </w:r>
          </w:p>
        </w:tc>
        <w:tc>
          <w:tcPr>
            <w:tcW w:w="425" w:type="dxa"/>
            <w:shd w:val="solid" w:color="FFFFFF" w:fill="auto"/>
          </w:tcPr>
          <w:p w14:paraId="7CEC8974" w14:textId="77777777" w:rsidR="00FF7EE0" w:rsidRPr="00CA32B7" w:rsidRDefault="00FF7EE0" w:rsidP="00B9011D">
            <w:pPr>
              <w:pStyle w:val="TAL"/>
              <w:rPr>
                <w:color w:val="0000FF"/>
                <w:sz w:val="16"/>
                <w:szCs w:val="16"/>
              </w:rPr>
            </w:pPr>
            <w:r w:rsidRPr="00CA32B7">
              <w:rPr>
                <w:color w:val="0000FF"/>
                <w:sz w:val="16"/>
                <w:szCs w:val="16"/>
              </w:rPr>
              <w:t>-</w:t>
            </w:r>
          </w:p>
        </w:tc>
        <w:tc>
          <w:tcPr>
            <w:tcW w:w="425" w:type="dxa"/>
            <w:shd w:val="solid" w:color="FFFFFF" w:fill="auto"/>
          </w:tcPr>
          <w:p w14:paraId="19623342" w14:textId="77777777" w:rsidR="00FF7EE0" w:rsidRPr="00CA32B7" w:rsidRDefault="00FF7EE0" w:rsidP="00B9011D">
            <w:pPr>
              <w:pStyle w:val="TAL"/>
              <w:rPr>
                <w:color w:val="0000FF"/>
                <w:sz w:val="16"/>
                <w:szCs w:val="16"/>
              </w:rPr>
            </w:pPr>
            <w:r w:rsidRPr="00CA32B7">
              <w:rPr>
                <w:color w:val="0000FF"/>
                <w:sz w:val="16"/>
                <w:szCs w:val="16"/>
              </w:rPr>
              <w:t>-</w:t>
            </w:r>
          </w:p>
        </w:tc>
        <w:tc>
          <w:tcPr>
            <w:tcW w:w="4962" w:type="dxa"/>
            <w:shd w:val="solid" w:color="FFFFFF" w:fill="auto"/>
          </w:tcPr>
          <w:p w14:paraId="6755383A" w14:textId="77777777" w:rsidR="00FF7EE0" w:rsidRPr="00CA32B7" w:rsidRDefault="00FF7EE0" w:rsidP="00B9011D">
            <w:pPr>
              <w:pStyle w:val="TAL"/>
              <w:rPr>
                <w:color w:val="0000FF"/>
                <w:sz w:val="16"/>
                <w:szCs w:val="16"/>
              </w:rPr>
            </w:pPr>
            <w:r w:rsidRPr="00CA32B7">
              <w:rPr>
                <w:color w:val="0000FF"/>
                <w:sz w:val="16"/>
                <w:szCs w:val="16"/>
              </w:rPr>
              <w:t>T</w:t>
            </w:r>
            <w:r w:rsidRPr="00CA32B7">
              <w:rPr>
                <w:rFonts w:hint="eastAsia"/>
                <w:color w:val="0000FF"/>
                <w:sz w:val="16"/>
                <w:szCs w:val="16"/>
                <w:lang w:eastAsia="ko-KR"/>
              </w:rPr>
              <w:t>S</w:t>
            </w:r>
            <w:r w:rsidRPr="00CA32B7">
              <w:rPr>
                <w:color w:val="0000FF"/>
                <w:sz w:val="16"/>
                <w:szCs w:val="16"/>
              </w:rPr>
              <w:t xml:space="preserve"> skeleton (approved in S2-2</w:t>
            </w:r>
            <w:r w:rsidRPr="00CA32B7">
              <w:rPr>
                <w:rFonts w:hint="eastAsia"/>
                <w:color w:val="0000FF"/>
                <w:sz w:val="16"/>
                <w:szCs w:val="16"/>
                <w:lang w:eastAsia="ko-KR"/>
              </w:rPr>
              <w:t>1</w:t>
            </w:r>
            <w:r w:rsidRPr="00CA32B7">
              <w:rPr>
                <w:color w:val="0000FF"/>
                <w:sz w:val="16"/>
                <w:szCs w:val="16"/>
                <w:lang w:eastAsia="ko-KR"/>
              </w:rPr>
              <w:t>01029</w:t>
            </w:r>
            <w:r w:rsidRPr="00CA32B7">
              <w:rPr>
                <w:color w:val="0000FF"/>
                <w:sz w:val="16"/>
                <w:szCs w:val="16"/>
              </w:rPr>
              <w:t>)</w:t>
            </w:r>
          </w:p>
        </w:tc>
        <w:tc>
          <w:tcPr>
            <w:tcW w:w="708" w:type="dxa"/>
            <w:shd w:val="solid" w:color="FFFFFF" w:fill="auto"/>
          </w:tcPr>
          <w:p w14:paraId="4B5AED53" w14:textId="77777777" w:rsidR="00FF7EE0" w:rsidRPr="00CA32B7" w:rsidRDefault="00FF7EE0" w:rsidP="00B9011D">
            <w:pPr>
              <w:pStyle w:val="TAL"/>
              <w:rPr>
                <w:color w:val="0000FF"/>
                <w:sz w:val="16"/>
                <w:szCs w:val="16"/>
              </w:rPr>
            </w:pPr>
            <w:r w:rsidRPr="00CA32B7">
              <w:rPr>
                <w:color w:val="0000FF"/>
                <w:sz w:val="16"/>
                <w:szCs w:val="16"/>
              </w:rPr>
              <w:t>0.0.0</w:t>
            </w:r>
          </w:p>
        </w:tc>
      </w:tr>
      <w:tr w:rsidR="00FF7EE0" w:rsidRPr="00E004CC" w14:paraId="2327B2A1" w14:textId="77777777" w:rsidTr="00B9011D">
        <w:tc>
          <w:tcPr>
            <w:tcW w:w="800" w:type="dxa"/>
            <w:shd w:val="solid" w:color="FFFFFF" w:fill="auto"/>
          </w:tcPr>
          <w:p w14:paraId="52C9399E" w14:textId="79277381" w:rsidR="00FF7EE0" w:rsidRPr="00CA32B7" w:rsidRDefault="00322E68" w:rsidP="00B9011D">
            <w:pPr>
              <w:pStyle w:val="TAL"/>
              <w:rPr>
                <w:sz w:val="16"/>
                <w:szCs w:val="16"/>
              </w:rPr>
            </w:pPr>
            <w:r w:rsidRPr="00CA32B7">
              <w:rPr>
                <w:sz w:val="16"/>
                <w:szCs w:val="16"/>
              </w:rPr>
              <w:t>2021-03</w:t>
            </w:r>
          </w:p>
        </w:tc>
        <w:tc>
          <w:tcPr>
            <w:tcW w:w="853" w:type="dxa"/>
            <w:shd w:val="solid" w:color="FFFFFF" w:fill="auto"/>
          </w:tcPr>
          <w:p w14:paraId="0CB43E57" w14:textId="54DD9BB8" w:rsidR="00FF7EE0" w:rsidRPr="00CA32B7" w:rsidRDefault="00322E68" w:rsidP="00B9011D">
            <w:pPr>
              <w:pStyle w:val="TAL"/>
              <w:rPr>
                <w:sz w:val="16"/>
                <w:szCs w:val="16"/>
              </w:rPr>
            </w:pPr>
            <w:r w:rsidRPr="00CA32B7">
              <w:rPr>
                <w:sz w:val="16"/>
                <w:szCs w:val="16"/>
              </w:rPr>
              <w:t>SA2#143-e</w:t>
            </w:r>
          </w:p>
        </w:tc>
        <w:tc>
          <w:tcPr>
            <w:tcW w:w="1041" w:type="dxa"/>
            <w:shd w:val="solid" w:color="FFFFFF" w:fill="auto"/>
          </w:tcPr>
          <w:p w14:paraId="79C83E35" w14:textId="6617D1CB" w:rsidR="00FF7EE0" w:rsidRPr="00CA32B7" w:rsidRDefault="00CA32B7" w:rsidP="00B9011D">
            <w:pPr>
              <w:pStyle w:val="TAL"/>
              <w:rPr>
                <w:sz w:val="16"/>
                <w:szCs w:val="16"/>
              </w:rPr>
            </w:pPr>
            <w:r w:rsidRPr="00CA32B7">
              <w:rPr>
                <w:sz w:val="16"/>
                <w:szCs w:val="16"/>
              </w:rPr>
              <w:t>-</w:t>
            </w:r>
          </w:p>
        </w:tc>
        <w:tc>
          <w:tcPr>
            <w:tcW w:w="425" w:type="dxa"/>
            <w:shd w:val="solid" w:color="FFFFFF" w:fill="auto"/>
          </w:tcPr>
          <w:p w14:paraId="120776B6" w14:textId="041B02C0" w:rsidR="00FF7EE0" w:rsidRPr="00CA32B7" w:rsidRDefault="00322E68" w:rsidP="00B9011D">
            <w:pPr>
              <w:pStyle w:val="TAL"/>
              <w:rPr>
                <w:sz w:val="16"/>
                <w:szCs w:val="16"/>
              </w:rPr>
            </w:pPr>
            <w:r w:rsidRPr="00CA32B7">
              <w:rPr>
                <w:sz w:val="16"/>
                <w:szCs w:val="16"/>
              </w:rPr>
              <w:t>-</w:t>
            </w:r>
          </w:p>
        </w:tc>
        <w:tc>
          <w:tcPr>
            <w:tcW w:w="425" w:type="dxa"/>
            <w:shd w:val="solid" w:color="FFFFFF" w:fill="auto"/>
          </w:tcPr>
          <w:p w14:paraId="4361D68B" w14:textId="1C392075" w:rsidR="00FF7EE0" w:rsidRPr="00CA32B7" w:rsidRDefault="00322E68" w:rsidP="00B9011D">
            <w:pPr>
              <w:pStyle w:val="TAL"/>
              <w:rPr>
                <w:sz w:val="16"/>
                <w:szCs w:val="16"/>
              </w:rPr>
            </w:pPr>
            <w:r w:rsidRPr="00CA32B7">
              <w:rPr>
                <w:sz w:val="16"/>
                <w:szCs w:val="16"/>
              </w:rPr>
              <w:t>-</w:t>
            </w:r>
          </w:p>
        </w:tc>
        <w:tc>
          <w:tcPr>
            <w:tcW w:w="425" w:type="dxa"/>
            <w:shd w:val="solid" w:color="FFFFFF" w:fill="auto"/>
          </w:tcPr>
          <w:p w14:paraId="1B7075B4" w14:textId="3A8594AF" w:rsidR="00FF7EE0" w:rsidRPr="00CA32B7" w:rsidRDefault="00322E68" w:rsidP="00B9011D">
            <w:pPr>
              <w:pStyle w:val="TAL"/>
              <w:rPr>
                <w:sz w:val="16"/>
                <w:szCs w:val="16"/>
              </w:rPr>
            </w:pPr>
            <w:r w:rsidRPr="00CA32B7">
              <w:rPr>
                <w:sz w:val="16"/>
                <w:szCs w:val="16"/>
              </w:rPr>
              <w:t>-</w:t>
            </w:r>
          </w:p>
        </w:tc>
        <w:tc>
          <w:tcPr>
            <w:tcW w:w="4962" w:type="dxa"/>
            <w:shd w:val="solid" w:color="FFFFFF" w:fill="auto"/>
          </w:tcPr>
          <w:p w14:paraId="446040C0" w14:textId="7DD69853" w:rsidR="00FF7EE0" w:rsidRPr="00CA32B7" w:rsidRDefault="00322E68" w:rsidP="00B9011D">
            <w:pPr>
              <w:pStyle w:val="TAL"/>
              <w:rPr>
                <w:sz w:val="16"/>
                <w:szCs w:val="16"/>
              </w:rPr>
            </w:pPr>
            <w:r w:rsidRPr="00CA32B7">
              <w:rPr>
                <w:sz w:val="16"/>
                <w:szCs w:val="16"/>
              </w:rPr>
              <w:t>Updated with approved p-CRs at SA2#143-e</w:t>
            </w:r>
          </w:p>
        </w:tc>
        <w:tc>
          <w:tcPr>
            <w:tcW w:w="708" w:type="dxa"/>
            <w:shd w:val="solid" w:color="FFFFFF" w:fill="auto"/>
          </w:tcPr>
          <w:p w14:paraId="3BA0CEBB" w14:textId="6C433E53" w:rsidR="00FF7EE0" w:rsidRPr="00E004CC" w:rsidRDefault="00322E68" w:rsidP="00B9011D">
            <w:pPr>
              <w:pStyle w:val="TAL"/>
              <w:rPr>
                <w:sz w:val="16"/>
                <w:szCs w:val="16"/>
              </w:rPr>
            </w:pPr>
            <w:r w:rsidRPr="00CA32B7">
              <w:rPr>
                <w:sz w:val="16"/>
                <w:szCs w:val="16"/>
              </w:rPr>
              <w:t>0.1.0</w:t>
            </w:r>
          </w:p>
        </w:tc>
      </w:tr>
      <w:tr w:rsidR="00B10B21" w:rsidRPr="00E004CC" w14:paraId="048A5570" w14:textId="77777777" w:rsidTr="00B9011D">
        <w:tc>
          <w:tcPr>
            <w:tcW w:w="800" w:type="dxa"/>
            <w:shd w:val="solid" w:color="FFFFFF" w:fill="auto"/>
          </w:tcPr>
          <w:p w14:paraId="725ADCDE" w14:textId="48BB3791" w:rsidR="00B10B21" w:rsidRPr="00CA32B7" w:rsidRDefault="00B10B21" w:rsidP="00B10B21">
            <w:pPr>
              <w:pStyle w:val="TAL"/>
              <w:rPr>
                <w:sz w:val="16"/>
                <w:szCs w:val="16"/>
              </w:rPr>
            </w:pPr>
            <w:r w:rsidRPr="00CA32B7">
              <w:rPr>
                <w:sz w:val="16"/>
                <w:szCs w:val="16"/>
              </w:rPr>
              <w:t>2021-0</w:t>
            </w:r>
            <w:r>
              <w:rPr>
                <w:sz w:val="16"/>
                <w:szCs w:val="16"/>
              </w:rPr>
              <w:t>4</w:t>
            </w:r>
          </w:p>
        </w:tc>
        <w:tc>
          <w:tcPr>
            <w:tcW w:w="853" w:type="dxa"/>
            <w:shd w:val="solid" w:color="FFFFFF" w:fill="auto"/>
          </w:tcPr>
          <w:p w14:paraId="22D81594" w14:textId="73B1D317" w:rsidR="00B10B21" w:rsidRPr="00CA32B7" w:rsidRDefault="00B10B21" w:rsidP="00B10B21">
            <w:pPr>
              <w:pStyle w:val="TAL"/>
              <w:rPr>
                <w:sz w:val="16"/>
                <w:szCs w:val="16"/>
              </w:rPr>
            </w:pPr>
            <w:r w:rsidRPr="00CA32B7">
              <w:rPr>
                <w:sz w:val="16"/>
                <w:szCs w:val="16"/>
              </w:rPr>
              <w:t>SA2#14</w:t>
            </w:r>
            <w:r>
              <w:rPr>
                <w:sz w:val="16"/>
                <w:szCs w:val="16"/>
              </w:rPr>
              <w:t>4</w:t>
            </w:r>
            <w:r w:rsidRPr="00CA32B7">
              <w:rPr>
                <w:sz w:val="16"/>
                <w:szCs w:val="16"/>
              </w:rPr>
              <w:t>-e</w:t>
            </w:r>
          </w:p>
        </w:tc>
        <w:tc>
          <w:tcPr>
            <w:tcW w:w="1041" w:type="dxa"/>
            <w:shd w:val="solid" w:color="FFFFFF" w:fill="auto"/>
          </w:tcPr>
          <w:p w14:paraId="56C09C04" w14:textId="0EA4DA7C" w:rsidR="00B10B21" w:rsidRPr="00CA32B7" w:rsidRDefault="00B10B21" w:rsidP="00B10B21">
            <w:pPr>
              <w:pStyle w:val="TAL"/>
              <w:rPr>
                <w:sz w:val="16"/>
                <w:szCs w:val="16"/>
              </w:rPr>
            </w:pPr>
            <w:r w:rsidRPr="00CA32B7">
              <w:rPr>
                <w:sz w:val="16"/>
                <w:szCs w:val="16"/>
              </w:rPr>
              <w:t>-</w:t>
            </w:r>
          </w:p>
        </w:tc>
        <w:tc>
          <w:tcPr>
            <w:tcW w:w="425" w:type="dxa"/>
            <w:shd w:val="solid" w:color="FFFFFF" w:fill="auto"/>
          </w:tcPr>
          <w:p w14:paraId="362E29B5" w14:textId="655E7E6B" w:rsidR="00B10B21" w:rsidRPr="00CA32B7" w:rsidRDefault="00B10B21" w:rsidP="00B10B21">
            <w:pPr>
              <w:pStyle w:val="TAL"/>
              <w:rPr>
                <w:sz w:val="16"/>
                <w:szCs w:val="16"/>
              </w:rPr>
            </w:pPr>
            <w:r w:rsidRPr="00CA32B7">
              <w:rPr>
                <w:sz w:val="16"/>
                <w:szCs w:val="16"/>
              </w:rPr>
              <w:t>-</w:t>
            </w:r>
          </w:p>
        </w:tc>
        <w:tc>
          <w:tcPr>
            <w:tcW w:w="425" w:type="dxa"/>
            <w:shd w:val="solid" w:color="FFFFFF" w:fill="auto"/>
          </w:tcPr>
          <w:p w14:paraId="2402DFF2" w14:textId="7524B1A0" w:rsidR="00B10B21" w:rsidRPr="00CA32B7" w:rsidRDefault="00B10B21" w:rsidP="00B10B21">
            <w:pPr>
              <w:pStyle w:val="TAL"/>
              <w:rPr>
                <w:sz w:val="16"/>
                <w:szCs w:val="16"/>
              </w:rPr>
            </w:pPr>
            <w:r w:rsidRPr="00CA32B7">
              <w:rPr>
                <w:sz w:val="16"/>
                <w:szCs w:val="16"/>
              </w:rPr>
              <w:t>-</w:t>
            </w:r>
          </w:p>
        </w:tc>
        <w:tc>
          <w:tcPr>
            <w:tcW w:w="425" w:type="dxa"/>
            <w:shd w:val="solid" w:color="FFFFFF" w:fill="auto"/>
          </w:tcPr>
          <w:p w14:paraId="1D55FC91" w14:textId="1BBF3067" w:rsidR="00B10B21" w:rsidRPr="00CA32B7" w:rsidRDefault="00B10B21" w:rsidP="00B10B21">
            <w:pPr>
              <w:pStyle w:val="TAL"/>
              <w:rPr>
                <w:sz w:val="16"/>
                <w:szCs w:val="16"/>
              </w:rPr>
            </w:pPr>
            <w:r w:rsidRPr="00CA32B7">
              <w:rPr>
                <w:sz w:val="16"/>
                <w:szCs w:val="16"/>
              </w:rPr>
              <w:t>-</w:t>
            </w:r>
          </w:p>
        </w:tc>
        <w:tc>
          <w:tcPr>
            <w:tcW w:w="4962" w:type="dxa"/>
            <w:shd w:val="solid" w:color="FFFFFF" w:fill="auto"/>
          </w:tcPr>
          <w:p w14:paraId="06C6FC41" w14:textId="69BE7F1D" w:rsidR="00B10B21" w:rsidRPr="00CA32B7" w:rsidRDefault="00B10B21" w:rsidP="00B10B21">
            <w:pPr>
              <w:pStyle w:val="TAL"/>
              <w:rPr>
                <w:sz w:val="16"/>
                <w:szCs w:val="16"/>
              </w:rPr>
            </w:pPr>
            <w:r w:rsidRPr="00CA32B7">
              <w:rPr>
                <w:sz w:val="16"/>
                <w:szCs w:val="16"/>
              </w:rPr>
              <w:t>Updated with approved p-CRs at SA2#14</w:t>
            </w:r>
            <w:r>
              <w:rPr>
                <w:sz w:val="16"/>
                <w:szCs w:val="16"/>
              </w:rPr>
              <w:t>4</w:t>
            </w:r>
            <w:r w:rsidRPr="00CA32B7">
              <w:rPr>
                <w:sz w:val="16"/>
                <w:szCs w:val="16"/>
              </w:rPr>
              <w:t>-e</w:t>
            </w:r>
          </w:p>
        </w:tc>
        <w:tc>
          <w:tcPr>
            <w:tcW w:w="708" w:type="dxa"/>
            <w:shd w:val="solid" w:color="FFFFFF" w:fill="auto"/>
          </w:tcPr>
          <w:p w14:paraId="1AC7F839" w14:textId="6B6E1AC6" w:rsidR="00B10B21" w:rsidRPr="00CA32B7" w:rsidRDefault="00B10B21" w:rsidP="00B10B21">
            <w:pPr>
              <w:pStyle w:val="TAL"/>
              <w:rPr>
                <w:sz w:val="16"/>
                <w:szCs w:val="16"/>
              </w:rPr>
            </w:pPr>
            <w:r w:rsidRPr="00CA32B7">
              <w:rPr>
                <w:sz w:val="16"/>
                <w:szCs w:val="16"/>
              </w:rPr>
              <w:t>0.</w:t>
            </w:r>
            <w:r>
              <w:rPr>
                <w:sz w:val="16"/>
                <w:szCs w:val="16"/>
              </w:rPr>
              <w:t>2</w:t>
            </w:r>
            <w:r w:rsidRPr="00CA32B7">
              <w:rPr>
                <w:sz w:val="16"/>
                <w:szCs w:val="16"/>
              </w:rPr>
              <w:t>.0</w:t>
            </w:r>
          </w:p>
        </w:tc>
      </w:tr>
      <w:tr w:rsidR="00B87BBA" w:rsidRPr="00E004CC" w14:paraId="676A1BB2" w14:textId="77777777" w:rsidTr="00B9011D">
        <w:tc>
          <w:tcPr>
            <w:tcW w:w="800" w:type="dxa"/>
            <w:shd w:val="solid" w:color="FFFFFF" w:fill="auto"/>
          </w:tcPr>
          <w:p w14:paraId="1F88BB56" w14:textId="164278BC" w:rsidR="00B87BBA" w:rsidRPr="00CA32B7" w:rsidRDefault="00B87BBA" w:rsidP="00B10B21">
            <w:pPr>
              <w:pStyle w:val="TAL"/>
              <w:rPr>
                <w:sz w:val="16"/>
                <w:szCs w:val="16"/>
              </w:rPr>
            </w:pPr>
            <w:r>
              <w:rPr>
                <w:sz w:val="16"/>
                <w:szCs w:val="16"/>
              </w:rPr>
              <w:t>2021-06</w:t>
            </w:r>
          </w:p>
        </w:tc>
        <w:tc>
          <w:tcPr>
            <w:tcW w:w="853" w:type="dxa"/>
            <w:shd w:val="solid" w:color="FFFFFF" w:fill="auto"/>
          </w:tcPr>
          <w:p w14:paraId="5B879D9E" w14:textId="05DEBBC8" w:rsidR="00B87BBA" w:rsidRPr="00CA32B7" w:rsidRDefault="00B87BBA" w:rsidP="00B10B21">
            <w:pPr>
              <w:pStyle w:val="TAL"/>
              <w:rPr>
                <w:sz w:val="16"/>
                <w:szCs w:val="16"/>
              </w:rPr>
            </w:pPr>
            <w:r>
              <w:rPr>
                <w:sz w:val="16"/>
                <w:szCs w:val="16"/>
              </w:rPr>
              <w:t>SA2#145e</w:t>
            </w:r>
          </w:p>
        </w:tc>
        <w:tc>
          <w:tcPr>
            <w:tcW w:w="1041" w:type="dxa"/>
            <w:shd w:val="solid" w:color="FFFFFF" w:fill="auto"/>
          </w:tcPr>
          <w:p w14:paraId="7CB6AC42" w14:textId="3915ABBD" w:rsidR="00B87BBA" w:rsidRPr="00CA32B7" w:rsidRDefault="00B87BBA" w:rsidP="00B10B21">
            <w:pPr>
              <w:pStyle w:val="TAL"/>
              <w:rPr>
                <w:sz w:val="16"/>
                <w:szCs w:val="16"/>
              </w:rPr>
            </w:pPr>
            <w:r>
              <w:rPr>
                <w:sz w:val="16"/>
                <w:szCs w:val="16"/>
              </w:rPr>
              <w:t>-</w:t>
            </w:r>
          </w:p>
        </w:tc>
        <w:tc>
          <w:tcPr>
            <w:tcW w:w="425" w:type="dxa"/>
            <w:shd w:val="solid" w:color="FFFFFF" w:fill="auto"/>
          </w:tcPr>
          <w:p w14:paraId="06FB5578" w14:textId="06D409A6" w:rsidR="00B87BBA" w:rsidRPr="00CA32B7" w:rsidRDefault="00B87BBA" w:rsidP="00B10B21">
            <w:pPr>
              <w:pStyle w:val="TAL"/>
              <w:rPr>
                <w:sz w:val="16"/>
                <w:szCs w:val="16"/>
              </w:rPr>
            </w:pPr>
            <w:r>
              <w:rPr>
                <w:sz w:val="16"/>
                <w:szCs w:val="16"/>
              </w:rPr>
              <w:t>-</w:t>
            </w:r>
          </w:p>
        </w:tc>
        <w:tc>
          <w:tcPr>
            <w:tcW w:w="425" w:type="dxa"/>
            <w:shd w:val="solid" w:color="FFFFFF" w:fill="auto"/>
          </w:tcPr>
          <w:p w14:paraId="730A88E0" w14:textId="62506E34" w:rsidR="00B87BBA" w:rsidRPr="00CA32B7" w:rsidRDefault="00B87BBA" w:rsidP="00B10B21">
            <w:pPr>
              <w:pStyle w:val="TAL"/>
              <w:rPr>
                <w:sz w:val="16"/>
                <w:szCs w:val="16"/>
              </w:rPr>
            </w:pPr>
            <w:r>
              <w:rPr>
                <w:sz w:val="16"/>
                <w:szCs w:val="16"/>
              </w:rPr>
              <w:t>-</w:t>
            </w:r>
          </w:p>
        </w:tc>
        <w:tc>
          <w:tcPr>
            <w:tcW w:w="425" w:type="dxa"/>
            <w:shd w:val="solid" w:color="FFFFFF" w:fill="auto"/>
          </w:tcPr>
          <w:p w14:paraId="7631E0A0" w14:textId="08B7FEFF" w:rsidR="00B87BBA" w:rsidRPr="00CA32B7" w:rsidRDefault="00B87BBA" w:rsidP="00B10B21">
            <w:pPr>
              <w:pStyle w:val="TAL"/>
              <w:rPr>
                <w:sz w:val="16"/>
                <w:szCs w:val="16"/>
              </w:rPr>
            </w:pPr>
            <w:r>
              <w:rPr>
                <w:sz w:val="16"/>
                <w:szCs w:val="16"/>
              </w:rPr>
              <w:t>-</w:t>
            </w:r>
          </w:p>
        </w:tc>
        <w:tc>
          <w:tcPr>
            <w:tcW w:w="4962" w:type="dxa"/>
            <w:shd w:val="solid" w:color="FFFFFF" w:fill="auto"/>
          </w:tcPr>
          <w:p w14:paraId="72833FA6" w14:textId="533B3B87" w:rsidR="00B87BBA" w:rsidRPr="00CA32B7" w:rsidRDefault="00B87BBA" w:rsidP="00B10B21">
            <w:pPr>
              <w:pStyle w:val="TAL"/>
              <w:rPr>
                <w:sz w:val="16"/>
                <w:szCs w:val="16"/>
              </w:rPr>
            </w:pPr>
            <w:r>
              <w:rPr>
                <w:sz w:val="16"/>
                <w:szCs w:val="16"/>
              </w:rPr>
              <w:t>Updated with approved p-CRs at SA2#144-e</w:t>
            </w:r>
          </w:p>
        </w:tc>
        <w:tc>
          <w:tcPr>
            <w:tcW w:w="708" w:type="dxa"/>
            <w:shd w:val="solid" w:color="FFFFFF" w:fill="auto"/>
          </w:tcPr>
          <w:p w14:paraId="302DC84E" w14:textId="0C07F593" w:rsidR="00B87BBA" w:rsidRPr="00CA32B7" w:rsidRDefault="00B87BBA" w:rsidP="00B10B21">
            <w:pPr>
              <w:pStyle w:val="TAL"/>
              <w:rPr>
                <w:sz w:val="16"/>
                <w:szCs w:val="16"/>
              </w:rPr>
            </w:pPr>
            <w:r>
              <w:rPr>
                <w:sz w:val="16"/>
                <w:szCs w:val="16"/>
              </w:rPr>
              <w:t>0.3.0</w:t>
            </w:r>
          </w:p>
        </w:tc>
      </w:tr>
      <w:bookmarkEnd w:id="100"/>
      <w:tr w:rsidR="007D5A97" w:rsidRPr="00CA32B7" w14:paraId="3286B478" w14:textId="77777777" w:rsidTr="005B7C73">
        <w:tc>
          <w:tcPr>
            <w:tcW w:w="800" w:type="dxa"/>
            <w:shd w:val="solid" w:color="FFFFFF" w:fill="auto"/>
          </w:tcPr>
          <w:p w14:paraId="2FFA0C75" w14:textId="56E1265C" w:rsidR="007D5A97" w:rsidRPr="00CA32B7" w:rsidRDefault="007D5A97" w:rsidP="005B7C73">
            <w:pPr>
              <w:pStyle w:val="TAL"/>
              <w:rPr>
                <w:color w:val="0000FF"/>
                <w:sz w:val="16"/>
                <w:szCs w:val="16"/>
              </w:rPr>
            </w:pPr>
            <w:r w:rsidRPr="00CA32B7">
              <w:rPr>
                <w:color w:val="0000FF"/>
                <w:sz w:val="16"/>
                <w:szCs w:val="16"/>
              </w:rPr>
              <w:t>2021-0</w:t>
            </w:r>
            <w:r>
              <w:rPr>
                <w:color w:val="0000FF"/>
                <w:sz w:val="16"/>
                <w:szCs w:val="16"/>
              </w:rPr>
              <w:t>6</w:t>
            </w:r>
          </w:p>
        </w:tc>
        <w:tc>
          <w:tcPr>
            <w:tcW w:w="853" w:type="dxa"/>
            <w:shd w:val="solid" w:color="FFFFFF" w:fill="auto"/>
          </w:tcPr>
          <w:p w14:paraId="26BCB3C8" w14:textId="34772840" w:rsidR="007D5A97" w:rsidRPr="00CA32B7" w:rsidRDefault="007D5A97" w:rsidP="005B7C73">
            <w:pPr>
              <w:pStyle w:val="TAL"/>
              <w:rPr>
                <w:color w:val="0000FF"/>
                <w:sz w:val="16"/>
                <w:szCs w:val="16"/>
              </w:rPr>
            </w:pPr>
            <w:r>
              <w:rPr>
                <w:color w:val="0000FF"/>
                <w:sz w:val="16"/>
                <w:szCs w:val="16"/>
              </w:rPr>
              <w:t>SA#92E</w:t>
            </w:r>
          </w:p>
        </w:tc>
        <w:tc>
          <w:tcPr>
            <w:tcW w:w="1041" w:type="dxa"/>
            <w:shd w:val="solid" w:color="FFFFFF" w:fill="auto"/>
          </w:tcPr>
          <w:p w14:paraId="3049B9E0" w14:textId="4768C813" w:rsidR="007D5A97" w:rsidRPr="00CA32B7" w:rsidRDefault="007D5A97" w:rsidP="005B7C73">
            <w:pPr>
              <w:pStyle w:val="TAL"/>
              <w:rPr>
                <w:color w:val="0000FF"/>
                <w:sz w:val="16"/>
                <w:szCs w:val="16"/>
              </w:rPr>
            </w:pPr>
            <w:r w:rsidRPr="00CA32B7">
              <w:rPr>
                <w:color w:val="0000FF"/>
                <w:sz w:val="16"/>
                <w:szCs w:val="16"/>
              </w:rPr>
              <w:t>S</w:t>
            </w:r>
            <w:r>
              <w:rPr>
                <w:color w:val="0000FF"/>
                <w:sz w:val="16"/>
                <w:szCs w:val="16"/>
              </w:rPr>
              <w:t>P</w:t>
            </w:r>
            <w:r w:rsidRPr="00CA32B7">
              <w:rPr>
                <w:color w:val="0000FF"/>
                <w:sz w:val="16"/>
                <w:szCs w:val="16"/>
              </w:rPr>
              <w:t>-210</w:t>
            </w:r>
            <w:r>
              <w:rPr>
                <w:color w:val="0000FF"/>
                <w:sz w:val="16"/>
                <w:szCs w:val="16"/>
              </w:rPr>
              <w:t>366</w:t>
            </w:r>
          </w:p>
        </w:tc>
        <w:tc>
          <w:tcPr>
            <w:tcW w:w="425" w:type="dxa"/>
            <w:shd w:val="solid" w:color="FFFFFF" w:fill="auto"/>
          </w:tcPr>
          <w:p w14:paraId="176CA563" w14:textId="77777777" w:rsidR="007D5A97" w:rsidRPr="00CA32B7" w:rsidRDefault="007D5A97" w:rsidP="005B7C73">
            <w:pPr>
              <w:pStyle w:val="TAL"/>
              <w:rPr>
                <w:color w:val="0000FF"/>
                <w:sz w:val="16"/>
                <w:szCs w:val="16"/>
              </w:rPr>
            </w:pPr>
            <w:r w:rsidRPr="00CA32B7">
              <w:rPr>
                <w:color w:val="0000FF"/>
                <w:sz w:val="16"/>
                <w:szCs w:val="16"/>
              </w:rPr>
              <w:t>-</w:t>
            </w:r>
          </w:p>
        </w:tc>
        <w:tc>
          <w:tcPr>
            <w:tcW w:w="425" w:type="dxa"/>
            <w:shd w:val="solid" w:color="FFFFFF" w:fill="auto"/>
          </w:tcPr>
          <w:p w14:paraId="3E1186BB" w14:textId="77777777" w:rsidR="007D5A97" w:rsidRPr="00CA32B7" w:rsidRDefault="007D5A97" w:rsidP="005B7C73">
            <w:pPr>
              <w:pStyle w:val="TAL"/>
              <w:rPr>
                <w:color w:val="0000FF"/>
                <w:sz w:val="16"/>
                <w:szCs w:val="16"/>
              </w:rPr>
            </w:pPr>
            <w:r w:rsidRPr="00CA32B7">
              <w:rPr>
                <w:color w:val="0000FF"/>
                <w:sz w:val="16"/>
                <w:szCs w:val="16"/>
              </w:rPr>
              <w:t>-</w:t>
            </w:r>
          </w:p>
        </w:tc>
        <w:tc>
          <w:tcPr>
            <w:tcW w:w="425" w:type="dxa"/>
            <w:shd w:val="solid" w:color="FFFFFF" w:fill="auto"/>
          </w:tcPr>
          <w:p w14:paraId="416A7D83" w14:textId="77777777" w:rsidR="007D5A97" w:rsidRPr="00CA32B7" w:rsidRDefault="007D5A97" w:rsidP="005B7C73">
            <w:pPr>
              <w:pStyle w:val="TAL"/>
              <w:rPr>
                <w:color w:val="0000FF"/>
                <w:sz w:val="16"/>
                <w:szCs w:val="16"/>
              </w:rPr>
            </w:pPr>
            <w:r w:rsidRPr="00CA32B7">
              <w:rPr>
                <w:color w:val="0000FF"/>
                <w:sz w:val="16"/>
                <w:szCs w:val="16"/>
              </w:rPr>
              <w:t>-</w:t>
            </w:r>
          </w:p>
        </w:tc>
        <w:tc>
          <w:tcPr>
            <w:tcW w:w="4962" w:type="dxa"/>
            <w:shd w:val="solid" w:color="FFFFFF" w:fill="auto"/>
          </w:tcPr>
          <w:p w14:paraId="2D5DF2AB" w14:textId="6CE939D7" w:rsidR="007D5A97" w:rsidRPr="00CA32B7" w:rsidRDefault="007D5A97" w:rsidP="005B7C73">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08334911" w14:textId="054BDCB2" w:rsidR="007D5A97" w:rsidRPr="00CA32B7" w:rsidRDefault="007D5A97" w:rsidP="005B7C73">
            <w:pPr>
              <w:pStyle w:val="TAL"/>
              <w:rPr>
                <w:color w:val="0000FF"/>
                <w:sz w:val="16"/>
                <w:szCs w:val="16"/>
              </w:rPr>
            </w:pPr>
            <w:r>
              <w:rPr>
                <w:color w:val="0000FF"/>
                <w:sz w:val="16"/>
                <w:szCs w:val="16"/>
              </w:rPr>
              <w:t>1</w:t>
            </w:r>
            <w:r w:rsidRPr="00CA32B7">
              <w:rPr>
                <w:color w:val="0000FF"/>
                <w:sz w:val="16"/>
                <w:szCs w:val="16"/>
              </w:rPr>
              <w:t>.0.0</w:t>
            </w:r>
          </w:p>
        </w:tc>
      </w:tr>
    </w:tbl>
    <w:p w14:paraId="366FF5F3" w14:textId="77777777" w:rsidR="00080512" w:rsidRDefault="00080512"/>
    <w:sectPr w:rsidR="00080512">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2" w:author="S2-2104922" w:date="2021-06-03T11:33:00Z" w:initials="4922">
    <w:p w14:paraId="100BE886" w14:textId="53B90FA0" w:rsidR="003F11C0" w:rsidRDefault="003F11C0">
      <w:pPr>
        <w:pStyle w:val="CommentText"/>
      </w:pPr>
      <w:r>
        <w:rPr>
          <w:rStyle w:val="CommentReference"/>
        </w:rPr>
        <w:annotationRef/>
      </w:r>
      <w:r>
        <w:t>Clash between 4922 and 3797. Rapporteur believes 3797 is correct and did not implement 4922 change to “UAV”</w:t>
      </w:r>
    </w:p>
  </w:comment>
  <w:comment w:id="223" w:author="S2-2104922" w:date="2021-06-03T11:34:00Z" w:initials="4922">
    <w:p w14:paraId="4059FCC9" w14:textId="76FA0A08" w:rsidR="003F11C0" w:rsidRDefault="003F11C0">
      <w:pPr>
        <w:pStyle w:val="CommentText"/>
      </w:pPr>
      <w:r>
        <w:rPr>
          <w:rStyle w:val="CommentReference"/>
        </w:rPr>
        <w:annotationRef/>
      </w:r>
      <w:r>
        <w:t>Clash between 4922 and 3797, “from” versus“of the”. Rapporteur chose text from 3797.</w:t>
      </w:r>
    </w:p>
  </w:comment>
  <w:comment w:id="224" w:author="S2-2104922" w:date="2021-06-03T11:36:00Z" w:initials="4922">
    <w:p w14:paraId="586E0AA5" w14:textId="736D689C" w:rsidR="003F11C0" w:rsidRDefault="003F11C0">
      <w:pPr>
        <w:pStyle w:val="CommentText"/>
      </w:pPr>
      <w:r>
        <w:rPr>
          <w:rStyle w:val="CommentReference"/>
        </w:rPr>
        <w:annotationRef/>
      </w:r>
      <w:r>
        <w:t>Clash between 4922 and 3797. 4922 suggests stating “UAV”, but 3797 in step (d) uses “UE”. For consistency, rapporteur decided to use “UE”</w:t>
      </w:r>
    </w:p>
  </w:comment>
  <w:comment w:id="225" w:author="S2-2104922" w:date="2021-06-03T11:37:00Z" w:initials="4922">
    <w:p w14:paraId="5C73CB91" w14:textId="76E3D2BE" w:rsidR="003F11C0" w:rsidRDefault="003F11C0">
      <w:pPr>
        <w:pStyle w:val="CommentText"/>
      </w:pPr>
      <w:r>
        <w:rPr>
          <w:rStyle w:val="CommentReference"/>
        </w:rPr>
        <w:annotationRef/>
      </w:r>
      <w:r>
        <w:t>Clash between 4922 and 3797. 4922 suggests stating “UAV”, but 3797 in step (d) uses “UE”. For consistency, rapporteur decided to maintain “UE”</w:t>
      </w:r>
    </w:p>
  </w:comment>
  <w:comment w:id="229" w:author="S2-2104929" w:date="2021-06-04T11:14:00Z" w:initials="4929">
    <w:p w14:paraId="1EBB1221" w14:textId="16E7B471" w:rsidR="001C09E0" w:rsidRDefault="001C09E0">
      <w:pPr>
        <w:pStyle w:val="CommentText"/>
      </w:pPr>
      <w:r>
        <w:rPr>
          <w:rStyle w:val="CommentReference"/>
        </w:rPr>
        <w:annotationRef/>
      </w:r>
      <w:r>
        <w:t>S2-2104918 proposed a “shall”. However, during the discussion that led to approving S2-2104929, it was decided to have a “may” and add an editor’s note. Rapporteur chose to implement 4929.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0BE886" w15:done="0"/>
  <w15:commentEx w15:paraId="4059FCC9" w15:done="0"/>
  <w15:commentEx w15:paraId="586E0AA5" w15:done="0"/>
  <w15:commentEx w15:paraId="5C73CB91" w15:done="0"/>
  <w15:commentEx w15:paraId="1EBB12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33C81" w16cex:dateUtc="2021-06-03T18:33:00Z"/>
  <w16cex:commentExtensible w16cex:durableId="24633CD4" w16cex:dateUtc="2021-06-03T18:34:00Z"/>
  <w16cex:commentExtensible w16cex:durableId="24633D22" w16cex:dateUtc="2021-06-03T18:36:00Z"/>
  <w16cex:commentExtensible w16cex:durableId="24633D5C" w16cex:dateUtc="2021-06-03T18:37:00Z"/>
  <w16cex:commentExtensible w16cex:durableId="2464899D" w16cex:dateUtc="2021-06-04T1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0BE886" w16cid:durableId="24633C81"/>
  <w16cid:commentId w16cid:paraId="4059FCC9" w16cid:durableId="24633CD4"/>
  <w16cid:commentId w16cid:paraId="586E0AA5" w16cid:durableId="24633D22"/>
  <w16cid:commentId w16cid:paraId="5C73CB91" w16cid:durableId="24633D5C"/>
  <w16cid:commentId w16cid:paraId="1EBB1221" w16cid:durableId="246489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38D92" w14:textId="77777777" w:rsidR="00641226" w:rsidRDefault="00641226">
      <w:r>
        <w:separator/>
      </w:r>
    </w:p>
  </w:endnote>
  <w:endnote w:type="continuationSeparator" w:id="0">
    <w:p w14:paraId="120ECA26" w14:textId="77777777" w:rsidR="00641226" w:rsidRDefault="0064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19E98" w14:textId="77777777" w:rsidR="00641226" w:rsidRDefault="00641226">
      <w:r>
        <w:separator/>
      </w:r>
    </w:p>
  </w:footnote>
  <w:footnote w:type="continuationSeparator" w:id="0">
    <w:p w14:paraId="54D31BCF" w14:textId="77777777" w:rsidR="00641226" w:rsidRDefault="00641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749B9C58"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A97">
      <w:rPr>
        <w:rFonts w:ascii="Arial" w:hAnsi="Arial" w:cs="Arial"/>
        <w:b/>
        <w:noProof/>
        <w:sz w:val="18"/>
        <w:szCs w:val="18"/>
      </w:rPr>
      <w:t>3GPP TS 23.256 V1.0.0 (2021-06)</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716C384"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A97">
      <w:rPr>
        <w:rFonts w:ascii="Arial" w:hAnsi="Arial" w:cs="Arial"/>
        <w:b/>
        <w:noProof/>
        <w:sz w:val="18"/>
        <w:szCs w:val="18"/>
      </w:rPr>
      <w:t>Release 17</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2-2104922">
    <w15:presenceInfo w15:providerId="None" w15:userId="S2-2104922"/>
  </w15:person>
  <w15:person w15:author="S2-2104929">
    <w15:presenceInfo w15:providerId="None" w15:userId="S2-2104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10EA"/>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1E17"/>
    <w:rsid w:val="00273C95"/>
    <w:rsid w:val="002746F2"/>
    <w:rsid w:val="00274C0C"/>
    <w:rsid w:val="00274EFF"/>
    <w:rsid w:val="00281245"/>
    <w:rsid w:val="00283973"/>
    <w:rsid w:val="00283999"/>
    <w:rsid w:val="00284D47"/>
    <w:rsid w:val="00284EB4"/>
    <w:rsid w:val="0028608B"/>
    <w:rsid w:val="00287856"/>
    <w:rsid w:val="00290B1D"/>
    <w:rsid w:val="0029323F"/>
    <w:rsid w:val="0029449F"/>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31502"/>
    <w:rsid w:val="003315F4"/>
    <w:rsid w:val="003333E1"/>
    <w:rsid w:val="003338B3"/>
    <w:rsid w:val="00333CC6"/>
    <w:rsid w:val="00333E13"/>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6459"/>
    <w:rsid w:val="005566B7"/>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60598"/>
    <w:rsid w:val="008607A3"/>
    <w:rsid w:val="00860B61"/>
    <w:rsid w:val="00860B95"/>
    <w:rsid w:val="00863375"/>
    <w:rsid w:val="00864F3F"/>
    <w:rsid w:val="008651E3"/>
    <w:rsid w:val="00870499"/>
    <w:rsid w:val="00871C27"/>
    <w:rsid w:val="00872A2E"/>
    <w:rsid w:val="00873AF2"/>
    <w:rsid w:val="0087440C"/>
    <w:rsid w:val="00874F6E"/>
    <w:rsid w:val="008762E0"/>
    <w:rsid w:val="008768CA"/>
    <w:rsid w:val="008819E5"/>
    <w:rsid w:val="00881FF8"/>
    <w:rsid w:val="00883EF2"/>
    <w:rsid w:val="008867C7"/>
    <w:rsid w:val="008868E8"/>
    <w:rsid w:val="00887031"/>
    <w:rsid w:val="00887B9D"/>
    <w:rsid w:val="0089114A"/>
    <w:rsid w:val="0089148C"/>
    <w:rsid w:val="00892B15"/>
    <w:rsid w:val="00894171"/>
    <w:rsid w:val="00895A55"/>
    <w:rsid w:val="00897235"/>
    <w:rsid w:val="008A3FF5"/>
    <w:rsid w:val="008B036F"/>
    <w:rsid w:val="008B2291"/>
    <w:rsid w:val="008B2544"/>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69EB"/>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977"/>
    <w:rsid w:val="00E83C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7D55"/>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microsoft.com/office/2016/09/relationships/commentsIds" Target="commentsIds.xml"/><Relationship Id="rId39" Type="http://schemas.openxmlformats.org/officeDocument/2006/relationships/package" Target="embeddings/Microsoft_Visio_Drawing7.vsdx"/><Relationship Id="rId21" Type="http://schemas.openxmlformats.org/officeDocument/2006/relationships/package" Target="embeddings/Microsoft_Visio_Drawing1.vsdx"/><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10.vsdx"/><Relationship Id="rId50" Type="http://schemas.openxmlformats.org/officeDocument/2006/relationships/image" Target="media/image19.emf"/><Relationship Id="rId55"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microsoft.com/office/2011/relationships/commentsExtended" Target="commentsExtended.xml"/><Relationship Id="rId33" Type="http://schemas.openxmlformats.org/officeDocument/2006/relationships/package" Target="embeddings/Microsoft_Visio_Drawing4.vsdx"/><Relationship Id="rId38" Type="http://schemas.openxmlformats.org/officeDocument/2006/relationships/image" Target="media/image13.e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2.vsdx"/><Relationship Id="rId41" Type="http://schemas.openxmlformats.org/officeDocument/2006/relationships/package" Target="embeddings/Microsoft_Visio_Drawing8.vsdx"/><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image" Target="media/image10.emf"/><Relationship Id="rId37" Type="http://schemas.openxmlformats.org/officeDocument/2006/relationships/package" Target="embeddings/Microsoft_Visio_Drawing6.vsdx"/><Relationship Id="rId40" Type="http://schemas.openxmlformats.org/officeDocument/2006/relationships/image" Target="media/image14.emf"/><Relationship Id="rId45" Type="http://schemas.openxmlformats.org/officeDocument/2006/relationships/package" Target="embeddings/Microsoft_Visio_Drawing9.vsdx"/><Relationship Id="rId53" Type="http://schemas.openxmlformats.org/officeDocument/2006/relationships/package" Target="embeddings/Microsoft_Visio_Drawing13.vsdx"/><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package" Target="embeddings/Microsoft_Visio_Drawing11.vsdx"/><Relationship Id="rId57"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package" Target="embeddings/Microsoft_Visio_Drawing3.vsdx"/><Relationship Id="rId44" Type="http://schemas.openxmlformats.org/officeDocument/2006/relationships/image" Target="media/image16.emf"/><Relationship Id="rId52" Type="http://schemas.openxmlformats.org/officeDocument/2006/relationships/image" Target="media/image2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8/08/relationships/commentsExtensible" Target="commentsExtensible.xml"/><Relationship Id="rId30" Type="http://schemas.openxmlformats.org/officeDocument/2006/relationships/image" Target="media/image9.emf"/><Relationship Id="rId35" Type="http://schemas.openxmlformats.org/officeDocument/2006/relationships/package" Target="embeddings/Microsoft_Visio_Drawing5.vsdx"/><Relationship Id="rId43" Type="http://schemas.openxmlformats.org/officeDocument/2006/relationships/oleObject" Target="embeddings/oleObject3.bin"/><Relationship Id="rId48" Type="http://schemas.openxmlformats.org/officeDocument/2006/relationships/image" Target="media/image18.emf"/><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package" Target="embeddings/Microsoft_Visio_Drawing12.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14446</Words>
  <Characters>77768</Characters>
  <Application>Microsoft Office Word</Application>
  <DocSecurity>0</DocSecurity>
  <Lines>1318</Lines>
  <Paragraphs>794</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91420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23.167_CR0361R2_(Rel-17)_5GSAT_ARCH</cp:lastModifiedBy>
  <cp:revision>2</cp:revision>
  <cp:lastPrinted>2019-02-25T14:05:00Z</cp:lastPrinted>
  <dcterms:created xsi:type="dcterms:W3CDTF">2021-06-07T16:26:00Z</dcterms:created>
  <dcterms:modified xsi:type="dcterms:W3CDTF">2021-06-07T16:26:00Z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