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36481" w14:textId="40829187" w:rsidR="00032DF3" w:rsidRPr="0043109E" w:rsidRDefault="00032DF3" w:rsidP="001E6A74">
      <w:pPr>
        <w:tabs>
          <w:tab w:val="right" w:pos="9638"/>
        </w:tabs>
        <w:rPr>
          <w:rFonts w:ascii="Arial" w:hAnsi="Arial" w:cs="Arial"/>
          <w:b/>
          <w:sz w:val="24"/>
          <w:lang w:val="sv-SE"/>
        </w:rPr>
      </w:pPr>
      <w:r w:rsidRPr="0043109E">
        <w:rPr>
          <w:rFonts w:ascii="Arial" w:hAnsi="Arial" w:cs="Arial"/>
          <w:b/>
          <w:sz w:val="24"/>
          <w:lang w:val="sv-SE"/>
        </w:rPr>
        <w:t>TSG SA Meeting #SP-9</w:t>
      </w:r>
      <w:r w:rsidRPr="0043109E">
        <w:rPr>
          <w:rFonts w:ascii="Arial" w:hAnsi="Arial" w:cs="Arial"/>
          <w:b/>
          <w:sz w:val="24"/>
          <w:szCs w:val="24"/>
          <w:lang w:val="sv-SE"/>
        </w:rPr>
        <w:t>4</w:t>
      </w:r>
      <w:r w:rsidRPr="0043109E">
        <w:rPr>
          <w:rFonts w:ascii="Arial" w:hAnsi="Arial" w:cs="Arial"/>
          <w:b/>
          <w:sz w:val="24"/>
          <w:lang w:val="sv-SE"/>
        </w:rPr>
        <w:t>E</w:t>
      </w:r>
      <w:r w:rsidRPr="0043109E">
        <w:rPr>
          <w:rFonts w:ascii="Arial" w:hAnsi="Arial" w:cs="Arial"/>
          <w:b/>
          <w:sz w:val="24"/>
          <w:lang w:val="sv-SE"/>
        </w:rPr>
        <w:tab/>
        <w:t>SP-211568</w:t>
      </w:r>
    </w:p>
    <w:p w14:paraId="1B03A2C6" w14:textId="77777777" w:rsidR="00032DF3" w:rsidRDefault="00032DF3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75884DC8" w14:textId="77777777" w:rsidR="00032DF3" w:rsidRPr="00BD39AD" w:rsidRDefault="00032DF3" w:rsidP="001E6A74">
      <w:pPr>
        <w:tabs>
          <w:tab w:val="right" w:pos="9638"/>
        </w:tabs>
      </w:pPr>
    </w:p>
    <w:p w14:paraId="75724BEA" w14:textId="091CF948" w:rsidR="00051EF1" w:rsidRDefault="00051EF1" w:rsidP="00051EF1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</w:r>
      <w:r w:rsidR="007155DA" w:rsidRPr="007155DA">
        <w:rPr>
          <w:rFonts w:ascii="Arial" w:hAnsi="Arial" w:cs="Arial"/>
          <w:b/>
          <w:sz w:val="24"/>
        </w:rPr>
        <w:t>SP-211196</w:t>
      </w:r>
    </w:p>
    <w:p w14:paraId="3CD74293" w14:textId="77777777" w:rsidR="00051EF1" w:rsidRDefault="00051EF1" w:rsidP="00051E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2921D0E7" w14:textId="77777777" w:rsidR="00051EF1" w:rsidRPr="00E646E7" w:rsidRDefault="00051EF1" w:rsidP="00051EF1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878D9BA" w14:textId="4DEC0CB9" w:rsidR="0033027D" w:rsidRPr="00B34793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 xml:space="preserve">3GPP </w:t>
      </w:r>
      <w:r w:rsidR="00A23C58" w:rsidRPr="00B34793">
        <w:rPr>
          <w:b/>
          <w:noProof/>
          <w:sz w:val="24"/>
        </w:rPr>
        <w:t xml:space="preserve">SA </w:t>
      </w:r>
      <w:r w:rsidRPr="00B34793">
        <w:rPr>
          <w:b/>
          <w:noProof/>
          <w:sz w:val="24"/>
        </w:rPr>
        <w:t>WG</w:t>
      </w:r>
      <w:r w:rsidR="00366E82" w:rsidRPr="00B34793">
        <w:rPr>
          <w:b/>
          <w:noProof/>
          <w:sz w:val="24"/>
        </w:rPr>
        <w:t>2</w:t>
      </w:r>
      <w:r w:rsidRPr="00B34793">
        <w:rPr>
          <w:b/>
          <w:noProof/>
          <w:sz w:val="24"/>
        </w:rPr>
        <w:t xml:space="preserve"> Meeting #</w:t>
      </w:r>
      <w:r w:rsidR="00366E82" w:rsidRPr="00B34793">
        <w:rPr>
          <w:b/>
          <w:noProof/>
          <w:sz w:val="24"/>
        </w:rPr>
        <w:t>14</w:t>
      </w:r>
      <w:r w:rsidR="00D256D0">
        <w:rPr>
          <w:b/>
          <w:noProof/>
          <w:sz w:val="24"/>
        </w:rPr>
        <w:t>8</w:t>
      </w:r>
      <w:r w:rsidR="00366E82" w:rsidRPr="00B34793">
        <w:rPr>
          <w:b/>
          <w:noProof/>
          <w:sz w:val="24"/>
        </w:rPr>
        <w:t>E</w:t>
      </w:r>
      <w:r w:rsidRPr="00B34793">
        <w:rPr>
          <w:b/>
          <w:noProof/>
          <w:sz w:val="24"/>
        </w:rPr>
        <w:t xml:space="preserve"> </w:t>
      </w:r>
      <w:r w:rsidRPr="00B34793">
        <w:rPr>
          <w:b/>
          <w:noProof/>
          <w:sz w:val="24"/>
        </w:rPr>
        <w:tab/>
      </w:r>
      <w:r w:rsidR="00D256D0" w:rsidRPr="00D256D0">
        <w:rPr>
          <w:b/>
          <w:noProof/>
          <w:sz w:val="24"/>
        </w:rPr>
        <w:t>S2-210</w:t>
      </w:r>
      <w:r w:rsidR="00A1447D">
        <w:rPr>
          <w:b/>
          <w:noProof/>
          <w:sz w:val="24"/>
        </w:rPr>
        <w:t>9353</w:t>
      </w:r>
    </w:p>
    <w:p w14:paraId="5F459C45" w14:textId="73B0EE99" w:rsidR="006A45BA" w:rsidRPr="00B34793" w:rsidRDefault="00366E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34793">
        <w:rPr>
          <w:b/>
          <w:noProof/>
          <w:sz w:val="24"/>
        </w:rPr>
        <w:t>Elbonia</w:t>
      </w:r>
      <w:r w:rsidR="0033027D" w:rsidRPr="00B34793">
        <w:rPr>
          <w:b/>
          <w:noProof/>
          <w:sz w:val="24"/>
        </w:rPr>
        <w:t>,</w:t>
      </w:r>
      <w:r w:rsidRPr="00B34793">
        <w:rPr>
          <w:b/>
          <w:noProof/>
          <w:sz w:val="24"/>
        </w:rPr>
        <w:t xml:space="preserve"> </w:t>
      </w:r>
      <w:r w:rsidR="00D256D0">
        <w:rPr>
          <w:b/>
          <w:noProof/>
          <w:sz w:val="24"/>
        </w:rPr>
        <w:t>November</w:t>
      </w:r>
      <w:r w:rsidR="00D256D0" w:rsidRPr="00B34793">
        <w:rPr>
          <w:b/>
          <w:noProof/>
          <w:sz w:val="24"/>
        </w:rPr>
        <w:t xml:space="preserve"> </w:t>
      </w:r>
      <w:r w:rsidRPr="00B34793">
        <w:rPr>
          <w:b/>
          <w:noProof/>
          <w:sz w:val="24"/>
        </w:rPr>
        <w:t>1</w:t>
      </w:r>
      <w:r w:rsidR="00616D27">
        <w:rPr>
          <w:b/>
          <w:noProof/>
          <w:sz w:val="24"/>
        </w:rPr>
        <w:t>5</w:t>
      </w:r>
      <w:r w:rsidRPr="00B34793">
        <w:rPr>
          <w:b/>
          <w:noProof/>
          <w:sz w:val="24"/>
        </w:rPr>
        <w:t xml:space="preserve"> -- </w:t>
      </w:r>
      <w:r w:rsidR="0058606F" w:rsidRPr="00B34793">
        <w:rPr>
          <w:b/>
          <w:noProof/>
          <w:sz w:val="24"/>
        </w:rPr>
        <w:t>22</w:t>
      </w:r>
      <w:r w:rsidRPr="00B34793">
        <w:rPr>
          <w:b/>
          <w:noProof/>
          <w:sz w:val="24"/>
        </w:rPr>
        <w:t xml:space="preserve"> 2021</w:t>
      </w:r>
      <w:r w:rsidR="0033027D" w:rsidRPr="00B34793">
        <w:rPr>
          <w:b/>
          <w:noProof/>
          <w:sz w:val="24"/>
        </w:rPr>
        <w:tab/>
      </w:r>
      <w:r w:rsidR="0033027D" w:rsidRPr="00B34793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B34793">
        <w:rPr>
          <w:rFonts w:eastAsia="Batang" w:cs="Arial"/>
          <w:sz w:val="18"/>
          <w:szCs w:val="18"/>
          <w:lang w:eastAsia="zh-CN"/>
        </w:rPr>
        <w:t>S2</w:t>
      </w:r>
      <w:r w:rsidR="0033027D" w:rsidRPr="00B34793">
        <w:rPr>
          <w:rFonts w:eastAsia="Batang" w:cs="Arial"/>
          <w:sz w:val="18"/>
          <w:szCs w:val="18"/>
          <w:lang w:eastAsia="zh-CN"/>
        </w:rPr>
        <w:t>-</w:t>
      </w:r>
      <w:r w:rsidRPr="00B34793">
        <w:rPr>
          <w:rFonts w:eastAsia="Batang" w:cs="Arial"/>
          <w:sz w:val="18"/>
          <w:szCs w:val="18"/>
          <w:lang w:eastAsia="zh-CN"/>
        </w:rPr>
        <w:t>21</w:t>
      </w:r>
      <w:r w:rsidR="0000433E" w:rsidRPr="00B34793">
        <w:rPr>
          <w:rFonts w:eastAsia="Batang" w:cs="Arial"/>
          <w:sz w:val="18"/>
          <w:szCs w:val="18"/>
          <w:lang w:eastAsia="zh-CN"/>
        </w:rPr>
        <w:t>0</w:t>
      </w:r>
      <w:r w:rsidR="007910E7" w:rsidRPr="007910E7">
        <w:rPr>
          <w:rFonts w:eastAsia="Batang" w:cs="Arial"/>
          <w:sz w:val="18"/>
          <w:szCs w:val="18"/>
          <w:lang w:eastAsia="zh-CN"/>
        </w:rPr>
        <w:t>8</w:t>
      </w:r>
      <w:r w:rsidR="00A1447D">
        <w:rPr>
          <w:rFonts w:eastAsia="Batang" w:cs="Arial"/>
          <w:sz w:val="18"/>
          <w:szCs w:val="18"/>
          <w:lang w:eastAsia="zh-CN"/>
        </w:rPr>
        <w:t>463</w:t>
      </w:r>
      <w:r w:rsidR="0033027D" w:rsidRPr="00B34793">
        <w:rPr>
          <w:rFonts w:eastAsia="Batang" w:cs="Arial"/>
          <w:sz w:val="18"/>
          <w:szCs w:val="18"/>
          <w:lang w:eastAsia="zh-CN"/>
        </w:rPr>
        <w:t>)</w:t>
      </w:r>
    </w:p>
    <w:p w14:paraId="6B9D21C6" w14:textId="77777777" w:rsidR="00AE25BF" w:rsidRPr="00B3479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2586F8" w14:textId="166D818E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34793">
        <w:rPr>
          <w:rFonts w:ascii="Arial" w:eastAsia="Batang" w:hAnsi="Arial"/>
          <w:b/>
          <w:lang w:val="en-US" w:eastAsia="zh-CN"/>
        </w:rPr>
        <w:t>Source:</w:t>
      </w:r>
      <w:r w:rsidRPr="00B34793">
        <w:rPr>
          <w:rFonts w:ascii="Arial" w:eastAsia="Batang" w:hAnsi="Arial"/>
          <w:b/>
          <w:lang w:val="en-US" w:eastAsia="zh-CN"/>
        </w:rPr>
        <w:tab/>
      </w:r>
      <w:r w:rsidR="00366E82" w:rsidRPr="00B34793">
        <w:rPr>
          <w:rFonts w:ascii="Arial" w:eastAsia="Batang" w:hAnsi="Arial"/>
          <w:b/>
          <w:lang w:val="en-US" w:eastAsia="zh-CN"/>
        </w:rPr>
        <w:t>Ericsson</w:t>
      </w:r>
      <w:r w:rsidR="003B176C" w:rsidRPr="00B34793">
        <w:rPr>
          <w:rFonts w:ascii="Arial" w:eastAsia="Batang" w:hAnsi="Arial"/>
          <w:b/>
          <w:lang w:val="en-US" w:eastAsia="zh-CN"/>
        </w:rPr>
        <w:t>, Futurewei, Convida Wireless, Charter</w:t>
      </w:r>
      <w:r w:rsidR="00532B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C46434" w:rsidRPr="00B34793">
        <w:rPr>
          <w:rFonts w:ascii="Arial" w:eastAsia="Batang" w:hAnsi="Arial"/>
          <w:b/>
          <w:lang w:val="en-US" w:eastAsia="zh-CN"/>
        </w:rPr>
        <w:t xml:space="preserve">China Unicom, </w:t>
      </w:r>
      <w:r w:rsidR="00532B0F" w:rsidRPr="00B34793">
        <w:rPr>
          <w:rFonts w:ascii="Arial" w:eastAsia="Batang" w:hAnsi="Arial"/>
          <w:b/>
          <w:lang w:val="en-US" w:eastAsia="zh-CN"/>
        </w:rPr>
        <w:t>ETRI</w:t>
      </w:r>
      <w:r w:rsidR="00A37C40" w:rsidRPr="00B34793">
        <w:rPr>
          <w:rFonts w:ascii="Arial" w:eastAsia="Batang" w:hAnsi="Arial"/>
          <w:b/>
          <w:lang w:val="en-US" w:eastAsia="zh-CN"/>
        </w:rPr>
        <w:t>; Cisco</w:t>
      </w:r>
      <w:r w:rsidR="00CE1A80" w:rsidRPr="00B34793">
        <w:rPr>
          <w:rFonts w:ascii="Arial" w:eastAsia="Batang" w:hAnsi="Arial"/>
          <w:b/>
          <w:lang w:val="en-US" w:eastAsia="zh-CN"/>
        </w:rPr>
        <w:t>, China Mobile</w:t>
      </w:r>
      <w:r w:rsidR="004505C0" w:rsidRPr="00B34793">
        <w:rPr>
          <w:rFonts w:ascii="Arial" w:eastAsia="Batang" w:hAnsi="Arial"/>
          <w:b/>
          <w:lang w:val="en-US" w:eastAsia="zh-CN"/>
        </w:rPr>
        <w:t>, Lenovo, Motorola Mobility</w:t>
      </w:r>
      <w:r w:rsidR="007E76A5" w:rsidRPr="00B34793">
        <w:rPr>
          <w:rFonts w:ascii="Arial" w:eastAsia="Batang" w:hAnsi="Arial"/>
          <w:b/>
          <w:lang w:val="en-US" w:eastAsia="zh-CN"/>
        </w:rPr>
        <w:t>, Qualcomm, ZTE</w:t>
      </w:r>
      <w:r w:rsidR="00001763" w:rsidRPr="00B34793">
        <w:rPr>
          <w:rFonts w:ascii="Arial" w:eastAsia="Batang" w:hAnsi="Arial"/>
          <w:b/>
          <w:lang w:val="en-US" w:eastAsia="zh-CN"/>
        </w:rPr>
        <w:t xml:space="preserve">, </w:t>
      </w:r>
      <w:r w:rsidR="0000433E" w:rsidRPr="00B34793">
        <w:rPr>
          <w:rFonts w:ascii="Arial" w:eastAsia="Batang" w:hAnsi="Arial"/>
          <w:b/>
          <w:lang w:val="en-US" w:eastAsia="zh-CN"/>
        </w:rPr>
        <w:t>Philips</w:t>
      </w:r>
      <w:r w:rsidR="00E31CE3" w:rsidRPr="00B34793">
        <w:rPr>
          <w:rFonts w:ascii="Arial" w:eastAsia="Batang" w:hAnsi="Arial"/>
          <w:b/>
          <w:lang w:val="en-US" w:eastAsia="zh-CN"/>
        </w:rPr>
        <w:t>, Intel</w:t>
      </w:r>
      <w:r w:rsidR="008A6D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62215E" w:rsidRPr="0062215E">
        <w:rPr>
          <w:rFonts w:ascii="Arial" w:eastAsia="Batang" w:hAnsi="Arial"/>
          <w:b/>
          <w:lang w:val="en-US" w:eastAsia="zh-CN"/>
        </w:rPr>
        <w:t>MATRIXX Software</w:t>
      </w:r>
      <w:r w:rsidR="008A6D0F" w:rsidRPr="00B34793">
        <w:rPr>
          <w:rFonts w:ascii="Arial" w:eastAsia="Batang" w:hAnsi="Arial"/>
          <w:b/>
          <w:lang w:val="en-US" w:eastAsia="zh-CN"/>
        </w:rPr>
        <w:t>, SHARP</w:t>
      </w:r>
      <w:r w:rsidR="00E6735D" w:rsidRPr="00B34793">
        <w:rPr>
          <w:rFonts w:ascii="Arial" w:eastAsia="Batang" w:hAnsi="Arial"/>
          <w:b/>
          <w:lang w:val="en-US" w:eastAsia="zh-CN"/>
        </w:rPr>
        <w:t>, InterDigital</w:t>
      </w:r>
      <w:r w:rsidR="00CB5EFE" w:rsidRPr="00B34793">
        <w:rPr>
          <w:rFonts w:ascii="Arial" w:eastAsia="Batang" w:hAnsi="Arial"/>
          <w:b/>
          <w:lang w:val="en-US" w:eastAsia="zh-CN"/>
        </w:rPr>
        <w:t>, LG Electronics</w:t>
      </w:r>
      <w:r w:rsidR="004F6D86" w:rsidRPr="00B34793">
        <w:rPr>
          <w:rFonts w:ascii="Arial" w:eastAsia="Batang" w:hAnsi="Arial"/>
          <w:b/>
          <w:lang w:val="en-US" w:eastAsia="zh-CN"/>
        </w:rPr>
        <w:t>, NEC</w:t>
      </w:r>
      <w:r w:rsidR="00897133" w:rsidRPr="00B34793">
        <w:rPr>
          <w:rFonts w:ascii="Arial" w:eastAsia="Batang" w:hAnsi="Arial"/>
          <w:b/>
          <w:lang w:val="en-US" w:eastAsia="zh-CN"/>
        </w:rPr>
        <w:t>, Samsung, OPPO</w:t>
      </w:r>
      <w:r w:rsidR="00360489" w:rsidRPr="00B34793">
        <w:rPr>
          <w:rFonts w:ascii="Arial" w:eastAsia="Batang" w:hAnsi="Arial"/>
          <w:b/>
          <w:lang w:val="en-US" w:eastAsia="zh-CN"/>
        </w:rPr>
        <w:t>, T-Mobile USA</w:t>
      </w:r>
      <w:r w:rsidR="007910E7">
        <w:rPr>
          <w:rFonts w:ascii="Arial" w:eastAsia="Batang" w:hAnsi="Arial"/>
          <w:b/>
          <w:lang w:val="en-US" w:eastAsia="zh-CN"/>
        </w:rPr>
        <w:t>, NICT</w:t>
      </w:r>
      <w:r w:rsidR="004F4DB8">
        <w:rPr>
          <w:rFonts w:ascii="Arial" w:eastAsia="Batang" w:hAnsi="Arial"/>
          <w:b/>
          <w:lang w:val="en-US" w:eastAsia="zh-CN"/>
        </w:rPr>
        <w:t xml:space="preserve">, </w:t>
      </w:r>
      <w:r w:rsidR="004F4DB8" w:rsidRPr="004F4DB8">
        <w:rPr>
          <w:rFonts w:ascii="Arial" w:eastAsia="Batang" w:hAnsi="Arial"/>
          <w:b/>
          <w:lang w:val="en-US" w:eastAsia="zh-CN"/>
        </w:rPr>
        <w:t>DISH Network</w:t>
      </w:r>
      <w:r w:rsidR="00761175">
        <w:rPr>
          <w:rFonts w:ascii="Arial" w:eastAsia="Batang" w:hAnsi="Arial"/>
          <w:b/>
          <w:lang w:val="en-US" w:eastAsia="zh-CN"/>
        </w:rPr>
        <w:t>, vivo</w:t>
      </w:r>
      <w:r w:rsidR="00A1447D">
        <w:rPr>
          <w:rFonts w:ascii="Arial" w:eastAsia="Batang" w:hAnsi="Arial"/>
          <w:b/>
          <w:lang w:val="en-US" w:eastAsia="zh-CN"/>
        </w:rPr>
        <w:t>, KPN, CableLabs</w:t>
      </w:r>
      <w:r w:rsidR="008C528E">
        <w:rPr>
          <w:rFonts w:ascii="Arial" w:eastAsia="Batang" w:hAnsi="Arial"/>
          <w:b/>
          <w:lang w:val="en-US" w:eastAsia="zh-CN"/>
        </w:rPr>
        <w:t xml:space="preserve">, Sennheiser, </w:t>
      </w:r>
      <w:r w:rsidR="005D1D34">
        <w:rPr>
          <w:rFonts w:ascii="Arial" w:eastAsia="Batang" w:hAnsi="Arial"/>
          <w:b/>
          <w:lang w:val="en-US" w:eastAsia="zh-CN"/>
        </w:rPr>
        <w:t>Siemens</w:t>
      </w:r>
      <w:r w:rsidR="000C053C">
        <w:rPr>
          <w:rFonts w:ascii="Arial" w:eastAsia="Batang" w:hAnsi="Arial"/>
          <w:b/>
          <w:lang w:val="en-US" w:eastAsia="zh-CN"/>
        </w:rPr>
        <w:t xml:space="preserve">, </w:t>
      </w:r>
      <w:r w:rsidR="000C053C" w:rsidRPr="000C053C">
        <w:rPr>
          <w:rFonts w:ascii="Arial" w:eastAsia="Batang" w:hAnsi="Arial"/>
          <w:b/>
          <w:lang w:val="en-US" w:eastAsia="zh-CN"/>
        </w:rPr>
        <w:t>MediaTek Inc</w:t>
      </w:r>
      <w:r w:rsidR="000C053C">
        <w:rPr>
          <w:rFonts w:ascii="Arial" w:eastAsia="Batang" w:hAnsi="Arial"/>
          <w:b/>
          <w:lang w:val="en-US" w:eastAsia="zh-CN"/>
        </w:rPr>
        <w:t>.</w:t>
      </w:r>
      <w:r w:rsidR="00F4221E">
        <w:rPr>
          <w:rFonts w:ascii="Arial" w:eastAsia="Batang" w:hAnsi="Arial"/>
          <w:b/>
          <w:lang w:val="en-US" w:eastAsia="zh-CN"/>
        </w:rPr>
        <w:t xml:space="preserve">, </w:t>
      </w:r>
      <w:r w:rsidR="00E26BAA" w:rsidRPr="00E26BAA">
        <w:rPr>
          <w:rFonts w:ascii="Arial" w:eastAsia="Batang" w:hAnsi="Arial"/>
          <w:b/>
          <w:lang w:val="en-US" w:eastAsia="zh-CN"/>
        </w:rPr>
        <w:t>Nokia</w:t>
      </w:r>
      <w:r w:rsidR="00E26BAA">
        <w:rPr>
          <w:rFonts w:ascii="Arial" w:eastAsia="Batang" w:hAnsi="Arial"/>
          <w:b/>
          <w:lang w:val="en-US" w:eastAsia="zh-CN"/>
        </w:rPr>
        <w:t xml:space="preserve">, </w:t>
      </w:r>
      <w:r w:rsidR="00E26BAA" w:rsidRPr="00E26BAA">
        <w:rPr>
          <w:rFonts w:ascii="Arial" w:eastAsia="Batang" w:hAnsi="Arial"/>
          <w:b/>
          <w:lang w:val="en-US" w:eastAsia="zh-CN"/>
        </w:rPr>
        <w:t>Nokia Shanghai Bell</w:t>
      </w:r>
      <w:r w:rsidR="00D10E89">
        <w:rPr>
          <w:rFonts w:ascii="Arial" w:eastAsia="Batang" w:hAnsi="Arial"/>
          <w:b/>
          <w:lang w:val="en-US" w:eastAsia="zh-CN"/>
        </w:rPr>
        <w:t xml:space="preserve">, </w:t>
      </w:r>
      <w:r w:rsidR="00D10E89" w:rsidRPr="00D10E89">
        <w:rPr>
          <w:rFonts w:ascii="Arial" w:eastAsia="Batang" w:hAnsi="Arial"/>
          <w:b/>
          <w:lang w:val="en-US" w:eastAsia="zh-CN"/>
        </w:rPr>
        <w:t>Microsoft</w:t>
      </w:r>
    </w:p>
    <w:p w14:paraId="68B78A12" w14:textId="126338A2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 w:cs="Arial"/>
          <w:b/>
          <w:lang w:eastAsia="zh-CN"/>
        </w:rPr>
        <w:t>Title:</w:t>
      </w:r>
      <w:r w:rsidRPr="00B34793">
        <w:rPr>
          <w:rFonts w:ascii="Arial" w:eastAsia="Batang" w:hAnsi="Arial" w:cs="Arial"/>
          <w:b/>
          <w:lang w:eastAsia="zh-CN"/>
        </w:rPr>
        <w:tab/>
        <w:t>New</w:t>
      </w:r>
      <w:r w:rsidR="00366E82" w:rsidRPr="00B34793">
        <w:rPr>
          <w:rFonts w:ascii="Arial" w:eastAsia="Batang" w:hAnsi="Arial" w:cs="Arial"/>
          <w:b/>
          <w:lang w:eastAsia="zh-CN"/>
        </w:rPr>
        <w:t xml:space="preserve"> </w:t>
      </w:r>
      <w:r w:rsidR="000C5FC6" w:rsidRPr="00B34793">
        <w:rPr>
          <w:rFonts w:ascii="Arial" w:eastAsia="Batang" w:hAnsi="Arial" w:cs="Arial"/>
          <w:b/>
          <w:lang w:eastAsia="zh-CN"/>
        </w:rPr>
        <w:t>S</w:t>
      </w:r>
      <w:r w:rsidR="00D31CC8" w:rsidRPr="00B34793">
        <w:rPr>
          <w:rFonts w:ascii="Arial" w:eastAsia="Batang" w:hAnsi="Arial" w:cs="Arial"/>
          <w:b/>
          <w:lang w:eastAsia="zh-CN"/>
        </w:rPr>
        <w:t>ID</w:t>
      </w:r>
      <w:r w:rsidR="00592029" w:rsidRPr="00B34793">
        <w:rPr>
          <w:rFonts w:ascii="Arial" w:eastAsia="Batang" w:hAnsi="Arial" w:cs="Arial"/>
          <w:b/>
          <w:lang w:eastAsia="zh-CN"/>
        </w:rPr>
        <w:t>: Study</w:t>
      </w:r>
      <w:r w:rsidR="00D31CC8" w:rsidRPr="00B34793">
        <w:rPr>
          <w:rFonts w:ascii="Arial" w:eastAsia="Batang" w:hAnsi="Arial" w:cs="Arial"/>
          <w:b/>
          <w:lang w:eastAsia="zh-CN"/>
        </w:rPr>
        <w:t xml:space="preserve"> on</w:t>
      </w:r>
      <w:r w:rsidR="005E5039" w:rsidRPr="00B34793">
        <w:rPr>
          <w:rFonts w:ascii="Arial" w:eastAsia="Batang" w:hAnsi="Arial" w:cs="Arial"/>
          <w:b/>
          <w:lang w:eastAsia="zh-CN"/>
        </w:rPr>
        <w:t xml:space="preserve"> </w:t>
      </w:r>
      <w:r w:rsidR="003B2C2F" w:rsidRPr="00B34793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 w:rsidRPr="00B34793">
        <w:rPr>
          <w:rFonts w:ascii="Arial" w:eastAsia="Batang" w:hAnsi="Arial" w:cs="Arial"/>
          <w:b/>
          <w:lang w:eastAsia="zh-CN"/>
        </w:rPr>
        <w:t>2</w:t>
      </w:r>
    </w:p>
    <w:p w14:paraId="6438B44C" w14:textId="4692FE37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Document for:</w:t>
      </w:r>
      <w:r w:rsidRPr="00B34793">
        <w:rPr>
          <w:rFonts w:ascii="Arial" w:eastAsia="Batang" w:hAnsi="Arial"/>
          <w:b/>
          <w:lang w:eastAsia="zh-CN"/>
        </w:rPr>
        <w:tab/>
      </w:r>
      <w:r w:rsidR="00A65B65" w:rsidRPr="00B34793">
        <w:rPr>
          <w:rFonts w:ascii="Arial" w:eastAsia="Batang" w:hAnsi="Arial"/>
          <w:b/>
          <w:lang w:eastAsia="zh-CN"/>
        </w:rPr>
        <w:t>Approval</w:t>
      </w:r>
    </w:p>
    <w:p w14:paraId="6E69A6B1" w14:textId="7CB79268" w:rsidR="00AE25BF" w:rsidRPr="00B3479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Agenda Item:</w:t>
      </w:r>
      <w:r w:rsidRPr="00B34793">
        <w:rPr>
          <w:rFonts w:ascii="Arial" w:eastAsia="Batang" w:hAnsi="Arial"/>
          <w:b/>
          <w:lang w:eastAsia="zh-CN"/>
        </w:rPr>
        <w:tab/>
      </w:r>
      <w:r w:rsidR="00CB717B" w:rsidRPr="00B34793">
        <w:rPr>
          <w:rFonts w:ascii="Arial" w:eastAsia="Batang" w:hAnsi="Arial"/>
          <w:b/>
          <w:lang w:eastAsia="zh-CN"/>
        </w:rPr>
        <w:t>9.1.</w:t>
      </w:r>
      <w:r w:rsidR="00EC09B5" w:rsidRPr="00B34793">
        <w:rPr>
          <w:rFonts w:ascii="Arial" w:eastAsia="Batang" w:hAnsi="Arial"/>
          <w:b/>
          <w:lang w:eastAsia="zh-CN"/>
        </w:rPr>
        <w:t>3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1691313F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032DF3">
        <w:tab/>
      </w:r>
      <w:r w:rsidR="00592029" w:rsidRPr="00B34793">
        <w:rPr>
          <w:rFonts w:eastAsia="Batang" w:cs="Arial"/>
          <w:bCs/>
          <w:lang w:eastAsia="zh-CN"/>
        </w:rPr>
        <w:t>Study on enhanced support of Non-Public Networks phase 2</w:t>
      </w:r>
    </w:p>
    <w:p w14:paraId="4461466A" w14:textId="624956A1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032DF3">
        <w:tab/>
      </w:r>
      <w:r w:rsidR="000A3067" w:rsidRPr="00B34793">
        <w:t>FS_</w:t>
      </w:r>
      <w:r w:rsidR="0074448E" w:rsidRPr="00B34793">
        <w:t>eNPN</w:t>
      </w:r>
      <w:r w:rsidR="000A65A2" w:rsidRPr="00B34793">
        <w:t>_</w:t>
      </w:r>
      <w:r w:rsidR="00032DF3">
        <w:t>P</w:t>
      </w:r>
      <w:r w:rsidR="000A65A2" w:rsidRPr="00B34793">
        <w:t>h2</w:t>
      </w:r>
    </w:p>
    <w:p w14:paraId="62D72BEB" w14:textId="05EBE0C1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 xml:space="preserve">: </w:t>
      </w:r>
      <w:r w:rsidR="00032DF3">
        <w:tab/>
      </w:r>
      <w:r w:rsidR="00032DF3" w:rsidRPr="00032DF3">
        <w:t>940075</w:t>
      </w:r>
    </w:p>
    <w:p w14:paraId="73BCC749" w14:textId="329929CF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  <w:r w:rsidR="00455DE4" w:rsidRPr="00B34793">
        <w:t xml:space="preserve"> </w:t>
      </w:r>
      <w:r w:rsidR="00455DE4" w:rsidRPr="00B3479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0032DF3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0032DF3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0A91A83F" w:rsidR="004260A5" w:rsidRPr="00B34793" w:rsidRDefault="00B67566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0032DF3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590A29F2" w14:textId="77777777" w:rsidTr="00032DF3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86" w:type="dxa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3A179F5C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30B80513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0032DF3">
        <w:trPr>
          <w:cantSplit/>
          <w:jc w:val="center"/>
        </w:trPr>
        <w:tc>
          <w:tcPr>
            <w:tcW w:w="675" w:type="dxa"/>
          </w:tcPr>
          <w:p w14:paraId="728229FD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0032DF3">
        <w:trPr>
          <w:cantSplit/>
          <w:jc w:val="center"/>
        </w:trPr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0032DF3">
        <w:trPr>
          <w:cantSplit/>
          <w:jc w:val="center"/>
        </w:trPr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0032DF3">
        <w:trPr>
          <w:cantSplit/>
          <w:jc w:val="center"/>
        </w:trPr>
        <w:tc>
          <w:tcPr>
            <w:tcW w:w="675" w:type="dxa"/>
          </w:tcPr>
          <w:p w14:paraId="438F4A8F" w14:textId="2CF4984B" w:rsidR="00BF7C9D" w:rsidRPr="00B34793" w:rsidRDefault="00261210" w:rsidP="001759A7">
            <w:pPr>
              <w:pStyle w:val="TAC"/>
            </w:pPr>
            <w:r w:rsidRPr="00B34793"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0032DF3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0032DF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0032DF3">
        <w:trPr>
          <w:cantSplit/>
          <w:jc w:val="center"/>
        </w:trPr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032DF3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032DF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6164E" w:rsidRPr="00B34793" w14:paraId="489E1313" w14:textId="77777777" w:rsidTr="00032DF3">
        <w:trPr>
          <w:cantSplit/>
          <w:jc w:val="center"/>
        </w:trPr>
        <w:tc>
          <w:tcPr>
            <w:tcW w:w="1101" w:type="dxa"/>
          </w:tcPr>
          <w:p w14:paraId="199C34E1" w14:textId="0CC2AEBF" w:rsidR="0036164E" w:rsidRPr="00B34793" w:rsidRDefault="0036164E" w:rsidP="0036164E">
            <w:r w:rsidRPr="00B34793">
              <w:t>840024</w:t>
            </w:r>
          </w:p>
        </w:tc>
        <w:tc>
          <w:tcPr>
            <w:tcW w:w="3326" w:type="dxa"/>
          </w:tcPr>
          <w:p w14:paraId="18A54FE4" w14:textId="2A590EB1" w:rsidR="0036164E" w:rsidRPr="00B34793" w:rsidRDefault="0036164E" w:rsidP="0036164E">
            <w:r w:rsidRPr="00B34793"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B34793" w:rsidRDefault="0036164E" w:rsidP="0036164E">
            <w:pPr>
              <w:rPr>
                <w:i/>
              </w:rPr>
            </w:pPr>
            <w:r w:rsidRPr="00B34793">
              <w:t>Antecedent Stage 2 study item</w:t>
            </w:r>
          </w:p>
        </w:tc>
      </w:tr>
      <w:tr w:rsidR="008649C9" w:rsidRPr="00B34793" w14:paraId="3DD77912" w14:textId="77777777" w:rsidTr="00032DF3">
        <w:trPr>
          <w:cantSplit/>
          <w:jc w:val="center"/>
        </w:trPr>
        <w:tc>
          <w:tcPr>
            <w:tcW w:w="1101" w:type="dxa"/>
          </w:tcPr>
          <w:p w14:paraId="49B38B16" w14:textId="1FEBDE3B" w:rsidR="008649C9" w:rsidRPr="00B34793" w:rsidRDefault="00E501D1" w:rsidP="0036164E">
            <w:r w:rsidRPr="00B34793">
              <w:t>900015</w:t>
            </w:r>
          </w:p>
        </w:tc>
        <w:tc>
          <w:tcPr>
            <w:tcW w:w="3326" w:type="dxa"/>
          </w:tcPr>
          <w:p w14:paraId="07EBB133" w14:textId="2AC7936F" w:rsidR="008649C9" w:rsidRPr="00B34793" w:rsidRDefault="008649C9" w:rsidP="0036164E">
            <w:r w:rsidRPr="00B34793"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Pr="00B34793" w:rsidRDefault="008649C9" w:rsidP="0036164E">
            <w:r w:rsidRPr="00B34793">
              <w:t>Antecedent Stage 2 work item</w:t>
            </w:r>
          </w:p>
        </w:tc>
      </w:tr>
      <w:tr w:rsidR="008835FC" w:rsidRPr="00B34793" w14:paraId="6C5733F8" w14:textId="77777777" w:rsidTr="00032DF3">
        <w:trPr>
          <w:cantSplit/>
          <w:jc w:val="center"/>
        </w:trPr>
        <w:tc>
          <w:tcPr>
            <w:tcW w:w="1101" w:type="dxa"/>
          </w:tcPr>
          <w:p w14:paraId="6BE1DF7C" w14:textId="54E5C071" w:rsidR="008835FC" w:rsidRPr="00B34793" w:rsidRDefault="0036164E" w:rsidP="0036164E">
            <w:r w:rsidRPr="00B34793">
              <w:t>890023</w:t>
            </w:r>
          </w:p>
        </w:tc>
        <w:tc>
          <w:tcPr>
            <w:tcW w:w="3326" w:type="dxa"/>
          </w:tcPr>
          <w:p w14:paraId="53479361" w14:textId="4E0B7722" w:rsidR="008835FC" w:rsidRPr="00B34793" w:rsidRDefault="0036164E" w:rsidP="0036164E">
            <w:r w:rsidRPr="00B34793">
              <w:t xml:space="preserve">Study on </w:t>
            </w:r>
            <w:bookmarkStart w:id="0" w:name="_Hlk44440045"/>
            <w:r w:rsidRPr="00B34793">
              <w:rPr>
                <w:bCs/>
              </w:rPr>
              <w:t>5G Networks</w:t>
            </w:r>
            <w:bookmarkEnd w:id="0"/>
            <w:r w:rsidRPr="00B34793"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34D6EE71" w:rsidR="008835FC" w:rsidRPr="00B34793" w:rsidRDefault="0036164E" w:rsidP="0036164E">
            <w:r w:rsidRPr="00B34793">
              <w:t>Stage 1 study item</w:t>
            </w:r>
          </w:p>
        </w:tc>
      </w:tr>
      <w:tr w:rsidR="00423EE2" w:rsidRPr="00B34793" w14:paraId="4364A237" w14:textId="77777777" w:rsidTr="00032DF3">
        <w:trPr>
          <w:cantSplit/>
          <w:jc w:val="center"/>
        </w:trPr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871AB99" w14:textId="112A511B" w:rsidR="0030045C" w:rsidRPr="00B34793" w:rsidRDefault="0030045C" w:rsidP="00D521C1">
      <w:pPr>
        <w:spacing w:after="0"/>
        <w:ind w:right="-96"/>
      </w:pPr>
      <w:r w:rsidRPr="00B34793">
        <w:rPr>
          <w:b/>
        </w:rPr>
        <w:t xml:space="preserve">Dependency </w:t>
      </w:r>
      <w:r w:rsidR="00E92452" w:rsidRPr="00B34793">
        <w:rPr>
          <w:b/>
        </w:rPr>
        <w:t xml:space="preserve">on </w:t>
      </w:r>
      <w:r w:rsidRPr="00B34793">
        <w:rPr>
          <w:b/>
        </w:rPr>
        <w:t>non-3GPP (draft) specification</w:t>
      </w:r>
      <w:r w:rsidRPr="00B34793">
        <w:t>:</w:t>
      </w:r>
    </w:p>
    <w:p w14:paraId="6BD10C2F" w14:textId="77777777" w:rsidR="00A9188C" w:rsidRPr="00B34793" w:rsidRDefault="00A9188C" w:rsidP="00251D80">
      <w:pPr>
        <w:rPr>
          <w:i/>
        </w:rPr>
      </w:pPr>
      <w:r w:rsidRPr="00B34793">
        <w:rPr>
          <w:i/>
        </w:rPr>
        <w:t xml:space="preserve">{This </w:t>
      </w:r>
      <w:r w:rsidR="00240DCD" w:rsidRPr="00B34793">
        <w:rPr>
          <w:i/>
        </w:rPr>
        <w:t xml:space="preserve">section </w:t>
      </w:r>
      <w:r w:rsidRPr="00B34793">
        <w:rPr>
          <w:i/>
        </w:rPr>
        <w:t xml:space="preserve">is to </w:t>
      </w:r>
      <w:r w:rsidR="004E5172" w:rsidRPr="00B34793">
        <w:rPr>
          <w:i/>
        </w:rPr>
        <w:t xml:space="preserve">be typically used to </w:t>
      </w:r>
      <w:r w:rsidRPr="00B34793">
        <w:rPr>
          <w:i/>
        </w:rPr>
        <w:t xml:space="preserve">identify the IETF dependencies. Delete </w:t>
      </w:r>
      <w:r w:rsidR="005555B7" w:rsidRPr="00B34793">
        <w:rPr>
          <w:i/>
        </w:rPr>
        <w:t xml:space="preserve">the header "Dependency on non-3GPP (draft) specification:" </w:t>
      </w:r>
      <w:r w:rsidRPr="00B34793">
        <w:rPr>
          <w:i/>
        </w:rPr>
        <w:t>if no such dependency.}</w:t>
      </w:r>
    </w:p>
    <w:p w14:paraId="4DCD4DBA" w14:textId="77777777" w:rsidR="008A76FD" w:rsidRPr="00B34793" w:rsidRDefault="008A76FD" w:rsidP="001C5C86">
      <w:pPr>
        <w:pStyle w:val="Heading2"/>
      </w:pPr>
      <w:r w:rsidRPr="00B34793">
        <w:t>3</w:t>
      </w:r>
      <w:r w:rsidRPr="00B34793">
        <w:tab/>
        <w:t>Justification</w:t>
      </w:r>
    </w:p>
    <w:p w14:paraId="79487481" w14:textId="47BF0BA7" w:rsidR="000275C3" w:rsidRPr="00B34793" w:rsidRDefault="000275C3" w:rsidP="007671D8">
      <w:r w:rsidRPr="00B34793">
        <w:t>Non-</w:t>
      </w:r>
      <w:r w:rsidR="00507D16" w:rsidRPr="00B34793">
        <w:t>P</w:t>
      </w:r>
      <w:r w:rsidR="00E32B81" w:rsidRPr="00B34793">
        <w:t xml:space="preserve">ublic </w:t>
      </w:r>
      <w:r w:rsidR="00507D16" w:rsidRPr="00B34793">
        <w:t>N</w:t>
      </w:r>
      <w:r w:rsidR="00E32B81" w:rsidRPr="00B34793">
        <w:t xml:space="preserve">etwork </w:t>
      </w:r>
      <w:r w:rsidR="00B75F62" w:rsidRPr="00B34793">
        <w:t xml:space="preserve">was </w:t>
      </w:r>
      <w:r w:rsidR="00E32B81" w:rsidRPr="00B34793">
        <w:t xml:space="preserve">introduced </w:t>
      </w:r>
      <w:r w:rsidR="00B75F62" w:rsidRPr="00B34793">
        <w:t xml:space="preserve">in </w:t>
      </w:r>
      <w:r w:rsidR="00E32B81" w:rsidRPr="00B34793">
        <w:t>Rel-16</w:t>
      </w:r>
      <w:r w:rsidR="006B4A11" w:rsidRPr="00B34793">
        <w:t xml:space="preserve"> with basic function</w:t>
      </w:r>
      <w:r w:rsidR="00650D18" w:rsidRPr="00B34793">
        <w:t>s</w:t>
      </w:r>
      <w:r w:rsidR="00BF7910" w:rsidRPr="00B34793">
        <w:t>,</w:t>
      </w:r>
      <w:r w:rsidR="00E32B81" w:rsidRPr="00B34793">
        <w:t xml:space="preserve"> and further enhanced in Rel-1</w:t>
      </w:r>
      <w:r w:rsidR="00BF7910" w:rsidRPr="00B34793">
        <w:t xml:space="preserve">7 </w:t>
      </w:r>
      <w:r w:rsidR="009D0BE2" w:rsidRPr="00B34793">
        <w:t xml:space="preserve">to </w:t>
      </w:r>
      <w:r w:rsidR="0044424B" w:rsidRPr="00B34793">
        <w:t xml:space="preserve">enable </w:t>
      </w:r>
      <w:r w:rsidR="00874A44" w:rsidRPr="00B34793">
        <w:t>wider</w:t>
      </w:r>
      <w:r w:rsidR="0044424B" w:rsidRPr="00B34793">
        <w:t xml:space="preserve"> cooperation </w:t>
      </w:r>
      <w:r w:rsidR="002205E8" w:rsidRPr="00B34793">
        <w:t>between different networks</w:t>
      </w:r>
      <w:r w:rsidR="00D933E4" w:rsidRPr="00B34793">
        <w:t xml:space="preserve">/different entities </w:t>
      </w:r>
      <w:r w:rsidR="005F4DC9" w:rsidRPr="00B34793">
        <w:t xml:space="preserve">to support use cases </w:t>
      </w:r>
      <w:r w:rsidR="00CA5595" w:rsidRPr="00B34793">
        <w:t>for NPN to provide acces</w:t>
      </w:r>
      <w:r w:rsidR="00072204" w:rsidRPr="00B34793">
        <w:t xml:space="preserve">s for UE that has no native </w:t>
      </w:r>
      <w:r w:rsidR="00CD6F1C" w:rsidRPr="00B34793">
        <w:t>credential</w:t>
      </w:r>
      <w:r w:rsidR="0016101C" w:rsidRPr="00B34793">
        <w:t>s</w:t>
      </w:r>
      <w:r w:rsidR="00CD6F1C" w:rsidRPr="00B34793">
        <w:t>/</w:t>
      </w:r>
      <w:r w:rsidR="00072204" w:rsidRPr="00B34793">
        <w:t>subscription</w:t>
      </w:r>
      <w:r w:rsidR="0016101C" w:rsidRPr="00B34793">
        <w:t>s</w:t>
      </w:r>
      <w:r w:rsidR="00072204" w:rsidRPr="00B34793">
        <w:t xml:space="preserve"> </w:t>
      </w:r>
      <w:r w:rsidR="00F1444B" w:rsidRPr="00B34793">
        <w:t>be</w:t>
      </w:r>
      <w:r w:rsidR="00072204" w:rsidRPr="00B34793">
        <w:t>forehan</w:t>
      </w:r>
      <w:r w:rsidR="00BF6E7B" w:rsidRPr="00B34793">
        <w:t>d, as well a</w:t>
      </w:r>
      <w:r w:rsidR="00472E79" w:rsidRPr="00B34793">
        <w:t xml:space="preserve">s </w:t>
      </w:r>
      <w:r w:rsidR="002C2A2C" w:rsidRPr="00B34793">
        <w:t xml:space="preserve">IMS </w:t>
      </w:r>
      <w:r w:rsidR="00F81A6C" w:rsidRPr="00B34793">
        <w:t xml:space="preserve">and </w:t>
      </w:r>
      <w:r w:rsidR="002C2A2C" w:rsidRPr="00B34793">
        <w:t xml:space="preserve">VIAPA </w:t>
      </w:r>
      <w:r w:rsidR="00F81A6C" w:rsidRPr="00B34793">
        <w:t>related</w:t>
      </w:r>
      <w:r w:rsidR="00D256FF" w:rsidRPr="00B34793">
        <w:t xml:space="preserve"> use cases</w:t>
      </w:r>
      <w:r w:rsidR="002C2A2C" w:rsidRPr="00B34793">
        <w:t>.</w:t>
      </w:r>
    </w:p>
    <w:p w14:paraId="6A053D0C" w14:textId="6B1F0D7B" w:rsidR="00544D25" w:rsidRPr="00B34793" w:rsidRDefault="00C82FF4" w:rsidP="007671D8">
      <w:r w:rsidRPr="00B34793">
        <w:t>Rel-17</w:t>
      </w:r>
      <w:r w:rsidR="00BA01FF" w:rsidRPr="00B34793">
        <w:t xml:space="preserve"> FS_eNPN </w:t>
      </w:r>
      <w:r w:rsidR="00ED7A46" w:rsidRPr="00B34793">
        <w:t xml:space="preserve">study has </w:t>
      </w:r>
      <w:r w:rsidR="00302D40" w:rsidRPr="00B34793">
        <w:t xml:space="preserve">concluded </w:t>
      </w:r>
      <w:r w:rsidR="00AA7594" w:rsidRPr="00B34793">
        <w:t xml:space="preserve">in total </w:t>
      </w:r>
      <w:r w:rsidR="00302D40" w:rsidRPr="00B34793">
        <w:t>4 key issues</w:t>
      </w:r>
      <w:r w:rsidR="007671D8" w:rsidRPr="00B34793">
        <w:t xml:space="preserve"> and progressed to the normative phase. But </w:t>
      </w:r>
      <w:r w:rsidR="00112B96" w:rsidRPr="00B34793">
        <w:t>according to</w:t>
      </w:r>
      <w:r w:rsidR="00685A17" w:rsidRPr="00B34793">
        <w:t xml:space="preserve"> TR 23.700-07, there are </w:t>
      </w:r>
      <w:r w:rsidR="00F90514" w:rsidRPr="00B34793">
        <w:t xml:space="preserve">yet </w:t>
      </w:r>
      <w:r w:rsidR="00685A17" w:rsidRPr="00B34793">
        <w:t xml:space="preserve">two key issues </w:t>
      </w:r>
      <w:r w:rsidR="00B356FF" w:rsidRPr="00B34793">
        <w:t xml:space="preserve">not addressed </w:t>
      </w:r>
      <w:r w:rsidR="00112B96" w:rsidRPr="00B34793">
        <w:t xml:space="preserve">in </w:t>
      </w:r>
      <w:r w:rsidR="00544D25" w:rsidRPr="00B34793">
        <w:t>R</w:t>
      </w:r>
      <w:r w:rsidR="00112B96" w:rsidRPr="00B34793">
        <w:t>e</w:t>
      </w:r>
      <w:r w:rsidR="00544D25" w:rsidRPr="00B34793">
        <w:t>l</w:t>
      </w:r>
      <w:r w:rsidR="00DA39A6" w:rsidRPr="00B34793">
        <w:t>-</w:t>
      </w:r>
      <w:r w:rsidR="00544D25" w:rsidRPr="00B34793">
        <w:t>17</w:t>
      </w:r>
      <w:r w:rsidR="00112B96" w:rsidRPr="00B34793">
        <w:t xml:space="preserve"> time frame</w:t>
      </w:r>
      <w:r w:rsidR="00544D25" w:rsidRPr="00B34793">
        <w:t>, namely:</w:t>
      </w:r>
    </w:p>
    <w:p w14:paraId="5720E1D4" w14:textId="6F549749" w:rsidR="006B6607" w:rsidRPr="00B34793" w:rsidRDefault="00D2288A" w:rsidP="00D2288A">
      <w:pPr>
        <w:pStyle w:val="B1"/>
      </w:pPr>
      <w:r w:rsidRPr="00B34793">
        <w:t>-</w:t>
      </w:r>
      <w:r w:rsidRPr="00B34793">
        <w:tab/>
      </w:r>
      <w:r w:rsidR="00CA5694" w:rsidRPr="00B34793">
        <w:t>Support for equivalent SNPNs</w:t>
      </w:r>
    </w:p>
    <w:p w14:paraId="25017832" w14:textId="05E78F64" w:rsidR="00D2288A" w:rsidRPr="00B34793" w:rsidRDefault="00D2288A" w:rsidP="00D2288A">
      <w:pPr>
        <w:pStyle w:val="B1"/>
        <w:rPr>
          <w:lang w:eastAsia="en-US"/>
        </w:rPr>
      </w:pPr>
      <w:r w:rsidRPr="00B34793">
        <w:t>-</w:t>
      </w:r>
      <w:r w:rsidRPr="00B34793">
        <w:tab/>
        <w:t>Support of non-3GPP access for SNPN services</w:t>
      </w:r>
    </w:p>
    <w:p w14:paraId="6DD75637" w14:textId="11A71CDE" w:rsidR="000F0D95" w:rsidRPr="00B34793" w:rsidRDefault="008F2ED0" w:rsidP="00D2288A">
      <w:r w:rsidRPr="00B34793">
        <w:t xml:space="preserve">In addition, </w:t>
      </w:r>
      <w:r w:rsidR="001E198C" w:rsidRPr="00B34793">
        <w:t>Rel-17</w:t>
      </w:r>
      <w:r w:rsidR="00D07BEE" w:rsidRPr="00B34793">
        <w:t xml:space="preserve"> eNPN</w:t>
      </w:r>
      <w:r w:rsidR="001E198C" w:rsidRPr="00B34793">
        <w:t xml:space="preserve"> has addressed basic </w:t>
      </w:r>
      <w:r w:rsidR="000E1D2C" w:rsidRPr="00B34793">
        <w:t xml:space="preserve">UE </w:t>
      </w:r>
      <w:r w:rsidR="001E198C" w:rsidRPr="00B34793">
        <w:t>onboarding function</w:t>
      </w:r>
      <w:r w:rsidR="007328FA" w:rsidRPr="00B34793">
        <w:t>ality</w:t>
      </w:r>
      <w:r w:rsidR="001E198C" w:rsidRPr="00B34793">
        <w:t xml:space="preserve"> for 5GS, but a complete solution may be needed to ad</w:t>
      </w:r>
      <w:r w:rsidR="00C30ABB" w:rsidRPr="00B34793">
        <w:t>d</w:t>
      </w:r>
      <w:r w:rsidR="001E198C" w:rsidRPr="00B34793">
        <w:t>ress</w:t>
      </w:r>
      <w:r w:rsidR="00D65BCB" w:rsidRPr="00B34793">
        <w:t>,</w:t>
      </w:r>
      <w:r w:rsidR="00C30ABB" w:rsidRPr="00B34793">
        <w:t xml:space="preserve"> for example</w:t>
      </w:r>
      <w:r w:rsidR="00B025A1" w:rsidRPr="00B34793">
        <w:t xml:space="preserve"> when the </w:t>
      </w:r>
      <w:r w:rsidR="00665CF9" w:rsidRPr="00B34793">
        <w:t xml:space="preserve">relationship of the </w:t>
      </w:r>
      <w:r w:rsidR="00B025A1" w:rsidRPr="00B34793">
        <w:t>entities</w:t>
      </w:r>
      <w:r w:rsidR="003E1731" w:rsidRPr="00B34793">
        <w:t xml:space="preserve"> </w:t>
      </w:r>
      <w:r w:rsidR="00B025A1" w:rsidRPr="00B34793">
        <w:t>(e.g. Onboarding SNPN, Subscription Owner SNPN, Provisioning Server) involved during the onboarding process</w:t>
      </w:r>
      <w:r w:rsidR="007B2F8A" w:rsidRPr="00B34793">
        <w:t xml:space="preserve"> is not limited to </w:t>
      </w:r>
      <w:r w:rsidR="006D5CE5" w:rsidRPr="00B34793">
        <w:t xml:space="preserve">a </w:t>
      </w:r>
      <w:r w:rsidR="007B2F8A" w:rsidRPr="00B34793">
        <w:t>one to one</w:t>
      </w:r>
      <w:r w:rsidR="006D5CE5" w:rsidRPr="00B34793">
        <w:t xml:space="preserve"> relationship</w:t>
      </w:r>
      <w:r w:rsidR="00D65BCB" w:rsidRPr="00B34793">
        <w:t>.</w:t>
      </w:r>
      <w:r w:rsidR="00C30ABB" w:rsidRPr="00B34793">
        <w:t xml:space="preserve"> </w:t>
      </w:r>
      <w:r w:rsidR="00C63915" w:rsidRPr="00B34793">
        <w:t>In a</w:t>
      </w:r>
      <w:r w:rsidR="00E73697" w:rsidRPr="00B34793">
        <w:t>nother example</w:t>
      </w:r>
      <w:r w:rsidR="004E55E8" w:rsidRPr="00B34793">
        <w:t xml:space="preserve">, </w:t>
      </w:r>
      <w:r w:rsidR="004E04C5" w:rsidRPr="00B34793">
        <w:t xml:space="preserve">control </w:t>
      </w:r>
      <w:r w:rsidR="00661F8B" w:rsidRPr="00B34793">
        <w:t xml:space="preserve">plane provisioning </w:t>
      </w:r>
      <w:r w:rsidR="004E04C5" w:rsidRPr="00B34793">
        <w:t xml:space="preserve">enables </w:t>
      </w:r>
      <w:r w:rsidR="009B6F2A" w:rsidRPr="00B34793">
        <w:t>3GPP</w:t>
      </w:r>
      <w:r w:rsidR="005C37D5" w:rsidRPr="00B34793">
        <w:t xml:space="preserve"> network to </w:t>
      </w:r>
      <w:r w:rsidR="00933EE3" w:rsidRPr="00B34793">
        <w:t xml:space="preserve">have control of the full </w:t>
      </w:r>
      <w:r w:rsidR="004D1987" w:rsidRPr="00B34793">
        <w:t xml:space="preserve">onboarding </w:t>
      </w:r>
      <w:r w:rsidR="00D24E36" w:rsidRPr="00B34793">
        <w:t>process</w:t>
      </w:r>
      <w:r w:rsidR="004D1987" w:rsidRPr="00B34793">
        <w:t xml:space="preserve">, </w:t>
      </w:r>
      <w:r w:rsidR="005012DB" w:rsidRPr="00B34793">
        <w:t>without relying on mechanism outside 3GPP</w:t>
      </w:r>
      <w:r w:rsidR="001970DD" w:rsidRPr="00B34793">
        <w:t xml:space="preserve"> and</w:t>
      </w:r>
      <w:r w:rsidR="001549D1" w:rsidRPr="00B34793">
        <w:t xml:space="preserve"> </w:t>
      </w:r>
      <w:r w:rsidR="001970DD" w:rsidRPr="00B34793">
        <w:t xml:space="preserve">making </w:t>
      </w:r>
      <w:r w:rsidR="002C39A7" w:rsidRPr="00B34793">
        <w:t>the deployment</w:t>
      </w:r>
      <w:r w:rsidR="001970DD" w:rsidRPr="00B34793">
        <w:t xml:space="preserve"> of onboarding function more eff</w:t>
      </w:r>
      <w:r w:rsidR="0021790D" w:rsidRPr="00B34793">
        <w:t>icient.</w:t>
      </w:r>
      <w:r w:rsidR="00190CD9" w:rsidRPr="00B34793">
        <w:t xml:space="preserve"> So,</w:t>
      </w:r>
      <w:r w:rsidR="00FA215A" w:rsidRPr="00B34793">
        <w:t xml:space="preserve"> </w:t>
      </w:r>
      <w:r w:rsidR="00190CD9" w:rsidRPr="00B34793">
        <w:t>f</w:t>
      </w:r>
      <w:r w:rsidR="00A06DC1" w:rsidRPr="00B34793">
        <w:t xml:space="preserve">uture </w:t>
      </w:r>
      <w:r w:rsidR="00F638FE" w:rsidRPr="00B34793">
        <w:t>investigation and study</w:t>
      </w:r>
      <w:r w:rsidR="00A06DC1" w:rsidRPr="00B34793">
        <w:t xml:space="preserve"> </w:t>
      </w:r>
      <w:r w:rsidR="004F7917" w:rsidRPr="00B34793">
        <w:t>may be</w:t>
      </w:r>
      <w:r w:rsidR="00A06DC1" w:rsidRPr="00B34793">
        <w:t xml:space="preserve"> </w:t>
      </w:r>
      <w:r w:rsidR="00A52FB4" w:rsidRPr="00B34793">
        <w:t>required</w:t>
      </w:r>
      <w:r w:rsidR="00A06DC1" w:rsidRPr="00B34793">
        <w:t xml:space="preserve"> to complete</w:t>
      </w:r>
      <w:r w:rsidR="008F0C4F" w:rsidRPr="00B34793">
        <w:t xml:space="preserve"> </w:t>
      </w:r>
      <w:r w:rsidR="00A11B46" w:rsidRPr="00B34793">
        <w:t>the</w:t>
      </w:r>
      <w:r w:rsidR="00190CD9" w:rsidRPr="00B34793">
        <w:t xml:space="preserve"> aspects</w:t>
      </w:r>
      <w:r w:rsidR="008E507C" w:rsidRPr="00B34793">
        <w:t xml:space="preserve"> that </w:t>
      </w:r>
      <w:r w:rsidR="003066BC" w:rsidRPr="00B34793">
        <w:t>can</w:t>
      </w:r>
      <w:r w:rsidR="008E507C" w:rsidRPr="00B34793">
        <w:t>not be solved in Rel-17 time frame</w:t>
      </w:r>
      <w:r w:rsidR="00A06DC1" w:rsidRPr="00B34793">
        <w:t>.</w:t>
      </w:r>
      <w:r w:rsidR="003A08ED" w:rsidRPr="00B34793">
        <w:t xml:space="preserve"> </w:t>
      </w:r>
    </w:p>
    <w:p w14:paraId="1E8DC1A6" w14:textId="77777777" w:rsidR="008A76FD" w:rsidRPr="00B34793" w:rsidRDefault="008A76FD" w:rsidP="001C5C86">
      <w:pPr>
        <w:pStyle w:val="Heading2"/>
      </w:pPr>
      <w:r w:rsidRPr="00B34793">
        <w:t>4</w:t>
      </w:r>
      <w:r w:rsidRPr="00B34793">
        <w:tab/>
        <w:t>Objective</w:t>
      </w:r>
    </w:p>
    <w:p w14:paraId="526D3B22" w14:textId="7984AA5A" w:rsidR="00BD0E5C" w:rsidRPr="00B34793" w:rsidRDefault="0069765C" w:rsidP="00521575">
      <w:r w:rsidRPr="00B34793">
        <w:t>The aim of th</w:t>
      </w:r>
      <w:r w:rsidR="00840105" w:rsidRPr="00B34793">
        <w:t xml:space="preserve">is </w:t>
      </w:r>
      <w:r w:rsidR="00E856C0" w:rsidRPr="00B34793">
        <w:t>study</w:t>
      </w:r>
      <w:r w:rsidR="00840105" w:rsidRPr="00B34793">
        <w:t xml:space="preserve"> </w:t>
      </w:r>
      <w:r w:rsidRPr="00B34793">
        <w:t xml:space="preserve">is to </w:t>
      </w:r>
      <w:r w:rsidR="000329A2" w:rsidRPr="00B34793">
        <w:t xml:space="preserve">investigate </w:t>
      </w:r>
      <w:r w:rsidR="00654CA4" w:rsidRPr="00B34793">
        <w:t>potential enhancement</w:t>
      </w:r>
      <w:r w:rsidR="00CE10E7" w:rsidRPr="00B34793">
        <w:t xml:space="preserve">s </w:t>
      </w:r>
      <w:r w:rsidR="00654CA4" w:rsidRPr="00B34793">
        <w:t>of 5GS</w:t>
      </w:r>
      <w:r w:rsidR="00CE10E7" w:rsidRPr="00B34793">
        <w:t xml:space="preserve"> </w:t>
      </w:r>
      <w:r w:rsidR="00373500" w:rsidRPr="00B34793">
        <w:t xml:space="preserve">that would </w:t>
      </w:r>
      <w:r w:rsidR="002F4186" w:rsidRPr="00B34793">
        <w:t>enable</w:t>
      </w:r>
      <w:r w:rsidR="00373500" w:rsidRPr="00B34793">
        <w:t xml:space="preserve"> </w:t>
      </w:r>
      <w:r w:rsidR="00E300C2" w:rsidRPr="00B34793">
        <w:t>broader us</w:t>
      </w:r>
      <w:r w:rsidR="004A4E05" w:rsidRPr="00B34793">
        <w:t xml:space="preserve">e cases in relation with </w:t>
      </w:r>
      <w:r w:rsidR="00507D16" w:rsidRPr="00B34793">
        <w:t>N</w:t>
      </w:r>
      <w:r w:rsidR="004A4E05" w:rsidRPr="00B34793">
        <w:t>on-</w:t>
      </w:r>
      <w:r w:rsidR="00507D16" w:rsidRPr="00B34793">
        <w:t>P</w:t>
      </w:r>
      <w:r w:rsidR="004A4E05" w:rsidRPr="00B34793">
        <w:t xml:space="preserve">ublic </w:t>
      </w:r>
      <w:r w:rsidR="00507D16" w:rsidRPr="00B34793">
        <w:t>N</w:t>
      </w:r>
      <w:r w:rsidR="004A4E05" w:rsidRPr="00B34793">
        <w:t>etwork.</w:t>
      </w:r>
    </w:p>
    <w:p w14:paraId="5FCD816D" w14:textId="4EBD6234" w:rsidR="009E6149" w:rsidRPr="00B34793" w:rsidRDefault="0074357A" w:rsidP="00521575">
      <w:r w:rsidRPr="00B34793">
        <w:t>The following aspects are in the scope of the study:</w:t>
      </w:r>
    </w:p>
    <w:p w14:paraId="6BF40A19" w14:textId="682B09E8" w:rsidR="0006148C" w:rsidRPr="00B34793" w:rsidRDefault="0074357A" w:rsidP="00FC645B">
      <w:pPr>
        <w:pStyle w:val="B1"/>
      </w:pPr>
      <w:bookmarkStart w:id="1" w:name="_Hlk80263197"/>
      <w:r w:rsidRPr="00B34793">
        <w:t>1.</w:t>
      </w:r>
      <w:r w:rsidR="007F65B7" w:rsidRPr="00B34793">
        <w:tab/>
      </w:r>
      <w:bookmarkStart w:id="2" w:name="_Hlk85727934"/>
      <w:r w:rsidR="007F65B7" w:rsidRPr="00B34793">
        <w:t xml:space="preserve">Support for </w:t>
      </w:r>
      <w:r w:rsidR="00182915" w:rsidRPr="00B34793">
        <w:t xml:space="preserve">enhanced mobility </w:t>
      </w:r>
      <w:r w:rsidR="0091734F" w:rsidRPr="00B34793">
        <w:t xml:space="preserve">by enabling support for </w:t>
      </w:r>
      <w:r w:rsidR="00274F52" w:rsidRPr="00B34793">
        <w:t xml:space="preserve">idle and connected mode mobility between </w:t>
      </w:r>
      <w:r w:rsidR="008C327E" w:rsidRPr="00B34793">
        <w:t>SNPNs</w:t>
      </w:r>
      <w:r w:rsidR="00274F52" w:rsidRPr="00B34793">
        <w:t xml:space="preserve"> without </w:t>
      </w:r>
      <w:r w:rsidR="00E05C0F" w:rsidRPr="00B34793">
        <w:t xml:space="preserve">new </w:t>
      </w:r>
      <w:r w:rsidR="00274F52" w:rsidRPr="00B34793">
        <w:t>network selection</w:t>
      </w:r>
      <w:r w:rsidR="003E4E18" w:rsidRPr="00B34793">
        <w:t>.</w:t>
      </w:r>
    </w:p>
    <w:p w14:paraId="501A9F32" w14:textId="6FCC8169" w:rsidR="00BD117A" w:rsidRPr="00B34793" w:rsidRDefault="0074357A" w:rsidP="004E7824">
      <w:pPr>
        <w:pStyle w:val="B1"/>
      </w:pPr>
      <w:bookmarkStart w:id="3" w:name="_Hlk80263487"/>
      <w:bookmarkEnd w:id="1"/>
      <w:bookmarkEnd w:id="2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365FCAE7" w14:textId="6AB8D2C4" w:rsidR="00000EA3" w:rsidRPr="00B34793" w:rsidRDefault="00BD117A" w:rsidP="0043109E">
      <w:pPr>
        <w:pStyle w:val="B1"/>
      </w:pPr>
      <w:r w:rsidRPr="00B34793">
        <w:t>3.</w:t>
      </w:r>
      <w:r w:rsidRPr="00B34793">
        <w:tab/>
      </w:r>
      <w:r w:rsidR="00273D05">
        <w:t>Void</w:t>
      </w:r>
      <w:r w:rsidR="00414A49" w:rsidRPr="00B34793">
        <w:t xml:space="preserve"> </w:t>
      </w:r>
    </w:p>
    <w:p w14:paraId="16393E50" w14:textId="7C7274CE" w:rsidR="00DB7659" w:rsidRPr="00B34793" w:rsidRDefault="00BD117A" w:rsidP="00DB7659">
      <w:pPr>
        <w:pStyle w:val="B1"/>
      </w:pPr>
      <w:bookmarkStart w:id="4" w:name="_Hlk85727727"/>
      <w:r w:rsidRPr="00B34793">
        <w:t>4</w:t>
      </w:r>
      <w:r w:rsidR="0074357A" w:rsidRPr="00B34793">
        <w:t>.</w:t>
      </w:r>
      <w:r w:rsidR="0074357A" w:rsidRPr="00B34793">
        <w:tab/>
      </w:r>
      <w:r w:rsidR="00B56730">
        <w:t>Void</w:t>
      </w:r>
    </w:p>
    <w:bookmarkEnd w:id="4"/>
    <w:p w14:paraId="24BB2051" w14:textId="2A2E8A1B" w:rsidR="0074357A" w:rsidRPr="00B34793" w:rsidRDefault="007F75EC" w:rsidP="0074357A">
      <w:pPr>
        <w:pStyle w:val="B1"/>
      </w:pPr>
      <w:r w:rsidRPr="00B34793">
        <w:t>5.</w:t>
      </w:r>
      <w:r w:rsidRPr="00B34793">
        <w:tab/>
      </w:r>
      <w:r w:rsidR="0068437C" w:rsidRPr="00B34793">
        <w:t xml:space="preserve">Address </w:t>
      </w:r>
      <w:r w:rsidR="00A62217" w:rsidRPr="00B34793">
        <w:t xml:space="preserve">new </w:t>
      </w:r>
      <w:r w:rsidR="008E7F39" w:rsidRPr="00B34793">
        <w:t xml:space="preserve">SA1 </w:t>
      </w:r>
      <w:r w:rsidR="00BD117A" w:rsidRPr="00B34793">
        <w:t>requirements</w:t>
      </w:r>
      <w:r w:rsidR="005C387E" w:rsidRPr="00B34793">
        <w:t xml:space="preserve"> </w:t>
      </w:r>
      <w:r w:rsidR="004B52B5" w:rsidRPr="00B34793">
        <w:t xml:space="preserve">(e.g. </w:t>
      </w:r>
      <w:r w:rsidR="00207A37" w:rsidRPr="00B34793">
        <w:t xml:space="preserve">TS 22.261 requirements </w:t>
      </w:r>
      <w:r w:rsidR="00DF07F2" w:rsidRPr="00B34793">
        <w:t>from PALS work</w:t>
      </w:r>
      <w:r w:rsidR="004B52B5" w:rsidRPr="00B34793">
        <w:t>)</w:t>
      </w:r>
      <w:r w:rsidR="00BD117A" w:rsidRPr="00B34793">
        <w:t xml:space="preserve"> </w:t>
      </w:r>
      <w:r w:rsidR="00CF475A" w:rsidRPr="00B34793">
        <w:t>related to NPN</w:t>
      </w:r>
      <w:r w:rsidR="00207A37" w:rsidRPr="00B34793">
        <w:t xml:space="preserve"> e.g.:</w:t>
      </w:r>
    </w:p>
    <w:p w14:paraId="7B02697E" w14:textId="136C7F66" w:rsidR="006C5C5F" w:rsidRPr="00B34793" w:rsidRDefault="009403BB" w:rsidP="009403BB">
      <w:pPr>
        <w:pStyle w:val="B2"/>
      </w:pPr>
      <w:r w:rsidRPr="00B34793">
        <w:lastRenderedPageBreak/>
        <w:t>a.</w:t>
      </w:r>
      <w:r w:rsidRPr="00B34793">
        <w:tab/>
      </w:r>
      <w:r w:rsidR="00AF3C43" w:rsidRPr="00B34793">
        <w:t>Support of</w:t>
      </w:r>
      <w:r w:rsidR="00FF60AD" w:rsidRPr="00B34793">
        <w:t xml:space="preserve"> enabling Localized Services </w:t>
      </w:r>
      <w:r w:rsidR="00FE145F" w:rsidRPr="00B34793">
        <w:t xml:space="preserve">via a local hosting NPN </w:t>
      </w:r>
      <w:r w:rsidR="00FF60AD" w:rsidRPr="00B34793">
        <w:t>e.g. by configuration</w:t>
      </w:r>
      <w:r w:rsidR="00321668" w:rsidRPr="00B34793">
        <w:t xml:space="preserve"> of </w:t>
      </w:r>
      <w:r w:rsidR="00805449" w:rsidRPr="00B34793">
        <w:t xml:space="preserve">the </w:t>
      </w:r>
      <w:r w:rsidR="00FE145F" w:rsidRPr="00B34793">
        <w:t xml:space="preserve">local NPN </w:t>
      </w:r>
      <w:r w:rsidR="00805449" w:rsidRPr="00B34793">
        <w:t xml:space="preserve"> </w:t>
      </w:r>
      <w:r w:rsidR="009C09D4" w:rsidRPr="00B34793">
        <w:t>via</w:t>
      </w:r>
      <w:r w:rsidR="00162E32" w:rsidRPr="00B34793">
        <w:t xml:space="preserve"> </w:t>
      </w:r>
      <w:r w:rsidR="00FE145F" w:rsidRPr="00B34793">
        <w:t>interaction with localized service provider</w:t>
      </w:r>
      <w:r w:rsidR="000E1CEE" w:rsidRPr="00B34793">
        <w:t>.</w:t>
      </w:r>
    </w:p>
    <w:p w14:paraId="35243E77" w14:textId="4A7D3E6F" w:rsidR="00E6735D" w:rsidRPr="00B34793" w:rsidRDefault="000E1CEE">
      <w:pPr>
        <w:pStyle w:val="B2"/>
      </w:pPr>
      <w:r w:rsidRPr="00B34793">
        <w:t>b.</w:t>
      </w:r>
      <w:r w:rsidRPr="00B34793">
        <w:tab/>
      </w:r>
      <w:r w:rsidR="006803CF" w:rsidRPr="00B34793">
        <w:t xml:space="preserve">Support for enabling </w:t>
      </w:r>
      <w:r w:rsidR="00FA629B" w:rsidRPr="00B34793">
        <w:t xml:space="preserve">UE to </w:t>
      </w:r>
      <w:r w:rsidR="006803CF" w:rsidRPr="00B34793">
        <w:t>d</w:t>
      </w:r>
      <w:r w:rsidR="00912862" w:rsidRPr="00B34793">
        <w:t xml:space="preserve">iscover, select, access  </w:t>
      </w:r>
      <w:r w:rsidR="00FE145F" w:rsidRPr="00B34793">
        <w:t xml:space="preserve">the local hosting </w:t>
      </w:r>
      <w:r w:rsidR="00FA629B" w:rsidRPr="00B34793">
        <w:t>NPN</w:t>
      </w:r>
      <w:r w:rsidR="00FE145F" w:rsidRPr="00B34793">
        <w:t xml:space="preserve"> and the </w:t>
      </w:r>
      <w:r w:rsidR="006803CF" w:rsidRPr="00B34793">
        <w:t>localized services</w:t>
      </w:r>
      <w:r w:rsidR="00FE145F" w:rsidRPr="00B34793">
        <w:t xml:space="preserve"> </w:t>
      </w:r>
      <w:r w:rsidR="00FA629B" w:rsidRPr="00B34793">
        <w:t>via</w:t>
      </w:r>
      <w:r w:rsidR="00FE145F" w:rsidRPr="00B34793">
        <w:t xml:space="preserve"> the hosting NPN</w:t>
      </w:r>
      <w:r w:rsidR="00FA629B" w:rsidRPr="00B34793">
        <w:t xml:space="preserve"> with proper authorization</w:t>
      </w:r>
      <w:r w:rsidR="007152B8" w:rsidRPr="00B34793">
        <w:t>.</w:t>
      </w:r>
    </w:p>
    <w:p w14:paraId="344AF985" w14:textId="6203A6F3" w:rsidR="00162E32" w:rsidRPr="00B34793" w:rsidRDefault="00162E32" w:rsidP="008A6D0F">
      <w:pPr>
        <w:pStyle w:val="B3"/>
      </w:pPr>
      <w:r w:rsidRPr="00B34793">
        <w:t>-</w:t>
      </w:r>
      <w:r w:rsidRPr="00B34793">
        <w:tab/>
        <w:t xml:space="preserve">Support for both </w:t>
      </w:r>
      <w:r w:rsidR="00897133" w:rsidRPr="00B34793">
        <w:t xml:space="preserve">UE configuration for </w:t>
      </w:r>
      <w:r w:rsidRPr="00B34793">
        <w:t>discovery and selection</w:t>
      </w:r>
      <w:r w:rsidR="009C09D4" w:rsidRPr="00B34793">
        <w:t>,</w:t>
      </w:r>
      <w:r w:rsidRPr="00B34793">
        <w:t xml:space="preserve"> and user manual selection. </w:t>
      </w:r>
    </w:p>
    <w:p w14:paraId="2B711F2C" w14:textId="0DE19D94" w:rsidR="00581D1B" w:rsidRPr="00B34793" w:rsidRDefault="00162E32" w:rsidP="00D86A67">
      <w:pPr>
        <w:pStyle w:val="B2"/>
      </w:pPr>
      <w:r w:rsidRPr="00B34793">
        <w:t>c.</w:t>
      </w:r>
      <w:r w:rsidRPr="00B34793">
        <w:tab/>
      </w:r>
      <w:r w:rsidR="00722864" w:rsidRPr="00B34793">
        <w:t xml:space="preserve">Support for </w:t>
      </w:r>
      <w:r w:rsidR="00FE145F" w:rsidRPr="00B34793">
        <w:t xml:space="preserve">what, </w:t>
      </w:r>
      <w:r w:rsidR="00BF38F8" w:rsidRPr="00B34793">
        <w:t>how</w:t>
      </w:r>
      <w:r w:rsidR="005F5563" w:rsidRPr="00B34793">
        <w:t xml:space="preserve"> and when </w:t>
      </w:r>
      <w:r w:rsidR="00BF38F8" w:rsidRPr="00B34793">
        <w:t xml:space="preserve">services are accessed </w:t>
      </w:r>
      <w:r w:rsidR="000F24B4" w:rsidRPr="00B34793">
        <w:t xml:space="preserve">via a </w:t>
      </w:r>
      <w:r w:rsidR="00EE1E64" w:rsidRPr="00B34793">
        <w:t>specific</w:t>
      </w:r>
      <w:r w:rsidR="000F24B4" w:rsidRPr="00B34793">
        <w:t xml:space="preserve"> network </w:t>
      </w:r>
      <w:r w:rsidR="00BF38F8" w:rsidRPr="00B34793">
        <w:t xml:space="preserve">e.g. via home network or via </w:t>
      </w:r>
      <w:r w:rsidR="00B82B90" w:rsidRPr="00B34793">
        <w:t>other network</w:t>
      </w:r>
      <w:r w:rsidR="00FE145F" w:rsidRPr="00B34793">
        <w:t xml:space="preserve"> (e.g. local hosting NPN)</w:t>
      </w:r>
      <w:r w:rsidR="00D86A67" w:rsidRPr="00B34793">
        <w:t>.</w:t>
      </w:r>
    </w:p>
    <w:p w14:paraId="2366DC3B" w14:textId="2C0F1ED5" w:rsidR="006942D6" w:rsidRPr="00B34793" w:rsidRDefault="006942D6" w:rsidP="00D86A67">
      <w:pPr>
        <w:pStyle w:val="B2"/>
      </w:pPr>
      <w:r w:rsidRPr="00B34793"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5E974907" w14:textId="09100F77" w:rsidR="00DD74D0" w:rsidRPr="00B34793" w:rsidRDefault="00AD2407" w:rsidP="00063AD8">
      <w:pPr>
        <w:pStyle w:val="B1"/>
      </w:pPr>
      <w:r w:rsidRPr="00B34793">
        <w:t>6</w:t>
      </w:r>
      <w:r w:rsidR="00897133" w:rsidRPr="00B34793">
        <w:t>.</w:t>
      </w:r>
      <w:r w:rsidR="00897133" w:rsidRPr="00B34793">
        <w:tab/>
      </w:r>
      <w:r w:rsidR="00D316E4">
        <w:t>Void</w:t>
      </w:r>
      <w:bookmarkEnd w:id="3"/>
    </w:p>
    <w:p w14:paraId="309A0F4C" w14:textId="77777777" w:rsidR="0057533C" w:rsidRPr="00B34793" w:rsidRDefault="0057533C" w:rsidP="0057533C">
      <w:pPr>
        <w:pStyle w:val="Heading2"/>
      </w:pPr>
      <w:r w:rsidRPr="00B34793">
        <w:t>TU estimates and dependencies</w:t>
      </w:r>
    </w:p>
    <w:p w14:paraId="2149A42A" w14:textId="77777777" w:rsidR="0057533C" w:rsidRPr="00B34793" w:rsidRDefault="0057533C" w:rsidP="005753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57533C" w:rsidRPr="00B34793" w14:paraId="52BCCDFF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12B92A9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1FA6281A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445D249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4451A912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0BCFE6D1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41D69A25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>RAN Dependency</w:t>
            </w:r>
          </w:p>
          <w:p w14:paraId="60E45C73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33BB8DE8" w14:textId="77777777" w:rsidR="0057533C" w:rsidRPr="00B34793" w:rsidRDefault="0057533C" w:rsidP="002E0107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Inter Work Tasks Dependency </w:t>
            </w:r>
          </w:p>
          <w:p w14:paraId="3D3FC6DD" w14:textId="36B3E2D5" w:rsidR="0057533C" w:rsidRPr="00B34793" w:rsidRDefault="00BB1E23">
            <w:r w:rsidRPr="00B34793">
              <w:t>Column i</w:t>
            </w:r>
            <w:r w:rsidR="00C76A51" w:rsidRPr="00B34793">
              <w:t xml:space="preserve">ndicates </w:t>
            </w:r>
            <w:r w:rsidR="0057533C" w:rsidRPr="00B34793">
              <w:t>if WT#x is self-contained, or is depend</w:t>
            </w:r>
            <w:r w:rsidR="007F72B4" w:rsidRPr="00B34793">
              <w:t>s</w:t>
            </w:r>
            <w:r w:rsidR="0057533C" w:rsidRPr="00B34793">
              <w:t xml:space="preserve"> on completion of other WTs</w:t>
            </w:r>
          </w:p>
        </w:tc>
      </w:tr>
      <w:tr w:rsidR="0057533C" w:rsidRPr="00B34793" w14:paraId="79C5CFA2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3794F1" w14:textId="3855263D" w:rsidR="0057533C" w:rsidRPr="00B34793" w:rsidRDefault="0057533C" w:rsidP="002E0107">
            <w:r w:rsidRPr="00B34793">
              <w:t>WT#1</w:t>
            </w:r>
          </w:p>
        </w:tc>
        <w:tc>
          <w:tcPr>
            <w:tcW w:w="1428" w:type="dxa"/>
            <w:shd w:val="clear" w:color="auto" w:fill="auto"/>
          </w:tcPr>
          <w:p w14:paraId="5F59AB34" w14:textId="297B23CD" w:rsidR="0057533C" w:rsidRPr="00B34793" w:rsidRDefault="00B9669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0E09D8F0" w14:textId="741936CD" w:rsidR="0057533C" w:rsidRPr="00B34793" w:rsidRDefault="00795C5C" w:rsidP="002E0107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AD42A02" w14:textId="7D5F75FF" w:rsidR="0057533C" w:rsidRPr="00B34793" w:rsidRDefault="002527B7" w:rsidP="002E0107">
            <w:r w:rsidRPr="00B34793">
              <w:t>Yes</w:t>
            </w:r>
          </w:p>
        </w:tc>
        <w:tc>
          <w:tcPr>
            <w:tcW w:w="2447" w:type="dxa"/>
          </w:tcPr>
          <w:p w14:paraId="285C58C2" w14:textId="521E464D" w:rsidR="0057533C" w:rsidRPr="00B34793" w:rsidRDefault="0057533C">
            <w:r w:rsidRPr="00B34793">
              <w:t>WT#1 is self-contained</w:t>
            </w:r>
          </w:p>
        </w:tc>
      </w:tr>
      <w:tr w:rsidR="00257B73" w:rsidRPr="00B34793" w14:paraId="61DB9A69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F75CE7F" w14:textId="77777777" w:rsidR="00257B73" w:rsidRPr="00B34793" w:rsidRDefault="00257B73" w:rsidP="00257B73">
            <w:bookmarkStart w:id="5" w:name="_Hlk88144229"/>
            <w:r w:rsidRPr="00B34793">
              <w:t>WT#2</w:t>
            </w:r>
          </w:p>
        </w:tc>
        <w:tc>
          <w:tcPr>
            <w:tcW w:w="1428" w:type="dxa"/>
            <w:shd w:val="clear" w:color="auto" w:fill="auto"/>
          </w:tcPr>
          <w:p w14:paraId="257FC311" w14:textId="3801E555" w:rsidR="00257B73" w:rsidRPr="00B34793" w:rsidRDefault="00257B73" w:rsidP="00257B73">
            <w:r w:rsidRPr="00B34793">
              <w:t>1 TU</w:t>
            </w:r>
          </w:p>
        </w:tc>
        <w:tc>
          <w:tcPr>
            <w:tcW w:w="1605" w:type="dxa"/>
          </w:tcPr>
          <w:p w14:paraId="316B305A" w14:textId="7790EEAE" w:rsidR="00257B73" w:rsidRPr="00B34793" w:rsidRDefault="00257B73" w:rsidP="00257B73">
            <w:r w:rsidRPr="00B34793">
              <w:t>0.75 TU</w:t>
            </w:r>
          </w:p>
        </w:tc>
        <w:tc>
          <w:tcPr>
            <w:tcW w:w="1605" w:type="dxa"/>
          </w:tcPr>
          <w:p w14:paraId="782AC9FA" w14:textId="2568F93B" w:rsidR="00257B73" w:rsidRPr="00B34793" w:rsidRDefault="00257B73" w:rsidP="00257B73">
            <w:r w:rsidRPr="00B34793">
              <w:t>Yes</w:t>
            </w:r>
          </w:p>
        </w:tc>
        <w:tc>
          <w:tcPr>
            <w:tcW w:w="2447" w:type="dxa"/>
          </w:tcPr>
          <w:p w14:paraId="1C93817F" w14:textId="52E824A2" w:rsidR="00257B73" w:rsidRPr="00B34793" w:rsidRDefault="00257B73">
            <w:r w:rsidRPr="00B34793">
              <w:t>WT#2 is self-contained</w:t>
            </w:r>
          </w:p>
        </w:tc>
      </w:tr>
      <w:bookmarkEnd w:id="5"/>
      <w:tr w:rsidR="00022064" w:rsidRPr="00B34793" w14:paraId="0A281610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984B5C" w14:textId="45545818" w:rsidR="00022064" w:rsidRPr="00B34793" w:rsidRDefault="00022064" w:rsidP="00022064">
            <w:r w:rsidRPr="00B34793">
              <w:t>WT#5</w:t>
            </w:r>
          </w:p>
        </w:tc>
        <w:tc>
          <w:tcPr>
            <w:tcW w:w="1428" w:type="dxa"/>
            <w:shd w:val="clear" w:color="auto" w:fill="auto"/>
          </w:tcPr>
          <w:p w14:paraId="378FFAC3" w14:textId="231A61BE" w:rsidR="00022064" w:rsidRPr="00B34793" w:rsidRDefault="00125D8B" w:rsidP="00022064">
            <w:r w:rsidRPr="00B34793">
              <w:t xml:space="preserve">SUM: </w:t>
            </w:r>
            <w:r w:rsidR="00022064" w:rsidRPr="00B34793">
              <w:t>4 TU</w:t>
            </w:r>
          </w:p>
        </w:tc>
        <w:tc>
          <w:tcPr>
            <w:tcW w:w="1605" w:type="dxa"/>
          </w:tcPr>
          <w:p w14:paraId="2993EBB9" w14:textId="16CD1F6A" w:rsidR="00022064" w:rsidRPr="00B34793" w:rsidRDefault="00125D8B" w:rsidP="00022064">
            <w:r w:rsidRPr="00B34793">
              <w:t xml:space="preserve">SUM: </w:t>
            </w:r>
            <w:r w:rsidR="00022064" w:rsidRPr="00B34793">
              <w:t>3 TU</w:t>
            </w:r>
          </w:p>
        </w:tc>
        <w:tc>
          <w:tcPr>
            <w:tcW w:w="1605" w:type="dxa"/>
          </w:tcPr>
          <w:p w14:paraId="2AC6ECBA" w14:textId="72400129" w:rsidR="00022064" w:rsidRPr="00B34793" w:rsidRDefault="00FC6CA7" w:rsidP="00022064">
            <w:r w:rsidRPr="00B34793">
              <w:t>Maybe</w:t>
            </w:r>
          </w:p>
        </w:tc>
        <w:tc>
          <w:tcPr>
            <w:tcW w:w="2447" w:type="dxa"/>
          </w:tcPr>
          <w:p w14:paraId="2C747137" w14:textId="6DA7DE51" w:rsidR="00022064" w:rsidRPr="00B34793" w:rsidRDefault="00022064">
            <w:r w:rsidRPr="00B34793">
              <w:t>WT#5 is self-contained</w:t>
            </w:r>
          </w:p>
        </w:tc>
      </w:tr>
      <w:tr w:rsidR="00022064" w:rsidRPr="00B34793" w14:paraId="413F94B9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8E65C01" w14:textId="785A612D" w:rsidR="00022064" w:rsidRPr="00B34793" w:rsidRDefault="00022064" w:rsidP="00022064">
            <w:r w:rsidRPr="00B34793">
              <w:t>WT#5.a</w:t>
            </w:r>
          </w:p>
        </w:tc>
        <w:tc>
          <w:tcPr>
            <w:tcW w:w="1428" w:type="dxa"/>
            <w:shd w:val="clear" w:color="auto" w:fill="auto"/>
          </w:tcPr>
          <w:p w14:paraId="28646157" w14:textId="29685FEC" w:rsidR="00022064" w:rsidRPr="00B34793" w:rsidRDefault="00504BCF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2DF70B51" w14:textId="79118DD5" w:rsidR="00022064" w:rsidRPr="00B34793" w:rsidRDefault="00022064" w:rsidP="00022064">
            <w:r w:rsidRPr="00B34793">
              <w:t>0.</w:t>
            </w:r>
            <w:r w:rsidR="00504BC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7979EB8D" w14:textId="5A686180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54E8B37" w14:textId="25720984" w:rsidR="00022064" w:rsidRPr="00B34793" w:rsidRDefault="00022064">
            <w:r w:rsidRPr="00B34793">
              <w:t>WT#</w:t>
            </w:r>
            <w:r w:rsidR="00E04B93" w:rsidRPr="00B34793">
              <w:t>5</w:t>
            </w:r>
            <w:r w:rsidRPr="00B34793">
              <w:t xml:space="preserve">.a </w:t>
            </w:r>
            <w:r w:rsidR="00BA1BFE" w:rsidRPr="00B34793">
              <w:t>depend</w:t>
            </w:r>
            <w:r w:rsidR="007F72B4" w:rsidRPr="00B34793">
              <w:t>s</w:t>
            </w:r>
            <w:r w:rsidR="00BA1BFE" w:rsidRPr="00B34793">
              <w:t xml:space="preserve"> on completion of WT#5.b and WT#5.c</w:t>
            </w:r>
          </w:p>
        </w:tc>
      </w:tr>
      <w:tr w:rsidR="00022064" w:rsidRPr="00B34793" w14:paraId="0E3830D2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2685E6D" w14:textId="730A5086" w:rsidR="00022064" w:rsidRPr="00B34793" w:rsidRDefault="00022064" w:rsidP="00022064">
            <w:r w:rsidRPr="00B34793">
              <w:t>WT#5.b</w:t>
            </w:r>
          </w:p>
        </w:tc>
        <w:tc>
          <w:tcPr>
            <w:tcW w:w="1428" w:type="dxa"/>
            <w:shd w:val="clear" w:color="auto" w:fill="auto"/>
          </w:tcPr>
          <w:p w14:paraId="28FB70CA" w14:textId="36E7E39D" w:rsidR="00022064" w:rsidRPr="00B34793" w:rsidRDefault="008C0B91" w:rsidP="00022064">
            <w:r w:rsidRPr="00B34793">
              <w:t>1</w:t>
            </w:r>
            <w:r w:rsidR="00270705" w:rsidRPr="00B34793">
              <w:t>.5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5122AC28" w14:textId="72EEBAE3" w:rsidR="00022064" w:rsidRPr="00B34793" w:rsidRDefault="006D39A5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3A334BE7" w14:textId="71714111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CF3C0CC" w14:textId="22E3C5C0" w:rsidR="00022064" w:rsidRPr="00B34793" w:rsidRDefault="00A414A5">
            <w:r w:rsidRPr="00B34793">
              <w:t>WT#5.b depend</w:t>
            </w:r>
            <w:r w:rsidR="007F72B4" w:rsidRPr="00B34793">
              <w:t>s</w:t>
            </w:r>
            <w:r w:rsidRPr="00B34793">
              <w:t xml:space="preserve"> on completion of WT#5.a and WT#5.c</w:t>
            </w:r>
          </w:p>
        </w:tc>
      </w:tr>
      <w:tr w:rsidR="00022064" w:rsidRPr="00B34793" w14:paraId="391CD416" w14:textId="77777777" w:rsidTr="00032DF3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E433919" w14:textId="7E6AEE65" w:rsidR="00022064" w:rsidRPr="00B34793" w:rsidRDefault="00022064" w:rsidP="00022064">
            <w:r w:rsidRPr="00B34793">
              <w:t>WT#5.c</w:t>
            </w:r>
          </w:p>
        </w:tc>
        <w:tc>
          <w:tcPr>
            <w:tcW w:w="1428" w:type="dxa"/>
            <w:shd w:val="clear" w:color="auto" w:fill="auto"/>
          </w:tcPr>
          <w:p w14:paraId="23F26081" w14:textId="05374421" w:rsidR="00022064" w:rsidRPr="00B34793" w:rsidRDefault="00022064" w:rsidP="00022064">
            <w:r w:rsidRPr="00B34793">
              <w:t>1</w:t>
            </w:r>
            <w:r w:rsidR="00270705" w:rsidRPr="00B34793">
              <w:t>.5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46D0869" w14:textId="0BFFDE3B" w:rsidR="00022064" w:rsidRPr="00B34793" w:rsidRDefault="0042417E" w:rsidP="00022064">
            <w:r w:rsidRPr="00B34793">
              <w:t>1</w:t>
            </w:r>
            <w:r w:rsidR="00022064" w:rsidRPr="00B34793">
              <w:t>.5 TU</w:t>
            </w:r>
          </w:p>
        </w:tc>
        <w:tc>
          <w:tcPr>
            <w:tcW w:w="1605" w:type="dxa"/>
          </w:tcPr>
          <w:p w14:paraId="05E86BEE" w14:textId="20DA13A7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40813D63" w14:textId="17262474" w:rsidR="00022064" w:rsidRPr="00B34793" w:rsidRDefault="00A414A5">
            <w:r w:rsidRPr="00B34793">
              <w:t>WT#5.c depend</w:t>
            </w:r>
            <w:r w:rsidR="007F72B4" w:rsidRPr="00B34793">
              <w:t>s</w:t>
            </w:r>
            <w:r w:rsidRPr="00B34793">
              <w:t xml:space="preserve"> on completion of WT#5.a and WT#5.b</w:t>
            </w:r>
          </w:p>
        </w:tc>
      </w:tr>
    </w:tbl>
    <w:p w14:paraId="338B264E" w14:textId="77777777" w:rsidR="0057533C" w:rsidRPr="00B34793" w:rsidRDefault="0057533C" w:rsidP="0057533C"/>
    <w:p w14:paraId="7C494298" w14:textId="40C45E60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study phase: </w:t>
      </w:r>
      <w:r w:rsidR="00183618">
        <w:rPr>
          <w:b/>
          <w:bCs/>
        </w:rPr>
        <w:t>5.5</w:t>
      </w:r>
      <w:r w:rsidR="00EE72B1" w:rsidRPr="00B34793">
        <w:rPr>
          <w:b/>
          <w:bCs/>
        </w:rPr>
        <w:t xml:space="preserve"> TU</w:t>
      </w:r>
    </w:p>
    <w:p w14:paraId="218CAD44" w14:textId="766C0C37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normative phase: </w:t>
      </w:r>
      <w:r w:rsidR="002B08D6">
        <w:rPr>
          <w:b/>
          <w:bCs/>
        </w:rPr>
        <w:t>4.</w:t>
      </w:r>
      <w:r w:rsidR="00183618">
        <w:rPr>
          <w:b/>
          <w:bCs/>
        </w:rPr>
        <w:t>2</w:t>
      </w:r>
      <w:r w:rsidR="002B08D6">
        <w:rPr>
          <w:b/>
          <w:bCs/>
        </w:rPr>
        <w:t>5</w:t>
      </w:r>
      <w:r w:rsidR="00526746" w:rsidRPr="00B34793">
        <w:rPr>
          <w:b/>
          <w:bCs/>
        </w:rPr>
        <w:t xml:space="preserve"> TU</w:t>
      </w:r>
    </w:p>
    <w:p w14:paraId="1F9EF56A" w14:textId="738903A9" w:rsidR="00156C2B" w:rsidRPr="00B34793" w:rsidRDefault="0057533C" w:rsidP="00046C34">
      <w:r w:rsidRPr="00B34793">
        <w:rPr>
          <w:b/>
          <w:bCs/>
        </w:rPr>
        <w:t xml:space="preserve">Total TU estimates: </w:t>
      </w:r>
      <w:r w:rsidR="00183618">
        <w:rPr>
          <w:b/>
          <w:bCs/>
        </w:rPr>
        <w:t>9.75</w:t>
      </w:r>
      <w:r w:rsidR="00504263" w:rsidRPr="00B34793">
        <w:rPr>
          <w:b/>
          <w:bCs/>
        </w:rPr>
        <w:t xml:space="preserve"> TU</w:t>
      </w:r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032DF3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032DF3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032DF3">
        <w:trPr>
          <w:cantSplit/>
          <w:jc w:val="center"/>
        </w:trPr>
        <w:tc>
          <w:tcPr>
            <w:tcW w:w="1617" w:type="dxa"/>
          </w:tcPr>
          <w:p w14:paraId="588C2D4A" w14:textId="1D6E5B06" w:rsidR="00FF3F0C" w:rsidRPr="00B34793" w:rsidRDefault="000C5FC6" w:rsidP="000C5FC6">
            <w:r w:rsidRPr="00B34793"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B34793" w:rsidRDefault="000C5FC6" w:rsidP="000C5FC6">
            <w:r w:rsidRPr="00B34793">
              <w:t>23.abc</w:t>
            </w:r>
          </w:p>
        </w:tc>
        <w:tc>
          <w:tcPr>
            <w:tcW w:w="2409" w:type="dxa"/>
          </w:tcPr>
          <w:p w14:paraId="6B55EF1B" w14:textId="21C9D90C" w:rsidR="00FF3F0C" w:rsidRPr="00B34793" w:rsidRDefault="00C31A2B" w:rsidP="00CF6810">
            <w:pPr>
              <w:spacing w:after="0"/>
              <w:rPr>
                <w:i/>
              </w:rPr>
            </w:pPr>
            <w:r w:rsidRPr="00B34793"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B34793" w:rsidRDefault="00347A53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SA#9</w:t>
            </w:r>
            <w:r w:rsidR="00FB1FD6" w:rsidRPr="00B34793">
              <w:rPr>
                <w:i/>
                <w:lang w:val="sv-SE"/>
              </w:rPr>
              <w:t>6</w:t>
            </w:r>
          </w:p>
          <w:p w14:paraId="4E313550" w14:textId="77777777" w:rsidR="007011E8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June</w:t>
            </w:r>
          </w:p>
          <w:p w14:paraId="7EE9FF51" w14:textId="50D72D7B" w:rsidR="00347A53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202</w:t>
            </w:r>
            <w:r w:rsidR="00C73ABA" w:rsidRPr="00B34793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SA#9</w:t>
            </w:r>
            <w:r w:rsidR="00E15045" w:rsidRPr="00B34793">
              <w:rPr>
                <w:i/>
              </w:rPr>
              <w:t>7</w:t>
            </w:r>
          </w:p>
          <w:p w14:paraId="11390886" w14:textId="7FABDC87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Sep</w:t>
            </w:r>
          </w:p>
          <w:p w14:paraId="55470DE3" w14:textId="3A1B83E9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202</w:t>
            </w:r>
            <w:r w:rsidR="00C73ABA" w:rsidRPr="00B34793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032DF3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34793" w14:paraId="7D1A867E" w14:textId="77777777" w:rsidTr="00032D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032DF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B34793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B34793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B34793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lastRenderedPageBreak/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6" w:name="_Hlk80104730"/>
      <w:r w:rsidRPr="00B34793">
        <w:rPr>
          <w:iCs/>
        </w:rPr>
        <w:t>Potential charging and OAM impact to be covered by SA5.</w:t>
      </w:r>
    </w:p>
    <w:bookmarkEnd w:id="6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032DF3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B817F2" w14:textId="1723B621" w:rsidR="00A1447D" w:rsidRPr="00B34793" w:rsidRDefault="00A1447D" w:rsidP="001C5C86">
            <w:pPr>
              <w:pStyle w:val="TAL"/>
            </w:pPr>
            <w:r>
              <w:t>CableLabs</w:t>
            </w:r>
          </w:p>
        </w:tc>
      </w:tr>
      <w:tr w:rsidR="004956A9" w:rsidRPr="00B34793" w14:paraId="5FD144D0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D473536" w14:textId="22B9E91B" w:rsidR="004956A9" w:rsidRPr="00B34793" w:rsidRDefault="004956A9" w:rsidP="001C5C86">
            <w:pPr>
              <w:pStyle w:val="TAL"/>
            </w:pPr>
            <w:r w:rsidRPr="00B34793">
              <w:t>Charter</w:t>
            </w:r>
          </w:p>
        </w:tc>
      </w:tr>
      <w:tr w:rsidR="00CE1A80" w:rsidRPr="00B34793" w14:paraId="688DE778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64C4F5F" w14:textId="4AED7E28" w:rsidR="00CE1A80" w:rsidRPr="00B34793" w:rsidRDefault="00CE1A80" w:rsidP="001C5C86">
            <w:pPr>
              <w:pStyle w:val="TAL"/>
            </w:pPr>
            <w:r w:rsidRPr="00B34793">
              <w:t>China Mobile</w:t>
            </w:r>
          </w:p>
        </w:tc>
      </w:tr>
      <w:tr w:rsidR="00CD3418" w:rsidRPr="00B34793" w14:paraId="2A61C00E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C85496" w14:textId="41F7F9AB" w:rsidR="00CD3418" w:rsidRPr="00B34793" w:rsidRDefault="00CD3418" w:rsidP="001C5C86">
            <w:pPr>
              <w:pStyle w:val="TAL"/>
            </w:pPr>
            <w:r w:rsidRPr="00B34793">
              <w:t>China Unicom</w:t>
            </w:r>
          </w:p>
        </w:tc>
      </w:tr>
      <w:tr w:rsidR="004A0BB9" w:rsidRPr="00B34793" w14:paraId="407F5DC7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01DC0EE" w14:textId="0DAB43A2" w:rsidR="004A0BB9" w:rsidRPr="00B34793" w:rsidRDefault="004A0BB9" w:rsidP="001C5C86">
            <w:pPr>
              <w:pStyle w:val="TAL"/>
            </w:pPr>
            <w:r w:rsidRPr="00B34793">
              <w:t>Cisco</w:t>
            </w:r>
          </w:p>
        </w:tc>
      </w:tr>
      <w:tr w:rsidR="0048267C" w:rsidRPr="00B34793" w14:paraId="128A10DF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931B218" w14:textId="5FFE7EB6" w:rsidR="0048267C" w:rsidRPr="00B34793" w:rsidRDefault="00DB7659" w:rsidP="001C5C86">
            <w:pPr>
              <w:pStyle w:val="TAL"/>
            </w:pPr>
            <w:r w:rsidRPr="00B34793">
              <w:t>Convida Wireless</w:t>
            </w:r>
          </w:p>
        </w:tc>
      </w:tr>
      <w:tr w:rsidR="004F4DB8" w:rsidRPr="00B34793" w14:paraId="54B60166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C996B4B" w14:textId="4C7AAD98" w:rsidR="004F4DB8" w:rsidRPr="00A15941" w:rsidRDefault="004F4DB8" w:rsidP="004F4DB8">
            <w:pPr>
              <w:pStyle w:val="TAL"/>
            </w:pPr>
            <w:r w:rsidRPr="00A15941">
              <w:t>DISH Network</w:t>
            </w:r>
          </w:p>
        </w:tc>
      </w:tr>
      <w:tr w:rsidR="0048267C" w:rsidRPr="00B34793" w14:paraId="42230535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D3418" w:rsidRPr="00B34793" w14:paraId="09A28B3D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17B7E21" w14:textId="23EFA04E" w:rsidR="00CD3418" w:rsidRPr="00B34793" w:rsidRDefault="00CD3418" w:rsidP="001C5C86">
            <w:pPr>
              <w:pStyle w:val="TAL"/>
            </w:pPr>
            <w:r w:rsidRPr="00B34793">
              <w:t>ETRI</w:t>
            </w:r>
          </w:p>
        </w:tc>
      </w:tr>
      <w:tr w:rsidR="0048267C" w:rsidRPr="00B34793" w14:paraId="0BEFEAE2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48BA2C3" w14:textId="6C4C499E" w:rsidR="0048267C" w:rsidRPr="00B34793" w:rsidRDefault="0084053D" w:rsidP="001C5C86">
            <w:pPr>
              <w:pStyle w:val="TAL"/>
            </w:pPr>
            <w:r w:rsidRPr="00B34793">
              <w:t>Futurewei</w:t>
            </w:r>
          </w:p>
        </w:tc>
      </w:tr>
      <w:tr w:rsidR="00A1447D" w:rsidRPr="00B34793" w14:paraId="732E2D09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A398EA" w14:textId="46B8CD28" w:rsidR="00A1447D" w:rsidRPr="00B34793" w:rsidRDefault="00A1447D" w:rsidP="001C5C86">
            <w:pPr>
              <w:pStyle w:val="TAL"/>
            </w:pPr>
            <w:r>
              <w:t>KPN</w:t>
            </w:r>
          </w:p>
        </w:tc>
      </w:tr>
      <w:tr w:rsidR="00CB5EFE" w:rsidRPr="00B34793" w14:paraId="3EF07E1B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7D8F54" w14:textId="603D7E7A" w:rsidR="00CB5EFE" w:rsidRPr="00B34793" w:rsidRDefault="00CB5EFE" w:rsidP="001C5C86">
            <w:pPr>
              <w:pStyle w:val="TAL"/>
            </w:pPr>
            <w:r w:rsidRPr="00B34793">
              <w:t>LG Electronics</w:t>
            </w:r>
          </w:p>
        </w:tc>
      </w:tr>
      <w:tr w:rsidR="00E31CE3" w:rsidRPr="00B34793" w14:paraId="199E7223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F3FC7" w14:textId="5B551E78" w:rsidR="00E31CE3" w:rsidRPr="00B34793" w:rsidRDefault="00E31CE3" w:rsidP="001C5C86">
            <w:pPr>
              <w:pStyle w:val="TAL"/>
            </w:pPr>
            <w:r w:rsidRPr="00B34793">
              <w:t>Intel</w:t>
            </w:r>
          </w:p>
        </w:tc>
      </w:tr>
      <w:tr w:rsidR="00E6735D" w:rsidRPr="00B34793" w14:paraId="44B35025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D7610F" w14:textId="1B9ADDB2" w:rsidR="00E6735D" w:rsidRPr="00B34793" w:rsidRDefault="00E6735D" w:rsidP="001C5C86">
            <w:pPr>
              <w:pStyle w:val="TAL"/>
            </w:pPr>
            <w:r w:rsidRPr="00B34793">
              <w:t>InterDigital</w:t>
            </w:r>
          </w:p>
        </w:tc>
      </w:tr>
      <w:tr w:rsidR="00025316" w:rsidRPr="00B34793" w14:paraId="7C29EA1D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E12A3FD" w14:textId="582DCF89" w:rsidR="00025316" w:rsidRPr="00B34793" w:rsidRDefault="004505C0" w:rsidP="001C5C86">
            <w:pPr>
              <w:pStyle w:val="TAL"/>
            </w:pPr>
            <w:r w:rsidRPr="00B34793">
              <w:t>Lenovo</w:t>
            </w:r>
          </w:p>
        </w:tc>
      </w:tr>
      <w:tr w:rsidR="008A6D0F" w:rsidRPr="00B34793" w14:paraId="137C1E54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7EA491" w14:textId="418CDB63" w:rsidR="008A6D0F" w:rsidRPr="00B34793" w:rsidRDefault="0062215E" w:rsidP="001C5C86">
            <w:pPr>
              <w:pStyle w:val="TAL"/>
            </w:pPr>
            <w:r w:rsidRPr="0062215E">
              <w:t>MATRIXX Software</w:t>
            </w:r>
          </w:p>
        </w:tc>
      </w:tr>
      <w:tr w:rsidR="00981E2D" w:rsidRPr="00B34793" w14:paraId="4B27C91A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048FD3C" w14:textId="0481B7EB" w:rsidR="00981E2D" w:rsidRPr="0062215E" w:rsidRDefault="00981E2D" w:rsidP="00981E2D">
            <w:pPr>
              <w:pStyle w:val="TAL"/>
            </w:pPr>
            <w:r w:rsidRPr="003E349E">
              <w:t>MediaTek Inc</w:t>
            </w:r>
          </w:p>
        </w:tc>
      </w:tr>
      <w:tr w:rsidR="00CA0048" w:rsidRPr="00B34793" w14:paraId="2C0B1BDF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B52A183" w14:textId="544C4705" w:rsidR="00CA0048" w:rsidRPr="003E349E" w:rsidRDefault="00D10E89" w:rsidP="00981E2D">
            <w:pPr>
              <w:pStyle w:val="TAL"/>
            </w:pPr>
            <w:r w:rsidRPr="00D10E89">
              <w:t>Microsoft</w:t>
            </w:r>
          </w:p>
        </w:tc>
      </w:tr>
      <w:tr w:rsidR="00025316" w:rsidRPr="00B34793" w14:paraId="051A59E7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074621" w14:textId="707FAF6E" w:rsidR="00025316" w:rsidRPr="00B34793" w:rsidRDefault="004505C0" w:rsidP="001C5C86">
            <w:pPr>
              <w:pStyle w:val="TAL"/>
            </w:pPr>
            <w:r w:rsidRPr="00B34793">
              <w:t>Motorola Mobility</w:t>
            </w:r>
          </w:p>
        </w:tc>
      </w:tr>
      <w:tr w:rsidR="00981E2D" w:rsidRPr="00B34793" w14:paraId="4B1D1C4C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87211AD" w14:textId="7897882A" w:rsidR="00981E2D" w:rsidRPr="00B34793" w:rsidRDefault="00981E2D" w:rsidP="001C5C86">
            <w:pPr>
              <w:pStyle w:val="TAL"/>
            </w:pPr>
            <w:r>
              <w:t>NEC</w:t>
            </w:r>
          </w:p>
        </w:tc>
      </w:tr>
      <w:tr w:rsidR="00981E2D" w:rsidRPr="00B34793" w14:paraId="7007B5D3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8DFE2AB" w14:textId="7E0AEF0D" w:rsidR="00981E2D" w:rsidRPr="00B34793" w:rsidRDefault="00981E2D" w:rsidP="001C5C86">
            <w:pPr>
              <w:pStyle w:val="TAL"/>
            </w:pPr>
            <w:r>
              <w:t>NICT</w:t>
            </w:r>
          </w:p>
        </w:tc>
      </w:tr>
      <w:tr w:rsidR="00E26BAA" w:rsidRPr="00B34793" w14:paraId="6F0A35FD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18D267D" w14:textId="7575AF87" w:rsidR="00E26BAA" w:rsidRDefault="00CA0048" w:rsidP="001C5C86">
            <w:pPr>
              <w:pStyle w:val="TAL"/>
            </w:pPr>
            <w:r w:rsidRPr="00CA0048">
              <w:t>Nokia</w:t>
            </w:r>
          </w:p>
        </w:tc>
      </w:tr>
      <w:tr w:rsidR="00E26BAA" w:rsidRPr="00B34793" w14:paraId="24A3B133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EE0E450" w14:textId="15630B18" w:rsidR="00E26BAA" w:rsidRDefault="00CA0048" w:rsidP="001C5C86">
            <w:pPr>
              <w:pStyle w:val="TAL"/>
            </w:pPr>
            <w:r w:rsidRPr="00CA0048">
              <w:t>Nokia Shanghai Bell</w:t>
            </w:r>
          </w:p>
        </w:tc>
      </w:tr>
      <w:tr w:rsidR="005A4959" w:rsidRPr="00B34793" w14:paraId="680ADBD3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23C22AB" w14:textId="5E015852" w:rsidR="005A4959" w:rsidRPr="00B34793" w:rsidRDefault="005A4959" w:rsidP="001C5C86">
            <w:pPr>
              <w:pStyle w:val="TAL"/>
            </w:pPr>
            <w:r w:rsidRPr="00B34793">
              <w:t>OPPO</w:t>
            </w:r>
          </w:p>
        </w:tc>
      </w:tr>
      <w:tr w:rsidR="007E6E39" w:rsidRPr="00B34793" w14:paraId="736B7F3C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E4750E" w14:textId="7E993CB6" w:rsidR="007E6E39" w:rsidRPr="00B34793" w:rsidRDefault="007E6E39" w:rsidP="001C5C86">
            <w:pPr>
              <w:pStyle w:val="TAL"/>
            </w:pPr>
            <w:r w:rsidRPr="00B34793">
              <w:t>Philips</w:t>
            </w:r>
          </w:p>
        </w:tc>
      </w:tr>
      <w:tr w:rsidR="00447309" w:rsidRPr="00B34793" w14:paraId="77AEC461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EFDBFAA" w14:textId="181F3DA1" w:rsidR="00447309" w:rsidRPr="00B34793" w:rsidRDefault="00447309" w:rsidP="001C5C86">
            <w:pPr>
              <w:pStyle w:val="TAL"/>
            </w:pPr>
            <w:r w:rsidRPr="00B34793">
              <w:t>Qualcomm</w:t>
            </w:r>
          </w:p>
        </w:tc>
      </w:tr>
      <w:tr w:rsidR="005A4959" w:rsidRPr="00B34793" w14:paraId="404A0487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A6A6FA5" w14:textId="0DA5383D" w:rsidR="005A4959" w:rsidRPr="00B34793" w:rsidRDefault="005A4959" w:rsidP="001C5C86">
            <w:pPr>
              <w:pStyle w:val="TAL"/>
            </w:pPr>
            <w:r w:rsidRPr="00B34793">
              <w:t>Samsung</w:t>
            </w:r>
          </w:p>
        </w:tc>
      </w:tr>
      <w:tr w:rsidR="00640289" w:rsidRPr="00B34793" w14:paraId="60789EEE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12B2D61" w14:textId="490D5E0D" w:rsidR="00640289" w:rsidRPr="00B34793" w:rsidRDefault="00640289" w:rsidP="001C5C86">
            <w:pPr>
              <w:pStyle w:val="TAL"/>
            </w:pPr>
            <w:r w:rsidRPr="00640289">
              <w:t>Sennheiser</w:t>
            </w:r>
          </w:p>
        </w:tc>
      </w:tr>
      <w:tr w:rsidR="00640289" w:rsidRPr="00B34793" w14:paraId="7285EE21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055B178" w14:textId="7DDEA204" w:rsidR="00640289" w:rsidRPr="00640289" w:rsidRDefault="00640289" w:rsidP="001C5C86">
            <w:pPr>
              <w:pStyle w:val="TAL"/>
            </w:pPr>
            <w:r w:rsidRPr="00640289">
              <w:t>Siemens</w:t>
            </w:r>
          </w:p>
        </w:tc>
      </w:tr>
      <w:tr w:rsidR="008A6D0F" w:rsidRPr="00B34793" w14:paraId="1F04C482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36AB093" w14:textId="00B6C550" w:rsidR="008A6D0F" w:rsidRPr="00B34793" w:rsidRDefault="008A6D0F" w:rsidP="001C5C86">
            <w:pPr>
              <w:pStyle w:val="TAL"/>
            </w:pPr>
            <w:r w:rsidRPr="00B34793">
              <w:t>SHARP</w:t>
            </w:r>
          </w:p>
        </w:tc>
      </w:tr>
      <w:tr w:rsidR="00360489" w:rsidRPr="00B34793" w14:paraId="39C74B2B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44ADAA" w14:textId="2E2E262A" w:rsidR="00360489" w:rsidRPr="00B34793" w:rsidRDefault="00360489" w:rsidP="001C5C86">
            <w:pPr>
              <w:pStyle w:val="TAL"/>
            </w:pPr>
            <w:r w:rsidRPr="00B34793">
              <w:t>T-Mobile USA</w:t>
            </w:r>
          </w:p>
        </w:tc>
      </w:tr>
      <w:tr w:rsidR="00761175" w:rsidRPr="00B34793" w14:paraId="41F550D1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339F83E" w14:textId="287F6D1A" w:rsidR="00761175" w:rsidRPr="00B34793" w:rsidRDefault="00761175" w:rsidP="001C5C86">
            <w:pPr>
              <w:pStyle w:val="TAL"/>
            </w:pPr>
            <w:r>
              <w:t>vivo</w:t>
            </w:r>
          </w:p>
        </w:tc>
      </w:tr>
      <w:tr w:rsidR="00447309" w14:paraId="7E165876" w14:textId="77777777" w:rsidTr="00032DF3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 w:rsidRPr="00B34793">
              <w:t>ZTE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20A5CC" w14:textId="77777777" w:rsidR="00840463" w:rsidRDefault="00840463">
      <w:r>
        <w:separator/>
      </w:r>
    </w:p>
  </w:endnote>
  <w:endnote w:type="continuationSeparator" w:id="0">
    <w:p w14:paraId="4731F49F" w14:textId="77777777" w:rsidR="00840463" w:rsidRDefault="00840463">
      <w:r>
        <w:continuationSeparator/>
      </w:r>
    </w:p>
  </w:endnote>
  <w:endnote w:type="continuationNotice" w:id="1">
    <w:p w14:paraId="3F78307A" w14:textId="77777777" w:rsidR="00840463" w:rsidRDefault="008404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D60BCB" w14:textId="77777777" w:rsidR="00840463" w:rsidRDefault="00840463">
      <w:r>
        <w:separator/>
      </w:r>
    </w:p>
  </w:footnote>
  <w:footnote w:type="continuationSeparator" w:id="0">
    <w:p w14:paraId="39A2A515" w14:textId="77777777" w:rsidR="00840463" w:rsidRDefault="00840463">
      <w:r>
        <w:continuationSeparator/>
      </w:r>
    </w:p>
  </w:footnote>
  <w:footnote w:type="continuationNotice" w:id="1">
    <w:p w14:paraId="3D13D6DF" w14:textId="77777777" w:rsidR="00840463" w:rsidRDefault="0084046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E18"/>
    <w:rsid w:val="00051EF1"/>
    <w:rsid w:val="00052BF8"/>
    <w:rsid w:val="00054668"/>
    <w:rsid w:val="00057116"/>
    <w:rsid w:val="000608BF"/>
    <w:rsid w:val="0006148C"/>
    <w:rsid w:val="00063453"/>
    <w:rsid w:val="00063AD8"/>
    <w:rsid w:val="00064CB2"/>
    <w:rsid w:val="00066160"/>
    <w:rsid w:val="00066954"/>
    <w:rsid w:val="00067741"/>
    <w:rsid w:val="00067E88"/>
    <w:rsid w:val="00072204"/>
    <w:rsid w:val="00072A56"/>
    <w:rsid w:val="00073330"/>
    <w:rsid w:val="00074316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53C"/>
    <w:rsid w:val="000C0BF7"/>
    <w:rsid w:val="000C2C79"/>
    <w:rsid w:val="000C51FC"/>
    <w:rsid w:val="000C5FC6"/>
    <w:rsid w:val="000C5FE3"/>
    <w:rsid w:val="000C6631"/>
    <w:rsid w:val="000D122A"/>
    <w:rsid w:val="000D6645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39F9"/>
    <w:rsid w:val="000F4801"/>
    <w:rsid w:val="000F5120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6156"/>
    <w:rsid w:val="00116B5E"/>
    <w:rsid w:val="00120096"/>
    <w:rsid w:val="00120541"/>
    <w:rsid w:val="001211F3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36B1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18"/>
    <w:rsid w:val="001836C2"/>
    <w:rsid w:val="0018560A"/>
    <w:rsid w:val="001858D2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3469"/>
    <w:rsid w:val="001C5C86"/>
    <w:rsid w:val="001C6031"/>
    <w:rsid w:val="001C718D"/>
    <w:rsid w:val="001D0789"/>
    <w:rsid w:val="001D7CED"/>
    <w:rsid w:val="001E14C4"/>
    <w:rsid w:val="001E198C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7388"/>
    <w:rsid w:val="00232E37"/>
    <w:rsid w:val="0023315E"/>
    <w:rsid w:val="00235DEA"/>
    <w:rsid w:val="00240DCD"/>
    <w:rsid w:val="00241A4F"/>
    <w:rsid w:val="00241B52"/>
    <w:rsid w:val="0024293A"/>
    <w:rsid w:val="002442D8"/>
    <w:rsid w:val="002451D2"/>
    <w:rsid w:val="002474FB"/>
    <w:rsid w:val="0024786B"/>
    <w:rsid w:val="00247882"/>
    <w:rsid w:val="00251D80"/>
    <w:rsid w:val="002527B7"/>
    <w:rsid w:val="00254195"/>
    <w:rsid w:val="00254FB5"/>
    <w:rsid w:val="00257B73"/>
    <w:rsid w:val="002610A7"/>
    <w:rsid w:val="00261210"/>
    <w:rsid w:val="002640E5"/>
    <w:rsid w:val="0026436F"/>
    <w:rsid w:val="0026606E"/>
    <w:rsid w:val="00266C83"/>
    <w:rsid w:val="0026711A"/>
    <w:rsid w:val="00270705"/>
    <w:rsid w:val="00270A0F"/>
    <w:rsid w:val="00272D12"/>
    <w:rsid w:val="00273D05"/>
    <w:rsid w:val="00274F52"/>
    <w:rsid w:val="00275DF5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3B2C"/>
    <w:rsid w:val="002A6662"/>
    <w:rsid w:val="002A6C89"/>
    <w:rsid w:val="002B08D6"/>
    <w:rsid w:val="002B0B65"/>
    <w:rsid w:val="002B2A2F"/>
    <w:rsid w:val="002B62F3"/>
    <w:rsid w:val="002B72B3"/>
    <w:rsid w:val="002B7490"/>
    <w:rsid w:val="002C1272"/>
    <w:rsid w:val="002C1C50"/>
    <w:rsid w:val="002C2003"/>
    <w:rsid w:val="002C2819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8D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5DFB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109E"/>
    <w:rsid w:val="00432283"/>
    <w:rsid w:val="00433BB3"/>
    <w:rsid w:val="00435C18"/>
    <w:rsid w:val="00437224"/>
    <w:rsid w:val="0043745F"/>
    <w:rsid w:val="00437F58"/>
    <w:rsid w:val="0044029F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6461"/>
    <w:rsid w:val="004674B5"/>
    <w:rsid w:val="004705F1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F8A"/>
    <w:rsid w:val="004E77B6"/>
    <w:rsid w:val="004E7824"/>
    <w:rsid w:val="004F1D6D"/>
    <w:rsid w:val="004F4DB8"/>
    <w:rsid w:val="004F6994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1D34"/>
    <w:rsid w:val="005D2591"/>
    <w:rsid w:val="005D3FEC"/>
    <w:rsid w:val="005D44BE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4528"/>
    <w:rsid w:val="0068521C"/>
    <w:rsid w:val="00685A17"/>
    <w:rsid w:val="00692F83"/>
    <w:rsid w:val="006942D6"/>
    <w:rsid w:val="0069478E"/>
    <w:rsid w:val="0069765C"/>
    <w:rsid w:val="006A0EF8"/>
    <w:rsid w:val="006A45BA"/>
    <w:rsid w:val="006A5388"/>
    <w:rsid w:val="006B3D49"/>
    <w:rsid w:val="006B4280"/>
    <w:rsid w:val="006B4618"/>
    <w:rsid w:val="006B4A11"/>
    <w:rsid w:val="006B4B1C"/>
    <w:rsid w:val="006B5547"/>
    <w:rsid w:val="006B6607"/>
    <w:rsid w:val="006C11E4"/>
    <w:rsid w:val="006C1E55"/>
    <w:rsid w:val="006C204D"/>
    <w:rsid w:val="006C4805"/>
    <w:rsid w:val="006C4991"/>
    <w:rsid w:val="006C5C5F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E87"/>
    <w:rsid w:val="006E68D0"/>
    <w:rsid w:val="006F3AF1"/>
    <w:rsid w:val="006F3E01"/>
    <w:rsid w:val="006F41D8"/>
    <w:rsid w:val="006F7447"/>
    <w:rsid w:val="007011E8"/>
    <w:rsid w:val="00701301"/>
    <w:rsid w:val="0070137A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3CFE"/>
    <w:rsid w:val="00757CEB"/>
    <w:rsid w:val="00760929"/>
    <w:rsid w:val="00761175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78CD"/>
    <w:rsid w:val="008305E4"/>
    <w:rsid w:val="00830602"/>
    <w:rsid w:val="00831B20"/>
    <w:rsid w:val="00832EC7"/>
    <w:rsid w:val="00834A60"/>
    <w:rsid w:val="00836634"/>
    <w:rsid w:val="008373CD"/>
    <w:rsid w:val="00840105"/>
    <w:rsid w:val="00840463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19C8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C0399"/>
    <w:rsid w:val="008C0B91"/>
    <w:rsid w:val="008C0E78"/>
    <w:rsid w:val="008C229B"/>
    <w:rsid w:val="008C327E"/>
    <w:rsid w:val="008C528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52A3"/>
    <w:rsid w:val="008F743A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50329"/>
    <w:rsid w:val="00950ED4"/>
    <w:rsid w:val="00951F83"/>
    <w:rsid w:val="00952512"/>
    <w:rsid w:val="00953501"/>
    <w:rsid w:val="00953BDD"/>
    <w:rsid w:val="009548EE"/>
    <w:rsid w:val="00956370"/>
    <w:rsid w:val="0095657D"/>
    <w:rsid w:val="009600DC"/>
    <w:rsid w:val="009621A3"/>
    <w:rsid w:val="00962C0D"/>
    <w:rsid w:val="00965DB2"/>
    <w:rsid w:val="00967838"/>
    <w:rsid w:val="009731F4"/>
    <w:rsid w:val="00974358"/>
    <w:rsid w:val="00975005"/>
    <w:rsid w:val="00975D42"/>
    <w:rsid w:val="00976DD5"/>
    <w:rsid w:val="00976E4A"/>
    <w:rsid w:val="00977E85"/>
    <w:rsid w:val="00981E2D"/>
    <w:rsid w:val="00982B7C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7E6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2B3"/>
    <w:rsid w:val="009C0616"/>
    <w:rsid w:val="009C09D4"/>
    <w:rsid w:val="009C1249"/>
    <w:rsid w:val="009C2977"/>
    <w:rsid w:val="009C2DCC"/>
    <w:rsid w:val="009C35AC"/>
    <w:rsid w:val="009D0BE2"/>
    <w:rsid w:val="009D2AD4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0EC8"/>
    <w:rsid w:val="00A52FB4"/>
    <w:rsid w:val="00A602AB"/>
    <w:rsid w:val="00A61AE5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4CB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1FAB"/>
    <w:rsid w:val="00AB24A6"/>
    <w:rsid w:val="00AB58BF"/>
    <w:rsid w:val="00AB647E"/>
    <w:rsid w:val="00AB6BE2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67566"/>
    <w:rsid w:val="00B7077B"/>
    <w:rsid w:val="00B7251E"/>
    <w:rsid w:val="00B72E9C"/>
    <w:rsid w:val="00B73B4C"/>
    <w:rsid w:val="00B73BAE"/>
    <w:rsid w:val="00B73F75"/>
    <w:rsid w:val="00B75F62"/>
    <w:rsid w:val="00B80C6A"/>
    <w:rsid w:val="00B812F2"/>
    <w:rsid w:val="00B81B5B"/>
    <w:rsid w:val="00B81FCF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46CD"/>
    <w:rsid w:val="00B94C28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4532"/>
    <w:rsid w:val="00BB50B5"/>
    <w:rsid w:val="00BB5EBF"/>
    <w:rsid w:val="00BB7275"/>
    <w:rsid w:val="00BC054D"/>
    <w:rsid w:val="00BC1A64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40FD"/>
    <w:rsid w:val="00BE4DEE"/>
    <w:rsid w:val="00BE59C3"/>
    <w:rsid w:val="00BE60FC"/>
    <w:rsid w:val="00BF38F8"/>
    <w:rsid w:val="00BF39B0"/>
    <w:rsid w:val="00BF6C8C"/>
    <w:rsid w:val="00BF6E7B"/>
    <w:rsid w:val="00BF7053"/>
    <w:rsid w:val="00BF7569"/>
    <w:rsid w:val="00BF7910"/>
    <w:rsid w:val="00BF79EE"/>
    <w:rsid w:val="00BF7C0C"/>
    <w:rsid w:val="00BF7C9D"/>
    <w:rsid w:val="00C00E6A"/>
    <w:rsid w:val="00C01E8C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6495A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048"/>
    <w:rsid w:val="00CA0968"/>
    <w:rsid w:val="00CA0ADC"/>
    <w:rsid w:val="00CA10C1"/>
    <w:rsid w:val="00CA168E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1B8E"/>
    <w:rsid w:val="00CB1E55"/>
    <w:rsid w:val="00CB4236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62F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B00"/>
    <w:rsid w:val="00CE6E04"/>
    <w:rsid w:val="00CF1DBC"/>
    <w:rsid w:val="00CF475A"/>
    <w:rsid w:val="00CF6810"/>
    <w:rsid w:val="00D03A2D"/>
    <w:rsid w:val="00D0423F"/>
    <w:rsid w:val="00D04B52"/>
    <w:rsid w:val="00D057BC"/>
    <w:rsid w:val="00D06117"/>
    <w:rsid w:val="00D07BEE"/>
    <w:rsid w:val="00D10496"/>
    <w:rsid w:val="00D10E89"/>
    <w:rsid w:val="00D132B6"/>
    <w:rsid w:val="00D137BB"/>
    <w:rsid w:val="00D222EC"/>
    <w:rsid w:val="00D2288A"/>
    <w:rsid w:val="00D23302"/>
    <w:rsid w:val="00D24E36"/>
    <w:rsid w:val="00D256D0"/>
    <w:rsid w:val="00D256FF"/>
    <w:rsid w:val="00D26EAE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727B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FC6"/>
    <w:rsid w:val="00D810A2"/>
    <w:rsid w:val="00D8425E"/>
    <w:rsid w:val="00D86A67"/>
    <w:rsid w:val="00D92ED0"/>
    <w:rsid w:val="00D933E4"/>
    <w:rsid w:val="00D94647"/>
    <w:rsid w:val="00D94917"/>
    <w:rsid w:val="00D96F84"/>
    <w:rsid w:val="00D97110"/>
    <w:rsid w:val="00D9783D"/>
    <w:rsid w:val="00D9785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BAA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2452"/>
    <w:rsid w:val="00E94CC1"/>
    <w:rsid w:val="00E94EAF"/>
    <w:rsid w:val="00E95663"/>
    <w:rsid w:val="00E96431"/>
    <w:rsid w:val="00E96B69"/>
    <w:rsid w:val="00EA0B2E"/>
    <w:rsid w:val="00EA1494"/>
    <w:rsid w:val="00EA488E"/>
    <w:rsid w:val="00EA492B"/>
    <w:rsid w:val="00EA70C8"/>
    <w:rsid w:val="00EA73CA"/>
    <w:rsid w:val="00EB2199"/>
    <w:rsid w:val="00EB53A1"/>
    <w:rsid w:val="00EB5B37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1991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4CA1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2234"/>
    <w:rsid w:val="00F32AE5"/>
    <w:rsid w:val="00F36DC2"/>
    <w:rsid w:val="00F419E5"/>
    <w:rsid w:val="00F41A27"/>
    <w:rsid w:val="00F4221E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2767"/>
    <w:rsid w:val="00F53182"/>
    <w:rsid w:val="00F54749"/>
    <w:rsid w:val="00F54856"/>
    <w:rsid w:val="00F55510"/>
    <w:rsid w:val="00F5774F"/>
    <w:rsid w:val="00F6080E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852D7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5F31"/>
    <w:rsid w:val="00FC6318"/>
    <w:rsid w:val="00FC645B"/>
    <w:rsid w:val="00FC6CA7"/>
    <w:rsid w:val="00FD1DF8"/>
    <w:rsid w:val="00FD2C44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5EDF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B67D8"/>
  <w15:chartTrackingRefBased/>
  <w15:docId w15:val="{1270FD72-F0F7-4156-B8EC-3A0180C3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63AD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063A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63A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3A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3A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3A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3AD8"/>
    <w:pPr>
      <w:outlineLvl w:val="5"/>
    </w:pPr>
  </w:style>
  <w:style w:type="paragraph" w:styleId="Heading7">
    <w:name w:val="heading 7"/>
    <w:basedOn w:val="H6"/>
    <w:next w:val="Normal"/>
    <w:qFormat/>
    <w:rsid w:val="00063AD8"/>
    <w:pPr>
      <w:outlineLvl w:val="6"/>
    </w:pPr>
  </w:style>
  <w:style w:type="paragraph" w:styleId="Heading8">
    <w:name w:val="heading 8"/>
    <w:basedOn w:val="Heading1"/>
    <w:next w:val="Normal"/>
    <w:qFormat/>
    <w:rsid w:val="00063A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3A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63AD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63A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3AD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63AD8"/>
    <w:pPr>
      <w:spacing w:before="180"/>
      <w:ind w:left="2693" w:hanging="2693"/>
    </w:pPr>
    <w:rPr>
      <w:b/>
    </w:rPr>
  </w:style>
  <w:style w:type="paragraph" w:styleId="TOC1">
    <w:name w:val="toc 1"/>
    <w:semiHidden/>
    <w:rsid w:val="00063A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063A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063AD8"/>
    <w:pPr>
      <w:ind w:left="1701" w:hanging="1701"/>
    </w:pPr>
  </w:style>
  <w:style w:type="paragraph" w:styleId="TOC4">
    <w:name w:val="toc 4"/>
    <w:basedOn w:val="TOC3"/>
    <w:semiHidden/>
    <w:rsid w:val="00063AD8"/>
    <w:pPr>
      <w:ind w:left="1418" w:hanging="1418"/>
    </w:pPr>
  </w:style>
  <w:style w:type="paragraph" w:styleId="TOC3">
    <w:name w:val="toc 3"/>
    <w:basedOn w:val="TOC2"/>
    <w:semiHidden/>
    <w:rsid w:val="00063AD8"/>
    <w:pPr>
      <w:ind w:left="1134" w:hanging="1134"/>
    </w:pPr>
  </w:style>
  <w:style w:type="paragraph" w:styleId="TOC2">
    <w:name w:val="toc 2"/>
    <w:basedOn w:val="TOC1"/>
    <w:semiHidden/>
    <w:rsid w:val="00063AD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3AD8"/>
    <w:pPr>
      <w:ind w:left="284"/>
    </w:pPr>
  </w:style>
  <w:style w:type="paragraph" w:styleId="Index1">
    <w:name w:val="index 1"/>
    <w:basedOn w:val="Normal"/>
    <w:semiHidden/>
    <w:rsid w:val="00063AD8"/>
    <w:pPr>
      <w:keepLines/>
      <w:spacing w:after="0"/>
    </w:pPr>
  </w:style>
  <w:style w:type="paragraph" w:customStyle="1" w:styleId="ZH">
    <w:name w:val="ZH"/>
    <w:rsid w:val="00063A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063AD8"/>
    <w:pPr>
      <w:outlineLvl w:val="9"/>
    </w:pPr>
  </w:style>
  <w:style w:type="paragraph" w:styleId="ListNumber2">
    <w:name w:val="List Number 2"/>
    <w:basedOn w:val="ListNumber"/>
    <w:rsid w:val="00063AD8"/>
    <w:pPr>
      <w:ind w:left="851"/>
    </w:pPr>
  </w:style>
  <w:style w:type="character" w:styleId="FootnoteReference">
    <w:name w:val="footnote reference"/>
    <w:semiHidden/>
    <w:rsid w:val="00063AD8"/>
    <w:rPr>
      <w:b/>
      <w:position w:val="6"/>
      <w:sz w:val="16"/>
    </w:rPr>
  </w:style>
  <w:style w:type="paragraph" w:styleId="FootnoteText">
    <w:name w:val="footnote text"/>
    <w:basedOn w:val="Normal"/>
    <w:semiHidden/>
    <w:rsid w:val="00063AD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3AD8"/>
    <w:pPr>
      <w:jc w:val="center"/>
    </w:pPr>
  </w:style>
  <w:style w:type="paragraph" w:customStyle="1" w:styleId="TF">
    <w:name w:val="TF"/>
    <w:basedOn w:val="TH"/>
    <w:rsid w:val="00063AD8"/>
    <w:pPr>
      <w:keepNext w:val="0"/>
      <w:spacing w:before="0" w:after="240"/>
    </w:pPr>
  </w:style>
  <w:style w:type="paragraph" w:customStyle="1" w:styleId="NO">
    <w:name w:val="NO"/>
    <w:basedOn w:val="Normal"/>
    <w:rsid w:val="00063AD8"/>
    <w:pPr>
      <w:keepLines/>
      <w:ind w:left="1135" w:hanging="851"/>
    </w:pPr>
  </w:style>
  <w:style w:type="paragraph" w:styleId="TOC9">
    <w:name w:val="toc 9"/>
    <w:basedOn w:val="TOC8"/>
    <w:semiHidden/>
    <w:rsid w:val="00063AD8"/>
    <w:pPr>
      <w:ind w:left="1418" w:hanging="1418"/>
    </w:pPr>
  </w:style>
  <w:style w:type="paragraph" w:customStyle="1" w:styleId="EX">
    <w:name w:val="EX"/>
    <w:basedOn w:val="Normal"/>
    <w:rsid w:val="00063AD8"/>
    <w:pPr>
      <w:keepLines/>
      <w:ind w:left="1702" w:hanging="1418"/>
    </w:pPr>
  </w:style>
  <w:style w:type="paragraph" w:customStyle="1" w:styleId="FP">
    <w:name w:val="FP"/>
    <w:basedOn w:val="Normal"/>
    <w:rsid w:val="00063AD8"/>
    <w:pPr>
      <w:spacing w:after="0"/>
    </w:pPr>
  </w:style>
  <w:style w:type="paragraph" w:customStyle="1" w:styleId="LD">
    <w:name w:val="LD"/>
    <w:rsid w:val="00063A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063AD8"/>
    <w:pPr>
      <w:spacing w:after="0"/>
    </w:pPr>
  </w:style>
  <w:style w:type="paragraph" w:customStyle="1" w:styleId="EW">
    <w:name w:val="EW"/>
    <w:basedOn w:val="EX"/>
    <w:rsid w:val="00063AD8"/>
    <w:pPr>
      <w:spacing w:after="0"/>
    </w:pPr>
  </w:style>
  <w:style w:type="paragraph" w:styleId="TOC6">
    <w:name w:val="toc 6"/>
    <w:basedOn w:val="TOC5"/>
    <w:next w:val="Normal"/>
    <w:semiHidden/>
    <w:rsid w:val="00063AD8"/>
    <w:pPr>
      <w:ind w:left="1985" w:hanging="1985"/>
    </w:pPr>
  </w:style>
  <w:style w:type="paragraph" w:styleId="TOC7">
    <w:name w:val="toc 7"/>
    <w:basedOn w:val="TOC6"/>
    <w:next w:val="Normal"/>
    <w:semiHidden/>
    <w:rsid w:val="00063AD8"/>
    <w:pPr>
      <w:ind w:left="2268" w:hanging="2268"/>
    </w:pPr>
  </w:style>
  <w:style w:type="paragraph" w:styleId="ListBullet2">
    <w:name w:val="List Bullet 2"/>
    <w:basedOn w:val="ListBullet"/>
    <w:rsid w:val="00063AD8"/>
    <w:pPr>
      <w:ind w:left="851"/>
    </w:pPr>
  </w:style>
  <w:style w:type="paragraph" w:styleId="ListBullet3">
    <w:name w:val="List Bullet 3"/>
    <w:basedOn w:val="ListBullet2"/>
    <w:rsid w:val="00063AD8"/>
    <w:pPr>
      <w:ind w:left="1135"/>
    </w:pPr>
  </w:style>
  <w:style w:type="paragraph" w:styleId="ListNumber">
    <w:name w:val="List Number"/>
    <w:basedOn w:val="List"/>
    <w:rsid w:val="00063AD8"/>
  </w:style>
  <w:style w:type="paragraph" w:customStyle="1" w:styleId="EQ">
    <w:name w:val="EQ"/>
    <w:basedOn w:val="Normal"/>
    <w:next w:val="Normal"/>
    <w:rsid w:val="00063AD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63A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3A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3A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63AD8"/>
    <w:pPr>
      <w:jc w:val="right"/>
    </w:pPr>
  </w:style>
  <w:style w:type="paragraph" w:customStyle="1" w:styleId="H6">
    <w:name w:val="H6"/>
    <w:basedOn w:val="Heading5"/>
    <w:next w:val="Normal"/>
    <w:rsid w:val="00063A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3AD8"/>
    <w:pPr>
      <w:ind w:left="851" w:hanging="851"/>
    </w:pPr>
  </w:style>
  <w:style w:type="paragraph" w:customStyle="1" w:styleId="ZA">
    <w:name w:val="ZA"/>
    <w:rsid w:val="00063A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63A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063A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063A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063AD8"/>
    <w:pPr>
      <w:framePr w:wrap="notBeside" w:y="16161"/>
    </w:pPr>
  </w:style>
  <w:style w:type="character" w:customStyle="1" w:styleId="ZGSM">
    <w:name w:val="ZGSM"/>
    <w:rsid w:val="00063AD8"/>
  </w:style>
  <w:style w:type="paragraph" w:styleId="List2">
    <w:name w:val="List 2"/>
    <w:basedOn w:val="List"/>
    <w:rsid w:val="00063AD8"/>
    <w:pPr>
      <w:ind w:left="851"/>
    </w:pPr>
  </w:style>
  <w:style w:type="paragraph" w:customStyle="1" w:styleId="ZG">
    <w:name w:val="ZG"/>
    <w:rsid w:val="00063A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063AD8"/>
    <w:pPr>
      <w:ind w:left="1135"/>
    </w:pPr>
  </w:style>
  <w:style w:type="paragraph" w:styleId="List4">
    <w:name w:val="List 4"/>
    <w:basedOn w:val="List3"/>
    <w:rsid w:val="00063AD8"/>
    <w:pPr>
      <w:ind w:left="1418"/>
    </w:pPr>
  </w:style>
  <w:style w:type="paragraph" w:styleId="List5">
    <w:name w:val="List 5"/>
    <w:basedOn w:val="List4"/>
    <w:rsid w:val="00063AD8"/>
    <w:pPr>
      <w:ind w:left="1702"/>
    </w:pPr>
  </w:style>
  <w:style w:type="paragraph" w:customStyle="1" w:styleId="EditorsNote">
    <w:name w:val="Editor's Note"/>
    <w:basedOn w:val="NO"/>
    <w:rsid w:val="00063AD8"/>
    <w:rPr>
      <w:color w:val="FF0000"/>
    </w:rPr>
  </w:style>
  <w:style w:type="paragraph" w:styleId="List">
    <w:name w:val="List"/>
    <w:basedOn w:val="Normal"/>
    <w:rsid w:val="00063AD8"/>
    <w:pPr>
      <w:ind w:left="568" w:hanging="284"/>
    </w:pPr>
  </w:style>
  <w:style w:type="paragraph" w:styleId="ListBullet">
    <w:name w:val="List Bullet"/>
    <w:basedOn w:val="List"/>
    <w:rsid w:val="00063AD8"/>
  </w:style>
  <w:style w:type="paragraph" w:styleId="ListBullet4">
    <w:name w:val="List Bullet 4"/>
    <w:basedOn w:val="ListBullet3"/>
    <w:rsid w:val="00063AD8"/>
    <w:pPr>
      <w:ind w:left="1418"/>
    </w:pPr>
  </w:style>
  <w:style w:type="paragraph" w:styleId="ListBullet5">
    <w:name w:val="List Bullet 5"/>
    <w:basedOn w:val="ListBullet4"/>
    <w:rsid w:val="00063AD8"/>
    <w:pPr>
      <w:ind w:left="1702"/>
    </w:pPr>
  </w:style>
  <w:style w:type="paragraph" w:customStyle="1" w:styleId="B1">
    <w:name w:val="B1"/>
    <w:basedOn w:val="List"/>
    <w:rsid w:val="00063AD8"/>
  </w:style>
  <w:style w:type="paragraph" w:customStyle="1" w:styleId="B2">
    <w:name w:val="B2"/>
    <w:basedOn w:val="List2"/>
    <w:rsid w:val="00063AD8"/>
  </w:style>
  <w:style w:type="paragraph" w:customStyle="1" w:styleId="B3">
    <w:name w:val="B3"/>
    <w:basedOn w:val="List3"/>
    <w:rsid w:val="00063AD8"/>
  </w:style>
  <w:style w:type="paragraph" w:customStyle="1" w:styleId="B4">
    <w:name w:val="B4"/>
    <w:basedOn w:val="List4"/>
    <w:rsid w:val="00063AD8"/>
  </w:style>
  <w:style w:type="paragraph" w:customStyle="1" w:styleId="B5">
    <w:name w:val="B5"/>
    <w:basedOn w:val="List5"/>
    <w:rsid w:val="00063AD8"/>
  </w:style>
  <w:style w:type="paragraph" w:styleId="Footer">
    <w:name w:val="footer"/>
    <w:basedOn w:val="Header"/>
    <w:rsid w:val="00063AD8"/>
    <w:pPr>
      <w:jc w:val="center"/>
    </w:pPr>
    <w:rPr>
      <w:i/>
    </w:rPr>
  </w:style>
  <w:style w:type="paragraph" w:customStyle="1" w:styleId="ZTD">
    <w:name w:val="ZTD"/>
    <w:basedOn w:val="ZB"/>
    <w:rsid w:val="00063AD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customStyle="1" w:styleId="THChar">
    <w:name w:val="TH Char"/>
    <w:link w:val="TH"/>
    <w:rsid w:val="00063AD8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0115F6-3645-4FEE-9576-A11A0A676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978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SA#94e-day4</cp:lastModifiedBy>
  <cp:revision>6</cp:revision>
  <cp:lastPrinted>2000-02-29T10:31:00Z</cp:lastPrinted>
  <dcterms:created xsi:type="dcterms:W3CDTF">2021-12-18T16:36:00Z</dcterms:created>
  <dcterms:modified xsi:type="dcterms:W3CDTF">2021-12-18T16:38:00Z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