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E45F7" w14:textId="19FD3110"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SP-211326</w:t>
      </w:r>
      <w:r w:rsidR="00086EC3">
        <w:rPr>
          <w:rFonts w:ascii="Arial" w:hAnsi="Arial" w:cs="Arial"/>
          <w:b/>
          <w:sz w:val="24"/>
        </w:rPr>
        <w:t>r0</w:t>
      </w:r>
      <w:r w:rsidR="00F53C54">
        <w:rPr>
          <w:rFonts w:ascii="Arial" w:hAnsi="Arial" w:cs="Arial"/>
          <w:b/>
          <w:sz w:val="24"/>
        </w:rPr>
        <w:t>3</w:t>
      </w:r>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BD39AD" w:rsidRDefault="0080225D" w:rsidP="001E6A74">
      <w:pPr>
        <w:tabs>
          <w:tab w:val="right" w:pos="9638"/>
        </w:tabs>
      </w:pPr>
      <w:bookmarkStart w:id="0" w:name="_GoBack"/>
      <w:bookmarkEnd w:id="0"/>
    </w:p>
    <w:p w14:paraId="5041C5C7" w14:textId="6FB8AEDD" w:rsidR="00DB5FFB" w:rsidRDefault="00DB5FFB" w:rsidP="00DB5FF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sidR="005713F8">
        <w:rPr>
          <w:rFonts w:ascii="Arial" w:hAnsi="Arial" w:cs="Arial"/>
          <w:b/>
          <w:sz w:val="24"/>
        </w:rPr>
        <w:t>80</w:t>
      </w:r>
    </w:p>
    <w:p w14:paraId="064D3F75" w14:textId="452F41F7" w:rsidR="00DB5FFB" w:rsidRDefault="00DB5FFB" w:rsidP="00DB5FF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r w:rsidR="005713F8">
        <w:rPr>
          <w:rFonts w:ascii="Arial" w:hAnsi="Arial" w:cs="Arial"/>
          <w:b/>
          <w:sz w:val="24"/>
        </w:rPr>
        <w:tab/>
      </w:r>
      <w:r w:rsidR="00626281">
        <w:rPr>
          <w:rFonts w:eastAsia="Batang" w:cs="Arial"/>
          <w:sz w:val="18"/>
          <w:szCs w:val="18"/>
          <w:lang w:eastAsia="zh-CN"/>
        </w:rPr>
        <w:t>(revision of SP-211151</w:t>
      </w:r>
      <w:r w:rsidR="005713F8">
        <w:rPr>
          <w:rFonts w:eastAsia="Batang" w:cs="Arial"/>
          <w:sz w:val="18"/>
          <w:szCs w:val="18"/>
          <w:lang w:eastAsia="zh-CN"/>
        </w:rPr>
        <w:t>)</w:t>
      </w:r>
    </w:p>
    <w:p w14:paraId="5C882F03" w14:textId="77777777" w:rsidR="00DB5FFB" w:rsidRPr="00E646E7" w:rsidRDefault="00DB5FFB" w:rsidP="00DB5FFB">
      <w:pPr>
        <w:tabs>
          <w:tab w:val="right" w:pos="9638"/>
        </w:tabs>
        <w:rPr>
          <w:rFonts w:ascii="Arial" w:hAnsi="Arial" w:cs="Arial"/>
          <w:b/>
          <w:sz w:val="24"/>
        </w:rPr>
      </w:pPr>
    </w:p>
    <w:p w14:paraId="438600FF" w14:textId="74AAE24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w:t>
      </w:r>
      <w:r w:rsidR="00720A2D">
        <w:rPr>
          <w:b/>
          <w:noProof/>
          <w:sz w:val="24"/>
        </w:rPr>
        <w:t>8168</w:t>
      </w:r>
    </w:p>
    <w:p w14:paraId="6AA166CE" w14:textId="403386F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720A2D">
        <w:rPr>
          <w:rFonts w:eastAsia="Batang" w:cs="Arial"/>
          <w:sz w:val="18"/>
          <w:szCs w:val="18"/>
          <w:lang w:eastAsia="zh-CN"/>
        </w:rPr>
        <w:t>07728</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SL_</w:t>
      </w:r>
      <w:r w:rsidR="00A81539">
        <w:rPr>
          <w:lang w:val="fr-FR"/>
        </w:rPr>
        <w:t>ARC</w:t>
      </w:r>
    </w:p>
    <w:p w14:paraId="0D12AE1F" w14:textId="10572989" w:rsidR="00B078D6" w:rsidRDefault="00B078D6" w:rsidP="006C2E80">
      <w:pPr>
        <w:pStyle w:val="Guidance"/>
      </w:pPr>
    </w:p>
    <w:p w14:paraId="679E2B2D" w14:textId="14EB2AF7" w:rsidR="006C2E80" w:rsidRDefault="00B078D6" w:rsidP="006C2E80">
      <w:pPr>
        <w:pStyle w:val="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r>
        <w:t xml:space="preserve">unctional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45273C13" w:rsidR="009543F4" w:rsidRPr="00F53C54"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0D387E5F" w14:textId="3E8E5E8B" w:rsidR="00F56680" w:rsidRPr="009543F4" w:rsidRDefault="00F56680" w:rsidP="003030F3">
      <w:pPr>
        <w:pStyle w:val="B1"/>
        <w:numPr>
          <w:ilvl w:val="0"/>
          <w:numId w:val="13"/>
        </w:numPr>
        <w:rPr>
          <w:lang w:val="en-US"/>
        </w:rPr>
      </w:pPr>
      <w:r>
        <w:rPr>
          <w:lang w:val="en-US"/>
        </w:rPr>
        <w:t>Work Task 1.2: Void</w:t>
      </w:r>
    </w:p>
    <w:p w14:paraId="50A986B1" w14:textId="76CDD89A" w:rsid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1FB918B" w14:textId="4107F9BD" w:rsidR="00F56680" w:rsidRPr="009543F4" w:rsidRDefault="00F56680" w:rsidP="00F56680">
      <w:pPr>
        <w:pStyle w:val="B1"/>
        <w:numPr>
          <w:ilvl w:val="0"/>
          <w:numId w:val="13"/>
        </w:numPr>
      </w:pPr>
      <w:r>
        <w:rPr>
          <w:lang w:val="en-US"/>
        </w:rPr>
        <w:lastRenderedPageBreak/>
        <w:t>Work Task 1.4</w:t>
      </w:r>
      <w:r w:rsidRPr="00F56680">
        <w:rPr>
          <w:lang w:val="en-US"/>
        </w:rPr>
        <w:t>: Void</w:t>
      </w:r>
    </w:p>
    <w:p w14:paraId="5C7B200C" w14:textId="6A049403" w:rsidR="009543F4" w:rsidRDefault="009543F4" w:rsidP="003030F3">
      <w:pPr>
        <w:pStyle w:val="B1"/>
        <w:numPr>
          <w:ilvl w:val="0"/>
          <w:numId w:val="13"/>
        </w:num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4CAF1473" w14:textId="334166AD" w:rsidR="00F56680" w:rsidRPr="00F53C54" w:rsidRDefault="00F56680" w:rsidP="00F53C54">
      <w:pPr>
        <w:pStyle w:val="B1"/>
        <w:numPr>
          <w:ilvl w:val="0"/>
          <w:numId w:val="11"/>
        </w:numPr>
      </w:pPr>
      <w:r>
        <w:rPr>
          <w:lang w:val="en-US"/>
        </w:rPr>
        <w:t>Work Task 2: Void</w:t>
      </w:r>
    </w:p>
    <w:p w14:paraId="6F0CD3EF" w14:textId="6FB41F9C" w:rsidR="00F56680" w:rsidRPr="00F53C54" w:rsidRDefault="00F56680" w:rsidP="00F53C54">
      <w:pPr>
        <w:pStyle w:val="B1"/>
        <w:numPr>
          <w:ilvl w:val="0"/>
          <w:numId w:val="11"/>
        </w:numPr>
        <w:rPr>
          <w:lang w:val="en-US"/>
        </w:rPr>
      </w:pPr>
      <w:r>
        <w:rPr>
          <w:lang w:val="en-US"/>
        </w:rPr>
        <w:t>Work Task 3: Void</w:t>
      </w:r>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ProSe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F56680" w:rsidRDefault="00EE15C7" w:rsidP="007A7F1E">
      <w:pPr>
        <w:pStyle w:val="NO"/>
        <w:overflowPunct/>
        <w:autoSpaceDE/>
        <w:autoSpaceDN/>
        <w:adjustRightInd/>
        <w:textAlignment w:val="auto"/>
      </w:pPr>
      <w:r w:rsidRPr="00F56680">
        <w:t>NOTE</w:t>
      </w:r>
      <w:r w:rsidR="00912971" w:rsidRPr="00F56680">
        <w:t xml:space="preserve"> 5: Energy efficiency aspect need to</w:t>
      </w:r>
      <w:r w:rsidRPr="00F56680">
        <w:t xml:space="preserve"> be taken into account for ranging and </w:t>
      </w:r>
      <w:r>
        <w:t>sidelink positioning</w:t>
      </w:r>
      <w:r w:rsidRPr="00F56680">
        <w:t xml:space="preserve"> operation.</w:t>
      </w:r>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4EF24156" w:rsidR="00C54E31" w:rsidRPr="00FF2903" w:rsidRDefault="00C54E31" w:rsidP="00704BDF">
            <w:pPr>
              <w:rPr>
                <w:lang w:eastAsia="zh-CN"/>
              </w:rPr>
            </w:pP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23B5C6D5" w:rsidR="00F74457" w:rsidRPr="00FF2903" w:rsidRDefault="00F56680" w:rsidP="00F74457">
            <w:r w:rsidRPr="00FF2903">
              <w:t>WT#1.</w:t>
            </w:r>
            <w:r>
              <w:t>2</w:t>
            </w:r>
          </w:p>
        </w:tc>
        <w:tc>
          <w:tcPr>
            <w:tcW w:w="1428" w:type="dxa"/>
            <w:tcBorders>
              <w:top w:val="single" w:sz="4" w:space="0" w:color="auto"/>
              <w:left w:val="single" w:sz="4" w:space="0" w:color="auto"/>
              <w:bottom w:val="single" w:sz="4" w:space="0" w:color="auto"/>
              <w:right w:val="single" w:sz="4" w:space="0" w:color="auto"/>
            </w:tcBorders>
          </w:tcPr>
          <w:p w14:paraId="74846EEE" w14:textId="48BB7B9E" w:rsidR="00F74457" w:rsidRPr="00FF2903" w:rsidRDefault="00E10C73" w:rsidP="00F74457">
            <w:pPr>
              <w:rPr>
                <w:lang w:eastAsia="zh-CN"/>
              </w:rPr>
            </w:pPr>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28B10F36" w14:textId="2C50C061" w:rsidR="00F74457" w:rsidRPr="00FF2903" w:rsidRDefault="00E10C73" w:rsidP="00F74457">
            <w:r>
              <w:rPr>
                <w:rFonts w:hint="eastAsia"/>
                <w:lang w:eastAsia="zh-CN"/>
              </w:rPr>
              <w:t>v</w:t>
            </w:r>
            <w:r>
              <w:rPr>
                <w:lang w:eastAsia="zh-CN"/>
              </w:rPr>
              <w:t>oid</w:t>
            </w:r>
          </w:p>
        </w:tc>
        <w:tc>
          <w:tcPr>
            <w:tcW w:w="1605" w:type="dxa"/>
          </w:tcPr>
          <w:p w14:paraId="17A09188" w14:textId="30F10C60" w:rsidR="00F74457" w:rsidRPr="00FF2903" w:rsidRDefault="00E10C73" w:rsidP="00F74457">
            <w:pPr>
              <w:rPr>
                <w:lang w:eastAsia="zh-CN"/>
              </w:rPr>
            </w:pPr>
            <w:r>
              <w:rPr>
                <w:rFonts w:hint="eastAsia"/>
                <w:lang w:eastAsia="zh-CN"/>
              </w:rPr>
              <w:t>v</w:t>
            </w:r>
            <w:r>
              <w:rPr>
                <w:lang w:eastAsia="zh-CN"/>
              </w:rPr>
              <w:t>oid</w:t>
            </w:r>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56680" w:rsidRPr="00FF2903" w14:paraId="1AC50F82" w14:textId="77777777" w:rsidTr="00316274">
        <w:tc>
          <w:tcPr>
            <w:tcW w:w="1151" w:type="dxa"/>
            <w:shd w:val="clear" w:color="auto" w:fill="auto"/>
          </w:tcPr>
          <w:p w14:paraId="228AB377" w14:textId="054659DF" w:rsidR="00F56680" w:rsidRPr="00FF2903" w:rsidRDefault="00F56680" w:rsidP="00F56680">
            <w:r w:rsidRPr="00FF2903">
              <w:t>WT#1.</w:t>
            </w:r>
            <w:r>
              <w:t>4</w:t>
            </w:r>
          </w:p>
        </w:tc>
        <w:tc>
          <w:tcPr>
            <w:tcW w:w="1428" w:type="dxa"/>
            <w:tcBorders>
              <w:top w:val="single" w:sz="4" w:space="0" w:color="auto"/>
              <w:left w:val="single" w:sz="4" w:space="0" w:color="auto"/>
              <w:bottom w:val="single" w:sz="4" w:space="0" w:color="auto"/>
              <w:right w:val="single" w:sz="4" w:space="0" w:color="auto"/>
            </w:tcBorders>
          </w:tcPr>
          <w:p w14:paraId="3E139BB2" w14:textId="20739D8E" w:rsidR="00F56680" w:rsidRPr="00FF2903" w:rsidRDefault="00E10C73" w:rsidP="00F56680">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1148CFBD" w14:textId="0E701539" w:rsidR="00F56680" w:rsidRPr="00FF2903" w:rsidRDefault="00E10C73" w:rsidP="00F56680">
            <w:r>
              <w:rPr>
                <w:rFonts w:hint="eastAsia"/>
                <w:lang w:eastAsia="zh-CN"/>
              </w:rPr>
              <w:t>v</w:t>
            </w:r>
            <w:r>
              <w:rPr>
                <w:lang w:eastAsia="zh-CN"/>
              </w:rPr>
              <w:t>oid</w:t>
            </w:r>
          </w:p>
        </w:tc>
        <w:tc>
          <w:tcPr>
            <w:tcW w:w="1605" w:type="dxa"/>
          </w:tcPr>
          <w:p w14:paraId="3156317F" w14:textId="7CEAEDDE" w:rsidR="00F56680" w:rsidRPr="00FF2903" w:rsidRDefault="00E10C73" w:rsidP="00F56680">
            <w:pPr>
              <w:rPr>
                <w:lang w:eastAsia="zh-CN"/>
              </w:rPr>
            </w:pPr>
            <w:r>
              <w:rPr>
                <w:rFonts w:hint="eastAsia"/>
                <w:lang w:eastAsia="zh-CN"/>
              </w:rPr>
              <w:t>v</w:t>
            </w:r>
            <w:r>
              <w:rPr>
                <w:lang w:eastAsia="zh-CN"/>
              </w:rPr>
              <w:t>oid</w:t>
            </w:r>
          </w:p>
        </w:tc>
        <w:tc>
          <w:tcPr>
            <w:tcW w:w="2447" w:type="dxa"/>
          </w:tcPr>
          <w:p w14:paraId="52B59294" w14:textId="77777777" w:rsidR="00F56680" w:rsidRPr="00FA3919" w:rsidRDefault="00F56680" w:rsidP="00F56680">
            <w:pPr>
              <w:rPr>
                <w:color w:val="FF0000"/>
              </w:rPr>
            </w:pPr>
          </w:p>
        </w:tc>
      </w:tr>
      <w:tr w:rsidR="00F56680" w:rsidRPr="00FF2903" w14:paraId="5CB22348" w14:textId="77777777" w:rsidTr="00316274">
        <w:tc>
          <w:tcPr>
            <w:tcW w:w="1151" w:type="dxa"/>
            <w:shd w:val="clear" w:color="auto" w:fill="auto"/>
          </w:tcPr>
          <w:p w14:paraId="14C7F6C8" w14:textId="20E647E1" w:rsidR="00F56680" w:rsidRPr="00FF2903" w:rsidRDefault="00F56680" w:rsidP="00F56680">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56680" w:rsidRPr="00FF2903" w:rsidRDefault="00F56680" w:rsidP="00F56680">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56680" w:rsidRPr="00FF2903" w:rsidRDefault="00F56680" w:rsidP="00F56680">
            <w:r>
              <w:rPr>
                <w:rFonts w:hint="eastAsia"/>
              </w:rPr>
              <w:t>0</w:t>
            </w:r>
            <w:r>
              <w:t>.5 TU</w:t>
            </w:r>
          </w:p>
        </w:tc>
        <w:tc>
          <w:tcPr>
            <w:tcW w:w="1605" w:type="dxa"/>
          </w:tcPr>
          <w:p w14:paraId="08ABA84A" w14:textId="16DAB9C3" w:rsidR="00F56680" w:rsidRPr="00FF2903" w:rsidRDefault="00F56680" w:rsidP="00F56680">
            <w:pPr>
              <w:rPr>
                <w:lang w:eastAsia="zh-CN"/>
              </w:rPr>
            </w:pPr>
            <w:r>
              <w:rPr>
                <w:rFonts w:hint="eastAsia"/>
                <w:lang w:eastAsia="zh-CN"/>
              </w:rPr>
              <w:t>N</w:t>
            </w:r>
            <w:r>
              <w:rPr>
                <w:lang w:eastAsia="zh-CN"/>
              </w:rPr>
              <w:t>o</w:t>
            </w:r>
          </w:p>
        </w:tc>
        <w:tc>
          <w:tcPr>
            <w:tcW w:w="2447" w:type="dxa"/>
          </w:tcPr>
          <w:p w14:paraId="3C63D368" w14:textId="77777777" w:rsidR="00F56680" w:rsidRPr="00FA3919" w:rsidRDefault="00F56680" w:rsidP="00F56680">
            <w:pPr>
              <w:rPr>
                <w:color w:val="FF0000"/>
              </w:rPr>
            </w:pPr>
          </w:p>
        </w:tc>
      </w:tr>
      <w:tr w:rsidR="00F56680" w:rsidRPr="00FF2903" w14:paraId="62276A00" w14:textId="77777777" w:rsidTr="001B045B">
        <w:tc>
          <w:tcPr>
            <w:tcW w:w="1151" w:type="dxa"/>
            <w:shd w:val="clear" w:color="auto" w:fill="auto"/>
          </w:tcPr>
          <w:p w14:paraId="30D69334" w14:textId="4E7243EB" w:rsidR="00F56680" w:rsidRPr="00FF2903" w:rsidRDefault="00F56680" w:rsidP="00F56680">
            <w:r w:rsidRPr="00FF2903">
              <w:t>WT#</w:t>
            </w:r>
            <w:r>
              <w:t>2</w:t>
            </w:r>
          </w:p>
        </w:tc>
        <w:tc>
          <w:tcPr>
            <w:tcW w:w="1428" w:type="dxa"/>
            <w:tcBorders>
              <w:top w:val="single" w:sz="4" w:space="0" w:color="auto"/>
              <w:left w:val="single" w:sz="4" w:space="0" w:color="auto"/>
              <w:bottom w:val="single" w:sz="4" w:space="0" w:color="auto"/>
              <w:right w:val="single" w:sz="4" w:space="0" w:color="auto"/>
            </w:tcBorders>
          </w:tcPr>
          <w:p w14:paraId="4E9BE452" w14:textId="5BB44666" w:rsidR="00F56680" w:rsidRPr="00FF2903" w:rsidRDefault="00E10C73" w:rsidP="00F56680">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04447221" w14:textId="2DFD8E7F" w:rsidR="00F56680" w:rsidRPr="00FF2903" w:rsidRDefault="00E10C73" w:rsidP="00F56680">
            <w:r>
              <w:rPr>
                <w:rFonts w:hint="eastAsia"/>
                <w:lang w:eastAsia="zh-CN"/>
              </w:rPr>
              <w:t>v</w:t>
            </w:r>
            <w:r>
              <w:rPr>
                <w:lang w:eastAsia="zh-CN"/>
              </w:rPr>
              <w:t>oid</w:t>
            </w:r>
          </w:p>
        </w:tc>
        <w:tc>
          <w:tcPr>
            <w:tcW w:w="1605" w:type="dxa"/>
          </w:tcPr>
          <w:p w14:paraId="4D930976" w14:textId="73507700" w:rsidR="00F56680" w:rsidRPr="00FF2903" w:rsidRDefault="00E10C73" w:rsidP="00F56680">
            <w:pPr>
              <w:rPr>
                <w:lang w:eastAsia="zh-CN"/>
              </w:rPr>
            </w:pPr>
            <w:r>
              <w:rPr>
                <w:rFonts w:hint="eastAsia"/>
                <w:lang w:eastAsia="zh-CN"/>
              </w:rPr>
              <w:t>v</w:t>
            </w:r>
            <w:r>
              <w:rPr>
                <w:lang w:eastAsia="zh-CN"/>
              </w:rPr>
              <w:t>oid</w:t>
            </w:r>
          </w:p>
        </w:tc>
        <w:tc>
          <w:tcPr>
            <w:tcW w:w="2447" w:type="dxa"/>
          </w:tcPr>
          <w:p w14:paraId="1CDECE62" w14:textId="1C8A9E68" w:rsidR="00F56680" w:rsidRPr="00FA3919" w:rsidRDefault="00F56680" w:rsidP="00F56680">
            <w:pPr>
              <w:rPr>
                <w:color w:val="FF0000"/>
              </w:rPr>
            </w:pPr>
          </w:p>
        </w:tc>
      </w:tr>
      <w:tr w:rsidR="00E10C73" w:rsidRPr="00FF2903" w14:paraId="06D7E3E5" w14:textId="77777777" w:rsidTr="001B045B">
        <w:tc>
          <w:tcPr>
            <w:tcW w:w="1151" w:type="dxa"/>
            <w:shd w:val="clear" w:color="auto" w:fill="auto"/>
          </w:tcPr>
          <w:p w14:paraId="1D1A79F6" w14:textId="7402D64A" w:rsidR="00E10C73" w:rsidRPr="00FF2903" w:rsidRDefault="00E10C73" w:rsidP="00E10C73">
            <w:r w:rsidRPr="00FF2903">
              <w:t>WT#</w:t>
            </w:r>
            <w:r>
              <w:t>3</w:t>
            </w:r>
          </w:p>
        </w:tc>
        <w:tc>
          <w:tcPr>
            <w:tcW w:w="1428" w:type="dxa"/>
            <w:tcBorders>
              <w:top w:val="single" w:sz="4" w:space="0" w:color="auto"/>
              <w:left w:val="single" w:sz="4" w:space="0" w:color="auto"/>
              <w:bottom w:val="single" w:sz="4" w:space="0" w:color="auto"/>
              <w:right w:val="single" w:sz="4" w:space="0" w:color="auto"/>
            </w:tcBorders>
          </w:tcPr>
          <w:p w14:paraId="737BF04F" w14:textId="11D8718D" w:rsidR="00E10C73" w:rsidRPr="00FF2903" w:rsidRDefault="00E10C73" w:rsidP="00E10C73">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7E38020C" w14:textId="3788EF1D" w:rsidR="00E10C73" w:rsidRPr="00FF2903" w:rsidRDefault="00E10C73" w:rsidP="00E10C73">
            <w:r>
              <w:rPr>
                <w:rFonts w:hint="eastAsia"/>
                <w:lang w:eastAsia="zh-CN"/>
              </w:rPr>
              <w:t>v</w:t>
            </w:r>
            <w:r>
              <w:rPr>
                <w:lang w:eastAsia="zh-CN"/>
              </w:rPr>
              <w:t>oid</w:t>
            </w:r>
          </w:p>
        </w:tc>
        <w:tc>
          <w:tcPr>
            <w:tcW w:w="1605" w:type="dxa"/>
          </w:tcPr>
          <w:p w14:paraId="74BEFC8F" w14:textId="1B49EA8D" w:rsidR="00E10C73" w:rsidRPr="00FF2903" w:rsidRDefault="00E10C73" w:rsidP="00E10C73">
            <w:pPr>
              <w:rPr>
                <w:lang w:eastAsia="zh-CN"/>
              </w:rPr>
            </w:pPr>
            <w:r>
              <w:rPr>
                <w:rFonts w:hint="eastAsia"/>
                <w:lang w:eastAsia="zh-CN"/>
              </w:rPr>
              <w:t>v</w:t>
            </w:r>
            <w:r>
              <w:rPr>
                <w:lang w:eastAsia="zh-CN"/>
              </w:rPr>
              <w:t>oid</w:t>
            </w:r>
          </w:p>
        </w:tc>
        <w:tc>
          <w:tcPr>
            <w:tcW w:w="2447" w:type="dxa"/>
          </w:tcPr>
          <w:p w14:paraId="5DEBEF83" w14:textId="1F92DE44" w:rsidR="00E10C73" w:rsidRPr="00FA3919" w:rsidRDefault="00E10C73" w:rsidP="00E10C73">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r>
              <w:rPr>
                <w:rFonts w:hint="eastAsia"/>
                <w:lang w:eastAsia="zh-CN"/>
              </w:rPr>
              <w:t>Futurewei</w:t>
            </w:r>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AB1B920" w:rsidR="0008122B" w:rsidRPr="00BA6D38" w:rsidRDefault="0008122B" w:rsidP="0008122B">
            <w:pPr>
              <w:pStyle w:val="TAL"/>
              <w:rPr>
                <w:lang w:eastAsia="zh-CN"/>
              </w:rPr>
            </w:pPr>
            <w:r w:rsidRPr="0070648F">
              <w:rPr>
                <w:rFonts w:hint="eastAsia"/>
                <w:lang w:eastAsia="zh-CN"/>
              </w:rPr>
              <w:t>Sennheise</w:t>
            </w:r>
            <w:r w:rsidR="00851C70">
              <w:rPr>
                <w:lang w:eastAsia="zh-CN"/>
              </w:rPr>
              <w:t>r</w:t>
            </w:r>
          </w:p>
        </w:tc>
      </w:tr>
      <w:tr w:rsidR="00851C70" w14:paraId="35DBCC83" w14:textId="77777777" w:rsidTr="006C2E80">
        <w:trPr>
          <w:cantSplit/>
          <w:jc w:val="center"/>
        </w:trPr>
        <w:tc>
          <w:tcPr>
            <w:tcW w:w="5029" w:type="dxa"/>
            <w:shd w:val="clear" w:color="auto" w:fill="auto"/>
          </w:tcPr>
          <w:p w14:paraId="4C175319" w14:textId="05758031" w:rsidR="00851C70" w:rsidRPr="0070648F" w:rsidRDefault="00851C70" w:rsidP="0008122B">
            <w:pPr>
              <w:pStyle w:val="TAL"/>
              <w:rPr>
                <w:rFonts w:hint="eastAsia"/>
                <w:lang w:eastAsia="zh-CN"/>
              </w:rPr>
            </w:pPr>
            <w:r w:rsidRPr="00851C70">
              <w:rPr>
                <w:rFonts w:hint="eastAsia"/>
                <w:lang w:eastAsia="zh-CN"/>
              </w:rPr>
              <w:t xml:space="preserve">LG </w:t>
            </w:r>
            <w:r w:rsidRPr="00851C70">
              <w:rPr>
                <w:lang w:eastAsia="zh-CN"/>
              </w:rPr>
              <w:t>Electronics</w:t>
            </w:r>
          </w:p>
        </w:tc>
      </w:tr>
      <w:tr w:rsidR="00851C70" w14:paraId="30F4EC3E" w14:textId="77777777" w:rsidTr="006C2E80">
        <w:trPr>
          <w:cantSplit/>
          <w:jc w:val="center"/>
        </w:trPr>
        <w:tc>
          <w:tcPr>
            <w:tcW w:w="5029" w:type="dxa"/>
            <w:shd w:val="clear" w:color="auto" w:fill="auto"/>
          </w:tcPr>
          <w:p w14:paraId="72C5FFD8" w14:textId="10B2E95F" w:rsidR="00851C70" w:rsidRPr="00851C70" w:rsidRDefault="00851C70" w:rsidP="0008122B">
            <w:pPr>
              <w:pStyle w:val="TAL"/>
              <w:rPr>
                <w:rFonts w:hint="eastAsia"/>
                <w:lang w:eastAsia="zh-CN"/>
              </w:rPr>
            </w:pPr>
            <w:r w:rsidRPr="00851C70">
              <w:rPr>
                <w:rFonts w:hint="eastAsia"/>
                <w:lang w:eastAsia="zh-CN"/>
              </w:rPr>
              <w:t>I</w:t>
            </w:r>
            <w:r w:rsidRPr="00851C70">
              <w:rPr>
                <w:lang w:eastAsia="zh-CN"/>
              </w:rPr>
              <w:t>ntel</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47CD5" w14:textId="77777777" w:rsidR="00F17A6B" w:rsidRDefault="00F17A6B">
      <w:r>
        <w:separator/>
      </w:r>
    </w:p>
  </w:endnote>
  <w:endnote w:type="continuationSeparator" w:id="0">
    <w:p w14:paraId="12493DFB" w14:textId="77777777" w:rsidR="00F17A6B" w:rsidRDefault="00F1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D47C3" w14:textId="77777777" w:rsidR="00F17A6B" w:rsidRDefault="00F17A6B">
      <w:r>
        <w:separator/>
      </w:r>
    </w:p>
  </w:footnote>
  <w:footnote w:type="continuationSeparator" w:id="0">
    <w:p w14:paraId="71E52FF3" w14:textId="77777777" w:rsidR="00F17A6B" w:rsidRDefault="00F17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57EEB"/>
    <w:rsid w:val="00064CB2"/>
    <w:rsid w:val="00066954"/>
    <w:rsid w:val="00067741"/>
    <w:rsid w:val="00072A56"/>
    <w:rsid w:val="0007498D"/>
    <w:rsid w:val="00080241"/>
    <w:rsid w:val="0008122B"/>
    <w:rsid w:val="00082CCB"/>
    <w:rsid w:val="00086EC3"/>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354CB"/>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45A3"/>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42323"/>
    <w:rsid w:val="00850175"/>
    <w:rsid w:val="00851C70"/>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6BB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736E9"/>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17A6B"/>
    <w:rsid w:val="00F203C7"/>
    <w:rsid w:val="00F215E2"/>
    <w:rsid w:val="00F21E3F"/>
    <w:rsid w:val="00F32644"/>
    <w:rsid w:val="00F41A27"/>
    <w:rsid w:val="00F4338D"/>
    <w:rsid w:val="00F436EF"/>
    <w:rsid w:val="00F440D3"/>
    <w:rsid w:val="00F446AC"/>
    <w:rsid w:val="00F46EAF"/>
    <w:rsid w:val="00F51DBE"/>
    <w:rsid w:val="00F53C54"/>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0CD153-2AA4-4671-B73F-3F10573D5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10440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mi1</cp:lastModifiedBy>
  <cp:revision>3</cp:revision>
  <cp:lastPrinted>2000-02-29T11:31:00Z</cp:lastPrinted>
  <dcterms:created xsi:type="dcterms:W3CDTF">2021-12-17T16:17:00Z</dcterms:created>
  <dcterms:modified xsi:type="dcterms:W3CDTF">2021-12-17T16:24:00Z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