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0852F8" w:rsidRPr="00E70C9C">
        <w:rPr>
          <w:b/>
          <w:noProof/>
          <w:sz w:val="24"/>
        </w:rPr>
        <w:t>211325</w:t>
      </w:r>
      <w:r w:rsidR="000852F8">
        <w:rPr>
          <w:rFonts w:hint="eastAsia"/>
          <w:b/>
          <w:noProof/>
          <w:sz w:val="24"/>
          <w:lang w:eastAsia="zh-CN"/>
        </w:rPr>
        <w:t>r0</w:t>
      </w:r>
      <w:r w:rsidR="004D3CFB">
        <w:rPr>
          <w:rFonts w:hint="eastAsia"/>
          <w:b/>
          <w:noProof/>
          <w:sz w:val="24"/>
          <w:lang w:eastAsia="zh-CN"/>
        </w:rPr>
        <w:t>6</w:t>
      </w:r>
      <w:r w:rsidR="000852F8" w:rsidRPr="00E70C9C">
        <w:rPr>
          <w:b/>
        </w:rPr>
        <w:t xml:space="preserve"> </w:t>
      </w:r>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DF3158">
      <w:pPr>
        <w:spacing w:afterLines="50"/>
        <w:rPr>
          <w:rFonts w:eastAsia="宋体"/>
          <w:lang w:val="en-US" w:eastAsia="zh-CN"/>
        </w:rPr>
      </w:pPr>
      <w:r w:rsidRPr="009E0467">
        <w:rPr>
          <w:rFonts w:eastAsia="宋体"/>
          <w:lang w:val="en-US" w:eastAsia="zh-CN"/>
        </w:rPr>
        <w:t xml:space="preserve">In 5G era, mobile media services, </w:t>
      </w:r>
      <w:bookmarkStart w:id="2"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2"/>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00000" w:rsidRDefault="009E0467" w:rsidP="00DF3158">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00000" w:rsidRDefault="009E0467" w:rsidP="00DF3158">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000000" w:rsidRDefault="009E0467" w:rsidP="00DF3158">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000000" w:rsidRDefault="009E0467" w:rsidP="00DF3158">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000000" w:rsidRDefault="009E0467" w:rsidP="00DF3158">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00000" w:rsidRDefault="009E0467" w:rsidP="00DF3158">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340BDE" w:rsidRDefault="009E0467" w:rsidP="00DF3158">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340BDE" w:rsidRDefault="009E0467" w:rsidP="00DF3158">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340BDE" w:rsidRDefault="009E0467" w:rsidP="00DF3158">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DF3158">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000000" w:rsidRDefault="00971F18" w:rsidP="00DF3158">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000000" w:rsidRDefault="00D53594" w:rsidP="00DF3158">
      <w:pPr>
        <w:spacing w:afterLines="50"/>
        <w:ind w:left="568" w:hanging="284"/>
        <w:rPr>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r w:rsidR="00533A63" w:rsidRPr="007C47B8">
        <w:rPr>
          <w:rFonts w:eastAsia="宋体"/>
          <w:lang w:eastAsia="zh-CN"/>
        </w:rPr>
        <w:t xml:space="preserve">with an application </w:t>
      </w:r>
      <w:r w:rsidR="00971F18" w:rsidRPr="007C47B8">
        <w:rPr>
          <w:rFonts w:eastAsia="宋体"/>
          <w:lang w:eastAsia="zh-CN"/>
        </w:rPr>
        <w:t>to the user at a simi</w:t>
      </w:r>
      <w:r w:rsidR="00971F18" w:rsidRPr="00A603FE">
        <w:rPr>
          <w:rFonts w:eastAsia="宋体"/>
          <w:lang w:eastAsia="zh-CN"/>
        </w:rPr>
        <w:t>lar time</w:t>
      </w:r>
      <w:r w:rsidR="00533A63" w:rsidRPr="00A603FE">
        <w:rPr>
          <w:rFonts w:eastAsia="宋体"/>
          <w:lang w:eastAsia="zh-CN"/>
        </w:rPr>
        <w:t xml:space="preserve">, </w:t>
      </w:r>
      <w:r w:rsidR="00971F92" w:rsidRPr="00A603FE">
        <w:rPr>
          <w:rFonts w:eastAsia="宋体"/>
          <w:lang w:eastAsia="zh-CN"/>
        </w:rPr>
        <w:t>focusing on</w:t>
      </w:r>
      <w:r w:rsidR="00533A63" w:rsidRPr="00A603FE">
        <w:rPr>
          <w:rFonts w:eastAsia="宋体"/>
          <w:lang w:eastAsia="zh-CN"/>
        </w:rPr>
        <w:t xml:space="preserve"> the </w:t>
      </w:r>
      <w:r w:rsidR="0054637E">
        <w:rPr>
          <w:rFonts w:eastAsia="宋体" w:hint="eastAsia"/>
          <w:lang w:eastAsia="zh-CN"/>
        </w:rPr>
        <w:t xml:space="preserve">need for </w:t>
      </w:r>
      <w:r w:rsidR="00533A63" w:rsidRPr="00A603FE">
        <w:rPr>
          <w:rFonts w:eastAsia="宋体"/>
          <w:lang w:eastAsia="zh-CN"/>
        </w:rPr>
        <w:t xml:space="preserve">policy control </w:t>
      </w:r>
      <w:r w:rsidR="0054637E">
        <w:rPr>
          <w:rFonts w:eastAsia="宋体" w:hint="eastAsia"/>
          <w:lang w:eastAsia="zh-CN"/>
        </w:rPr>
        <w:t xml:space="preserve">enhancements </w:t>
      </w:r>
      <w:r w:rsidR="00533A63" w:rsidRPr="00A603FE">
        <w:rPr>
          <w:rFonts w:eastAsia="宋体"/>
          <w:lang w:eastAsia="zh-CN"/>
        </w:rPr>
        <w:t xml:space="preserve">(e.g. </w:t>
      </w:r>
      <w:proofErr w:type="spellStart"/>
      <w:r w:rsidR="00533A63" w:rsidRPr="00A603FE">
        <w:rPr>
          <w:rFonts w:eastAsia="宋体"/>
          <w:lang w:eastAsia="zh-CN"/>
        </w:rPr>
        <w:t>QoS</w:t>
      </w:r>
      <w:proofErr w:type="spellEnd"/>
      <w:r w:rsidR="00533A63" w:rsidRPr="00A603FE">
        <w:rPr>
          <w:rFonts w:eastAsia="宋体"/>
          <w:lang w:eastAsia="zh-CN"/>
        </w:rPr>
        <w:t xml:space="preserve"> policy coordination)</w:t>
      </w:r>
      <w:r w:rsidR="00971F18" w:rsidRPr="00A603FE">
        <w:rPr>
          <w:rFonts w:eastAsia="宋体"/>
          <w:lang w:eastAsia="zh-CN"/>
        </w:rPr>
        <w:t>.</w:t>
      </w:r>
      <w:r w:rsidR="000777EA" w:rsidRPr="000777EA">
        <w:rPr>
          <w:rFonts w:eastAsia="宋体"/>
          <w:lang w:eastAsia="zh-CN"/>
        </w:rPr>
        <w:t xml:space="preserve"> </w:t>
      </w:r>
    </w:p>
    <w:p w:rsidR="00340BDE" w:rsidRDefault="00E565EB" w:rsidP="00DF3158">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40BDE" w:rsidRDefault="007F1F1C" w:rsidP="00DF3158">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340BDE" w:rsidRDefault="007F1F1C" w:rsidP="00DF3158">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340BDE" w:rsidRDefault="00A41167" w:rsidP="00DF3158">
      <w:pPr>
        <w:keepLines/>
        <w:spacing w:afterLines="50"/>
        <w:ind w:left="1135" w:hanging="851"/>
        <w:rPr>
          <w:rFonts w:eastAsia="宋体"/>
          <w:lang w:eastAsia="zh-CN"/>
        </w:rPr>
      </w:pPr>
      <w:r w:rsidRPr="00313242">
        <w:rPr>
          <w:rFonts w:eastAsia="宋体"/>
          <w:lang w:eastAsia="zh-CN"/>
        </w:rPr>
        <w:t>NOTE1</w:t>
      </w:r>
      <w:r w:rsidR="00E565EB" w:rsidRPr="00313242">
        <w:rPr>
          <w:rFonts w:eastAsia="宋体"/>
          <w:lang w:eastAsia="zh-CN"/>
        </w:rPr>
        <w:t>: Parameters for exposure may coordinate with RAN and SA4.</w:t>
      </w:r>
    </w:p>
    <w:p w:rsidR="00340BDE" w:rsidRDefault="00E565EB" w:rsidP="00DF3158">
      <w:pPr>
        <w:spacing w:afterLines="50"/>
        <w:rPr>
          <w:rFonts w:eastAsia="宋体"/>
          <w:lang w:eastAsia="zh-CN"/>
        </w:rPr>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340BDE" w:rsidRDefault="007F1F1C" w:rsidP="00DF315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000000" w:rsidRDefault="007F1F1C" w:rsidP="00DF315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3"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3"/>
    </w:p>
    <w:p w:rsidR="00000000" w:rsidRDefault="007F1F1C" w:rsidP="00DF3158">
      <w:pPr>
        <w:spacing w:afterLines="50"/>
        <w:ind w:left="568" w:hanging="284"/>
        <w:rPr>
          <w:rFonts w:eastAsia="宋体"/>
          <w:lang w:eastAsia="zh-CN"/>
        </w:rPr>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000000" w:rsidRDefault="00A41167" w:rsidP="00DF3158">
      <w:pPr>
        <w:keepLines/>
        <w:spacing w:afterLines="50"/>
        <w:ind w:left="1135" w:hanging="851"/>
        <w:rPr>
          <w:rFonts w:eastAsia="宋体"/>
          <w:lang w:eastAsia="zh-CN"/>
        </w:rPr>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000000" w:rsidRDefault="000936BD" w:rsidP="00DF3158">
      <w:pPr>
        <w:spacing w:afterLines="50"/>
        <w:ind w:left="568" w:hanging="284"/>
        <w:rPr>
          <w:rFonts w:eastAsia="宋体"/>
        </w:rPr>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000000" w:rsidRDefault="000936BD" w:rsidP="00DF3158">
      <w:pPr>
        <w:spacing w:afterLines="50"/>
        <w:ind w:left="568" w:hanging="284"/>
        <w:rPr>
          <w:rFonts w:eastAsia="宋体"/>
          <w:lang w:eastAsia="zh-CN"/>
        </w:rPr>
      </w:pPr>
      <w:r>
        <w:rPr>
          <w:rFonts w:eastAsia="宋体"/>
          <w:lang w:eastAsia="zh-CN"/>
        </w:rPr>
        <w:t>WT#3.</w:t>
      </w:r>
      <w:r w:rsidR="00313242">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00971F92" w:rsidRPr="00A603FE">
        <w:rPr>
          <w:rFonts w:eastAsia="宋体"/>
          <w:lang w:eastAsia="zh-CN"/>
        </w:rPr>
        <w:t>,</w:t>
      </w:r>
      <w:r w:rsidR="00971F92" w:rsidRPr="00A603FE">
        <w:t xml:space="preserve"> </w:t>
      </w:r>
      <w:r w:rsidR="00971F92" w:rsidRPr="00A603FE">
        <w:rPr>
          <w:rFonts w:eastAsia="宋体"/>
          <w:lang w:eastAsia="zh-CN"/>
        </w:rPr>
        <w:t xml:space="preserve">focusing on </w:t>
      </w:r>
      <w:r w:rsidR="00823204" w:rsidRPr="00A603FE">
        <w:rPr>
          <w:rFonts w:eastAsia="宋体" w:hint="eastAsia"/>
          <w:lang w:eastAsia="zh-CN"/>
        </w:rPr>
        <w:t>i.e</w:t>
      </w:r>
      <w:r w:rsidR="00971F92" w:rsidRPr="00A603FE">
        <w:rPr>
          <w:rFonts w:eastAsia="宋体"/>
          <w:lang w:eastAsia="zh-CN"/>
        </w:rPr>
        <w:t>. requirement provisioning from AF, extension of PCC rule.</w:t>
      </w:r>
    </w:p>
    <w:p w:rsidR="00000000" w:rsidRDefault="000936BD" w:rsidP="00DF3158">
      <w:pPr>
        <w:spacing w:afterLines="50"/>
        <w:rPr>
          <w:lang w:eastAsia="zh-CN"/>
        </w:rPr>
      </w:pPr>
      <w:r>
        <w:rPr>
          <w:lang w:eastAsia="zh-CN"/>
        </w:rPr>
        <w:t>WT#4: Study potential enhancements of power management considering traffic pattern of media services:</w:t>
      </w:r>
    </w:p>
    <w:p w:rsidR="00000000" w:rsidRDefault="000936BD" w:rsidP="00DF3158">
      <w:pPr>
        <w:spacing w:afterLines="50"/>
        <w:ind w:left="568" w:hanging="284"/>
        <w:rPr>
          <w:rFonts w:eastAsia="宋体"/>
          <w:lang w:eastAsia="zh-CN"/>
        </w:rPr>
      </w:pPr>
      <w:r w:rsidRPr="002310E6">
        <w:rPr>
          <w:rFonts w:eastAsia="宋体"/>
          <w:lang w:eastAsia="zh-CN"/>
        </w:rPr>
        <w:t xml:space="preserve">WT 4.1: </w:t>
      </w:r>
      <w:r w:rsidR="000852F8">
        <w:rPr>
          <w:rFonts w:eastAsia="宋体" w:hint="eastAsia"/>
          <w:lang w:eastAsia="zh-CN"/>
        </w:rPr>
        <w:t>Void</w:t>
      </w:r>
      <w:r w:rsidR="00756D28">
        <w:rPr>
          <w:rFonts w:eastAsia="宋体"/>
        </w:rPr>
        <w:t>.</w:t>
      </w:r>
    </w:p>
    <w:p w:rsidR="00000000" w:rsidRDefault="00756D28" w:rsidP="00DF3158">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000000" w:rsidRDefault="00756D28" w:rsidP="00DF3158">
      <w:pPr>
        <w:spacing w:afterLines="50"/>
        <w:rPr>
          <w:rFonts w:eastAsia="宋体"/>
          <w:lang w:eastAsia="zh-CN"/>
        </w:rPr>
      </w:pPr>
      <w:r>
        <w:rPr>
          <w:rFonts w:eastAsia="宋体"/>
        </w:rPr>
        <w:t xml:space="preserve">WT#5: </w:t>
      </w:r>
      <w:r w:rsidR="00A603FE">
        <w:rPr>
          <w:rFonts w:eastAsia="宋体" w:hint="eastAsia"/>
          <w:lang w:eastAsia="zh-CN"/>
        </w:rPr>
        <w:t>Void</w:t>
      </w:r>
      <w:r>
        <w:rPr>
          <w:rFonts w:eastAsia="宋体"/>
          <w:lang w:eastAsia="zh-CN"/>
        </w:rPr>
        <w:t>.</w:t>
      </w:r>
    </w:p>
    <w:p w:rsidR="00000000" w:rsidRDefault="00B8008C" w:rsidP="00DF3158">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4" w:name="_GoBack"/>
            <w:bookmarkEnd w:id="4"/>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4FA" w:rsidRDefault="000654FA">
      <w:r>
        <w:separator/>
      </w:r>
    </w:p>
  </w:endnote>
  <w:endnote w:type="continuationSeparator" w:id="0">
    <w:p w:rsidR="000654FA" w:rsidRDefault="00065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4FA" w:rsidRDefault="000654FA">
      <w:r>
        <w:separator/>
      </w:r>
    </w:p>
  </w:footnote>
  <w:footnote w:type="continuationSeparator" w:id="0">
    <w:p w:rsidR="000654FA" w:rsidRDefault="000654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54FA"/>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BDE"/>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3158"/>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F5C1E-FBFA-426C-94D4-0181EFAF2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cmcc-wd2</cp:lastModifiedBy>
  <cp:revision>4</cp:revision>
  <cp:lastPrinted>2000-02-29T11:31:00Z</cp:lastPrinted>
  <dcterms:created xsi:type="dcterms:W3CDTF">2021-12-17T14:44:00Z</dcterms:created>
  <dcterms:modified xsi:type="dcterms:W3CDTF">2021-12-17T14:49:00Z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