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5A1AD" w14:textId="7E0C79E0" w:rsidR="00E068F9" w:rsidRPr="00213FEB" w:rsidRDefault="00E068F9" w:rsidP="00E068F9">
      <w:pPr>
        <w:pStyle w:val="CRCoverPage"/>
        <w:tabs>
          <w:tab w:val="right" w:pos="9639"/>
        </w:tabs>
        <w:spacing w:after="0"/>
        <w:rPr>
          <w:b/>
          <w:noProof/>
          <w:sz w:val="24"/>
          <w:lang w:eastAsia="ko-KR"/>
        </w:rPr>
      </w:pPr>
      <w:r w:rsidRPr="00213FEB">
        <w:rPr>
          <w:b/>
          <w:noProof/>
          <w:sz w:val="24"/>
        </w:rPr>
        <w:t>3GPP TSG-SA WG2 Meeting #13</w:t>
      </w:r>
      <w:r w:rsidR="004A6CC8">
        <w:rPr>
          <w:b/>
          <w:noProof/>
          <w:sz w:val="24"/>
        </w:rPr>
        <w:t>6</w:t>
      </w:r>
      <w:r>
        <w:rPr>
          <w:b/>
          <w:i/>
          <w:noProof/>
          <w:sz w:val="28"/>
        </w:rPr>
        <w:tab/>
      </w:r>
      <w:r w:rsidR="00277BFE" w:rsidRPr="00277BFE">
        <w:rPr>
          <w:b/>
          <w:noProof/>
          <w:sz w:val="24"/>
        </w:rPr>
        <w:t>S2-1912516</w:t>
      </w:r>
    </w:p>
    <w:p w14:paraId="00D137BF" w14:textId="44FB2199" w:rsidR="00BD5B14" w:rsidRDefault="00C737C7" w:rsidP="00E068F9">
      <w:pPr>
        <w:pStyle w:val="CRCoverPage"/>
        <w:outlineLvl w:val="0"/>
        <w:rPr>
          <w:b/>
          <w:noProof/>
          <w:sz w:val="24"/>
        </w:rPr>
      </w:pPr>
      <w:r w:rsidRPr="00C737C7">
        <w:rPr>
          <w:b/>
          <w:noProof/>
          <w:sz w:val="24"/>
          <w:lang w:eastAsia="ko-KR"/>
        </w:rPr>
        <w:t>18 - 22 November, 2019, Reno,USA</w:t>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6417AB02" w:rsidR="001E41F3" w:rsidRPr="00410371" w:rsidRDefault="00FA0343" w:rsidP="00611BA8">
            <w:pPr>
              <w:pStyle w:val="CRCoverPage"/>
              <w:spacing w:after="0"/>
              <w:jc w:val="right"/>
              <w:rPr>
                <w:b/>
                <w:noProof/>
                <w:sz w:val="28"/>
              </w:rPr>
            </w:pPr>
            <w:r w:rsidRPr="00FA0343">
              <w:rPr>
                <w:b/>
                <w:noProof/>
                <w:sz w:val="28"/>
              </w:rPr>
              <w:t>23.50</w:t>
            </w:r>
            <w:r w:rsidR="00611BA8">
              <w:rPr>
                <w:b/>
                <w:noProof/>
                <w:sz w:val="28"/>
              </w:rPr>
              <w:t>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12CB8083" w:rsidR="001E41F3" w:rsidRPr="00410371" w:rsidRDefault="00F445DE" w:rsidP="00FA0343">
            <w:pPr>
              <w:pStyle w:val="CRCoverPage"/>
              <w:spacing w:after="0"/>
              <w:rPr>
                <w:noProof/>
              </w:rPr>
            </w:pPr>
            <w:r w:rsidRPr="00F445DE">
              <w:rPr>
                <w:b/>
                <w:noProof/>
                <w:sz w:val="28"/>
              </w:rPr>
              <w:t>1853</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323D0B4F" w:rsidR="001E41F3" w:rsidRPr="00C46B19" w:rsidRDefault="00317FA1" w:rsidP="00E13F3D">
            <w:pPr>
              <w:pStyle w:val="CRCoverPage"/>
              <w:spacing w:after="0"/>
              <w:jc w:val="center"/>
              <w:rPr>
                <w:b/>
                <w:noProof/>
                <w:sz w:val="28"/>
              </w:rPr>
            </w:pPr>
            <w:r>
              <w:rPr>
                <w:b/>
                <w:noProof/>
                <w:sz w:val="28"/>
              </w:rPr>
              <w:t>3</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0723F077" w:rsidR="001E41F3" w:rsidRPr="00C56DD7" w:rsidRDefault="00C56DD7" w:rsidP="00E068F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E068F9">
              <w:rPr>
                <w:b/>
                <w:noProof/>
                <w:sz w:val="28"/>
              </w:rPr>
              <w:t>2</w:t>
            </w:r>
            <w:r w:rsidRPr="00C56DD7">
              <w:rPr>
                <w:b/>
                <w:noProof/>
                <w:sz w:val="28"/>
              </w:rPr>
              <w:t>.</w:t>
            </w:r>
            <w:r w:rsidR="00BD5B14">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B29EE55" w:rsidR="00F25D98" w:rsidRDefault="00F25D98" w:rsidP="001E41F3">
            <w:pPr>
              <w:pStyle w:val="CRCoverPage"/>
              <w:spacing w:after="0"/>
              <w:jc w:val="center"/>
              <w:rPr>
                <w:b/>
                <w:caps/>
                <w:noProof/>
                <w:lang w:eastAsia="ko-KR"/>
              </w:rPr>
            </w:pP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4399C271" w:rsidR="00F25D98" w:rsidRDefault="004F00F5" w:rsidP="001E41F3">
            <w:pPr>
              <w:pStyle w:val="CRCoverPage"/>
              <w:spacing w:after="0"/>
              <w:jc w:val="center"/>
              <w:rPr>
                <w:b/>
                <w:caps/>
                <w:noProof/>
              </w:rPr>
            </w:pPr>
            <w:r>
              <w:rPr>
                <w:rFonts w:hint="eastAsia"/>
                <w:b/>
                <w:bCs/>
                <w:caps/>
                <w:noProof/>
                <w:lang w:eastAsia="ko-KR"/>
              </w:rPr>
              <w:t>X</w:t>
            </w: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1F78DBEA" w:rsidR="001E41F3" w:rsidRDefault="00C369CB" w:rsidP="00B4473F">
            <w:pPr>
              <w:pStyle w:val="CRCoverPage"/>
              <w:spacing w:after="0"/>
              <w:ind w:left="100"/>
              <w:rPr>
                <w:noProof/>
              </w:rPr>
            </w:pPr>
            <w:r w:rsidRPr="00C369CB">
              <w:rPr>
                <w:noProof/>
              </w:rPr>
              <w:t>RAC ID during inter-PLMN handover case</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034C02" w:rsidR="001E41F3" w:rsidRDefault="009F6E41">
            <w:pPr>
              <w:pStyle w:val="CRCoverPage"/>
              <w:spacing w:after="0"/>
              <w:ind w:left="100"/>
              <w:rPr>
                <w:noProof/>
              </w:rPr>
            </w:pPr>
            <w:r>
              <w:rPr>
                <w:noProof/>
              </w:rPr>
              <w:t>Samsung</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C507EF3" w:rsidR="001E41F3" w:rsidRDefault="00E44BC7">
            <w:pPr>
              <w:pStyle w:val="CRCoverPage"/>
              <w:spacing w:after="0"/>
              <w:ind w:left="100"/>
              <w:rPr>
                <w:noProof/>
                <w:lang w:eastAsia="ko-KR"/>
              </w:rPr>
            </w:pPr>
            <w:r w:rsidRPr="00E44BC7">
              <w:rPr>
                <w:noProof/>
                <w:lang w:eastAsia="ko-KR"/>
              </w:rPr>
              <w:t>RACS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24B98EFC" w:rsidR="001E41F3" w:rsidRDefault="009879B4" w:rsidP="001E5850">
            <w:pPr>
              <w:pStyle w:val="CRCoverPage"/>
              <w:spacing w:after="0"/>
              <w:ind w:left="100"/>
              <w:rPr>
                <w:noProof/>
              </w:rPr>
            </w:pPr>
            <w:r w:rsidRPr="009879B4">
              <w:rPr>
                <w:noProof/>
              </w:rPr>
              <w:t>2019-</w:t>
            </w:r>
            <w:r w:rsidR="001E5850">
              <w:rPr>
                <w:noProof/>
              </w:rPr>
              <w:t>10</w:t>
            </w:r>
            <w:r w:rsidRPr="009879B4">
              <w:rPr>
                <w:noProof/>
              </w:rPr>
              <w:t>-</w:t>
            </w:r>
            <w:r w:rsidR="001E5850">
              <w:rPr>
                <w:noProof/>
              </w:rPr>
              <w:t>04</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67866F7A" w:rsidR="001E41F3" w:rsidRDefault="007B5C27"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7BD0B" w14:textId="07DC0864" w:rsidR="0006027F" w:rsidRDefault="003B0D3E" w:rsidP="00E37A02">
            <w:pPr>
              <w:pStyle w:val="CRCoverPage"/>
              <w:spacing w:after="0"/>
              <w:rPr>
                <w:noProof/>
                <w:lang w:eastAsia="ko-KR"/>
              </w:rPr>
            </w:pPr>
            <w:r>
              <w:rPr>
                <w:noProof/>
                <w:lang w:eastAsia="ko-KR"/>
              </w:rPr>
              <w:t xml:space="preserve"> </w:t>
            </w:r>
            <w:r w:rsidR="009F6E41">
              <w:rPr>
                <w:noProof/>
                <w:lang w:eastAsia="ko-KR"/>
              </w:rPr>
              <w:t>In case of Inter-PLMN handover the source NG-RAN includes RAC ID in the source to target transparent container and this is sent in the handover required message to the source AMF. The source AMF will forward this container</w:t>
            </w:r>
            <w:r w:rsidR="00631179">
              <w:rPr>
                <w:noProof/>
                <w:lang w:eastAsia="ko-KR"/>
              </w:rPr>
              <w:t xml:space="preserve"> along with </w:t>
            </w:r>
            <w:r w:rsidR="0006027F">
              <w:rPr>
                <w:noProof/>
                <w:lang w:eastAsia="ko-KR"/>
              </w:rPr>
              <w:t>assigned RAC ID and UE Radio capability information</w:t>
            </w:r>
            <w:r w:rsidR="009F6E41">
              <w:rPr>
                <w:noProof/>
                <w:lang w:eastAsia="ko-KR"/>
              </w:rPr>
              <w:t xml:space="preserve"> to the target AMF and target AMF subsequently forward </w:t>
            </w:r>
            <w:r w:rsidR="00C72C6D">
              <w:rPr>
                <w:noProof/>
                <w:lang w:eastAsia="ko-KR"/>
              </w:rPr>
              <w:t xml:space="preserve">the transparetnt container </w:t>
            </w:r>
            <w:r w:rsidR="009F6E41">
              <w:rPr>
                <w:noProof/>
                <w:lang w:eastAsia="ko-KR"/>
              </w:rPr>
              <w:t xml:space="preserve">to the target NG-RAN. </w:t>
            </w:r>
          </w:p>
          <w:p w14:paraId="70A907CE" w14:textId="77777777" w:rsidR="0006027F" w:rsidRDefault="0006027F" w:rsidP="0070545E">
            <w:pPr>
              <w:pStyle w:val="CRCoverPage"/>
              <w:spacing w:after="0"/>
              <w:ind w:left="100"/>
              <w:rPr>
                <w:noProof/>
                <w:lang w:eastAsia="ko-KR"/>
              </w:rPr>
            </w:pPr>
          </w:p>
          <w:p w14:paraId="3C4EC839" w14:textId="7D8EBA86" w:rsidR="00997D18" w:rsidRDefault="009F6E41" w:rsidP="0070545E">
            <w:pPr>
              <w:pStyle w:val="CRCoverPage"/>
              <w:spacing w:after="0"/>
              <w:ind w:left="100"/>
              <w:rPr>
                <w:noProof/>
                <w:lang w:eastAsia="ko-KR"/>
              </w:rPr>
            </w:pPr>
            <w:r>
              <w:rPr>
                <w:noProof/>
                <w:lang w:eastAsia="ko-KR"/>
              </w:rPr>
              <w:t xml:space="preserve">Since the target NG-RAN belongs to another PLMN it </w:t>
            </w:r>
            <w:r w:rsidR="0006027F">
              <w:rPr>
                <w:noProof/>
                <w:lang w:eastAsia="ko-KR"/>
              </w:rPr>
              <w:t>may</w:t>
            </w:r>
            <w:r>
              <w:rPr>
                <w:noProof/>
                <w:lang w:eastAsia="ko-KR"/>
              </w:rPr>
              <w:t xml:space="preserve"> not understand the RAC ID of the source PLMN. </w:t>
            </w:r>
          </w:p>
          <w:p w14:paraId="1D091BF4" w14:textId="774E6387" w:rsidR="0059062E" w:rsidRPr="009A50C8" w:rsidRDefault="0059062E" w:rsidP="00997D18">
            <w:pPr>
              <w:pStyle w:val="CRCoverPage"/>
              <w:spacing w:after="0"/>
              <w:ind w:left="100"/>
              <w:rPr>
                <w:noProof/>
                <w:lang w:eastAsia="ko-KR"/>
              </w:rPr>
            </w:pP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8EB5E" w14:textId="3E6DC88D" w:rsidR="002A3AB7" w:rsidRDefault="00E37A02" w:rsidP="005F33B7">
            <w:pPr>
              <w:pStyle w:val="CRCoverPage"/>
              <w:spacing w:after="0"/>
              <w:rPr>
                <w:noProof/>
                <w:lang w:eastAsia="ko-KR"/>
              </w:rPr>
            </w:pPr>
            <w:bookmarkStart w:id="2" w:name="_GoBack"/>
            <w:bookmarkEnd w:id="2"/>
            <w:r>
              <w:rPr>
                <w:noProof/>
                <w:lang w:eastAsia="ko-KR"/>
              </w:rPr>
              <w:t>Its proposed that source NG RAN provides RAC ID to target only if its configured information indicates that the target NG-RAN will be able to understand the RAC ID otherwise it will provide UE radio capabilities.</w:t>
            </w:r>
          </w:p>
          <w:p w14:paraId="23474064" w14:textId="77BAF39E" w:rsidR="002A3AB7" w:rsidRPr="00EB0499" w:rsidRDefault="002A3AB7" w:rsidP="0083638A">
            <w:pPr>
              <w:pStyle w:val="CRCoverPage"/>
              <w:spacing w:after="0"/>
              <w:ind w:left="100"/>
              <w:rPr>
                <w:noProof/>
                <w:lang w:eastAsia="ko-KR"/>
              </w:rPr>
            </w:pPr>
            <w:r>
              <w:rPr>
                <w:noProof/>
                <w:lang w:eastAsia="ko-KR"/>
              </w:rPr>
              <w:t xml:space="preserve">. </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4025D"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0B71CFD3" w:rsidR="00E80471" w:rsidRPr="00EB0499" w:rsidRDefault="002A3AB7" w:rsidP="00077826">
            <w:pPr>
              <w:pStyle w:val="CRCoverPage"/>
              <w:spacing w:after="0"/>
              <w:ind w:left="100"/>
              <w:rPr>
                <w:noProof/>
                <w:lang w:eastAsia="ko-KR"/>
              </w:rPr>
            </w:pPr>
            <w:r>
              <w:rPr>
                <w:noProof/>
                <w:lang w:eastAsia="ko-KR"/>
              </w:rPr>
              <w:t xml:space="preserve">Inter-PLMN handover procedure </w:t>
            </w:r>
            <w:r w:rsidR="00077826">
              <w:rPr>
                <w:noProof/>
                <w:lang w:eastAsia="ko-KR"/>
              </w:rPr>
              <w:t>can</w:t>
            </w:r>
            <w:r>
              <w:rPr>
                <w:noProof/>
                <w:lang w:eastAsia="ko-KR"/>
              </w:rPr>
              <w:t xml:space="preserve"> fail.</w:t>
            </w:r>
            <w:r w:rsidR="00854920">
              <w:rPr>
                <w:noProof/>
                <w:lang w:eastAsia="ko-KR"/>
              </w:rPr>
              <w:t xml:space="preserve"> </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4684DC3F" w:rsidR="007D112D" w:rsidRDefault="0008674C" w:rsidP="00BD5B14">
            <w:pPr>
              <w:pStyle w:val="CRCoverPage"/>
              <w:spacing w:after="0"/>
              <w:ind w:left="100"/>
              <w:rPr>
                <w:noProof/>
                <w:lang w:eastAsia="ko-KR"/>
              </w:rPr>
            </w:pPr>
            <w:r w:rsidRPr="0008674C">
              <w:rPr>
                <w:noProof/>
                <w:lang w:eastAsia="ko-KR"/>
              </w:rPr>
              <w:t>4.9.1.3.2</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1CE2299" w14:textId="022C74A3" w:rsidR="003F7102" w:rsidRPr="00140E21" w:rsidRDefault="003F7102" w:rsidP="003F7102">
      <w:pPr>
        <w:pStyle w:val="Heading5"/>
      </w:pPr>
      <w:bookmarkStart w:id="3" w:name="_Toc20204042"/>
      <w:r w:rsidRPr="00140E21">
        <w:t>4.9.1.3.2</w:t>
      </w:r>
      <w:r w:rsidRPr="00140E21">
        <w:tab/>
        <w:t>Preparation phase</w:t>
      </w:r>
      <w:bookmarkEnd w:id="3"/>
    </w:p>
    <w:bookmarkStart w:id="4" w:name="_MON_1590393606"/>
    <w:bookmarkEnd w:id="4"/>
    <w:p w14:paraId="4C12271D" w14:textId="77777777" w:rsidR="003F7102" w:rsidRPr="00140E21" w:rsidRDefault="003F7102" w:rsidP="003F7102">
      <w:pPr>
        <w:pStyle w:val="TH"/>
      </w:pPr>
      <w:r w:rsidRPr="00140E21">
        <w:object w:dxaOrig="9980" w:dyaOrig="8852" w14:anchorId="649B3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5pt;height:418.6pt" o:ole="">
            <v:imagedata r:id="rId13" o:title=""/>
          </v:shape>
          <o:OLEObject Type="Embed" ProgID="Word.Picture.8" ShapeID="_x0000_i1025" DrawAspect="Content" ObjectID="_1635914690" r:id="rId14"/>
        </w:object>
      </w:r>
    </w:p>
    <w:p w14:paraId="6F737413" w14:textId="77777777" w:rsidR="003F7102" w:rsidRPr="00140E21" w:rsidRDefault="003F7102" w:rsidP="003F7102">
      <w:pPr>
        <w:pStyle w:val="TF"/>
      </w:pPr>
      <w:r w:rsidRPr="00140E21">
        <w:t>Figure 4.9.1.3.2-1: Inter NG-RAN node N2 based handover, Preparation phase</w:t>
      </w:r>
    </w:p>
    <w:p w14:paraId="3B38F65D" w14:textId="77777777" w:rsidR="003F7102" w:rsidRPr="00140E21" w:rsidRDefault="003F7102" w:rsidP="003F710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 xml:space="preserve">PDU Session IDs, </w:t>
      </w:r>
      <w:proofErr w:type="gramStart"/>
      <w:r w:rsidRPr="00140E21">
        <w:rPr>
          <w:lang w:eastAsia="zh-CN"/>
        </w:rPr>
        <w:t>intra system handover indication</w:t>
      </w:r>
      <w:proofErr w:type="gramEnd"/>
      <w:r w:rsidRPr="00140E21">
        <w:rPr>
          <w:lang w:eastAsia="zh-CN"/>
        </w:rPr>
        <w:t>).</w:t>
      </w:r>
    </w:p>
    <w:p w14:paraId="13501233" w14:textId="77777777" w:rsidR="003F7102" w:rsidRPr="00140E21" w:rsidRDefault="003F7102" w:rsidP="003F7102">
      <w:pPr>
        <w:pStyle w:val="B1"/>
      </w:pPr>
      <w:r w:rsidRPr="00140E21">
        <w:rPr>
          <w:iCs/>
        </w:rPr>
        <w:tab/>
        <w:t>Source to Target transparent container</w:t>
      </w:r>
      <w:r w:rsidRPr="00140E21">
        <w:t xml:space="preserve"> includes NG-RAN information created by S-RAN to </w:t>
      </w:r>
      <w:proofErr w:type="gramStart"/>
      <w:r w:rsidRPr="00140E21">
        <w:t>be used</w:t>
      </w:r>
      <w:proofErr w:type="gramEnd"/>
      <w:r w:rsidRPr="00140E21">
        <w:t xml:space="preserve"> by T-RAN, and is transparent to 5GC. It also contains for each PDU session the corresponding User Plane Security Enforcement information, QoS flows /DRBs information subject to data forwarding.</w:t>
      </w:r>
    </w:p>
    <w:p w14:paraId="01D6DBCA" w14:textId="77777777" w:rsidR="003F7102" w:rsidRPr="00140E21" w:rsidRDefault="003F7102" w:rsidP="003F7102">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2ABA7CC5" w14:textId="77777777" w:rsidR="003F7102" w:rsidRPr="00140E21" w:rsidRDefault="003F7102" w:rsidP="003F7102">
      <w:pPr>
        <w:pStyle w:val="B1"/>
        <w:rPr>
          <w:lang w:eastAsia="zh-CN"/>
        </w:rPr>
      </w:pPr>
      <w:r w:rsidRPr="00140E21">
        <w:tab/>
        <w:t xml:space="preserve">Direct Forwarding Path Availability indicates whether direct forwarding is available from the S-RAN to the T-RAN. This indication from S-RAN </w:t>
      </w:r>
      <w:proofErr w:type="gramStart"/>
      <w:r w:rsidRPr="00140E21">
        <w:t>can be based</w:t>
      </w:r>
      <w:proofErr w:type="gramEnd"/>
      <w:r w:rsidRPr="00140E21">
        <w:t xml:space="preserve"> on e.g. the presence of IP connectivity and security association(s) between the S-RAN</w:t>
      </w:r>
      <w:r w:rsidRPr="00140E21">
        <w:rPr>
          <w:lang w:eastAsia="zh-CN"/>
        </w:rPr>
        <w:t xml:space="preserve"> and the T-RAN.</w:t>
      </w:r>
    </w:p>
    <w:p w14:paraId="4F5167BC" w14:textId="7D6F55DF" w:rsidR="003F7102" w:rsidRDefault="003F7102" w:rsidP="003F710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ins w:id="5" w:author="Lalit Kumar/Standards /SRI-Bangalore/Staff Engineer/삼성전자" w:date="2019-11-22T04:59:00Z">
        <w:r w:rsidR="00D91613">
          <w:rPr>
            <w:lang w:eastAsia="zh-CN"/>
          </w:rPr>
          <w:t xml:space="preserve"> </w:t>
        </w:r>
      </w:ins>
      <w:proofErr w:type="gramStart"/>
      <w:ins w:id="6" w:author="Lalit Kumar/Standards /SRI-Bangalore/Staff Engineer/삼성전자" w:date="2019-11-22T04:52:00Z">
        <w:r w:rsidR="009632EF">
          <w:t xml:space="preserve">In </w:t>
        </w:r>
        <w:r w:rsidR="009632EF">
          <w:lastRenderedPageBreak/>
          <w:t>case of inter-PLMN handover, when the source and target NG-RAN support RACS as defined in TS</w:t>
        </w:r>
        <w:r w:rsidR="00F63199">
          <w:rPr>
            <w:lang w:eastAsia="zh-CN"/>
          </w:rPr>
          <w:t> </w:t>
        </w:r>
        <w:r w:rsidR="009632EF">
          <w:t xml:space="preserve">23.501 [2] and the source NG-RAN determines </w:t>
        </w:r>
      </w:ins>
      <w:ins w:id="7" w:author="Lalit Kumar/Standards /SRI-Bangalore/Staff Engineer/삼성전자" w:date="2019-11-22T05:01:00Z">
        <w:r w:rsidR="00EE46E5">
          <w:t xml:space="preserve">based on local configuration </w:t>
        </w:r>
      </w:ins>
      <w:ins w:id="8" w:author="Lalit Kumar/Standards /SRI-Bangalore/Staff Engineer/삼성전자" w:date="2019-11-22T04:52:00Z">
        <w:r w:rsidR="009632EF">
          <w:t xml:space="preserve">that the target PLMN does not support the </w:t>
        </w:r>
        <w:r w:rsidR="009632EF" w:rsidRPr="00140E21">
          <w:t>UE Radio Capability ID</w:t>
        </w:r>
        <w:r w:rsidR="009632EF">
          <w:t xml:space="preserve"> assigned by the source PLMN</w:t>
        </w:r>
      </w:ins>
      <w:ins w:id="9" w:author="Lalit Kumar/Standards /SRI-Bangalore/Staff Engineer/삼성전자" w:date="2019-11-22T04:59:00Z">
        <w:r w:rsidR="00E15759">
          <w:t>,</w:t>
        </w:r>
      </w:ins>
      <w:ins w:id="10" w:author="Lalit Kumar/Standards /SRI-Bangalore/Staff Engineer/삼성전자" w:date="2019-11-22T04:52:00Z">
        <w:r w:rsidR="009632EF">
          <w:t xml:space="preserve"> then the source NG-RAN includes the </w:t>
        </w:r>
      </w:ins>
      <w:ins w:id="11" w:author="Lalit Kumar/Standards /SRI-Bangalore/Staff Engineer/삼성전자" w:date="2019-11-22T04:54:00Z">
        <w:r w:rsidR="00C65E60" w:rsidRPr="00140E21">
          <w:rPr>
            <w:lang w:eastAsia="zh-CN"/>
          </w:rPr>
          <w:t>UE radio access capabilities</w:t>
        </w:r>
        <w:r w:rsidR="00C65E60">
          <w:t xml:space="preserve"> </w:t>
        </w:r>
      </w:ins>
      <w:ins w:id="12" w:author="Lalit Kumar/Standards /SRI-Bangalore/Staff Engineer/삼성전자" w:date="2019-11-22T04:52:00Z">
        <w:r w:rsidR="009632EF">
          <w:t>in the Source to Target transparent container</w:t>
        </w:r>
      </w:ins>
      <w:ins w:id="13" w:author="Lalit Kumar/Standards /SRI-Bangalore/Staff Engineer/삼성전자" w:date="2019-11-22T04:58:00Z">
        <w:r w:rsidR="009572E0">
          <w:t xml:space="preserve"> instead of </w:t>
        </w:r>
        <w:r w:rsidR="009572E0" w:rsidRPr="00140E21">
          <w:rPr>
            <w:lang w:eastAsia="zh-CN"/>
          </w:rPr>
          <w:t>UE Radio Capability ID</w:t>
        </w:r>
      </w:ins>
      <w:ins w:id="14" w:author="Lalit Kumar/Standards /SRI-Bangalore/Staff Engineer/삼성전자" w:date="2019-11-22T04:52:00Z">
        <w:r w:rsidR="009632EF">
          <w:t>.</w:t>
        </w:r>
      </w:ins>
      <w:proofErr w:type="gramEnd"/>
    </w:p>
    <w:p w14:paraId="010583CC" w14:textId="77777777" w:rsidR="003F7102" w:rsidRPr="00140E21" w:rsidRDefault="003F7102" w:rsidP="003F7102">
      <w:pPr>
        <w:pStyle w:val="B1"/>
      </w:pPr>
      <w:r w:rsidRPr="00140E21">
        <w:rPr>
          <w:lang w:eastAsia="zh-CN"/>
        </w:rPr>
        <w:t>2.</w:t>
      </w:r>
      <w:r w:rsidRPr="00140E21">
        <w:rPr>
          <w:lang w:eastAsia="zh-CN"/>
        </w:rPr>
        <w:tab/>
        <w:t xml:space="preserve">T-AMF Selection: </w:t>
      </w:r>
      <w:r w:rsidRPr="00140E21">
        <w:rPr>
          <w:iCs/>
          <w:lang w:eastAsia="zh-CN"/>
        </w:rPr>
        <w:t xml:space="preserve">When the S-AMF </w:t>
      </w:r>
      <w:proofErr w:type="gramStart"/>
      <w:r w:rsidRPr="00140E21">
        <w:rPr>
          <w:iCs/>
          <w:lang w:eastAsia="zh-CN"/>
        </w:rPr>
        <w:t>can't</w:t>
      </w:r>
      <w:proofErr w:type="gramEnd"/>
      <w:r w:rsidRPr="00140E21">
        <w:rPr>
          <w:iCs/>
          <w:lang w:eastAsia="zh-CN"/>
        </w:rPr>
        <w:t xml:space="preserve">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B9DDD2F" w14:textId="77777777" w:rsidR="003F7102" w:rsidRPr="00140E21" w:rsidRDefault="003F7102" w:rsidP="003F7102">
      <w:pPr>
        <w:pStyle w:val="B1"/>
        <w:rPr>
          <w:iCs/>
          <w:lang w:eastAsia="zh-CN"/>
        </w:rPr>
      </w:pPr>
      <w:proofErr w:type="gramStart"/>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DNN, UE Radio Capability ID and UE Radio Capability Information</w:t>
      </w:r>
      <w:r w:rsidRPr="00140E21">
        <w:rPr>
          <w:iCs/>
          <w:lang w:eastAsia="zh-CN"/>
        </w:rPr>
        <w:t>).</w:t>
      </w:r>
      <w:proofErr w:type="gramEnd"/>
      <w:r w:rsidRPr="00140E21">
        <w:rPr>
          <w:iCs/>
          <w:lang w:eastAsia="zh-CN"/>
        </w:rPr>
        <w:t xml:space="preserve"> If the subscription information includes Tracing Requirements, the old AMF provides the target AMF with Tracing Requirements.</w:t>
      </w:r>
    </w:p>
    <w:p w14:paraId="62051281" w14:textId="34C87791" w:rsidR="003F7102" w:rsidRPr="00140E21" w:rsidRDefault="003F7102" w:rsidP="00001B58">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w:t>
      </w:r>
      <w:proofErr w:type="gramStart"/>
      <w:r w:rsidRPr="00140E21">
        <w:rPr>
          <w:lang w:eastAsia="zh-CN"/>
        </w:rPr>
        <w:t>is performed</w:t>
      </w:r>
      <w:proofErr w:type="gramEnd"/>
      <w:r w:rsidRPr="00140E21">
        <w:rPr>
          <w:lang w:eastAsia="zh-CN"/>
        </w:rPr>
        <w:t xml:space="preserve"> during the Handover execution phase as described in clause 4.2.2.2.3.</w:t>
      </w:r>
    </w:p>
    <w:p w14:paraId="34BED73D" w14:textId="77777777" w:rsidR="003F7102" w:rsidRPr="00140E21" w:rsidRDefault="003F7102" w:rsidP="003F7102">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1854085F" w14:textId="77777777" w:rsidR="003F7102" w:rsidRPr="00140E21" w:rsidRDefault="003F7102" w:rsidP="003F7102">
      <w:pPr>
        <w:pStyle w:val="B1"/>
        <w:rPr>
          <w:lang w:eastAsia="zh-CN"/>
        </w:rPr>
      </w:pPr>
      <w:r w:rsidRPr="00140E21">
        <w:rPr>
          <w:lang w:eastAsia="zh-CN"/>
        </w:rPr>
        <w:tab/>
        <w:t xml:space="preserve">When the S-AMF can still serve the UE, this step and step 12 </w:t>
      </w:r>
      <w:proofErr w:type="gramStart"/>
      <w:r w:rsidRPr="00140E21">
        <w:rPr>
          <w:lang w:eastAsia="zh-CN"/>
        </w:rPr>
        <w:t>are not needed</w:t>
      </w:r>
      <w:proofErr w:type="gramEnd"/>
      <w:r w:rsidRPr="00140E21">
        <w:rPr>
          <w:lang w:eastAsia="zh-CN"/>
        </w:rPr>
        <w:t>.</w:t>
      </w:r>
    </w:p>
    <w:p w14:paraId="6AD1DA62" w14:textId="77777777" w:rsidR="003F7102" w:rsidRPr="00140E21" w:rsidRDefault="003F7102" w:rsidP="003F7102">
      <w:pPr>
        <w:pStyle w:val="B1"/>
      </w:pPr>
      <w:r w:rsidRPr="00140E21">
        <w:rPr>
          <w:lang w:eastAsia="zh-CN"/>
        </w:rPr>
        <w:tab/>
        <w:t xml:space="preserve">If Service area restrictions are available in the S-AMF, they </w:t>
      </w:r>
      <w:proofErr w:type="gramStart"/>
      <w:r w:rsidRPr="00140E21">
        <w:rPr>
          <w:lang w:eastAsia="zh-CN"/>
        </w:rPr>
        <w:t>may be forwarded</w:t>
      </w:r>
      <w:proofErr w:type="gramEnd"/>
      <w:r w:rsidRPr="00140E21">
        <w:rPr>
          <w:lang w:eastAsia="zh-CN"/>
        </w:rPr>
        <w:t xml:space="preserve">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FB3D272" w14:textId="77777777" w:rsidR="003F7102" w:rsidRPr="00140E21" w:rsidRDefault="003F7102" w:rsidP="003F7102">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 xml:space="preserve">[2], clause 6.3.7.1 and according to the V-NRF to H-NRF interaction described in clause 4.3.2.2.3.3. The T-AMF informs the S-AMF that the PCF ID </w:t>
      </w:r>
      <w:proofErr w:type="gramStart"/>
      <w:r w:rsidRPr="00140E21">
        <w:rPr>
          <w:lang w:eastAsia="zh-CN"/>
        </w:rPr>
        <w:t>is not used</w:t>
      </w:r>
      <w:proofErr w:type="gramEnd"/>
      <w:r w:rsidRPr="00140E21">
        <w:rPr>
          <w:lang w:eastAsia="zh-CN"/>
        </w:rPr>
        <w:t>, as defined in step 12 and then the S-AMF terminates the AM Policy Association with the PCF identified by the PCF ID.</w:t>
      </w:r>
    </w:p>
    <w:p w14:paraId="009D282C" w14:textId="77777777" w:rsidR="003F7102" w:rsidRPr="00140E21" w:rsidRDefault="003F7102" w:rsidP="003F710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81AE1C6" w14:textId="77777777" w:rsidR="003F7102" w:rsidRPr="00140E21" w:rsidRDefault="003F7102" w:rsidP="003F710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2A542ED7" w14:textId="77777777" w:rsidR="003F7102" w:rsidRPr="00140E21" w:rsidRDefault="003F7102" w:rsidP="003F7102">
      <w:pPr>
        <w:pStyle w:val="B1"/>
      </w:pPr>
      <w:r w:rsidRPr="00140E21">
        <w:tab/>
        <w:t xml:space="preserve">PDU Session ID indicates a PDU Session candidate for N2 Handover. Target ID corresponds to Target ID provided by S-RAN in step 1. SM N2 Info includes the Direct Forwarding Path Availability if the direct data forwarding is available between the S-RAN and the T-RAN and </w:t>
      </w:r>
      <w:proofErr w:type="gramStart"/>
      <w:r w:rsidRPr="00140E21">
        <w:t>has been inserted</w:t>
      </w:r>
      <w:proofErr w:type="gramEnd"/>
      <w:r w:rsidRPr="00140E21">
        <w:t xml:space="preserve"> by the S-RAN.</w:t>
      </w:r>
    </w:p>
    <w:p w14:paraId="7A95BF23" w14:textId="77777777" w:rsidR="003F7102" w:rsidRPr="00140E21" w:rsidRDefault="003F7102" w:rsidP="003F7102">
      <w:pPr>
        <w:pStyle w:val="B1"/>
        <w:rPr>
          <w:lang w:eastAsia="zh-CN"/>
        </w:rPr>
      </w:pPr>
      <w:r w:rsidRPr="00140E21">
        <w:rPr>
          <w:lang w:eastAsia="zh-CN"/>
        </w:rPr>
        <w:tab/>
      </w:r>
      <w:proofErr w:type="gramStart"/>
      <w:r w:rsidRPr="00140E21">
        <w:rPr>
          <w:lang w:eastAsia="zh-CN"/>
        </w:rPr>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roofErr w:type="gramEnd"/>
    </w:p>
    <w:p w14:paraId="5DD29FC8" w14:textId="77777777" w:rsidR="003F7102" w:rsidRPr="00140E21" w:rsidRDefault="003F7102" w:rsidP="003F7102">
      <w:pPr>
        <w:pStyle w:val="B1"/>
      </w:pPr>
      <w:r w:rsidRPr="00140E21">
        <w:t>5.</w:t>
      </w:r>
      <w:r w:rsidRPr="00140E21">
        <w:tab/>
        <w:t xml:space="preserve">[Conditional] Based on the Target ID, SMF checks if N2 Handover for the indicated PDU Session </w:t>
      </w:r>
      <w:proofErr w:type="gramStart"/>
      <w:r w:rsidRPr="00140E21">
        <w:t>can be accepted</w:t>
      </w:r>
      <w:proofErr w:type="gramEnd"/>
      <w:r w:rsidRPr="00140E21">
        <w:t>.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w:t>
      </w:r>
      <w:proofErr w:type="gramStart"/>
      <w:r w:rsidRPr="00140E21">
        <w:rPr>
          <w:lang w:eastAsia="zh-CN"/>
        </w:rPr>
        <w:t>is performed</w:t>
      </w:r>
      <w:proofErr w:type="gramEnd"/>
      <w:r w:rsidRPr="00140E21">
        <w:rPr>
          <w:lang w:eastAsia="zh-CN"/>
        </w:rPr>
        <w:t xml:space="preserve">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 xml:space="preserve">[2]. In this case, step 6c and 6d </w:t>
      </w:r>
      <w:proofErr w:type="gramStart"/>
      <w:r w:rsidRPr="00140E21">
        <w:rPr>
          <w:lang w:eastAsia="zh-CN"/>
        </w:rPr>
        <w:t>are performed</w:t>
      </w:r>
      <w:proofErr w:type="gramEnd"/>
      <w:r w:rsidRPr="00140E21">
        <w:rPr>
          <w:lang w:eastAsia="zh-CN"/>
        </w:rPr>
        <w:t xml:space="preserve"> between SMF and each T-UPF.</w:t>
      </w:r>
    </w:p>
    <w:p w14:paraId="744899D7" w14:textId="77777777" w:rsidR="003F7102" w:rsidRPr="00140E21" w:rsidRDefault="003F7102" w:rsidP="003F7102">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2042B34F" w14:textId="77777777" w:rsidR="003F7102" w:rsidRPr="00140E21" w:rsidRDefault="003F7102" w:rsidP="003F7102">
      <w:pPr>
        <w:pStyle w:val="B2"/>
      </w:pPr>
      <w:r w:rsidRPr="00140E21">
        <w:lastRenderedPageBreak/>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9E5AE3F" w14:textId="77777777" w:rsidR="003F7102" w:rsidRPr="00140E21" w:rsidRDefault="003F7102" w:rsidP="003F7102">
      <w:pPr>
        <w:pStyle w:val="B2"/>
      </w:pPr>
      <w:r w:rsidRPr="00140E21">
        <w:t>-</w:t>
      </w:r>
      <w:r w:rsidRPr="00140E21">
        <w:tab/>
        <w:t>keep the PDU Session, but reject the activation request of User Plane connection for the PDU Session and inform the AMF about it; or</w:t>
      </w:r>
    </w:p>
    <w:p w14:paraId="3B5A8AD7" w14:textId="77777777" w:rsidR="003F7102" w:rsidRPr="00140E21" w:rsidRDefault="003F7102" w:rsidP="003F7102">
      <w:pPr>
        <w:pStyle w:val="B2"/>
      </w:pPr>
      <w:r w:rsidRPr="00140E21">
        <w:t>-</w:t>
      </w:r>
      <w:r w:rsidRPr="00140E21">
        <w:tab/>
        <w:t>release the PDU Session after handover procedure.</w:t>
      </w:r>
    </w:p>
    <w:p w14:paraId="1B8D3FC9" w14:textId="77777777" w:rsidR="003F7102" w:rsidRPr="00140E21" w:rsidRDefault="003F7102" w:rsidP="003F7102">
      <w:pPr>
        <w:pStyle w:val="B1"/>
      </w:pPr>
      <w:r w:rsidRPr="00140E21">
        <w:t>6a.</w:t>
      </w:r>
      <w:r w:rsidRPr="00140E21">
        <w:tab/>
        <w:t>[Conditional] SMF to UPF (PSA): N4 Session Modification Request.</w:t>
      </w:r>
    </w:p>
    <w:p w14:paraId="14D4C828" w14:textId="77777777" w:rsidR="003F7102" w:rsidRPr="00140E21" w:rsidRDefault="003F7102" w:rsidP="003F7102">
      <w:pPr>
        <w:pStyle w:val="B1"/>
      </w:pPr>
      <w:r w:rsidRPr="00140E21">
        <w:tab/>
        <w:t xml:space="preserve">If the SMF selects a new UPF to act as intermediate UPF for the PDU Session, and the different CN Tunnel Info </w:t>
      </w:r>
      <w:proofErr w:type="gramStart"/>
      <w:r w:rsidRPr="00140E21">
        <w:t>need be used</w:t>
      </w:r>
      <w:proofErr w:type="gramEnd"/>
      <w:r w:rsidRPr="00140E21">
        <w:t>, the SMF sends N4 Session Modification Request message to UPF (PSA). The SMF provides the CN Tunnel Info (on N9) if the CN Tunnel Info is allocated by the SMF, and UL Packet detection rules associate the CN Tunnel Info (on N9) to be installed on the UPF (PSA).</w:t>
      </w:r>
    </w:p>
    <w:p w14:paraId="420F5A9B" w14:textId="77777777" w:rsidR="003F7102" w:rsidRPr="00140E21" w:rsidRDefault="003F7102" w:rsidP="003F7102">
      <w:pPr>
        <w:pStyle w:val="B1"/>
      </w:pPr>
      <w:r w:rsidRPr="00140E21">
        <w:tab/>
      </w:r>
      <w:proofErr w:type="gramStart"/>
      <w:r w:rsidRPr="00140E21">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roofErr w:type="gramEnd"/>
    </w:p>
    <w:p w14:paraId="6213CF5D" w14:textId="77777777" w:rsidR="003F7102" w:rsidRPr="00140E21" w:rsidRDefault="003F7102" w:rsidP="003F7102">
      <w:pPr>
        <w:pStyle w:val="B1"/>
      </w:pPr>
      <w:r w:rsidRPr="00140E21">
        <w:t>6b.</w:t>
      </w:r>
      <w:r w:rsidRPr="00140E21">
        <w:tab/>
        <w:t>[Conditional] UPF (PSA) to SMF: N4 Session Modification Response.</w:t>
      </w:r>
    </w:p>
    <w:p w14:paraId="2D070192" w14:textId="77777777" w:rsidR="003F7102" w:rsidRPr="00140E21" w:rsidRDefault="003F7102" w:rsidP="003F7102">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0D40F44" w14:textId="77777777" w:rsidR="003F7102" w:rsidRPr="00140E21" w:rsidRDefault="003F7102" w:rsidP="003F7102">
      <w:pPr>
        <w:pStyle w:val="B1"/>
      </w:pPr>
      <w:r w:rsidRPr="00140E21">
        <w:t>6c.</w:t>
      </w:r>
      <w:r w:rsidRPr="00140E21">
        <w:tab/>
        <w:t>[Conditional] SMF to T-UPF (intermediate): N4 Session Establishment Request.</w:t>
      </w:r>
    </w:p>
    <w:p w14:paraId="625A5348" w14:textId="77777777" w:rsidR="003F7102" w:rsidRPr="00140E21" w:rsidRDefault="003F7102" w:rsidP="003F7102">
      <w:pPr>
        <w:pStyle w:val="B1"/>
      </w:pPr>
      <w:r w:rsidRPr="00140E21">
        <w:tab/>
        <w:t xml:space="preserve">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w:t>
      </w:r>
      <w:proofErr w:type="gramStart"/>
      <w:r w:rsidRPr="00140E21">
        <w:t>is also provided</w:t>
      </w:r>
      <w:proofErr w:type="gramEnd"/>
      <w:r w:rsidRPr="00140E21">
        <w:t xml:space="preserve"> to the T-UPF.</w:t>
      </w:r>
    </w:p>
    <w:p w14:paraId="3E39D81C" w14:textId="77777777" w:rsidR="003F7102" w:rsidRPr="00140E21" w:rsidRDefault="003F7102" w:rsidP="003F7102">
      <w:pPr>
        <w:pStyle w:val="B1"/>
      </w:pPr>
      <w:r w:rsidRPr="00140E21">
        <w:t>6d.</w:t>
      </w:r>
      <w:r w:rsidRPr="00140E21">
        <w:tab/>
        <w:t>T-UPF (intermediate) to SMF: N4 Session Establishment Response.</w:t>
      </w:r>
    </w:p>
    <w:p w14:paraId="4C247F24" w14:textId="77777777" w:rsidR="003F7102" w:rsidRPr="00140E21" w:rsidRDefault="003F7102" w:rsidP="003F7102">
      <w:pPr>
        <w:pStyle w:val="B1"/>
      </w:pPr>
      <w:r w:rsidRPr="00140E21">
        <w:tab/>
        <w:t xml:space="preserve">The T-UPF sends an N4 Session Establishment Response message to the SMF with DL CN Tunnel Info and UL CN Tunnel Info (i.e. N3 tunnel info). The SMF starts a timer to release the resource of S-UPF, which is to </w:t>
      </w:r>
      <w:proofErr w:type="gramStart"/>
      <w:r w:rsidRPr="00140E21">
        <w:t>be used</w:t>
      </w:r>
      <w:proofErr w:type="gramEnd"/>
      <w:r w:rsidRPr="00140E21">
        <w:t xml:space="preserve"> in step 13a of the Execution Phase.</w:t>
      </w:r>
    </w:p>
    <w:p w14:paraId="2F2E612B" w14:textId="77777777" w:rsidR="003F7102" w:rsidRPr="00140E21" w:rsidRDefault="003F7102" w:rsidP="003F7102">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21528757" w14:textId="77777777" w:rsidR="003F7102" w:rsidRPr="00140E21" w:rsidRDefault="003F7102" w:rsidP="003F7102">
      <w:pPr>
        <w:pStyle w:val="B1"/>
      </w:pPr>
      <w:r w:rsidRPr="00140E21">
        <w:tab/>
        <w:t xml:space="preserve">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w:t>
      </w:r>
      <w:proofErr w:type="gramStart"/>
      <w:r w:rsidRPr="00140E21">
        <w:t>is performed</w:t>
      </w:r>
      <w:proofErr w:type="gramEnd"/>
      <w:r w:rsidRPr="00140E21">
        <w:t xml:space="preserve"> for one or more QoS Flows of the PDU Session, two UL CN Tunnel Info are included in the N2 SM Information. If the N2 SM information received at step 4 does not include the Direct Forwarding Path Availability and the SMF knows that there is </w:t>
      </w:r>
      <w:proofErr w:type="gramStart"/>
      <w:r w:rsidRPr="00140E21">
        <w:t>no indirect</w:t>
      </w:r>
      <w:proofErr w:type="gramEnd"/>
      <w:r w:rsidRPr="00140E21">
        <w:t xml:space="preserve"> data forwarding connectivity between source and target, the N2 SM Information includes a Data forwarding not possible indication.</w:t>
      </w:r>
    </w:p>
    <w:p w14:paraId="761ECA7A" w14:textId="77777777" w:rsidR="003F7102" w:rsidRPr="00140E21" w:rsidRDefault="003F7102" w:rsidP="003F7102">
      <w:pPr>
        <w:pStyle w:val="B1"/>
      </w:pPr>
      <w:r w:rsidRPr="00140E21">
        <w:tab/>
        <w:t xml:space="preserve">If N2 handover for the PDU Session </w:t>
      </w:r>
      <w:proofErr w:type="gramStart"/>
      <w:r w:rsidRPr="00140E21">
        <w:t>is not accepted</w:t>
      </w:r>
      <w:proofErr w:type="gramEnd"/>
      <w:r w:rsidRPr="00140E21">
        <w:t xml:space="preserve">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Namf_EventExposure_Notify, the SMF deactivates the PDU Session after handover procedure finish if the PDU Session is not for regulatory prioritized services.</w:t>
      </w:r>
    </w:p>
    <w:p w14:paraId="164A9B2A" w14:textId="77777777" w:rsidR="003F7102" w:rsidRPr="00140E21" w:rsidRDefault="003F7102" w:rsidP="003F7102">
      <w:pPr>
        <w:pStyle w:val="B1"/>
      </w:pPr>
      <w:r w:rsidRPr="00140E21">
        <w:t>8.</w:t>
      </w:r>
      <w:r w:rsidRPr="00140E21">
        <w:tab/>
        <w:t xml:space="preserve">AMF supervises the Nsmf_PDUSession_UpdateSMContext Response messages from the involved SMFs. The lowest value of the Max delay indications for the PDU Sessions that are candidates for handover gives the </w:t>
      </w:r>
      <w:r w:rsidRPr="00140E21">
        <w:lastRenderedPageBreak/>
        <w:t xml:space="preserve">maximum time AMF may wait for Nsmf_PDUSession_UpdateSMContext Response messages before continuing with the N2 Handover procedure. At expiry of the maximum wait time or when all Nsmf_PDUSession_UpdateSMContext Response messages </w:t>
      </w:r>
      <w:proofErr w:type="gramStart"/>
      <w:r w:rsidRPr="00140E21">
        <w:t>are received</w:t>
      </w:r>
      <w:proofErr w:type="gramEnd"/>
      <w:r w:rsidRPr="00140E21">
        <w:t>, AMF continues with the N2 Handover procedure (Handover Request message in step 9).</w:t>
      </w:r>
    </w:p>
    <w:p w14:paraId="472F6303" w14:textId="77777777" w:rsidR="003F7102" w:rsidRPr="00140E21" w:rsidRDefault="003F7102" w:rsidP="003F7102">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 xml:space="preserve">delay value for each PDU Session </w:t>
      </w:r>
      <w:proofErr w:type="gramStart"/>
      <w:r w:rsidRPr="00140E21">
        <w:rPr>
          <w:rFonts w:eastAsia="SimSun"/>
          <w:lang w:eastAsia="zh-CN"/>
        </w:rPr>
        <w:t>is locally configured</w:t>
      </w:r>
      <w:proofErr w:type="gramEnd"/>
      <w:r w:rsidRPr="00140E21">
        <w:rPr>
          <w:rFonts w:eastAsia="SimSun"/>
          <w:lang w:eastAsia="zh-CN"/>
        </w:rPr>
        <w:t xml:space="preserve"> in the AMF and implementation specific</w:t>
      </w:r>
      <w:r w:rsidRPr="00140E21">
        <w:t>.</w:t>
      </w:r>
    </w:p>
    <w:p w14:paraId="7FF6523D" w14:textId="77777777" w:rsidR="003F7102" w:rsidRPr="00140E21" w:rsidRDefault="003F7102" w:rsidP="003F710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7BDDA6F" w14:textId="77777777" w:rsidR="003F7102" w:rsidRPr="00140E21" w:rsidRDefault="003F7102" w:rsidP="003F7102">
      <w:pPr>
        <w:pStyle w:val="B1"/>
      </w:pPr>
      <w:r w:rsidRPr="00140E21">
        <w:tab/>
        <w:t>T-AMF determines T-RAN based on Target ID. T-AMF may allocate a 5G-GUTI valid for the UE in the AMF and target TAI.</w:t>
      </w:r>
    </w:p>
    <w:p w14:paraId="397199EF" w14:textId="77777777" w:rsidR="003F7102" w:rsidRPr="00140E21" w:rsidRDefault="003F7102" w:rsidP="003F7102">
      <w:pPr>
        <w:pStyle w:val="B1"/>
      </w:pPr>
      <w:r w:rsidRPr="00140E21">
        <w:rPr>
          <w:iCs/>
        </w:rPr>
        <w:tab/>
        <w:t xml:space="preserve">Source to Target </w:t>
      </w:r>
      <w:r w:rsidRPr="00140E21">
        <w:t>transparent container</w:t>
      </w:r>
      <w:r w:rsidRPr="00140E21" w:rsidDel="00C047B4">
        <w:rPr>
          <w:i/>
          <w:iCs/>
        </w:rPr>
        <w:t xml:space="preserve"> </w:t>
      </w:r>
      <w:proofErr w:type="gramStart"/>
      <w:r w:rsidRPr="00140E21">
        <w:t>is forwarded</w:t>
      </w:r>
      <w:proofErr w:type="gramEnd"/>
      <w:r w:rsidRPr="00140E21">
        <w:t xml:space="preserve"> as received from S-RAN. N2 MM Information includes e.g. security information and Mobility Restriction List if available in the </w:t>
      </w:r>
      <w:r w:rsidRPr="00140E21">
        <w:rPr>
          <w:lang w:eastAsia="zh-CN"/>
        </w:rPr>
        <w:t>T-AMF</w:t>
      </w:r>
      <w:r w:rsidRPr="00140E21">
        <w:t>.</w:t>
      </w:r>
    </w:p>
    <w:p w14:paraId="562B35D9" w14:textId="77777777" w:rsidR="003F7102" w:rsidRPr="00140E21" w:rsidRDefault="003F7102" w:rsidP="003F7102">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255F5136" w14:textId="57C110D4" w:rsidR="00390DE0" w:rsidRPr="00140E21" w:rsidRDefault="003F7102" w:rsidP="003F7102">
      <w:pPr>
        <w:pStyle w:val="B1"/>
      </w:pPr>
      <w:r w:rsidRPr="00140E21">
        <w:tab/>
        <w:t xml:space="preserve">Mobility Restriction List </w:t>
      </w:r>
      <w:proofErr w:type="gramStart"/>
      <w:r w:rsidRPr="00140E21">
        <w:t>is sent</w:t>
      </w:r>
      <w:proofErr w:type="gramEnd"/>
      <w:r w:rsidRPr="00140E21">
        <w:t xml:space="preserve"> in N2 MM Information if available in the Target AMF.</w:t>
      </w:r>
    </w:p>
    <w:p w14:paraId="4F97DBAC" w14:textId="24AF6CFC" w:rsidR="003F7102" w:rsidRPr="00140E21" w:rsidRDefault="003F7102" w:rsidP="00D873A5">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0FD33F5C" w14:textId="77777777" w:rsidR="003F7102" w:rsidRPr="00140E21" w:rsidRDefault="003F7102" w:rsidP="003F710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 xml:space="preserve">Target to Source transparent container, List of PDU Sessions to Hand-over with N2 SM information, List of PDU Sessions that failed to </w:t>
      </w:r>
      <w:proofErr w:type="gramStart"/>
      <w:r w:rsidRPr="00140E21">
        <w:t>be established</w:t>
      </w:r>
      <w:proofErr w:type="gramEnd"/>
      <w:r w:rsidRPr="00140E21">
        <w:t xml:space="preserve"> with the failure cause given in the N2 SM information element</w:t>
      </w:r>
      <w:r w:rsidRPr="00140E21">
        <w:rPr>
          <w:iCs/>
          <w:lang w:eastAsia="zh-CN"/>
        </w:rPr>
        <w:t>).</w:t>
      </w:r>
    </w:p>
    <w:p w14:paraId="36327926" w14:textId="77777777" w:rsidR="003F7102" w:rsidRPr="00140E21" w:rsidRDefault="003F7102" w:rsidP="003F7102">
      <w:pPr>
        <w:pStyle w:val="B1"/>
      </w:pPr>
      <w:r w:rsidRPr="00140E21">
        <w:rPr>
          <w:iCs/>
        </w:rPr>
        <w:tab/>
        <w:t>Target to Source transparent container</w:t>
      </w:r>
      <w:r w:rsidRPr="00140E21">
        <w:rPr>
          <w:i/>
          <w:iCs/>
        </w:rPr>
        <w:t xml:space="preserve"> </w:t>
      </w:r>
      <w:r w:rsidRPr="00140E21">
        <w:t xml:space="preserve">includes a UE container with an access stratum part and a NAS part. The UE container </w:t>
      </w:r>
      <w:proofErr w:type="gramStart"/>
      <w:r w:rsidRPr="00140E21">
        <w:t>is sent</w:t>
      </w:r>
      <w:proofErr w:type="gramEnd"/>
      <w:r w:rsidRPr="00140E21">
        <w:t xml:space="preserve"> transparently via T-AMF, S-AMF and S-RAN to the UE.</w:t>
      </w:r>
    </w:p>
    <w:p w14:paraId="495E80A5" w14:textId="77777777" w:rsidR="003F7102" w:rsidRPr="00140E21" w:rsidRDefault="003F7102" w:rsidP="003F7102">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fullfill User Plane Security Enforcement) based on T-RAN determination. The information </w:t>
      </w:r>
      <w:proofErr w:type="gramStart"/>
      <w:r w:rsidRPr="00140E21">
        <w:t>is provided</w:t>
      </w:r>
      <w:proofErr w:type="gramEnd"/>
      <w:r w:rsidRPr="00140E21">
        <w:t xml:space="preserve"> to the S-RAN.</w:t>
      </w:r>
    </w:p>
    <w:p w14:paraId="497A0B9D" w14:textId="77777777" w:rsidR="003F7102" w:rsidRPr="00140E21" w:rsidRDefault="003F7102" w:rsidP="003F710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6A1C5F6C" w14:textId="77777777" w:rsidR="003F7102" w:rsidRPr="00140E21" w:rsidRDefault="003F7102" w:rsidP="003F7102">
      <w:pPr>
        <w:pStyle w:val="B1"/>
        <w:rPr>
          <w:lang w:eastAsia="zh-CN"/>
        </w:rPr>
      </w:pPr>
      <w:r w:rsidRPr="00140E21">
        <w:rPr>
          <w:lang w:eastAsia="zh-CN"/>
        </w:rPr>
        <w:tab/>
        <w:t xml:space="preserve">If redundant transmission </w:t>
      </w:r>
      <w:proofErr w:type="gramStart"/>
      <w:r w:rsidRPr="00140E21">
        <w:rPr>
          <w:lang w:eastAsia="zh-CN"/>
        </w:rPr>
        <w:t>is performed</w:t>
      </w:r>
      <w:proofErr w:type="gramEnd"/>
      <w:r w:rsidRPr="00140E21">
        <w:rPr>
          <w:lang w:eastAsia="zh-CN"/>
        </w:rPr>
        <w:t xml:space="preserve"> for one or more QoS Flows of the PDU Session, the T-RAN provides two AN Tunnel Info for the PDU Session in the N2 SM information. The T-RAN indicates to the SMF one of the AN Tunnel Info </w:t>
      </w:r>
      <w:proofErr w:type="gramStart"/>
      <w:r w:rsidRPr="00140E21">
        <w:rPr>
          <w:lang w:eastAsia="zh-CN"/>
        </w:rPr>
        <w:t>is used</w:t>
      </w:r>
      <w:proofErr w:type="gramEnd"/>
      <w:r w:rsidRPr="00140E21">
        <w:rPr>
          <w:lang w:eastAsia="zh-CN"/>
        </w:rPr>
        <w:t xml:space="preserve">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w:t>
      </w:r>
      <w:proofErr w:type="gramStart"/>
      <w:r w:rsidRPr="00140E21">
        <w:rPr>
          <w:lang w:eastAsia="zh-CN"/>
        </w:rPr>
        <w:t>one AN Tunnel Info is provided by the Target NG-RAN</w:t>
      </w:r>
      <w:proofErr w:type="gramEnd"/>
      <w:r w:rsidRPr="00140E21">
        <w:rPr>
          <w:lang w:eastAsia="zh-CN"/>
        </w:rPr>
        <w:t xml:space="preserve"> for the PDU session, the SMF shall release these QoS Flows by triggering PDU Session Modification procedure as specified in clause 4.3.3 after the handover procedure.</w:t>
      </w:r>
    </w:p>
    <w:p w14:paraId="5D85A6D2" w14:textId="77777777" w:rsidR="003F7102" w:rsidRPr="00140E21" w:rsidRDefault="003F7102" w:rsidP="003F7102">
      <w:pPr>
        <w:pStyle w:val="B1"/>
        <w:rPr>
          <w:lang w:eastAsia="zh-CN"/>
        </w:rPr>
      </w:pPr>
      <w:r w:rsidRPr="00140E21">
        <w:rPr>
          <w:lang w:eastAsia="zh-CN"/>
        </w:rPr>
        <w:tab/>
        <w:t>The N2 SM information may also include:</w:t>
      </w:r>
    </w:p>
    <w:p w14:paraId="6B5DB867" w14:textId="77777777" w:rsidR="003F7102" w:rsidRPr="00140E21" w:rsidRDefault="003F7102" w:rsidP="003F7102">
      <w:pPr>
        <w:pStyle w:val="B2"/>
        <w:rPr>
          <w:lang w:eastAsia="zh-CN"/>
        </w:rPr>
      </w:pPr>
      <w:r w:rsidRPr="00140E21">
        <w:rPr>
          <w:lang w:eastAsia="zh-CN"/>
        </w:rPr>
        <w:t>-</w:t>
      </w:r>
      <w:r w:rsidRPr="00140E21">
        <w:rPr>
          <w:lang w:eastAsia="zh-CN"/>
        </w:rPr>
        <w:tab/>
      </w:r>
      <w:proofErr w:type="gramStart"/>
      <w:r w:rsidRPr="00140E21">
        <w:rPr>
          <w:lang w:eastAsia="zh-CN"/>
        </w:rPr>
        <w:t>an</w:t>
      </w:r>
      <w:proofErr w:type="gramEnd"/>
      <w:r w:rsidRPr="00140E21">
        <w:rPr>
          <w:lang w:eastAsia="zh-CN"/>
        </w:rPr>
        <w:t xml:space="preserve"> Indication whether UP integrity protection is performed or not on the PDU Session.</w:t>
      </w:r>
    </w:p>
    <w:p w14:paraId="057839C3" w14:textId="77777777" w:rsidR="003F7102" w:rsidRPr="00140E21" w:rsidRDefault="003F7102" w:rsidP="003F710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w:t>
      </w:r>
      <w:proofErr w:type="gramStart"/>
      <w:r w:rsidRPr="00140E21">
        <w:rPr>
          <w:lang w:eastAsia="zh-CN"/>
        </w:rPr>
        <w:t>data forwarding</w:t>
      </w:r>
      <w:proofErr w:type="gramEnd"/>
      <w:r w:rsidRPr="00140E21">
        <w:rPr>
          <w:lang w:eastAsia="zh-CN"/>
        </w:rPr>
        <w:t xml:space="preserve"> tunnel which it decided to setup.</w:t>
      </w:r>
    </w:p>
    <w:p w14:paraId="704CA882" w14:textId="77777777" w:rsidR="003F7102" w:rsidRPr="00140E21" w:rsidRDefault="003F7102" w:rsidP="003F7102">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7E965AF" w14:textId="77777777" w:rsidR="003F7102" w:rsidRPr="00140E21" w:rsidRDefault="003F7102" w:rsidP="003F7102">
      <w:pPr>
        <w:pStyle w:val="B1"/>
      </w:pPr>
      <w:r w:rsidRPr="00140E21">
        <w:tab/>
        <w:t>For each N2 SM response received from the T-RAN (N2 SM information included in Handover Request Acknowledge), AMF sends the received N2 SM response to the SMF indicated by the respective PDU Session ID.</w:t>
      </w:r>
    </w:p>
    <w:p w14:paraId="5FEEB820" w14:textId="77777777" w:rsidR="003F7102" w:rsidRPr="00140E21" w:rsidRDefault="003F7102" w:rsidP="003F7102">
      <w:pPr>
        <w:pStyle w:val="B1"/>
      </w:pPr>
      <w:r w:rsidRPr="00140E21">
        <w:tab/>
        <w:t xml:space="preserve">If no new T-UPF </w:t>
      </w:r>
      <w:proofErr w:type="gramStart"/>
      <w:r w:rsidRPr="00140E21">
        <w:t>is selected</w:t>
      </w:r>
      <w:proofErr w:type="gramEnd"/>
      <w:r w:rsidRPr="00140E21">
        <w:t>, SMF stores the N3 tunnel info of T-RAN from the N2 SM response if N2 handover is accepted by T-RAN.</w:t>
      </w:r>
    </w:p>
    <w:p w14:paraId="641A7D63" w14:textId="77777777" w:rsidR="003F7102" w:rsidRPr="00140E21" w:rsidRDefault="003F7102" w:rsidP="003F7102">
      <w:pPr>
        <w:pStyle w:val="B1"/>
        <w:rPr>
          <w:lang w:eastAsia="zh-CN"/>
        </w:rPr>
      </w:pPr>
      <w:r w:rsidRPr="00140E21">
        <w:rPr>
          <w:lang w:eastAsia="zh-CN"/>
        </w:rPr>
        <w:lastRenderedPageBreak/>
        <w:tab/>
        <w:t>The SMF/UPF allocates the N3 UP address and Tunnel IDs for indirect data forwarding corresponding to the data fowarding tunnel endpoints established by T-RAN.</w:t>
      </w:r>
    </w:p>
    <w:p w14:paraId="67493008" w14:textId="77777777" w:rsidR="003F7102" w:rsidRPr="00140E21" w:rsidRDefault="003F7102" w:rsidP="003F7102">
      <w:pPr>
        <w:pStyle w:val="B1"/>
        <w:rPr>
          <w:lang w:eastAsia="zh-CN"/>
        </w:rPr>
      </w:pPr>
      <w:proofErr w:type="gramStart"/>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w:t>
      </w:r>
      <w:proofErr w:type="gramEnd"/>
      <w:r w:rsidRPr="00140E21">
        <w:rPr>
          <w:lang w:eastAsia="zh-CN"/>
        </w:rPr>
        <w:t xml:space="preserve"> In all other cases of PDU Session rejection, the SMF can decide whether to release the PDU Session or to deactivate the UP connection of this PDU Session.</w:t>
      </w:r>
    </w:p>
    <w:p w14:paraId="7DC4806A" w14:textId="77777777" w:rsidR="003F7102" w:rsidRPr="00140E21" w:rsidRDefault="003F7102" w:rsidP="003F7102">
      <w:pPr>
        <w:pStyle w:val="B1"/>
        <w:rPr>
          <w:lang w:eastAsia="zh-CN"/>
        </w:rPr>
      </w:pPr>
      <w:r w:rsidRPr="00140E21">
        <w:rPr>
          <w:lang w:eastAsia="zh-CN"/>
        </w:rPr>
        <w:tab/>
        <w:t xml:space="preserve">If </w:t>
      </w:r>
      <w:proofErr w:type="gramStart"/>
      <w:r w:rsidRPr="00140E21">
        <w:rPr>
          <w:lang w:eastAsia="zh-CN"/>
        </w:rPr>
        <w:t>some of the QoS Flows of a PDU Session are not accepted by the Target NG-RAN</w:t>
      </w:r>
      <w:proofErr w:type="gramEnd"/>
      <w:r w:rsidRPr="00140E21">
        <w:rPr>
          <w:lang w:eastAsia="zh-CN"/>
        </w:rPr>
        <w:t>, the SMF shall initiate the PDU Session Modification procedure to remove the non-accepted QoS Flows from the PDU Session(s) after the handover procedure is completed.</w:t>
      </w:r>
    </w:p>
    <w:p w14:paraId="767F56B8" w14:textId="77777777" w:rsidR="003F7102" w:rsidRPr="00140E21" w:rsidRDefault="003F7102" w:rsidP="003F710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E2EC68F" w14:textId="77777777" w:rsidR="003F7102" w:rsidRPr="00140E21" w:rsidRDefault="003F7102" w:rsidP="003F7102">
      <w:pPr>
        <w:pStyle w:val="B1"/>
      </w:pPr>
      <w:r w:rsidRPr="00140E21">
        <w:tab/>
        <w:t>If the SMF selected a T-UPF in step 6a, the SMF updates the T-UPF by providing the T-RAN SM N3 forwarding information list by sending a N4 Session Modification Request to the T-UPF.</w:t>
      </w:r>
    </w:p>
    <w:p w14:paraId="33841D36" w14:textId="77777777" w:rsidR="003F7102" w:rsidRPr="00140E21" w:rsidRDefault="003F7102" w:rsidP="003F710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E618279" w14:textId="77777777" w:rsidR="003F7102" w:rsidRPr="00140E21" w:rsidRDefault="003F7102" w:rsidP="003F7102">
      <w:pPr>
        <w:pStyle w:val="B1"/>
        <w:rPr>
          <w:lang w:eastAsia="zh-CN"/>
        </w:rPr>
      </w:pPr>
      <w:r w:rsidRPr="00140E21">
        <w:tab/>
        <w:t xml:space="preserve">Indirect forwarding may be performed via a </w:t>
      </w:r>
      <w:proofErr w:type="gramStart"/>
      <w:r w:rsidRPr="00140E21">
        <w:rPr>
          <w:lang w:eastAsia="zh-CN"/>
        </w:rPr>
        <w:t>UPF</w:t>
      </w:r>
      <w:r w:rsidRPr="00140E21">
        <w:t xml:space="preserve"> which</w:t>
      </w:r>
      <w:proofErr w:type="gramEnd"/>
      <w:r w:rsidRPr="00140E21">
        <w:t xml:space="preserve"> is different from the </w:t>
      </w:r>
      <w:r w:rsidRPr="00140E21">
        <w:rPr>
          <w:lang w:eastAsia="zh-CN"/>
        </w:rPr>
        <w:t>T-UPF, in which case the SMF selects a T-UPF for indirect forwarding</w:t>
      </w:r>
      <w:r w:rsidRPr="00140E21">
        <w:t>.</w:t>
      </w:r>
    </w:p>
    <w:p w14:paraId="2DD73E57" w14:textId="77777777" w:rsidR="003F7102" w:rsidRPr="00140E21" w:rsidRDefault="003F7102" w:rsidP="003F710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57F561D" w14:textId="77777777" w:rsidR="003F7102" w:rsidRPr="00140E21" w:rsidRDefault="003F7102" w:rsidP="003F710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1176D73" w14:textId="77777777" w:rsidR="003F7102" w:rsidRPr="00140E21" w:rsidRDefault="003F7102" w:rsidP="003F710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ACEC998" w14:textId="77777777" w:rsidR="003F7102" w:rsidRPr="00140E21" w:rsidRDefault="003F7102" w:rsidP="003F710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A188696" w14:textId="77777777" w:rsidR="003F7102" w:rsidRPr="00140E21" w:rsidRDefault="003F7102" w:rsidP="003F710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9F0156F" w14:textId="77777777" w:rsidR="003F7102" w:rsidRPr="00140E21" w:rsidRDefault="003F7102" w:rsidP="003F710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A734794" w14:textId="77777777" w:rsidR="003F7102" w:rsidRPr="00140E21" w:rsidRDefault="003F7102" w:rsidP="003F7102">
      <w:pPr>
        <w:pStyle w:val="B1"/>
        <w:rPr>
          <w:lang w:eastAsia="zh-CN"/>
        </w:rPr>
      </w:pPr>
      <w:r w:rsidRPr="00140E21">
        <w:tab/>
        <w:t xml:space="preserve">Indirect forwarding may be performed via a </w:t>
      </w:r>
      <w:proofErr w:type="gramStart"/>
      <w:r w:rsidRPr="00140E21">
        <w:rPr>
          <w:lang w:eastAsia="zh-CN"/>
        </w:rPr>
        <w:t>UPF</w:t>
      </w:r>
      <w:r w:rsidRPr="00140E21">
        <w:t xml:space="preserve"> which</w:t>
      </w:r>
      <w:proofErr w:type="gramEnd"/>
      <w:r w:rsidRPr="00140E21">
        <w:t xml:space="preserve"> is different from the </w:t>
      </w:r>
      <w:r w:rsidRPr="00140E21">
        <w:rPr>
          <w:lang w:eastAsia="zh-CN"/>
        </w:rPr>
        <w:t>S-UPF</w:t>
      </w:r>
      <w:r w:rsidRPr="00140E21">
        <w:t>.</w:t>
      </w:r>
    </w:p>
    <w:p w14:paraId="038D9CCF" w14:textId="77777777" w:rsidR="003F7102" w:rsidRPr="00140E21" w:rsidRDefault="003F7102" w:rsidP="003F710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AC572D6" w14:textId="77777777" w:rsidR="003F7102" w:rsidRPr="00140E21" w:rsidRDefault="003F7102" w:rsidP="003F7102">
      <w:pPr>
        <w:pStyle w:val="B1"/>
        <w:rPr>
          <w:lang w:eastAsia="zh-CN"/>
        </w:rPr>
      </w:pPr>
      <w:r w:rsidRPr="00140E21">
        <w:rPr>
          <w:lang w:eastAsia="zh-CN"/>
        </w:rPr>
        <w:tab/>
        <w:t>The S-UPF allocates Tunnel Info and returns an N4 Session establishment Response message to the SMF.</w:t>
      </w:r>
    </w:p>
    <w:p w14:paraId="33D35A14" w14:textId="77777777" w:rsidR="003F7102" w:rsidRPr="00140E21" w:rsidRDefault="003F7102" w:rsidP="003F7102">
      <w:pPr>
        <w:pStyle w:val="B1"/>
        <w:rPr>
          <w:lang w:eastAsia="zh-CN"/>
        </w:rPr>
      </w:pPr>
      <w:r w:rsidRPr="00140E21">
        <w:rPr>
          <w:lang w:eastAsia="zh-CN"/>
        </w:rPr>
        <w:tab/>
        <w:t>The S-UPF SM N3 forwarding Information list includes S-UPF N3 address, S-UPF N3 Tunnel identifiers for DL data forwarding.</w:t>
      </w:r>
    </w:p>
    <w:p w14:paraId="4E337F1E" w14:textId="77777777" w:rsidR="003F7102" w:rsidRPr="00140E21" w:rsidRDefault="003F7102" w:rsidP="003F7102">
      <w:pPr>
        <w:pStyle w:val="B1"/>
        <w:rPr>
          <w:lang w:eastAsia="zh-CN"/>
        </w:rPr>
      </w:pPr>
      <w:r w:rsidRPr="00140E21">
        <w:rPr>
          <w:lang w:eastAsia="zh-CN"/>
        </w:rPr>
        <w:t>11f.</w:t>
      </w:r>
      <w:r w:rsidRPr="00140E21">
        <w:rPr>
          <w:lang w:eastAsia="zh-CN"/>
        </w:rPr>
        <w:tab/>
        <w:t>SMF to T-AMF: Nsmf_PDUSession_UpdateSMContext Response (N2 SM Information).</w:t>
      </w:r>
    </w:p>
    <w:p w14:paraId="28A0712D" w14:textId="77777777" w:rsidR="003F7102" w:rsidRPr="00140E21" w:rsidRDefault="003F7102" w:rsidP="003F7102">
      <w:pPr>
        <w:pStyle w:val="B1"/>
        <w:rPr>
          <w:lang w:eastAsia="zh-CN"/>
        </w:rPr>
      </w:pPr>
      <w:r w:rsidRPr="00140E21">
        <w:rPr>
          <w:lang w:eastAsia="zh-CN"/>
        </w:rPr>
        <w:tab/>
        <w:t>The SMF sends an Nsmf_PDUSession_UpdateSMContext Response message per PDU Session to T-AMF.</w:t>
      </w:r>
    </w:p>
    <w:p w14:paraId="2E228591" w14:textId="77777777" w:rsidR="003F7102" w:rsidRPr="00140E21" w:rsidRDefault="003F7102" w:rsidP="003F7102">
      <w:pPr>
        <w:pStyle w:val="B1"/>
        <w:rPr>
          <w:lang w:eastAsia="zh-CN"/>
        </w:rPr>
      </w:pPr>
      <w:r w:rsidRPr="00140E21">
        <w:tab/>
        <w:t xml:space="preserve">The SMF creates an N2 SM information containing the DL forwarding Tunnel Info to </w:t>
      </w:r>
      <w:proofErr w:type="gramStart"/>
      <w:r w:rsidRPr="00140E21">
        <w:t>be sent</w:t>
      </w:r>
      <w:proofErr w:type="gramEnd"/>
      <w:r w:rsidRPr="00140E21">
        <w:t xml:space="preserve"> to the S-RAN by the AMF. The SMF includes this information in the Nsmf_PDUSession_UpdateSMContext response. The DL forwarding Tunnel Info can be one of the following information:</w:t>
      </w:r>
    </w:p>
    <w:p w14:paraId="7D6AEAAE" w14:textId="77777777" w:rsidR="003F7102" w:rsidRPr="00140E21" w:rsidRDefault="003F7102" w:rsidP="003F710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9BA21B5" w14:textId="77777777" w:rsidR="003F7102" w:rsidRPr="00140E21" w:rsidRDefault="003F7102" w:rsidP="003F7102">
      <w:pPr>
        <w:pStyle w:val="B2"/>
      </w:pPr>
      <w:r w:rsidRPr="00140E21">
        <w:lastRenderedPageBreak/>
        <w:t>-</w:t>
      </w:r>
      <w:r w:rsidRPr="00140E21">
        <w:tab/>
        <w:t>If the indirect forwarding tunnel is setup in step 11b or 11d, then the SMF includes the T-UPF or S-UPF DL forwarding information containing the N3 UP address and the DL Tunnel ID of the UPF.</w:t>
      </w:r>
    </w:p>
    <w:p w14:paraId="44ABC00C" w14:textId="77777777" w:rsidR="003F7102" w:rsidRPr="00140E21" w:rsidRDefault="003F7102" w:rsidP="003F7102">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BF3550B" w14:textId="77777777" w:rsidR="003F7102" w:rsidRPr="00140E21" w:rsidRDefault="003F7102" w:rsidP="003F7102">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w:t>
      </w:r>
      <w:proofErr w:type="gramStart"/>
      <w:r w:rsidRPr="00140E21">
        <w:t>are received</w:t>
      </w:r>
      <w:proofErr w:type="gramEnd"/>
      <w:r w:rsidRPr="00140E21">
        <w:t xml:space="preserve">, </w:t>
      </w:r>
      <w:r w:rsidRPr="00140E21">
        <w:rPr>
          <w:lang w:eastAsia="zh-CN"/>
        </w:rPr>
        <w:t>T-</w:t>
      </w:r>
      <w:r w:rsidRPr="00140E21">
        <w:t xml:space="preserve">AMF </w:t>
      </w:r>
      <w:r w:rsidRPr="00140E21">
        <w:rPr>
          <w:lang w:eastAsia="zh-CN"/>
        </w:rPr>
        <w:t>sends the Namf_Communication_CreateUEContext Response to the S-AMF.</w:t>
      </w:r>
    </w:p>
    <w:p w14:paraId="111241D1" w14:textId="77777777" w:rsidR="003F7102" w:rsidRPr="00140E21" w:rsidRDefault="003F7102" w:rsidP="003F710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473B8F5" w14:textId="77777777" w:rsidR="003F7102" w:rsidRPr="00140E21" w:rsidRDefault="003F7102" w:rsidP="003F7102">
      <w:pPr>
        <w:pStyle w:val="B1"/>
      </w:pPr>
      <w:r w:rsidRPr="00140E21">
        <w:tab/>
        <w:t>Non-accepted PDU Session List includes following PDU Session(s) with proper cause value:</w:t>
      </w:r>
    </w:p>
    <w:p w14:paraId="668B5429" w14:textId="77777777" w:rsidR="003F7102" w:rsidRPr="00140E21" w:rsidRDefault="003F7102" w:rsidP="003F7102">
      <w:pPr>
        <w:pStyle w:val="B2"/>
        <w:rPr>
          <w:lang w:eastAsia="ko-KR"/>
        </w:rPr>
      </w:pPr>
      <w:r w:rsidRPr="00140E21">
        <w:rPr>
          <w:lang w:eastAsia="ko-KR"/>
        </w:rPr>
        <w:t>-</w:t>
      </w:r>
      <w:r w:rsidRPr="00140E21">
        <w:rPr>
          <w:lang w:eastAsia="ko-KR"/>
        </w:rPr>
        <w:tab/>
        <w:t>Non-accepted PDU Session(s) by the SMF(s);</w:t>
      </w:r>
    </w:p>
    <w:p w14:paraId="0A289BD7" w14:textId="77777777" w:rsidR="003F7102" w:rsidRPr="00140E21" w:rsidRDefault="003F7102" w:rsidP="003F710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2EF2CA5" w14:textId="77777777" w:rsidR="003F7102" w:rsidRPr="00140E21" w:rsidRDefault="003F7102" w:rsidP="003F7102">
      <w:pPr>
        <w:pStyle w:val="B2"/>
        <w:rPr>
          <w:lang w:eastAsia="zh-CN"/>
        </w:rPr>
      </w:pPr>
      <w:r w:rsidRPr="00140E21">
        <w:rPr>
          <w:lang w:eastAsia="ko-KR"/>
        </w:rPr>
        <w:t>-</w:t>
      </w:r>
      <w:r w:rsidRPr="00140E21">
        <w:rPr>
          <w:lang w:eastAsia="ko-KR"/>
        </w:rPr>
        <w:tab/>
        <w:t>Non-accepted PDU Session(s) by the AMF due to non-available S-NSSAI in the T-AMF, which is decided at step </w:t>
      </w:r>
      <w:proofErr w:type="gramStart"/>
      <w:r w:rsidRPr="00140E21">
        <w:rPr>
          <w:lang w:eastAsia="ko-KR"/>
        </w:rPr>
        <w:t>4</w:t>
      </w:r>
      <w:proofErr w:type="gramEnd"/>
      <w:r w:rsidRPr="00140E21">
        <w:rPr>
          <w:lang w:eastAsia="ko-KR"/>
        </w:rPr>
        <w:t>.</w:t>
      </w:r>
    </w:p>
    <w:p w14:paraId="3C908FDB" w14:textId="77777777" w:rsidR="003F7102" w:rsidRPr="00140E21" w:rsidRDefault="003F7102" w:rsidP="003F7102">
      <w:pPr>
        <w:pStyle w:val="B1"/>
      </w:pPr>
      <w:r w:rsidRPr="00140E21">
        <w:rPr>
          <w:lang w:eastAsia="zh-CN"/>
        </w:rPr>
        <w:tab/>
        <w:t xml:space="preserve">The Target to </w:t>
      </w:r>
      <w:r w:rsidRPr="00140E21">
        <w:t>Source</w:t>
      </w:r>
      <w:r w:rsidRPr="00140E21">
        <w:rPr>
          <w:lang w:eastAsia="zh-CN"/>
        </w:rPr>
        <w:t xml:space="preserve"> transport container </w:t>
      </w:r>
      <w:proofErr w:type="gramStart"/>
      <w:r w:rsidRPr="00140E21">
        <w:rPr>
          <w:lang w:eastAsia="zh-CN"/>
        </w:rPr>
        <w:t>is received</w:t>
      </w:r>
      <w:proofErr w:type="gramEnd"/>
      <w:r w:rsidRPr="00140E21">
        <w:rPr>
          <w:lang w:eastAsia="zh-CN"/>
        </w:rPr>
        <w:t xml:space="preserve"> from the T-RAN. The N2 SM Information </w:t>
      </w:r>
      <w:proofErr w:type="gramStart"/>
      <w:r w:rsidRPr="00140E21">
        <w:rPr>
          <w:lang w:eastAsia="zh-CN"/>
        </w:rPr>
        <w:t>is received</w:t>
      </w:r>
      <w:proofErr w:type="gramEnd"/>
      <w:r w:rsidRPr="00140E21">
        <w:rPr>
          <w:lang w:eastAsia="zh-CN"/>
        </w:rPr>
        <w:t xml:space="preserve"> from the SMF in step 11f.</w:t>
      </w:r>
    </w:p>
    <w:p w14:paraId="69E85A51" w14:textId="4C46DE05" w:rsidR="00FF272E" w:rsidRDefault="00FF272E" w:rsidP="003F7102">
      <w:pPr>
        <w:tabs>
          <w:tab w:val="left" w:pos="1416"/>
        </w:tabs>
      </w:pPr>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8BD59" w14:textId="77777777" w:rsidR="00FF50D6" w:rsidRDefault="00FF50D6">
      <w:r>
        <w:separator/>
      </w:r>
    </w:p>
  </w:endnote>
  <w:endnote w:type="continuationSeparator" w:id="0">
    <w:p w14:paraId="60368F78" w14:textId="77777777" w:rsidR="00FF50D6" w:rsidRDefault="00FF5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82F5D" w14:textId="77777777" w:rsidR="00FF50D6" w:rsidRDefault="00FF50D6">
      <w:r>
        <w:separator/>
      </w:r>
    </w:p>
  </w:footnote>
  <w:footnote w:type="continuationSeparator" w:id="0">
    <w:p w14:paraId="016DBA14" w14:textId="77777777" w:rsidR="00FF50D6" w:rsidRDefault="00FF5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428B" w14:textId="77777777" w:rsidR="00210EB6" w:rsidRDefault="00FF50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5A67" w14:textId="77777777" w:rsidR="00210EB6" w:rsidRDefault="00141F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06CA" w14:textId="77777777" w:rsidR="00210EB6" w:rsidRDefault="00FF5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54D97"/>
    <w:multiLevelType w:val="hybridMultilevel"/>
    <w:tmpl w:val="A1641A14"/>
    <w:lvl w:ilvl="0" w:tplc="3BEACF8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92C0A6C"/>
    <w:multiLevelType w:val="multilevel"/>
    <w:tmpl w:val="0C708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15DD1"/>
    <w:rsid w:val="00016027"/>
    <w:rsid w:val="00022E4A"/>
    <w:rsid w:val="000233AA"/>
    <w:rsid w:val="0003277C"/>
    <w:rsid w:val="000408A1"/>
    <w:rsid w:val="000452E2"/>
    <w:rsid w:val="00054150"/>
    <w:rsid w:val="00054E13"/>
    <w:rsid w:val="0006027F"/>
    <w:rsid w:val="000659C2"/>
    <w:rsid w:val="00077826"/>
    <w:rsid w:val="0008674C"/>
    <w:rsid w:val="000A5E99"/>
    <w:rsid w:val="000A6394"/>
    <w:rsid w:val="000B7FED"/>
    <w:rsid w:val="000C038A"/>
    <w:rsid w:val="000C6598"/>
    <w:rsid w:val="000C6F2D"/>
    <w:rsid w:val="000C74F8"/>
    <w:rsid w:val="000D124C"/>
    <w:rsid w:val="000D6245"/>
    <w:rsid w:val="000D6633"/>
    <w:rsid w:val="000E3625"/>
    <w:rsid w:val="00105E59"/>
    <w:rsid w:val="00106C07"/>
    <w:rsid w:val="00137220"/>
    <w:rsid w:val="001412ED"/>
    <w:rsid w:val="0014141E"/>
    <w:rsid w:val="00141FEA"/>
    <w:rsid w:val="00145D43"/>
    <w:rsid w:val="00147FA2"/>
    <w:rsid w:val="00160BBC"/>
    <w:rsid w:val="00162303"/>
    <w:rsid w:val="00181193"/>
    <w:rsid w:val="00192C46"/>
    <w:rsid w:val="00193E47"/>
    <w:rsid w:val="001A08B3"/>
    <w:rsid w:val="001A5DBC"/>
    <w:rsid w:val="001A6BE4"/>
    <w:rsid w:val="001A7B60"/>
    <w:rsid w:val="001B52F0"/>
    <w:rsid w:val="001B7A65"/>
    <w:rsid w:val="001C387E"/>
    <w:rsid w:val="001E1489"/>
    <w:rsid w:val="001E41F3"/>
    <w:rsid w:val="001E53B4"/>
    <w:rsid w:val="001E5850"/>
    <w:rsid w:val="00213FEB"/>
    <w:rsid w:val="002257FA"/>
    <w:rsid w:val="00225DC7"/>
    <w:rsid w:val="00243BC2"/>
    <w:rsid w:val="00251470"/>
    <w:rsid w:val="0026004D"/>
    <w:rsid w:val="00261899"/>
    <w:rsid w:val="002640DD"/>
    <w:rsid w:val="002644F2"/>
    <w:rsid w:val="00265060"/>
    <w:rsid w:val="00275D12"/>
    <w:rsid w:val="0027760D"/>
    <w:rsid w:val="00277BFE"/>
    <w:rsid w:val="00282156"/>
    <w:rsid w:val="00282422"/>
    <w:rsid w:val="00284FEB"/>
    <w:rsid w:val="002860C4"/>
    <w:rsid w:val="00291C7A"/>
    <w:rsid w:val="00291ED4"/>
    <w:rsid w:val="002A25BD"/>
    <w:rsid w:val="002A3AB7"/>
    <w:rsid w:val="002A4EA7"/>
    <w:rsid w:val="002A5878"/>
    <w:rsid w:val="002B5741"/>
    <w:rsid w:val="002D31D2"/>
    <w:rsid w:val="002E1246"/>
    <w:rsid w:val="00300629"/>
    <w:rsid w:val="00305409"/>
    <w:rsid w:val="00306F76"/>
    <w:rsid w:val="00312C77"/>
    <w:rsid w:val="00317FA1"/>
    <w:rsid w:val="00340C35"/>
    <w:rsid w:val="00346874"/>
    <w:rsid w:val="00350AEF"/>
    <w:rsid w:val="003609EF"/>
    <w:rsid w:val="0036231A"/>
    <w:rsid w:val="003710F9"/>
    <w:rsid w:val="00374DD4"/>
    <w:rsid w:val="00381154"/>
    <w:rsid w:val="003825AB"/>
    <w:rsid w:val="00390DE0"/>
    <w:rsid w:val="003A43A6"/>
    <w:rsid w:val="003B0D3E"/>
    <w:rsid w:val="003D739D"/>
    <w:rsid w:val="003E14D8"/>
    <w:rsid w:val="003E1A36"/>
    <w:rsid w:val="003E31FF"/>
    <w:rsid w:val="003F142D"/>
    <w:rsid w:val="003F1B4A"/>
    <w:rsid w:val="003F1E24"/>
    <w:rsid w:val="003F23A7"/>
    <w:rsid w:val="003F342E"/>
    <w:rsid w:val="003F6502"/>
    <w:rsid w:val="003F7102"/>
    <w:rsid w:val="004008F1"/>
    <w:rsid w:val="00410371"/>
    <w:rsid w:val="004145B4"/>
    <w:rsid w:val="004205D9"/>
    <w:rsid w:val="004242F1"/>
    <w:rsid w:val="00425B51"/>
    <w:rsid w:val="00427DF0"/>
    <w:rsid w:val="00440192"/>
    <w:rsid w:val="00440396"/>
    <w:rsid w:val="00440CA9"/>
    <w:rsid w:val="004607E9"/>
    <w:rsid w:val="00473CF6"/>
    <w:rsid w:val="004923D9"/>
    <w:rsid w:val="00497430"/>
    <w:rsid w:val="004A6CC8"/>
    <w:rsid w:val="004B4754"/>
    <w:rsid w:val="004B75B7"/>
    <w:rsid w:val="004C6485"/>
    <w:rsid w:val="004F00F5"/>
    <w:rsid w:val="004F4E7B"/>
    <w:rsid w:val="004F62BB"/>
    <w:rsid w:val="00506FB9"/>
    <w:rsid w:val="00512896"/>
    <w:rsid w:val="0051580D"/>
    <w:rsid w:val="005210D0"/>
    <w:rsid w:val="005262BF"/>
    <w:rsid w:val="00527528"/>
    <w:rsid w:val="005311B2"/>
    <w:rsid w:val="00542E87"/>
    <w:rsid w:val="005436F0"/>
    <w:rsid w:val="00547111"/>
    <w:rsid w:val="00556144"/>
    <w:rsid w:val="00582B6E"/>
    <w:rsid w:val="0059062E"/>
    <w:rsid w:val="0059106D"/>
    <w:rsid w:val="00592D74"/>
    <w:rsid w:val="00593A50"/>
    <w:rsid w:val="00597956"/>
    <w:rsid w:val="005B54E2"/>
    <w:rsid w:val="005B6E0A"/>
    <w:rsid w:val="005D445A"/>
    <w:rsid w:val="005E06CF"/>
    <w:rsid w:val="005E2C44"/>
    <w:rsid w:val="005F33B7"/>
    <w:rsid w:val="005F4EDB"/>
    <w:rsid w:val="005F60E6"/>
    <w:rsid w:val="006066AE"/>
    <w:rsid w:val="00606A5B"/>
    <w:rsid w:val="00607546"/>
    <w:rsid w:val="00611BA8"/>
    <w:rsid w:val="006145F5"/>
    <w:rsid w:val="00621188"/>
    <w:rsid w:val="006257ED"/>
    <w:rsid w:val="00631179"/>
    <w:rsid w:val="0064025D"/>
    <w:rsid w:val="00647C3C"/>
    <w:rsid w:val="00650FEC"/>
    <w:rsid w:val="00656333"/>
    <w:rsid w:val="00657CDC"/>
    <w:rsid w:val="00687A20"/>
    <w:rsid w:val="00691E55"/>
    <w:rsid w:val="00695808"/>
    <w:rsid w:val="006A159D"/>
    <w:rsid w:val="006B46FB"/>
    <w:rsid w:val="006B60A2"/>
    <w:rsid w:val="006E21FB"/>
    <w:rsid w:val="006E3E54"/>
    <w:rsid w:val="0070545E"/>
    <w:rsid w:val="0071322B"/>
    <w:rsid w:val="00715C29"/>
    <w:rsid w:val="00716959"/>
    <w:rsid w:val="00723562"/>
    <w:rsid w:val="00725C37"/>
    <w:rsid w:val="007303AC"/>
    <w:rsid w:val="00734BED"/>
    <w:rsid w:val="00743B3A"/>
    <w:rsid w:val="00743C5E"/>
    <w:rsid w:val="00756DB5"/>
    <w:rsid w:val="00760461"/>
    <w:rsid w:val="00792342"/>
    <w:rsid w:val="00793205"/>
    <w:rsid w:val="007977A8"/>
    <w:rsid w:val="007B512A"/>
    <w:rsid w:val="007B5C27"/>
    <w:rsid w:val="007C2097"/>
    <w:rsid w:val="007C3250"/>
    <w:rsid w:val="007C5065"/>
    <w:rsid w:val="007C6909"/>
    <w:rsid w:val="007D112D"/>
    <w:rsid w:val="007D6A07"/>
    <w:rsid w:val="007F7259"/>
    <w:rsid w:val="008040A8"/>
    <w:rsid w:val="00805C49"/>
    <w:rsid w:val="00811E00"/>
    <w:rsid w:val="00825DA0"/>
    <w:rsid w:val="008279FA"/>
    <w:rsid w:val="008344A8"/>
    <w:rsid w:val="0083638A"/>
    <w:rsid w:val="00840A8E"/>
    <w:rsid w:val="00854920"/>
    <w:rsid w:val="008601E4"/>
    <w:rsid w:val="00861E61"/>
    <w:rsid w:val="008626E7"/>
    <w:rsid w:val="00863B37"/>
    <w:rsid w:val="008672DA"/>
    <w:rsid w:val="00870EE7"/>
    <w:rsid w:val="0087122F"/>
    <w:rsid w:val="00871DC3"/>
    <w:rsid w:val="008734BB"/>
    <w:rsid w:val="00881B3D"/>
    <w:rsid w:val="00881DF8"/>
    <w:rsid w:val="008830B6"/>
    <w:rsid w:val="00886216"/>
    <w:rsid w:val="00894808"/>
    <w:rsid w:val="008972CD"/>
    <w:rsid w:val="008A45A6"/>
    <w:rsid w:val="008A462E"/>
    <w:rsid w:val="008C1883"/>
    <w:rsid w:val="008C3AC4"/>
    <w:rsid w:val="008C57F9"/>
    <w:rsid w:val="008D1FB8"/>
    <w:rsid w:val="008D3207"/>
    <w:rsid w:val="008E23DD"/>
    <w:rsid w:val="008F3187"/>
    <w:rsid w:val="008F4338"/>
    <w:rsid w:val="008F686C"/>
    <w:rsid w:val="008F6B6E"/>
    <w:rsid w:val="00903434"/>
    <w:rsid w:val="009148DE"/>
    <w:rsid w:val="0092205D"/>
    <w:rsid w:val="00927F9F"/>
    <w:rsid w:val="0093130E"/>
    <w:rsid w:val="00943B4F"/>
    <w:rsid w:val="00943D43"/>
    <w:rsid w:val="009572E0"/>
    <w:rsid w:val="00960394"/>
    <w:rsid w:val="009632EF"/>
    <w:rsid w:val="00976846"/>
    <w:rsid w:val="00977233"/>
    <w:rsid w:val="009777D9"/>
    <w:rsid w:val="009836FF"/>
    <w:rsid w:val="009879B4"/>
    <w:rsid w:val="00991B88"/>
    <w:rsid w:val="0099267C"/>
    <w:rsid w:val="00997D18"/>
    <w:rsid w:val="009A5753"/>
    <w:rsid w:val="009A579D"/>
    <w:rsid w:val="009B0C86"/>
    <w:rsid w:val="009D385F"/>
    <w:rsid w:val="009D67FC"/>
    <w:rsid w:val="009E19A2"/>
    <w:rsid w:val="009E3297"/>
    <w:rsid w:val="009E58DD"/>
    <w:rsid w:val="009F6E41"/>
    <w:rsid w:val="009F734F"/>
    <w:rsid w:val="00A17A57"/>
    <w:rsid w:val="00A20450"/>
    <w:rsid w:val="00A246B6"/>
    <w:rsid w:val="00A248A9"/>
    <w:rsid w:val="00A4088A"/>
    <w:rsid w:val="00A453CA"/>
    <w:rsid w:val="00A47E70"/>
    <w:rsid w:val="00A50CF0"/>
    <w:rsid w:val="00A54109"/>
    <w:rsid w:val="00A708A8"/>
    <w:rsid w:val="00A740C9"/>
    <w:rsid w:val="00A765D5"/>
    <w:rsid w:val="00A7671C"/>
    <w:rsid w:val="00A8345D"/>
    <w:rsid w:val="00AA2CBC"/>
    <w:rsid w:val="00AB42E7"/>
    <w:rsid w:val="00AB726B"/>
    <w:rsid w:val="00AC5820"/>
    <w:rsid w:val="00AD18E3"/>
    <w:rsid w:val="00AD1CD8"/>
    <w:rsid w:val="00AF42F5"/>
    <w:rsid w:val="00B147AC"/>
    <w:rsid w:val="00B14E38"/>
    <w:rsid w:val="00B226AB"/>
    <w:rsid w:val="00B258BB"/>
    <w:rsid w:val="00B31B5B"/>
    <w:rsid w:val="00B31BA9"/>
    <w:rsid w:val="00B35DCF"/>
    <w:rsid w:val="00B360A7"/>
    <w:rsid w:val="00B4473F"/>
    <w:rsid w:val="00B47523"/>
    <w:rsid w:val="00B67B97"/>
    <w:rsid w:val="00B77724"/>
    <w:rsid w:val="00B968C8"/>
    <w:rsid w:val="00B97430"/>
    <w:rsid w:val="00BA2C14"/>
    <w:rsid w:val="00BA3EC5"/>
    <w:rsid w:val="00BA51D9"/>
    <w:rsid w:val="00BB5DFC"/>
    <w:rsid w:val="00BC4FCC"/>
    <w:rsid w:val="00BD279D"/>
    <w:rsid w:val="00BD2BD2"/>
    <w:rsid w:val="00BD5B14"/>
    <w:rsid w:val="00BD6BB8"/>
    <w:rsid w:val="00BE2F5D"/>
    <w:rsid w:val="00BE5E6C"/>
    <w:rsid w:val="00BE640F"/>
    <w:rsid w:val="00BF3262"/>
    <w:rsid w:val="00C00857"/>
    <w:rsid w:val="00C15DA7"/>
    <w:rsid w:val="00C16047"/>
    <w:rsid w:val="00C34EF3"/>
    <w:rsid w:val="00C369CB"/>
    <w:rsid w:val="00C40D6D"/>
    <w:rsid w:val="00C42637"/>
    <w:rsid w:val="00C46B19"/>
    <w:rsid w:val="00C47A89"/>
    <w:rsid w:val="00C47D04"/>
    <w:rsid w:val="00C51832"/>
    <w:rsid w:val="00C56DD7"/>
    <w:rsid w:val="00C65E60"/>
    <w:rsid w:val="00C66BA2"/>
    <w:rsid w:val="00C72C6D"/>
    <w:rsid w:val="00C737C7"/>
    <w:rsid w:val="00C86A51"/>
    <w:rsid w:val="00C90974"/>
    <w:rsid w:val="00C90FF7"/>
    <w:rsid w:val="00C931D3"/>
    <w:rsid w:val="00C93BC5"/>
    <w:rsid w:val="00C952BE"/>
    <w:rsid w:val="00C95985"/>
    <w:rsid w:val="00CA0DD8"/>
    <w:rsid w:val="00CA13A4"/>
    <w:rsid w:val="00CA13EC"/>
    <w:rsid w:val="00CB55F6"/>
    <w:rsid w:val="00CB58BF"/>
    <w:rsid w:val="00CB6746"/>
    <w:rsid w:val="00CC03BD"/>
    <w:rsid w:val="00CC0B68"/>
    <w:rsid w:val="00CC1CDA"/>
    <w:rsid w:val="00CC26A9"/>
    <w:rsid w:val="00CC36B7"/>
    <w:rsid w:val="00CC4858"/>
    <w:rsid w:val="00CC5026"/>
    <w:rsid w:val="00CC68D0"/>
    <w:rsid w:val="00CD4AE1"/>
    <w:rsid w:val="00CE3291"/>
    <w:rsid w:val="00D000B8"/>
    <w:rsid w:val="00D027A1"/>
    <w:rsid w:val="00D03F9A"/>
    <w:rsid w:val="00D06D51"/>
    <w:rsid w:val="00D1041F"/>
    <w:rsid w:val="00D24991"/>
    <w:rsid w:val="00D27B81"/>
    <w:rsid w:val="00D309A4"/>
    <w:rsid w:val="00D40856"/>
    <w:rsid w:val="00D50255"/>
    <w:rsid w:val="00D5413C"/>
    <w:rsid w:val="00D575BA"/>
    <w:rsid w:val="00D82C37"/>
    <w:rsid w:val="00D83FE9"/>
    <w:rsid w:val="00D873A5"/>
    <w:rsid w:val="00D91613"/>
    <w:rsid w:val="00DA6073"/>
    <w:rsid w:val="00DA6EA7"/>
    <w:rsid w:val="00DB00C9"/>
    <w:rsid w:val="00DB1FEC"/>
    <w:rsid w:val="00DB40BC"/>
    <w:rsid w:val="00DB7CA8"/>
    <w:rsid w:val="00DC54C4"/>
    <w:rsid w:val="00DC55A4"/>
    <w:rsid w:val="00DE34CF"/>
    <w:rsid w:val="00DE79FD"/>
    <w:rsid w:val="00DF26F8"/>
    <w:rsid w:val="00DF516C"/>
    <w:rsid w:val="00E068F9"/>
    <w:rsid w:val="00E101F2"/>
    <w:rsid w:val="00E12436"/>
    <w:rsid w:val="00E1319B"/>
    <w:rsid w:val="00E13F3D"/>
    <w:rsid w:val="00E15759"/>
    <w:rsid w:val="00E15DEF"/>
    <w:rsid w:val="00E21693"/>
    <w:rsid w:val="00E24566"/>
    <w:rsid w:val="00E32150"/>
    <w:rsid w:val="00E338D6"/>
    <w:rsid w:val="00E34898"/>
    <w:rsid w:val="00E368FA"/>
    <w:rsid w:val="00E37A02"/>
    <w:rsid w:val="00E44BC7"/>
    <w:rsid w:val="00E450E5"/>
    <w:rsid w:val="00E54386"/>
    <w:rsid w:val="00E56C95"/>
    <w:rsid w:val="00E62125"/>
    <w:rsid w:val="00E63DA6"/>
    <w:rsid w:val="00E73B45"/>
    <w:rsid w:val="00E77863"/>
    <w:rsid w:val="00E80471"/>
    <w:rsid w:val="00E81621"/>
    <w:rsid w:val="00EB09B7"/>
    <w:rsid w:val="00EB298A"/>
    <w:rsid w:val="00EC7408"/>
    <w:rsid w:val="00EC7A6A"/>
    <w:rsid w:val="00ED151F"/>
    <w:rsid w:val="00EE3B66"/>
    <w:rsid w:val="00EE46E5"/>
    <w:rsid w:val="00EE7D7C"/>
    <w:rsid w:val="00EF7D4E"/>
    <w:rsid w:val="00F05D0D"/>
    <w:rsid w:val="00F06722"/>
    <w:rsid w:val="00F07F78"/>
    <w:rsid w:val="00F153F0"/>
    <w:rsid w:val="00F23CD2"/>
    <w:rsid w:val="00F25D98"/>
    <w:rsid w:val="00F300FB"/>
    <w:rsid w:val="00F332E6"/>
    <w:rsid w:val="00F36AE6"/>
    <w:rsid w:val="00F445DE"/>
    <w:rsid w:val="00F45FCD"/>
    <w:rsid w:val="00F4764A"/>
    <w:rsid w:val="00F55CF5"/>
    <w:rsid w:val="00F61EC6"/>
    <w:rsid w:val="00F62FE1"/>
    <w:rsid w:val="00F63199"/>
    <w:rsid w:val="00F63222"/>
    <w:rsid w:val="00F656FC"/>
    <w:rsid w:val="00F8004E"/>
    <w:rsid w:val="00F939A2"/>
    <w:rsid w:val="00FA0343"/>
    <w:rsid w:val="00FA3BFA"/>
    <w:rsid w:val="00FA4BCC"/>
    <w:rsid w:val="00FB5A4A"/>
    <w:rsid w:val="00FB6386"/>
    <w:rsid w:val="00FB777C"/>
    <w:rsid w:val="00FC270D"/>
    <w:rsid w:val="00FC6C52"/>
    <w:rsid w:val="00FD54CB"/>
    <w:rsid w:val="00FE0230"/>
    <w:rsid w:val="00FE19B8"/>
    <w:rsid w:val="00FE59BD"/>
    <w:rsid w:val="00FE7A80"/>
    <w:rsid w:val="00FF0486"/>
    <w:rsid w:val="00FF0D47"/>
    <w:rsid w:val="00FF25C4"/>
    <w:rsid w:val="00FF272E"/>
    <w:rsid w:val="00FF2730"/>
    <w:rsid w:val="00FF30CD"/>
    <w:rsid w:val="00FF50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Heading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TableGrid">
    <w:name w:val="Table Grid"/>
    <w:basedOn w:val="TableNormal"/>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Heading3Char">
    <w:name w:val="Heading 3 Char"/>
    <w:link w:val="Heading3"/>
    <w:rsid w:val="00FA3BFA"/>
    <w:rPr>
      <w:rFonts w:ascii="Arial" w:hAnsi="Arial"/>
      <w:sz w:val="28"/>
      <w:lang w:val="en-GB" w:eastAsia="en-US"/>
    </w:rPr>
  </w:style>
  <w:style w:type="character" w:customStyle="1" w:styleId="CommentTextChar">
    <w:name w:val="Comment Text Char"/>
    <w:basedOn w:val="DefaultParagraphFont"/>
    <w:link w:val="CommentText"/>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ListParagraph">
    <w:name w:val="List Paragraph"/>
    <w:basedOn w:val="Normal"/>
    <w:uiPriority w:val="34"/>
    <w:qFormat/>
    <w:rsid w:val="00EF7D4E"/>
    <w:pPr>
      <w:ind w:leftChars="400" w:left="800"/>
    </w:pPr>
  </w:style>
  <w:style w:type="character" w:customStyle="1" w:styleId="Heading4Char">
    <w:name w:val="Heading 4 Char"/>
    <w:link w:val="Heading4"/>
    <w:rsid w:val="00F55CF5"/>
    <w:rPr>
      <w:rFonts w:ascii="Arial" w:hAnsi="Arial"/>
      <w:sz w:val="24"/>
      <w:lang w:val="en-GB" w:eastAsia="en-US"/>
    </w:rPr>
  </w:style>
  <w:style w:type="character" w:customStyle="1" w:styleId="Heading1Char">
    <w:name w:val="Heading 1 Char"/>
    <w:link w:val="Heading1"/>
    <w:rsid w:val="003F7102"/>
    <w:rPr>
      <w:rFonts w:ascii="Arial" w:hAnsi="Arial"/>
      <w:sz w:val="36"/>
      <w:lang w:val="en-GB" w:eastAsia="en-US"/>
    </w:rPr>
  </w:style>
  <w:style w:type="character" w:customStyle="1" w:styleId="Heading2Char">
    <w:name w:val="Heading 2 Char"/>
    <w:link w:val="Heading2"/>
    <w:rsid w:val="003F7102"/>
    <w:rPr>
      <w:rFonts w:ascii="Arial" w:hAnsi="Arial"/>
      <w:sz w:val="32"/>
      <w:lang w:val="en-GB" w:eastAsia="en-US"/>
    </w:rPr>
  </w:style>
  <w:style w:type="character" w:customStyle="1" w:styleId="Heading5Char">
    <w:name w:val="Heading 5 Char"/>
    <w:link w:val="Heading5"/>
    <w:rsid w:val="003F7102"/>
    <w:rPr>
      <w:rFonts w:ascii="Arial" w:hAnsi="Arial"/>
      <w:sz w:val="22"/>
      <w:lang w:val="en-GB" w:eastAsia="en-US"/>
    </w:rPr>
  </w:style>
  <w:style w:type="character" w:customStyle="1" w:styleId="Heading9Char">
    <w:name w:val="Heading 9 Char"/>
    <w:link w:val="Heading9"/>
    <w:rsid w:val="003F7102"/>
    <w:rPr>
      <w:rFonts w:ascii="Arial" w:hAnsi="Arial"/>
      <w:sz w:val="36"/>
      <w:lang w:val="en-GB" w:eastAsia="en-US"/>
    </w:rPr>
  </w:style>
  <w:style w:type="character" w:customStyle="1" w:styleId="HeaderChar">
    <w:name w:val="Header Char"/>
    <w:link w:val="Header"/>
    <w:rsid w:val="003F7102"/>
    <w:rPr>
      <w:rFonts w:ascii="Arial" w:hAnsi="Arial"/>
      <w:b/>
      <w:noProof/>
      <w:sz w:val="18"/>
      <w:lang w:val="en-GB" w:eastAsia="en-US"/>
    </w:rPr>
  </w:style>
  <w:style w:type="paragraph" w:customStyle="1" w:styleId="TAJ">
    <w:name w:val="TAJ"/>
    <w:basedOn w:val="TH"/>
    <w:rsid w:val="003F7102"/>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3F7102"/>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3F7102"/>
    <w:pPr>
      <w:spacing w:before="100" w:beforeAutospacing="1" w:after="100" w:afterAutospacing="1"/>
    </w:pPr>
    <w:rPr>
      <w:rFonts w:eastAsia="Times New Roman"/>
      <w:sz w:val="24"/>
      <w:szCs w:val="24"/>
      <w:lang w:val="en-US"/>
    </w:rPr>
  </w:style>
  <w:style w:type="paragraph" w:customStyle="1" w:styleId="AP">
    <w:name w:val="AP"/>
    <w:basedOn w:val="Normal"/>
    <w:rsid w:val="003F71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F7102"/>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3F7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3F7102"/>
    <w:rPr>
      <w:color w:val="2B579A"/>
      <w:shd w:val="clear" w:color="auto" w:fill="E6E6E6"/>
    </w:rPr>
  </w:style>
  <w:style w:type="paragraph" w:customStyle="1" w:styleId="ZC">
    <w:name w:val="ZC"/>
    <w:rsid w:val="003F71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F71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F7102"/>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3F71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3405F-44D0-4EBE-B4BB-4499E7EC5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7</Pages>
  <Words>3282</Words>
  <Characters>18709</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21948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Lalit Kumar/Standards /SRI-Bangalore/Staff Engineer/삼성전자</cp:lastModifiedBy>
  <cp:revision>145</cp:revision>
  <cp:lastPrinted>2019-05-07T06:41:00Z</cp:lastPrinted>
  <dcterms:created xsi:type="dcterms:W3CDTF">2019-10-04T05:20:00Z</dcterms:created>
  <dcterms:modified xsi:type="dcterms:W3CDTF">2019-11-22T02:27:00Z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