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132E5" w14:textId="56C46632" w:rsidR="00B81C07" w:rsidRDefault="00B81C07" w:rsidP="00B81C0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#102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</w:t>
      </w:r>
      <w:r w:rsidR="00215855">
        <w:rPr>
          <w:rFonts w:ascii="Arial" w:hAnsi="Arial" w:cs="Arial"/>
          <w:i/>
          <w:noProof/>
          <w:sz w:val="28"/>
        </w:rPr>
        <w:t>01</w:t>
      </w:r>
      <w:r w:rsidR="00923E63">
        <w:rPr>
          <w:rFonts w:ascii="Arial" w:hAnsi="Arial" w:cs="Arial"/>
          <w:i/>
          <w:noProof/>
          <w:sz w:val="28"/>
        </w:rPr>
        <w:t>53</w:t>
      </w:r>
    </w:p>
    <w:p w14:paraId="5D207BE8" w14:textId="4AD9E17A" w:rsid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Bruges, Belgium, 28 Jan – 1 Feb 2019</w:t>
      </w:r>
      <w:r w:rsidR="00923E63">
        <w:rPr>
          <w:rFonts w:ascii="Arial" w:hAnsi="Arial" w:cs="Arial"/>
          <w:noProof/>
        </w:rPr>
        <w:tab/>
      </w:r>
      <w:r w:rsidR="00923E63" w:rsidRPr="00923E63">
        <w:rPr>
          <w:rFonts w:ascii="Arial" w:hAnsi="Arial" w:cs="Arial"/>
          <w:noProof/>
          <w:sz w:val="28"/>
          <w:szCs w:val="28"/>
        </w:rPr>
        <w:t>Revision of</w:t>
      </w:r>
      <w:r w:rsidR="00923E63">
        <w:rPr>
          <w:rFonts w:ascii="Arial" w:hAnsi="Arial" w:cs="Arial"/>
          <w:noProof/>
        </w:rPr>
        <w:t xml:space="preserve"> </w:t>
      </w:r>
      <w:r w:rsidR="00923E63">
        <w:rPr>
          <w:rFonts w:ascii="Arial" w:hAnsi="Arial" w:cs="Arial"/>
          <w:i/>
          <w:noProof/>
          <w:sz w:val="28"/>
        </w:rPr>
        <w:t>S4-190126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244B347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5C0EB65B" w:rsidR="001E41F3" w:rsidRPr="00410371" w:rsidRDefault="00215855" w:rsidP="00086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0457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30AC9E68" w:rsidR="001E41F3" w:rsidRPr="00410371" w:rsidRDefault="00923E63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37285BD2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</w:t>
            </w:r>
            <w:r w:rsidR="00F85CE4">
              <w:rPr>
                <w:b/>
                <w:noProof/>
                <w:sz w:val="28"/>
              </w:rPr>
              <w:t>4</w:t>
            </w:r>
            <w:r w:rsidR="006625CD">
              <w:rPr>
                <w:b/>
                <w:noProof/>
                <w:sz w:val="28"/>
              </w:rPr>
              <w:t>.</w:t>
            </w:r>
            <w:r w:rsidR="00F85CE4">
              <w:rPr>
                <w:b/>
                <w:noProof/>
                <w:sz w:val="28"/>
              </w:rPr>
              <w:t>8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4147169A" w:rsidR="001E41F3" w:rsidRDefault="00CD0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>
              <w:t>MTSI network preference management object tree for EVS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5C613FD4" w:rsidR="001E41F3" w:rsidRDefault="00FD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9F584D">
              <w:rPr>
                <w:noProof/>
              </w:rPr>
              <w:t xml:space="preserve"> Incorporated</w:t>
            </w:r>
            <w:bookmarkStart w:id="1" w:name="_GoBack"/>
            <w:bookmarkEnd w:id="1"/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40AC9895" w:rsidR="001E41F3" w:rsidRDefault="00617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11B1C82D" w:rsidR="001E41F3" w:rsidRDefault="00B8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0DCE59CF" w:rsidR="001E41F3" w:rsidRPr="00A276F3" w:rsidRDefault="00F85C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0EC383FF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5CE4">
              <w:t>4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019BEE86" w:rsidR="001E41F3" w:rsidRDefault="0072447D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15.2, br is required to be</w:t>
            </w:r>
            <w:r w:rsidR="00751B5B">
              <w:rPr>
                <w:noProof/>
              </w:rPr>
              <w:t xml:space="preserve"> always</w:t>
            </w:r>
            <w:r>
              <w:rPr>
                <w:noProof/>
              </w:rPr>
              <w:t xml:space="preserve"> presented for EVS. Same requirement for bw. </w:t>
            </w:r>
            <w:r w:rsidR="007C1E84">
              <w:rPr>
                <w:noProof/>
              </w:rPr>
              <w:t xml:space="preserve">Per </w:t>
            </w:r>
            <w:r>
              <w:rPr>
                <w:noProof/>
              </w:rPr>
              <w:t>TS 26.445, br not present is allowed and indicates that all bit rates consistent with the negotiated bandwidth are a</w:t>
            </w:r>
            <w:r w:rsidR="00751B5B">
              <w:rPr>
                <w:noProof/>
              </w:rPr>
              <w:t>llowed</w:t>
            </w:r>
            <w:r>
              <w:rPr>
                <w:noProof/>
              </w:rPr>
              <w:t xml:space="preserve"> </w:t>
            </w:r>
            <w:r w:rsidR="00751B5B">
              <w:rPr>
                <w:noProof/>
              </w:rPr>
              <w:t>in</w:t>
            </w:r>
            <w:r>
              <w:rPr>
                <w:noProof/>
              </w:rPr>
              <w:t xml:space="preserve"> the session. Similarly, bw not present is allowed and </w:t>
            </w:r>
            <w:r w:rsidR="00751B5B">
              <w:rPr>
                <w:noProof/>
              </w:rPr>
              <w:t xml:space="preserve">indicates that all </w:t>
            </w:r>
            <w:r w:rsidR="00751B5B" w:rsidRPr="00C82F72">
              <w:rPr>
                <w:rFonts w:hint="eastAsia"/>
                <w:kern w:val="2"/>
                <w:lang w:eastAsia="ja-JP"/>
              </w:rPr>
              <w:t>bandwidths consistent with the negotiated bit-rate(s) are allowed in the session</w:t>
            </w:r>
            <w:r w:rsidR="00751B5B">
              <w:rPr>
                <w:kern w:val="2"/>
                <w:lang w:eastAsia="ja-JP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2B1F8B69" w:rsidR="001E41F3" w:rsidRDefault="00751B5B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Change 15.2 to be consistent with TS 26.445</w:t>
            </w:r>
            <w:r w:rsidR="00711FBC">
              <w:t>.</w:t>
            </w:r>
            <w:r w:rsidR="00923E63">
              <w:t xml:space="preserve"> 3GPP MTSINP MO is also updated accordingly.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5AFB2E5A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Will cause confusion in implementation</w:t>
            </w:r>
            <w:r w:rsidR="0005188F">
              <w:rPr>
                <w:rFonts w:cs="Arial"/>
              </w:rPr>
              <w:t xml:space="preserve">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7ED76623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15.2</w:t>
            </w:r>
            <w:r w:rsidR="00923E63">
              <w:rPr>
                <w:rFonts w:cs="Arial"/>
              </w:rPr>
              <w:t>, 3GPP MTSINP MO.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7647B1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767C0DD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25EA5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51B5B">
        <w:tc>
          <w:tcPr>
            <w:tcW w:w="9639" w:type="dxa"/>
            <w:shd w:val="clear" w:color="auto" w:fill="FFFF00"/>
          </w:tcPr>
          <w:p w14:paraId="1E484D8D" w14:textId="0691D21D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Change</w:t>
            </w:r>
            <w:r w:rsidR="00751B5B">
              <w:rPr>
                <w:b/>
                <w:bCs/>
                <w:noProof/>
                <w:color w:val="800080"/>
              </w:rPr>
              <w:t>s</w:t>
            </w:r>
          </w:p>
        </w:tc>
      </w:tr>
    </w:tbl>
    <w:p w14:paraId="328FE6F8" w14:textId="77777777" w:rsidR="00751B5B" w:rsidRDefault="00751B5B" w:rsidP="00751B5B">
      <w:pPr>
        <w:pStyle w:val="Heading2"/>
      </w:pPr>
      <w:bookmarkStart w:id="3" w:name="_Toc532336404"/>
      <w:r w:rsidRPr="0077665D">
        <w:t>1</w:t>
      </w:r>
      <w:r>
        <w:t>5</w:t>
      </w:r>
      <w:r w:rsidRPr="0077665D">
        <w:t>.2</w:t>
      </w:r>
      <w:r w:rsidRPr="0077665D">
        <w:tab/>
      </w:r>
      <w:r>
        <w:t>Nodes Definition</w:t>
      </w:r>
      <w:bookmarkEnd w:id="3"/>
    </w:p>
    <w:p w14:paraId="559C868B" w14:textId="77777777" w:rsidR="00751B5B" w:rsidRDefault="00751B5B" w:rsidP="00751B5B">
      <w:r>
        <w:t>The following nodes and leaf objects in figure 15.1 shall be contained under the 3GPP_MTSINP node if a MTSI client in the terminal support the feature described in this clause (information of DDF for this MO is given in Annex H):</w:t>
      </w:r>
    </w:p>
    <w:p w14:paraId="3802B525" w14:textId="26A664AB" w:rsidR="00751B5B" w:rsidRDefault="00617A2D" w:rsidP="00617A2D">
      <w:pPr>
        <w:pStyle w:val="TF"/>
        <w:jc w:val="left"/>
      </w:pPr>
      <w:r>
        <w:t>. . .</w:t>
      </w:r>
    </w:p>
    <w:p w14:paraId="04D7002D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Node: /</w:t>
      </w:r>
      <w:r w:rsidRPr="00B163D8">
        <w:rPr>
          <w:b/>
          <w:i/>
          <w:iCs/>
          <w:sz w:val="32"/>
          <w:szCs w:val="32"/>
        </w:rPr>
        <w:t>&lt;X&gt;</w:t>
      </w:r>
    </w:p>
    <w:p w14:paraId="472E6A55" w14:textId="77777777" w:rsidR="00751B5B" w:rsidRDefault="00751B5B" w:rsidP="00751B5B">
      <w:r>
        <w:t xml:space="preserve">This interior node specifies the unique object id of a MTSI network preferences management object. The purpose of this interior node is to group together the parameters of a single object. </w:t>
      </w:r>
    </w:p>
    <w:p w14:paraId="5AB20A4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7B405579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6E1BF871" w14:textId="77777777" w:rsidR="00751B5B" w:rsidRDefault="00751B5B" w:rsidP="00751B5B">
      <w:pPr>
        <w:pStyle w:val="B1"/>
      </w:pPr>
      <w:r>
        <w:t>-</w:t>
      </w:r>
      <w:r>
        <w:tab/>
        <w:t>Minimum Access Types: Get</w:t>
      </w:r>
    </w:p>
    <w:p w14:paraId="4217000F" w14:textId="77777777" w:rsidR="00751B5B" w:rsidRDefault="00751B5B" w:rsidP="00751B5B">
      <w:r>
        <w:t xml:space="preserve">The following interior nodes shall be contained if the MTSI client in the terminal supports the "MTSI network preferences Management Object". </w:t>
      </w:r>
    </w:p>
    <w:p w14:paraId="076A26C7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</w:t>
      </w:r>
    </w:p>
    <w:p w14:paraId="0E5E6648" w14:textId="77777777" w:rsidR="00751B5B" w:rsidRDefault="00751B5B" w:rsidP="00751B5B">
      <w:r>
        <w:t xml:space="preserve">The Speech node is the starting point of the speech codec definitions (if any speech codec </w:t>
      </w:r>
      <w:proofErr w:type="gramStart"/>
      <w:r>
        <w:t>are</w:t>
      </w:r>
      <w:proofErr w:type="gramEnd"/>
      <w:r>
        <w:t xml:space="preserve"> available)</w:t>
      </w:r>
    </w:p>
    <w:p w14:paraId="56867E4B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00A7EE8C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45772888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5A4023E5" w14:textId="144061D1" w:rsidR="0005188F" w:rsidRDefault="00751B5B" w:rsidP="0005188F">
      <w:pPr>
        <w:rPr>
          <w:b/>
        </w:rPr>
      </w:pPr>
      <w:r w:rsidRPr="00751B5B">
        <w:rPr>
          <w:b/>
        </w:rPr>
        <w:t>…</w:t>
      </w:r>
    </w:p>
    <w:p w14:paraId="29DB7A38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</w:p>
    <w:p w14:paraId="63EC8F95" w14:textId="77777777" w:rsidR="00751B5B" w:rsidRPr="00E963D1" w:rsidRDefault="00751B5B" w:rsidP="00751B5B">
      <w:pPr>
        <w:rPr>
          <w:lang w:eastAsia="ko-KR"/>
        </w:rPr>
      </w:pPr>
      <w:r w:rsidRPr="00E963D1">
        <w:t xml:space="preserve">This interior node is used to allow a reference to </w:t>
      </w:r>
      <w:r w:rsidRPr="00E963D1">
        <w:rPr>
          <w:rFonts w:hint="eastAsia"/>
          <w:lang w:eastAsia="ko-KR"/>
        </w:rPr>
        <w:t>a list of</w:t>
      </w:r>
      <w:r w:rsidRPr="00E963D1">
        <w:t xml:space="preserve"> parameters related to </w:t>
      </w:r>
      <w:r>
        <w:rPr>
          <w:rFonts w:hint="eastAsia"/>
          <w:lang w:eastAsia="ko-KR"/>
        </w:rPr>
        <w:t>the configuration of EVS speech</w:t>
      </w:r>
      <w:r w:rsidRPr="00E963D1">
        <w:rPr>
          <w:rFonts w:hint="eastAsia"/>
          <w:lang w:eastAsia="ko-KR"/>
        </w:rPr>
        <w:t xml:space="preserve"> codec</w:t>
      </w:r>
      <w:r w:rsidRPr="00E963D1">
        <w:t>.</w:t>
      </w:r>
    </w:p>
    <w:p w14:paraId="054D2DC9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r w:rsidRPr="00E963D1">
        <w:t>ZeroOrOne</w:t>
      </w:r>
      <w:proofErr w:type="spellEnd"/>
    </w:p>
    <w:p w14:paraId="7CE225A6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r w:rsidRPr="00E963D1">
        <w:rPr>
          <w:rFonts w:hint="eastAsia"/>
          <w:lang w:eastAsia="ko-KR"/>
        </w:rPr>
        <w:t>node</w:t>
      </w:r>
    </w:p>
    <w:p w14:paraId="0ACB42E6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32D2331E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r>
        <w:rPr>
          <w:rFonts w:hint="eastAsia"/>
          <w:b/>
          <w:sz w:val="32"/>
          <w:szCs w:val="32"/>
          <w:lang w:eastAsia="ko-KR"/>
        </w:rPr>
        <w:t>Br</w:t>
      </w:r>
    </w:p>
    <w:p w14:paraId="44FFDD44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br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 or value of bit-rate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26D84B9A" w14:textId="75CD10E9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4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52D91AE0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6DE8EB99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1BA33FD3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proofErr w:type="spellStart"/>
      <w:r>
        <w:rPr>
          <w:rFonts w:hint="eastAsia"/>
          <w:b/>
          <w:sz w:val="32"/>
          <w:szCs w:val="32"/>
          <w:lang w:eastAsia="ko-KR"/>
        </w:rPr>
        <w:t>Bw</w:t>
      </w:r>
      <w:proofErr w:type="spellEnd"/>
    </w:p>
    <w:p w14:paraId="60D44337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bw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</w:t>
      </w:r>
      <w:r w:rsidRPr="00E963D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or value </w:t>
      </w:r>
      <w:r w:rsidRPr="00E963D1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bandwidth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4A236C59" w14:textId="6E2EFCED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5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4C00643A" w14:textId="77777777" w:rsidR="00751B5B" w:rsidRDefault="00751B5B" w:rsidP="00751B5B">
      <w:pPr>
        <w:ind w:left="568" w:hanging="284"/>
        <w:rPr>
          <w:lang w:eastAsia="ko-KR"/>
        </w:rPr>
      </w:pPr>
      <w:r w:rsidRPr="00E963D1">
        <w:lastRenderedPageBreak/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4611F35D" w14:textId="77777777" w:rsidR="00751B5B" w:rsidRPr="00566737" w:rsidRDefault="00751B5B" w:rsidP="00751B5B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E963D1">
        <w:t>Minimum Access Types: Get</w:t>
      </w:r>
    </w:p>
    <w:p w14:paraId="39B21F03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/Speech/&lt;X&gt;/</w:t>
      </w:r>
      <w:proofErr w:type="spellStart"/>
      <w:r w:rsidRPr="00B163D8">
        <w:rPr>
          <w:b/>
          <w:sz w:val="32"/>
          <w:szCs w:val="32"/>
        </w:rPr>
        <w:t>ConRef</w:t>
      </w:r>
      <w:proofErr w:type="spellEnd"/>
    </w:p>
    <w:p w14:paraId="015C82F8" w14:textId="77777777" w:rsidR="00751B5B" w:rsidRDefault="00751B5B" w:rsidP="00751B5B">
      <w:r>
        <w:t xml:space="preserve">This node specifies a reference to QoS parameters Management Object. </w:t>
      </w:r>
      <w:r>
        <w:rPr>
          <w:lang w:eastAsia="zh-CN"/>
        </w:rPr>
        <w:t>The interior node’s leaf nodes specify the network preferred QoS parameters as defined in 3GPP TS 24.008 and t</w:t>
      </w:r>
      <w:r>
        <w:t>hey should be used in the bearer request when client initiated QoS happen.</w:t>
      </w:r>
      <w:r>
        <w:rPr>
          <w:lang w:eastAsia="zh-CN"/>
        </w:rPr>
        <w:t xml:space="preserve"> </w:t>
      </w:r>
      <w:r>
        <w:t>Implementation specific MO may be referenced.</w:t>
      </w:r>
    </w:p>
    <w:p w14:paraId="5519258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40C0B5A8" w14:textId="77777777" w:rsidR="00751B5B" w:rsidRDefault="00751B5B" w:rsidP="00751B5B">
      <w:pPr>
        <w:pStyle w:val="B1"/>
      </w:pPr>
      <w:r>
        <w:t>-</w:t>
      </w:r>
      <w:r>
        <w:tab/>
        <w:t xml:space="preserve">Format: </w:t>
      </w:r>
      <w:proofErr w:type="spellStart"/>
      <w:r>
        <w:t>chr</w:t>
      </w:r>
      <w:proofErr w:type="spellEnd"/>
    </w:p>
    <w:p w14:paraId="3C05D3A2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04F552E4" w14:textId="3E3470A0" w:rsidR="00751B5B" w:rsidRPr="00751B5B" w:rsidRDefault="00751B5B" w:rsidP="0005188F">
      <w:pPr>
        <w:rPr>
          <w:b/>
        </w:rPr>
      </w:pPr>
      <w:r w:rsidRPr="00751B5B">
        <w:rPr>
          <w:b/>
        </w:rPr>
        <w:t>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6E88E58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 xml:space="preserve">End of </w:t>
            </w:r>
            <w:r w:rsidR="00751B5B">
              <w:rPr>
                <w:b/>
                <w:bCs/>
                <w:noProof/>
                <w:color w:val="800080"/>
              </w:rPr>
              <w:t>changes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D56F6" w14:textId="77777777" w:rsidR="00F94A64" w:rsidRDefault="00F94A64">
      <w:r>
        <w:separator/>
      </w:r>
    </w:p>
  </w:endnote>
  <w:endnote w:type="continuationSeparator" w:id="0">
    <w:p w14:paraId="08ACA6D9" w14:textId="77777777" w:rsidR="00F94A64" w:rsidRDefault="00F9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E9FEC" w14:textId="77777777" w:rsidR="00F94A64" w:rsidRDefault="00F94A64">
      <w:r>
        <w:separator/>
      </w:r>
    </w:p>
  </w:footnote>
  <w:footnote w:type="continuationSeparator" w:id="0">
    <w:p w14:paraId="51174048" w14:textId="77777777" w:rsidR="00F94A64" w:rsidRDefault="00F94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 Wang ">
    <w15:presenceInfo w15:providerId="None" w15:userId="Min W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8F"/>
    <w:rsid w:val="00052E11"/>
    <w:rsid w:val="00055E59"/>
    <w:rsid w:val="00076ADA"/>
    <w:rsid w:val="0008678D"/>
    <w:rsid w:val="000A6394"/>
    <w:rsid w:val="000A6F83"/>
    <w:rsid w:val="000B7FED"/>
    <w:rsid w:val="000C038A"/>
    <w:rsid w:val="000C4534"/>
    <w:rsid w:val="000C6598"/>
    <w:rsid w:val="000D386F"/>
    <w:rsid w:val="000E5987"/>
    <w:rsid w:val="00115D88"/>
    <w:rsid w:val="00134A5F"/>
    <w:rsid w:val="00137AD1"/>
    <w:rsid w:val="00145D43"/>
    <w:rsid w:val="00153D4E"/>
    <w:rsid w:val="00156BED"/>
    <w:rsid w:val="00173AC3"/>
    <w:rsid w:val="00181F5A"/>
    <w:rsid w:val="0018395E"/>
    <w:rsid w:val="00192C46"/>
    <w:rsid w:val="001A08B3"/>
    <w:rsid w:val="001A7B60"/>
    <w:rsid w:val="001B52F0"/>
    <w:rsid w:val="001B7A65"/>
    <w:rsid w:val="001D3F35"/>
    <w:rsid w:val="001E41F3"/>
    <w:rsid w:val="00215855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1F4A"/>
    <w:rsid w:val="002B302A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915A4"/>
    <w:rsid w:val="003A2055"/>
    <w:rsid w:val="003B7F34"/>
    <w:rsid w:val="003D309E"/>
    <w:rsid w:val="003D43D2"/>
    <w:rsid w:val="003D5638"/>
    <w:rsid w:val="003E1A36"/>
    <w:rsid w:val="003F619C"/>
    <w:rsid w:val="00410371"/>
    <w:rsid w:val="0041310C"/>
    <w:rsid w:val="004242F1"/>
    <w:rsid w:val="004411CE"/>
    <w:rsid w:val="00476FDD"/>
    <w:rsid w:val="00481AD4"/>
    <w:rsid w:val="004864CC"/>
    <w:rsid w:val="00490CBD"/>
    <w:rsid w:val="004A5135"/>
    <w:rsid w:val="004A7C85"/>
    <w:rsid w:val="004B75B7"/>
    <w:rsid w:val="004B7D78"/>
    <w:rsid w:val="004C1348"/>
    <w:rsid w:val="0051580D"/>
    <w:rsid w:val="005422D4"/>
    <w:rsid w:val="00547111"/>
    <w:rsid w:val="00592D74"/>
    <w:rsid w:val="005D64F4"/>
    <w:rsid w:val="005E1718"/>
    <w:rsid w:val="005E2C44"/>
    <w:rsid w:val="00612932"/>
    <w:rsid w:val="00617A2D"/>
    <w:rsid w:val="00621188"/>
    <w:rsid w:val="006257ED"/>
    <w:rsid w:val="00630DA7"/>
    <w:rsid w:val="006360D3"/>
    <w:rsid w:val="006625CD"/>
    <w:rsid w:val="00687380"/>
    <w:rsid w:val="00695808"/>
    <w:rsid w:val="006960B3"/>
    <w:rsid w:val="006B428B"/>
    <w:rsid w:val="006B46FB"/>
    <w:rsid w:val="006D12E3"/>
    <w:rsid w:val="006E21FB"/>
    <w:rsid w:val="006F6B46"/>
    <w:rsid w:val="007005F4"/>
    <w:rsid w:val="00711FBC"/>
    <w:rsid w:val="0072447D"/>
    <w:rsid w:val="00725175"/>
    <w:rsid w:val="00751B5B"/>
    <w:rsid w:val="00792342"/>
    <w:rsid w:val="007977A8"/>
    <w:rsid w:val="007A6A39"/>
    <w:rsid w:val="007B512A"/>
    <w:rsid w:val="007C1E84"/>
    <w:rsid w:val="007C2097"/>
    <w:rsid w:val="007D4532"/>
    <w:rsid w:val="007D6A07"/>
    <w:rsid w:val="007F7259"/>
    <w:rsid w:val="008040A8"/>
    <w:rsid w:val="00821AD3"/>
    <w:rsid w:val="008279FA"/>
    <w:rsid w:val="008626E7"/>
    <w:rsid w:val="00863B74"/>
    <w:rsid w:val="00870EE7"/>
    <w:rsid w:val="008763B8"/>
    <w:rsid w:val="008A45A6"/>
    <w:rsid w:val="008B4DCF"/>
    <w:rsid w:val="008D3CB0"/>
    <w:rsid w:val="008F686C"/>
    <w:rsid w:val="009148DE"/>
    <w:rsid w:val="00921493"/>
    <w:rsid w:val="00923E63"/>
    <w:rsid w:val="00941E30"/>
    <w:rsid w:val="00966F31"/>
    <w:rsid w:val="009777D9"/>
    <w:rsid w:val="00991B88"/>
    <w:rsid w:val="0099350B"/>
    <w:rsid w:val="009A4A13"/>
    <w:rsid w:val="009A5753"/>
    <w:rsid w:val="009A579D"/>
    <w:rsid w:val="009D5FF2"/>
    <w:rsid w:val="009E3297"/>
    <w:rsid w:val="009F584D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0432C"/>
    <w:rsid w:val="00B2169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C16477"/>
    <w:rsid w:val="00C65F58"/>
    <w:rsid w:val="00C66BA2"/>
    <w:rsid w:val="00C860E6"/>
    <w:rsid w:val="00C863AB"/>
    <w:rsid w:val="00C95985"/>
    <w:rsid w:val="00CB47A5"/>
    <w:rsid w:val="00CC5026"/>
    <w:rsid w:val="00CC5E86"/>
    <w:rsid w:val="00CC68D0"/>
    <w:rsid w:val="00CD02B3"/>
    <w:rsid w:val="00D03F9A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E2CB5"/>
    <w:rsid w:val="00DE34CF"/>
    <w:rsid w:val="00E13F3D"/>
    <w:rsid w:val="00E329F0"/>
    <w:rsid w:val="00E34898"/>
    <w:rsid w:val="00E4269F"/>
    <w:rsid w:val="00E827C1"/>
    <w:rsid w:val="00EB09B7"/>
    <w:rsid w:val="00EC226C"/>
    <w:rsid w:val="00EE7D7C"/>
    <w:rsid w:val="00F0061C"/>
    <w:rsid w:val="00F25D98"/>
    <w:rsid w:val="00F300FB"/>
    <w:rsid w:val="00F85CE4"/>
    <w:rsid w:val="00F94A64"/>
    <w:rsid w:val="00FB531E"/>
    <w:rsid w:val="00FB6386"/>
    <w:rsid w:val="00FD2A17"/>
    <w:rsid w:val="00FD79C6"/>
    <w:rsid w:val="00FD7FD2"/>
    <w:rsid w:val="00FE3B3A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1B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E16A1-4C3B-4E70-951D-BE16F6076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R2-182787</cp:lastModifiedBy>
  <cp:revision>6</cp:revision>
  <cp:lastPrinted>1900-01-01T08:00:00Z</cp:lastPrinted>
  <dcterms:created xsi:type="dcterms:W3CDTF">2019-01-29T11:35:00Z</dcterms:created>
  <dcterms:modified xsi:type="dcterms:W3CDTF">2019-02-10T09:53:00Z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