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2C08398B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D04D01">
        <w:rPr>
          <w:rFonts w:ascii="Arial" w:hAnsi="Arial" w:cs="Arial"/>
          <w:i/>
          <w:noProof/>
          <w:sz w:val="28"/>
        </w:rPr>
        <w:t>0</w:t>
      </w:r>
      <w:r w:rsidR="0098438F">
        <w:rPr>
          <w:rFonts w:ascii="Arial" w:hAnsi="Arial" w:cs="Arial"/>
          <w:i/>
          <w:noProof/>
          <w:sz w:val="28"/>
        </w:rPr>
        <w:t>152</w:t>
      </w:r>
    </w:p>
    <w:p w14:paraId="5D207BE8" w14:textId="3AAB7D18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98438F">
        <w:rPr>
          <w:rFonts w:ascii="Arial" w:hAnsi="Arial" w:cs="Arial"/>
          <w:noProof/>
        </w:rPr>
        <w:tab/>
      </w:r>
      <w:r w:rsidR="0098438F" w:rsidRPr="0098438F">
        <w:rPr>
          <w:rFonts w:ascii="Arial" w:hAnsi="Arial" w:cs="Arial"/>
          <w:noProof/>
          <w:sz w:val="28"/>
          <w:szCs w:val="28"/>
        </w:rPr>
        <w:t>Revision of</w:t>
      </w:r>
      <w:r w:rsidR="0098438F">
        <w:rPr>
          <w:rFonts w:ascii="Arial" w:hAnsi="Arial" w:cs="Arial"/>
          <w:noProof/>
        </w:rPr>
        <w:t xml:space="preserve"> </w:t>
      </w:r>
      <w:r w:rsidR="0098438F">
        <w:rPr>
          <w:rFonts w:ascii="Arial" w:hAnsi="Arial" w:cs="Arial"/>
          <w:i/>
          <w:noProof/>
          <w:sz w:val="28"/>
        </w:rPr>
        <w:t>S4-190125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137E83C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1EEE98DD" w:rsidR="001E41F3" w:rsidRPr="00410371" w:rsidRDefault="00D04D01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760EA3CA" w:rsidR="001E41F3" w:rsidRPr="00410371" w:rsidRDefault="0098438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786B7F63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617A2D">
              <w:rPr>
                <w:b/>
                <w:noProof/>
                <w:sz w:val="28"/>
              </w:rPr>
              <w:t>3</w:t>
            </w:r>
            <w:r w:rsidR="006625CD">
              <w:rPr>
                <w:b/>
                <w:noProof/>
                <w:sz w:val="28"/>
              </w:rPr>
              <w:t>.</w:t>
            </w:r>
            <w:r w:rsidR="00617A2D">
              <w:rPr>
                <w:b/>
                <w:noProof/>
                <w:sz w:val="28"/>
              </w:rPr>
              <w:t>7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4CEEA68F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</w:p>
        </w:tc>
      </w:tr>
      <w:bookmarkEnd w:id="1"/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50683450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E03501">
              <w:rPr>
                <w:noProof/>
              </w:rPr>
              <w:t xml:space="preserve"> Incorporated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3B9D7B7B" w:rsidR="001E41F3" w:rsidRPr="00A276F3" w:rsidRDefault="00FD7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1B3EF972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7A2D">
              <w:t>3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342F5FF2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98438F">
              <w:t xml:space="preserve"> 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D12D10C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98438F">
              <w:rPr>
                <w:rFonts w:cs="Arial"/>
              </w:rPr>
              <w:t>, 3GPP MTSINP MO.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4E8EEBE2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5BFC26E6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736D31AC" w14:textId="77777777" w:rsidR="00E4269F" w:rsidRDefault="00E4269F" w:rsidP="0005188F">
      <w:pPr>
        <w:tabs>
          <w:tab w:val="left" w:pos="709"/>
          <w:tab w:val="right" w:pos="9639"/>
        </w:tabs>
        <w:ind w:right="43"/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ABA04" w14:textId="77777777" w:rsidR="00AD4A73" w:rsidRDefault="00AD4A73">
      <w:r>
        <w:separator/>
      </w:r>
    </w:p>
  </w:endnote>
  <w:endnote w:type="continuationSeparator" w:id="0">
    <w:p w14:paraId="6F7E82A2" w14:textId="77777777" w:rsidR="00AD4A73" w:rsidRDefault="00AD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53B82" w14:textId="77777777" w:rsidR="00AD4A73" w:rsidRDefault="00AD4A73">
      <w:r>
        <w:separator/>
      </w:r>
    </w:p>
  </w:footnote>
  <w:footnote w:type="continuationSeparator" w:id="0">
    <w:p w14:paraId="6FEC91E7" w14:textId="77777777" w:rsidR="00AD4A73" w:rsidRDefault="00AD4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33CE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51580D"/>
    <w:rsid w:val="005170A6"/>
    <w:rsid w:val="005422D4"/>
    <w:rsid w:val="00547111"/>
    <w:rsid w:val="00586769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721E0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8438F"/>
    <w:rsid w:val="00991B88"/>
    <w:rsid w:val="0099350B"/>
    <w:rsid w:val="009A4A13"/>
    <w:rsid w:val="009A5753"/>
    <w:rsid w:val="009A579D"/>
    <w:rsid w:val="009A59A8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D4A73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A442E"/>
    <w:rsid w:val="00CB47A5"/>
    <w:rsid w:val="00CC5026"/>
    <w:rsid w:val="00CC68D0"/>
    <w:rsid w:val="00CD02B3"/>
    <w:rsid w:val="00CF2C30"/>
    <w:rsid w:val="00D03F9A"/>
    <w:rsid w:val="00D04D01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03501"/>
    <w:rsid w:val="00E13F3D"/>
    <w:rsid w:val="00E329F0"/>
    <w:rsid w:val="00E34898"/>
    <w:rsid w:val="00E4269F"/>
    <w:rsid w:val="00E827C1"/>
    <w:rsid w:val="00EB09B7"/>
    <w:rsid w:val="00EE7D7C"/>
    <w:rsid w:val="00F0061C"/>
    <w:rsid w:val="00F25D98"/>
    <w:rsid w:val="00F300FB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AE99B-D773-42AC-98D2-ADB3CBE9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R2-182787</cp:lastModifiedBy>
  <cp:revision>4</cp:revision>
  <cp:lastPrinted>1900-01-01T08:00:00Z</cp:lastPrinted>
  <dcterms:created xsi:type="dcterms:W3CDTF">2019-01-29T11:31:00Z</dcterms:created>
  <dcterms:modified xsi:type="dcterms:W3CDTF">2019-02-10T09:47:00Z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