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5426BFD4"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293DBF">
              <w:t>2</w:t>
            </w:r>
            <w:r>
              <w:t>.</w:t>
            </w:r>
            <w:r w:rsidR="00293DBF">
              <w:t>0</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293DBF">
              <w:rPr>
                <w:sz w:val="32"/>
              </w:rPr>
              <w:t>6</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16418" w:rsidP="00AF4582">
            <w:pPr>
              <w:pStyle w:val="TAL"/>
            </w:pPr>
            <w:r>
              <w:rPr>
                <w:noProof/>
              </w:rPr>
              <w:object w:dxaOrig="2026" w:dyaOrig="1251" w14:anchorId="3A2B9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5pt;height:64.05pt;mso-width-percent:0;mso-height-percent:0;mso-width-percent:0;mso-height-percent:0" o:ole="">
                  <v:imagedata r:id="rId9" o:title=""/>
                </v:shape>
                <o:OLEObject Type="Embed" ProgID="Word.Picture.8" ShapeID="_x0000_i1025" DrawAspect="Content" ObjectID="_177959458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16418" w:rsidP="00AF4582">
            <w:pPr>
              <w:pStyle w:val="TAR"/>
            </w:pPr>
            <w:r>
              <w:rPr>
                <w:noProof/>
              </w:rPr>
              <w:object w:dxaOrig="2126" w:dyaOrig="1243" w14:anchorId="40428AEE">
                <v:shape id="_x0000_i1026" type="#_x0000_t75" alt="" style="width:129.45pt;height:76.2pt;mso-width-percent:0;mso-height-percent:0;mso-width-percent:0;mso-height-percent:0" o:ole="">
                  <v:imagedata r:id="rId11" o:title=""/>
                </v:shape>
                <o:OLEObject Type="Embed" ProgID="Word.Picture.8" ShapeID="_x0000_i1026" DrawAspect="Content" ObjectID="_1779594581"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589F3B3A" w:rsidR="00350813" w:rsidRPr="003C1725" w:rsidRDefault="00350813" w:rsidP="00AF4582">
            <w:pPr>
              <w:pStyle w:val="FP"/>
              <w:jc w:val="center"/>
              <w:rPr>
                <w:noProof/>
                <w:sz w:val="18"/>
              </w:rPr>
            </w:pPr>
            <w:r w:rsidRPr="003C1725">
              <w:rPr>
                <w:noProof/>
                <w:sz w:val="18"/>
              </w:rPr>
              <w:t xml:space="preserve">© </w:t>
            </w:r>
            <w:r>
              <w:rPr>
                <w:noProof/>
                <w:sz w:val="18"/>
              </w:rPr>
              <w:t>202</w:t>
            </w:r>
            <w:r w:rsidR="00BB6B0C">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7FB66C9F" w14:textId="05AC6127" w:rsidR="006714AC" w:rsidRDefault="000869D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6714AC">
        <w:rPr>
          <w:noProof/>
        </w:rPr>
        <w:t>Foreword</w:t>
      </w:r>
      <w:r w:rsidR="006714AC">
        <w:rPr>
          <w:noProof/>
        </w:rPr>
        <w:tab/>
      </w:r>
      <w:r w:rsidR="006714AC">
        <w:rPr>
          <w:noProof/>
        </w:rPr>
        <w:fldChar w:fldCharType="begin"/>
      </w:r>
      <w:r w:rsidR="006714AC">
        <w:rPr>
          <w:noProof/>
        </w:rPr>
        <w:instrText xml:space="preserve"> PAGEREF _Toc168903388 \h </w:instrText>
      </w:r>
      <w:r w:rsidR="006714AC">
        <w:rPr>
          <w:noProof/>
        </w:rPr>
      </w:r>
      <w:r w:rsidR="006714AC">
        <w:rPr>
          <w:noProof/>
        </w:rPr>
        <w:fldChar w:fldCharType="separate"/>
      </w:r>
      <w:r w:rsidR="006714AC">
        <w:rPr>
          <w:noProof/>
        </w:rPr>
        <w:t>5</w:t>
      </w:r>
      <w:r w:rsidR="006714AC">
        <w:rPr>
          <w:noProof/>
        </w:rPr>
        <w:fldChar w:fldCharType="end"/>
      </w:r>
    </w:p>
    <w:p w14:paraId="1472022E" w14:textId="41CE480F"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_Toc168903389 \h </w:instrText>
      </w:r>
      <w:r>
        <w:rPr>
          <w:noProof/>
        </w:rPr>
      </w:r>
      <w:r>
        <w:rPr>
          <w:noProof/>
        </w:rPr>
        <w:fldChar w:fldCharType="separate"/>
      </w:r>
      <w:r>
        <w:rPr>
          <w:noProof/>
        </w:rPr>
        <w:t>6</w:t>
      </w:r>
      <w:r>
        <w:rPr>
          <w:noProof/>
        </w:rPr>
        <w:fldChar w:fldCharType="end"/>
      </w:r>
    </w:p>
    <w:p w14:paraId="74CA6045" w14:textId="522FC820"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_Toc168903390 \h </w:instrText>
      </w:r>
      <w:r>
        <w:rPr>
          <w:noProof/>
        </w:rPr>
      </w:r>
      <w:r>
        <w:rPr>
          <w:noProof/>
        </w:rPr>
        <w:fldChar w:fldCharType="separate"/>
      </w:r>
      <w:r>
        <w:rPr>
          <w:noProof/>
        </w:rPr>
        <w:t>7</w:t>
      </w:r>
      <w:r>
        <w:rPr>
          <w:noProof/>
        </w:rPr>
        <w:fldChar w:fldCharType="end"/>
      </w:r>
    </w:p>
    <w:p w14:paraId="12DC34CD" w14:textId="788A5C0A"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_Toc168903391 \h </w:instrText>
      </w:r>
      <w:r>
        <w:rPr>
          <w:noProof/>
        </w:rPr>
      </w:r>
      <w:r>
        <w:rPr>
          <w:noProof/>
        </w:rPr>
        <w:fldChar w:fldCharType="separate"/>
      </w:r>
      <w:r>
        <w:rPr>
          <w:noProof/>
        </w:rPr>
        <w:t>7</w:t>
      </w:r>
      <w:r>
        <w:rPr>
          <w:noProof/>
        </w:rPr>
        <w:fldChar w:fldCharType="end"/>
      </w:r>
    </w:p>
    <w:p w14:paraId="24E24828" w14:textId="58D92178"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_Toc168903392 \h </w:instrText>
      </w:r>
      <w:r>
        <w:rPr>
          <w:noProof/>
        </w:rPr>
      </w:r>
      <w:r>
        <w:rPr>
          <w:noProof/>
        </w:rPr>
        <w:fldChar w:fldCharType="separate"/>
      </w:r>
      <w:r>
        <w:rPr>
          <w:noProof/>
        </w:rPr>
        <w:t>8</w:t>
      </w:r>
      <w:r>
        <w:rPr>
          <w:noProof/>
        </w:rPr>
        <w:fldChar w:fldCharType="end"/>
      </w:r>
    </w:p>
    <w:p w14:paraId="17F6FC67" w14:textId="1F480DF4"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_Toc168903393 \h </w:instrText>
      </w:r>
      <w:r>
        <w:rPr>
          <w:noProof/>
        </w:rPr>
      </w:r>
      <w:r>
        <w:rPr>
          <w:noProof/>
        </w:rPr>
        <w:fldChar w:fldCharType="separate"/>
      </w:r>
      <w:r>
        <w:rPr>
          <w:noProof/>
        </w:rPr>
        <w:t>8</w:t>
      </w:r>
      <w:r>
        <w:rPr>
          <w:noProof/>
        </w:rPr>
        <w:fldChar w:fldCharType="end"/>
      </w:r>
    </w:p>
    <w:p w14:paraId="793DB509" w14:textId="1442FB01"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_Toc168903394 \h </w:instrText>
      </w:r>
      <w:r>
        <w:rPr>
          <w:noProof/>
        </w:rPr>
      </w:r>
      <w:r>
        <w:rPr>
          <w:noProof/>
        </w:rPr>
        <w:fldChar w:fldCharType="separate"/>
      </w:r>
      <w:r>
        <w:rPr>
          <w:noProof/>
        </w:rPr>
        <w:t>8</w:t>
      </w:r>
      <w:r>
        <w:rPr>
          <w:noProof/>
        </w:rPr>
        <w:fldChar w:fldCharType="end"/>
      </w:r>
    </w:p>
    <w:p w14:paraId="4F570E42" w14:textId="03D74575"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_Toc168903395 \h </w:instrText>
      </w:r>
      <w:r>
        <w:rPr>
          <w:noProof/>
        </w:rPr>
      </w:r>
      <w:r>
        <w:rPr>
          <w:noProof/>
        </w:rPr>
        <w:fldChar w:fldCharType="separate"/>
      </w:r>
      <w:r>
        <w:rPr>
          <w:noProof/>
        </w:rPr>
        <w:t>8</w:t>
      </w:r>
      <w:r>
        <w:rPr>
          <w:noProof/>
        </w:rPr>
        <w:fldChar w:fldCharType="end"/>
      </w:r>
    </w:p>
    <w:p w14:paraId="59CADAB5" w14:textId="61BA7BA8"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_Toc168903396 \h </w:instrText>
      </w:r>
      <w:r>
        <w:rPr>
          <w:noProof/>
        </w:rPr>
      </w:r>
      <w:r>
        <w:rPr>
          <w:noProof/>
        </w:rPr>
        <w:fldChar w:fldCharType="separate"/>
      </w:r>
      <w:r>
        <w:rPr>
          <w:noProof/>
        </w:rPr>
        <w:t>8</w:t>
      </w:r>
      <w:r>
        <w:rPr>
          <w:noProof/>
        </w:rPr>
        <w:fldChar w:fldCharType="end"/>
      </w:r>
    </w:p>
    <w:p w14:paraId="56353EB3" w14:textId="5BB67F65"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_Toc168903397 \h </w:instrText>
      </w:r>
      <w:r>
        <w:rPr>
          <w:noProof/>
        </w:rPr>
      </w:r>
      <w:r>
        <w:rPr>
          <w:noProof/>
        </w:rPr>
        <w:fldChar w:fldCharType="separate"/>
      </w:r>
      <w:r>
        <w:rPr>
          <w:noProof/>
        </w:rPr>
        <w:t>8</w:t>
      </w:r>
      <w:r>
        <w:rPr>
          <w:noProof/>
        </w:rPr>
        <w:fldChar w:fldCharType="end"/>
      </w:r>
    </w:p>
    <w:p w14:paraId="53B336E9" w14:textId="66659AB8"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_Toc168903398 \h </w:instrText>
      </w:r>
      <w:r>
        <w:rPr>
          <w:noProof/>
        </w:rPr>
      </w:r>
      <w:r>
        <w:rPr>
          <w:noProof/>
        </w:rPr>
        <w:fldChar w:fldCharType="separate"/>
      </w:r>
      <w:r>
        <w:rPr>
          <w:noProof/>
        </w:rPr>
        <w:t>9</w:t>
      </w:r>
      <w:r>
        <w:rPr>
          <w:noProof/>
        </w:rPr>
        <w:fldChar w:fldCharType="end"/>
      </w:r>
    </w:p>
    <w:p w14:paraId="1D4E7957" w14:textId="53FD6AFA"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_Toc168903399 \h </w:instrText>
      </w:r>
      <w:r>
        <w:rPr>
          <w:noProof/>
        </w:rPr>
      </w:r>
      <w:r>
        <w:rPr>
          <w:noProof/>
        </w:rPr>
        <w:fldChar w:fldCharType="separate"/>
      </w:r>
      <w:r>
        <w:rPr>
          <w:noProof/>
        </w:rPr>
        <w:t>9</w:t>
      </w:r>
      <w:r>
        <w:rPr>
          <w:noProof/>
        </w:rPr>
        <w:fldChar w:fldCharType="end"/>
      </w:r>
    </w:p>
    <w:p w14:paraId="6691B946" w14:textId="7335E5F4"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_Toc168903400 \h </w:instrText>
      </w:r>
      <w:r>
        <w:rPr>
          <w:noProof/>
        </w:rPr>
      </w:r>
      <w:r>
        <w:rPr>
          <w:noProof/>
        </w:rPr>
        <w:fldChar w:fldCharType="separate"/>
      </w:r>
      <w:r>
        <w:rPr>
          <w:noProof/>
        </w:rPr>
        <w:t>9</w:t>
      </w:r>
      <w:r>
        <w:rPr>
          <w:noProof/>
        </w:rPr>
        <w:fldChar w:fldCharType="end"/>
      </w:r>
    </w:p>
    <w:p w14:paraId="7F7D94E2" w14:textId="218ADD4F"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_Toc168903401 \h </w:instrText>
      </w:r>
      <w:r>
        <w:rPr>
          <w:noProof/>
        </w:rPr>
      </w:r>
      <w:r>
        <w:rPr>
          <w:noProof/>
        </w:rPr>
        <w:fldChar w:fldCharType="separate"/>
      </w:r>
      <w:r>
        <w:rPr>
          <w:noProof/>
        </w:rPr>
        <w:t>9</w:t>
      </w:r>
      <w:r>
        <w:rPr>
          <w:noProof/>
        </w:rPr>
        <w:fldChar w:fldCharType="end"/>
      </w:r>
    </w:p>
    <w:p w14:paraId="0FC595DE" w14:textId="0B1F9671"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_Toc168903402 \h </w:instrText>
      </w:r>
      <w:r>
        <w:rPr>
          <w:noProof/>
        </w:rPr>
      </w:r>
      <w:r>
        <w:rPr>
          <w:noProof/>
        </w:rPr>
        <w:fldChar w:fldCharType="separate"/>
      </w:r>
      <w:r>
        <w:rPr>
          <w:noProof/>
        </w:rPr>
        <w:t>9</w:t>
      </w:r>
      <w:r>
        <w:rPr>
          <w:noProof/>
        </w:rPr>
        <w:fldChar w:fldCharType="end"/>
      </w:r>
    </w:p>
    <w:p w14:paraId="2A13318D" w14:textId="43DA57ED"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_Toc168903403 \h </w:instrText>
      </w:r>
      <w:r>
        <w:rPr>
          <w:noProof/>
        </w:rPr>
      </w:r>
      <w:r>
        <w:rPr>
          <w:noProof/>
        </w:rPr>
        <w:fldChar w:fldCharType="separate"/>
      </w:r>
      <w:r>
        <w:rPr>
          <w:noProof/>
        </w:rPr>
        <w:t>10</w:t>
      </w:r>
      <w:r>
        <w:rPr>
          <w:noProof/>
        </w:rPr>
        <w:fldChar w:fldCharType="end"/>
      </w:r>
    </w:p>
    <w:p w14:paraId="3D60C823" w14:textId="17597280"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_Toc168903404 \h </w:instrText>
      </w:r>
      <w:r>
        <w:rPr>
          <w:noProof/>
        </w:rPr>
      </w:r>
      <w:r>
        <w:rPr>
          <w:noProof/>
        </w:rPr>
        <w:fldChar w:fldCharType="separate"/>
      </w:r>
      <w:r>
        <w:rPr>
          <w:noProof/>
        </w:rPr>
        <w:t>11</w:t>
      </w:r>
      <w:r>
        <w:rPr>
          <w:noProof/>
        </w:rPr>
        <w:fldChar w:fldCharType="end"/>
      </w:r>
    </w:p>
    <w:p w14:paraId="44EABF5B" w14:textId="4FB3B70D"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_Toc168903405 \h </w:instrText>
      </w:r>
      <w:r>
        <w:rPr>
          <w:noProof/>
        </w:rPr>
      </w:r>
      <w:r>
        <w:rPr>
          <w:noProof/>
        </w:rPr>
        <w:fldChar w:fldCharType="separate"/>
      </w:r>
      <w:r>
        <w:rPr>
          <w:noProof/>
        </w:rPr>
        <w:t>12</w:t>
      </w:r>
      <w:r>
        <w:rPr>
          <w:noProof/>
        </w:rPr>
        <w:fldChar w:fldCharType="end"/>
      </w:r>
    </w:p>
    <w:p w14:paraId="7CBBDB53" w14:textId="52F16C58"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_Toc168903406 \h </w:instrText>
      </w:r>
      <w:r>
        <w:rPr>
          <w:noProof/>
        </w:rPr>
      </w:r>
      <w:r>
        <w:rPr>
          <w:noProof/>
        </w:rPr>
        <w:fldChar w:fldCharType="separate"/>
      </w:r>
      <w:r>
        <w:rPr>
          <w:noProof/>
        </w:rPr>
        <w:t>12</w:t>
      </w:r>
      <w:r>
        <w:rPr>
          <w:noProof/>
        </w:rPr>
        <w:fldChar w:fldCharType="end"/>
      </w:r>
    </w:p>
    <w:p w14:paraId="4DD9F41D" w14:textId="11735948"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_Toc168903407 \h </w:instrText>
      </w:r>
      <w:r>
        <w:rPr>
          <w:noProof/>
        </w:rPr>
      </w:r>
      <w:r>
        <w:rPr>
          <w:noProof/>
        </w:rPr>
        <w:fldChar w:fldCharType="separate"/>
      </w:r>
      <w:r>
        <w:rPr>
          <w:noProof/>
        </w:rPr>
        <w:t>14</w:t>
      </w:r>
      <w:r>
        <w:rPr>
          <w:noProof/>
        </w:rPr>
        <w:fldChar w:fldCharType="end"/>
      </w:r>
    </w:p>
    <w:p w14:paraId="3D76EB34" w14:textId="010F3C68"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_Toc168903408 \h </w:instrText>
      </w:r>
      <w:r>
        <w:rPr>
          <w:noProof/>
        </w:rPr>
      </w:r>
      <w:r>
        <w:rPr>
          <w:noProof/>
        </w:rPr>
        <w:fldChar w:fldCharType="separate"/>
      </w:r>
      <w:r>
        <w:rPr>
          <w:noProof/>
        </w:rPr>
        <w:t>15</w:t>
      </w:r>
      <w:r>
        <w:rPr>
          <w:noProof/>
        </w:rPr>
        <w:fldChar w:fldCharType="end"/>
      </w:r>
    </w:p>
    <w:p w14:paraId="162A0E99" w14:textId="3BFCA3C0"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_Toc168903409 \h </w:instrText>
      </w:r>
      <w:r>
        <w:rPr>
          <w:noProof/>
        </w:rPr>
      </w:r>
      <w:r>
        <w:rPr>
          <w:noProof/>
        </w:rPr>
        <w:fldChar w:fldCharType="separate"/>
      </w:r>
      <w:r>
        <w:rPr>
          <w:noProof/>
        </w:rPr>
        <w:t>15</w:t>
      </w:r>
      <w:r>
        <w:rPr>
          <w:noProof/>
        </w:rPr>
        <w:fldChar w:fldCharType="end"/>
      </w:r>
    </w:p>
    <w:p w14:paraId="667EBBDA" w14:textId="08461010"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5G System</w:t>
      </w:r>
      <w:r>
        <w:rPr>
          <w:noProof/>
        </w:rPr>
        <w:tab/>
      </w:r>
      <w:r>
        <w:rPr>
          <w:noProof/>
        </w:rPr>
        <w:fldChar w:fldCharType="begin"/>
      </w:r>
      <w:r>
        <w:rPr>
          <w:noProof/>
        </w:rPr>
        <w:instrText xml:space="preserve"> PAGEREF _Toc168903410 \h </w:instrText>
      </w:r>
      <w:r>
        <w:rPr>
          <w:noProof/>
        </w:rPr>
      </w:r>
      <w:r>
        <w:rPr>
          <w:noProof/>
        </w:rPr>
        <w:fldChar w:fldCharType="separate"/>
      </w:r>
      <w:r>
        <w:rPr>
          <w:noProof/>
        </w:rPr>
        <w:t>15</w:t>
      </w:r>
      <w:r>
        <w:rPr>
          <w:noProof/>
        </w:rPr>
        <w:fldChar w:fldCharType="end"/>
      </w:r>
    </w:p>
    <w:p w14:paraId="26F983D9" w14:textId="02CFF710"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Pre-requisites on Device APIs and Functionality</w:t>
      </w:r>
      <w:r>
        <w:rPr>
          <w:noProof/>
        </w:rPr>
        <w:tab/>
      </w:r>
      <w:r>
        <w:rPr>
          <w:noProof/>
        </w:rPr>
        <w:fldChar w:fldCharType="begin"/>
      </w:r>
      <w:r>
        <w:rPr>
          <w:noProof/>
        </w:rPr>
        <w:instrText xml:space="preserve"> PAGEREF _Toc168903411 \h </w:instrText>
      </w:r>
      <w:r>
        <w:rPr>
          <w:noProof/>
        </w:rPr>
      </w:r>
      <w:r>
        <w:rPr>
          <w:noProof/>
        </w:rPr>
        <w:fldChar w:fldCharType="separate"/>
      </w:r>
      <w:r>
        <w:rPr>
          <w:noProof/>
        </w:rPr>
        <w:t>15</w:t>
      </w:r>
      <w:r>
        <w:rPr>
          <w:noProof/>
        </w:rPr>
        <w:fldChar w:fldCharType="end"/>
      </w:r>
    </w:p>
    <w:p w14:paraId="4D43D3A7" w14:textId="7F771CBC"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_Toc168903412 \h </w:instrText>
      </w:r>
      <w:r>
        <w:rPr>
          <w:noProof/>
        </w:rPr>
      </w:r>
      <w:r>
        <w:rPr>
          <w:noProof/>
        </w:rPr>
        <w:fldChar w:fldCharType="separate"/>
      </w:r>
      <w:r>
        <w:rPr>
          <w:noProof/>
        </w:rPr>
        <w:t>15</w:t>
      </w:r>
      <w:r>
        <w:rPr>
          <w:noProof/>
        </w:rPr>
        <w:fldChar w:fldCharType="end"/>
      </w:r>
    </w:p>
    <w:p w14:paraId="3E1B93DF" w14:textId="53CABB64"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_Toc168903413 \h </w:instrText>
      </w:r>
      <w:r>
        <w:rPr>
          <w:noProof/>
        </w:rPr>
      </w:r>
      <w:r>
        <w:rPr>
          <w:noProof/>
        </w:rPr>
        <w:fldChar w:fldCharType="separate"/>
      </w:r>
      <w:r>
        <w:rPr>
          <w:noProof/>
        </w:rPr>
        <w:t>15</w:t>
      </w:r>
      <w:r>
        <w:rPr>
          <w:noProof/>
        </w:rPr>
        <w:fldChar w:fldCharType="end"/>
      </w:r>
    </w:p>
    <w:p w14:paraId="4304A28F" w14:textId="453FCB75"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_Toc168903414 \h </w:instrText>
      </w:r>
      <w:r>
        <w:rPr>
          <w:noProof/>
        </w:rPr>
      </w:r>
      <w:r>
        <w:rPr>
          <w:noProof/>
        </w:rPr>
        <w:fldChar w:fldCharType="separate"/>
      </w:r>
      <w:r>
        <w:rPr>
          <w:noProof/>
        </w:rPr>
        <w:t>16</w:t>
      </w:r>
      <w:r>
        <w:rPr>
          <w:noProof/>
        </w:rPr>
        <w:fldChar w:fldCharType="end"/>
      </w:r>
    </w:p>
    <w:p w14:paraId="23DD2BE8" w14:textId="660E79FA"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_Toc168903415 \h </w:instrText>
      </w:r>
      <w:r>
        <w:rPr>
          <w:noProof/>
        </w:rPr>
      </w:r>
      <w:r>
        <w:rPr>
          <w:noProof/>
        </w:rPr>
        <w:fldChar w:fldCharType="separate"/>
      </w:r>
      <w:r>
        <w:rPr>
          <w:noProof/>
        </w:rPr>
        <w:t>16</w:t>
      </w:r>
      <w:r>
        <w:rPr>
          <w:noProof/>
        </w:rPr>
        <w:fldChar w:fldCharType="end"/>
      </w:r>
    </w:p>
    <w:p w14:paraId="76EA2298" w14:textId="6027599B"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_Toc168903416 \h </w:instrText>
      </w:r>
      <w:r>
        <w:rPr>
          <w:noProof/>
        </w:rPr>
      </w:r>
      <w:r>
        <w:rPr>
          <w:noProof/>
        </w:rPr>
        <w:fldChar w:fldCharType="separate"/>
      </w:r>
      <w:r>
        <w:rPr>
          <w:noProof/>
        </w:rPr>
        <w:t>16</w:t>
      </w:r>
      <w:r>
        <w:rPr>
          <w:noProof/>
        </w:rPr>
        <w:fldChar w:fldCharType="end"/>
      </w:r>
    </w:p>
    <w:p w14:paraId="0F3E0DB8" w14:textId="4E382AD3"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_Toc168903417 \h </w:instrText>
      </w:r>
      <w:r>
        <w:rPr>
          <w:noProof/>
        </w:rPr>
      </w:r>
      <w:r>
        <w:rPr>
          <w:noProof/>
        </w:rPr>
        <w:fldChar w:fldCharType="separate"/>
      </w:r>
      <w:r>
        <w:rPr>
          <w:noProof/>
        </w:rPr>
        <w:t>16</w:t>
      </w:r>
      <w:r>
        <w:rPr>
          <w:noProof/>
        </w:rPr>
        <w:fldChar w:fldCharType="end"/>
      </w:r>
    </w:p>
    <w:p w14:paraId="5AA0FFEB" w14:textId="71D62050"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_Toc168903418 \h </w:instrText>
      </w:r>
      <w:r>
        <w:rPr>
          <w:noProof/>
        </w:rPr>
      </w:r>
      <w:r>
        <w:rPr>
          <w:noProof/>
        </w:rPr>
        <w:fldChar w:fldCharType="separate"/>
      </w:r>
      <w:r>
        <w:rPr>
          <w:noProof/>
        </w:rPr>
        <w:t>17</w:t>
      </w:r>
      <w:r>
        <w:rPr>
          <w:noProof/>
        </w:rPr>
        <w:fldChar w:fldCharType="end"/>
      </w:r>
    </w:p>
    <w:p w14:paraId="6D86BD6D" w14:textId="1C4F68B6"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_Toc168903419 \h </w:instrText>
      </w:r>
      <w:r>
        <w:rPr>
          <w:noProof/>
        </w:rPr>
      </w:r>
      <w:r>
        <w:rPr>
          <w:noProof/>
        </w:rPr>
        <w:fldChar w:fldCharType="separate"/>
      </w:r>
      <w:r>
        <w:rPr>
          <w:noProof/>
        </w:rPr>
        <w:t>17</w:t>
      </w:r>
      <w:r>
        <w:rPr>
          <w:noProof/>
        </w:rPr>
        <w:fldChar w:fldCharType="end"/>
      </w:r>
    </w:p>
    <w:p w14:paraId="651DDD61" w14:textId="4DE6B739"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_Toc168903420 \h </w:instrText>
      </w:r>
      <w:r>
        <w:rPr>
          <w:noProof/>
        </w:rPr>
      </w:r>
      <w:r>
        <w:rPr>
          <w:noProof/>
        </w:rPr>
        <w:fldChar w:fldCharType="separate"/>
      </w:r>
      <w:r>
        <w:rPr>
          <w:noProof/>
        </w:rPr>
        <w:t>17</w:t>
      </w:r>
      <w:r>
        <w:rPr>
          <w:noProof/>
        </w:rPr>
        <w:fldChar w:fldCharType="end"/>
      </w:r>
    </w:p>
    <w:p w14:paraId="45C2C9E6" w14:textId="1D5C42C0"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_Toc168903421 \h </w:instrText>
      </w:r>
      <w:r>
        <w:rPr>
          <w:noProof/>
        </w:rPr>
      </w:r>
      <w:r>
        <w:rPr>
          <w:noProof/>
        </w:rPr>
        <w:fldChar w:fldCharType="separate"/>
      </w:r>
      <w:r>
        <w:rPr>
          <w:noProof/>
        </w:rPr>
        <w:t>18</w:t>
      </w:r>
      <w:r>
        <w:rPr>
          <w:noProof/>
        </w:rPr>
        <w:fldChar w:fldCharType="end"/>
      </w:r>
    </w:p>
    <w:p w14:paraId="5CC85977" w14:textId="0997AB25" w:rsidR="006714AC" w:rsidRPr="006714AC" w:rsidRDefault="006714AC">
      <w:pPr>
        <w:pStyle w:val="TOC3"/>
        <w:rPr>
          <w:rFonts w:asciiTheme="minorHAnsi" w:eastAsiaTheme="minorEastAsia" w:hAnsiTheme="minorHAnsi" w:cstheme="minorBidi"/>
          <w:noProof/>
          <w:kern w:val="2"/>
          <w:sz w:val="24"/>
          <w:szCs w:val="24"/>
          <w:lang w:val="pt-BR"/>
          <w14:ligatures w14:val="standardContextual"/>
        </w:rPr>
      </w:pPr>
      <w:r w:rsidRPr="006714AC">
        <w:rPr>
          <w:noProof/>
          <w:lang w:val="pt-BR"/>
        </w:rPr>
        <w:t>8.3.1</w:t>
      </w:r>
      <w:r w:rsidRPr="006714AC">
        <w:rPr>
          <w:rFonts w:asciiTheme="minorHAnsi" w:eastAsiaTheme="minorEastAsia" w:hAnsiTheme="minorHAnsi" w:cstheme="minorBidi"/>
          <w:noProof/>
          <w:kern w:val="2"/>
          <w:sz w:val="24"/>
          <w:szCs w:val="24"/>
          <w:lang w:val="pt-BR"/>
          <w14:ligatures w14:val="standardContextual"/>
        </w:rPr>
        <w:tab/>
      </w:r>
      <w:r w:rsidRPr="006714AC">
        <w:rPr>
          <w:noProof/>
          <w:lang w:val="pt-BR"/>
        </w:rPr>
        <w:t>General</w:t>
      </w:r>
      <w:r w:rsidRPr="006714AC">
        <w:rPr>
          <w:noProof/>
          <w:lang w:val="pt-BR"/>
        </w:rPr>
        <w:tab/>
      </w:r>
      <w:r>
        <w:rPr>
          <w:noProof/>
        </w:rPr>
        <w:fldChar w:fldCharType="begin"/>
      </w:r>
      <w:r w:rsidRPr="006714AC">
        <w:rPr>
          <w:noProof/>
          <w:lang w:val="pt-BR"/>
        </w:rPr>
        <w:instrText xml:space="preserve"> PAGEREF _Toc168903422 \h </w:instrText>
      </w:r>
      <w:r>
        <w:rPr>
          <w:noProof/>
        </w:rPr>
      </w:r>
      <w:r>
        <w:rPr>
          <w:noProof/>
        </w:rPr>
        <w:fldChar w:fldCharType="separate"/>
      </w:r>
      <w:r w:rsidRPr="006714AC">
        <w:rPr>
          <w:noProof/>
          <w:lang w:val="pt-BR"/>
        </w:rPr>
        <w:t>18</w:t>
      </w:r>
      <w:r>
        <w:rPr>
          <w:noProof/>
        </w:rPr>
        <w:fldChar w:fldCharType="end"/>
      </w:r>
    </w:p>
    <w:p w14:paraId="0D1D0D10" w14:textId="7D843EED" w:rsidR="006714AC" w:rsidRPr="006714AC" w:rsidRDefault="006714AC">
      <w:pPr>
        <w:pStyle w:val="TOC3"/>
        <w:rPr>
          <w:rFonts w:asciiTheme="minorHAnsi" w:eastAsiaTheme="minorEastAsia" w:hAnsiTheme="minorHAnsi" w:cstheme="minorBidi"/>
          <w:noProof/>
          <w:kern w:val="2"/>
          <w:sz w:val="24"/>
          <w:szCs w:val="24"/>
          <w:lang w:val="pt-BR"/>
          <w14:ligatures w14:val="standardContextual"/>
        </w:rPr>
      </w:pPr>
      <w:r w:rsidRPr="006714AC">
        <w:rPr>
          <w:noProof/>
          <w:lang w:val="pt-BR"/>
        </w:rPr>
        <w:t>8.3.2</w:t>
      </w:r>
      <w:r w:rsidRPr="006714AC">
        <w:rPr>
          <w:rFonts w:asciiTheme="minorHAnsi" w:eastAsiaTheme="minorEastAsia" w:hAnsiTheme="minorHAnsi" w:cstheme="minorBidi"/>
          <w:noProof/>
          <w:kern w:val="2"/>
          <w:sz w:val="24"/>
          <w:szCs w:val="24"/>
          <w:lang w:val="pt-BR"/>
          <w14:ligatures w14:val="standardContextual"/>
        </w:rPr>
        <w:tab/>
      </w:r>
      <w:r w:rsidRPr="006714AC">
        <w:rPr>
          <w:noProof/>
          <w:lang w:val="pt-BR"/>
        </w:rPr>
        <w:t>Metadata Formats</w:t>
      </w:r>
      <w:r w:rsidRPr="006714AC">
        <w:rPr>
          <w:noProof/>
          <w:lang w:val="pt-BR"/>
        </w:rPr>
        <w:tab/>
      </w:r>
      <w:r>
        <w:rPr>
          <w:noProof/>
        </w:rPr>
        <w:fldChar w:fldCharType="begin"/>
      </w:r>
      <w:r w:rsidRPr="006714AC">
        <w:rPr>
          <w:noProof/>
          <w:lang w:val="pt-BR"/>
        </w:rPr>
        <w:instrText xml:space="preserve"> PAGEREF _Toc168903423 \h </w:instrText>
      </w:r>
      <w:r>
        <w:rPr>
          <w:noProof/>
        </w:rPr>
      </w:r>
      <w:r>
        <w:rPr>
          <w:noProof/>
        </w:rPr>
        <w:fldChar w:fldCharType="separate"/>
      </w:r>
      <w:r w:rsidRPr="006714AC">
        <w:rPr>
          <w:noProof/>
          <w:lang w:val="pt-BR"/>
        </w:rPr>
        <w:t>18</w:t>
      </w:r>
      <w:r>
        <w:rPr>
          <w:noProof/>
        </w:rPr>
        <w:fldChar w:fldCharType="end"/>
      </w:r>
    </w:p>
    <w:p w14:paraId="2E8AE8B1" w14:textId="406152E4" w:rsidR="006714AC" w:rsidRPr="006714AC" w:rsidRDefault="006714AC">
      <w:pPr>
        <w:pStyle w:val="TOC3"/>
        <w:rPr>
          <w:rFonts w:asciiTheme="minorHAnsi" w:eastAsiaTheme="minorEastAsia" w:hAnsiTheme="minorHAnsi" w:cstheme="minorBidi"/>
          <w:noProof/>
          <w:kern w:val="2"/>
          <w:sz w:val="24"/>
          <w:szCs w:val="24"/>
          <w:lang w:val="pt-BR"/>
          <w14:ligatures w14:val="standardContextual"/>
        </w:rPr>
      </w:pPr>
      <w:r w:rsidRPr="006714AC">
        <w:rPr>
          <w:noProof/>
          <w:lang w:val="pt-BR"/>
        </w:rPr>
        <w:t>8.3.3</w:t>
      </w:r>
      <w:r w:rsidRPr="006714AC">
        <w:rPr>
          <w:rFonts w:asciiTheme="minorHAnsi" w:eastAsiaTheme="minorEastAsia" w:hAnsiTheme="minorHAnsi" w:cstheme="minorBidi"/>
          <w:noProof/>
          <w:kern w:val="2"/>
          <w:sz w:val="24"/>
          <w:szCs w:val="24"/>
          <w:lang w:val="pt-BR"/>
          <w14:ligatures w14:val="standardContextual"/>
        </w:rPr>
        <w:tab/>
      </w:r>
      <w:r w:rsidRPr="006714AC">
        <w:rPr>
          <w:noProof/>
          <w:lang w:val="pt-BR"/>
        </w:rPr>
        <w:t>Metadata Data Channel Message Format</w:t>
      </w:r>
      <w:r w:rsidRPr="006714AC">
        <w:rPr>
          <w:noProof/>
          <w:lang w:val="pt-BR"/>
        </w:rPr>
        <w:tab/>
      </w:r>
      <w:r>
        <w:rPr>
          <w:noProof/>
        </w:rPr>
        <w:fldChar w:fldCharType="begin"/>
      </w:r>
      <w:r w:rsidRPr="006714AC">
        <w:rPr>
          <w:noProof/>
          <w:lang w:val="pt-BR"/>
        </w:rPr>
        <w:instrText xml:space="preserve"> PAGEREF _Toc168903424 \h </w:instrText>
      </w:r>
      <w:r>
        <w:rPr>
          <w:noProof/>
        </w:rPr>
      </w:r>
      <w:r>
        <w:rPr>
          <w:noProof/>
        </w:rPr>
        <w:fldChar w:fldCharType="separate"/>
      </w:r>
      <w:r w:rsidRPr="006714AC">
        <w:rPr>
          <w:noProof/>
          <w:lang w:val="pt-BR"/>
        </w:rPr>
        <w:t>19</w:t>
      </w:r>
      <w:r>
        <w:rPr>
          <w:noProof/>
        </w:rPr>
        <w:fldChar w:fldCharType="end"/>
      </w:r>
    </w:p>
    <w:p w14:paraId="220DABE3" w14:textId="797B0488"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8.4</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_Toc168903425 \h </w:instrText>
      </w:r>
      <w:r>
        <w:rPr>
          <w:noProof/>
        </w:rPr>
      </w:r>
      <w:r>
        <w:rPr>
          <w:noProof/>
        </w:rPr>
        <w:fldChar w:fldCharType="separate"/>
      </w:r>
      <w:r>
        <w:rPr>
          <w:noProof/>
        </w:rPr>
        <w:t>19</w:t>
      </w:r>
      <w:r>
        <w:rPr>
          <w:noProof/>
        </w:rPr>
        <w:fldChar w:fldCharType="end"/>
      </w:r>
    </w:p>
    <w:p w14:paraId="0187F84A" w14:textId="30C6692A"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8.4.1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_Toc168903426 \h </w:instrText>
      </w:r>
      <w:r>
        <w:rPr>
          <w:noProof/>
        </w:rPr>
      </w:r>
      <w:r>
        <w:rPr>
          <w:noProof/>
        </w:rPr>
        <w:fldChar w:fldCharType="separate"/>
      </w:r>
      <w:r>
        <w:rPr>
          <w:noProof/>
        </w:rPr>
        <w:t>19</w:t>
      </w:r>
      <w:r>
        <w:rPr>
          <w:noProof/>
        </w:rPr>
        <w:fldChar w:fldCharType="end"/>
      </w:r>
    </w:p>
    <w:p w14:paraId="584CD3AC" w14:textId="0F545F3D"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8.4.2</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_Toc168903427 \h </w:instrText>
      </w:r>
      <w:r>
        <w:rPr>
          <w:noProof/>
        </w:rPr>
      </w:r>
      <w:r>
        <w:rPr>
          <w:noProof/>
        </w:rPr>
        <w:fldChar w:fldCharType="separate"/>
      </w:r>
      <w:r>
        <w:rPr>
          <w:noProof/>
        </w:rPr>
        <w:t>20</w:t>
      </w:r>
      <w:r>
        <w:rPr>
          <w:noProof/>
        </w:rPr>
        <w:fldChar w:fldCharType="end"/>
      </w:r>
    </w:p>
    <w:p w14:paraId="16614E72" w14:textId="6774A779"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8.4.3</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_Toc168903428 \h </w:instrText>
      </w:r>
      <w:r>
        <w:rPr>
          <w:noProof/>
        </w:rPr>
      </w:r>
      <w:r>
        <w:rPr>
          <w:noProof/>
        </w:rPr>
        <w:fldChar w:fldCharType="separate"/>
      </w:r>
      <w:r>
        <w:rPr>
          <w:noProof/>
        </w:rPr>
        <w:t>22</w:t>
      </w:r>
      <w:r>
        <w:rPr>
          <w:noProof/>
        </w:rPr>
        <w:fldChar w:fldCharType="end"/>
      </w:r>
    </w:p>
    <w:p w14:paraId="2E0B2C01" w14:textId="73009223"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_Toc168903429 \h </w:instrText>
      </w:r>
      <w:r>
        <w:rPr>
          <w:noProof/>
        </w:rPr>
      </w:r>
      <w:r>
        <w:rPr>
          <w:noProof/>
        </w:rPr>
        <w:fldChar w:fldCharType="separate"/>
      </w:r>
      <w:r>
        <w:rPr>
          <w:noProof/>
        </w:rPr>
        <w:t>22</w:t>
      </w:r>
      <w:r>
        <w:rPr>
          <w:noProof/>
        </w:rPr>
        <w:fldChar w:fldCharType="end"/>
      </w:r>
    </w:p>
    <w:p w14:paraId="7DA3EBDD" w14:textId="3B672C3B"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_Toc168903430 \h </w:instrText>
      </w:r>
      <w:r>
        <w:rPr>
          <w:noProof/>
        </w:rPr>
      </w:r>
      <w:r>
        <w:rPr>
          <w:noProof/>
        </w:rPr>
        <w:fldChar w:fldCharType="separate"/>
      </w:r>
      <w:r>
        <w:rPr>
          <w:noProof/>
        </w:rPr>
        <w:t>22</w:t>
      </w:r>
      <w:r>
        <w:rPr>
          <w:noProof/>
        </w:rPr>
        <w:fldChar w:fldCharType="end"/>
      </w:r>
    </w:p>
    <w:p w14:paraId="149C84C2" w14:textId="777C06D2"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_Toc168903431 \h </w:instrText>
      </w:r>
      <w:r>
        <w:rPr>
          <w:noProof/>
        </w:rPr>
      </w:r>
      <w:r>
        <w:rPr>
          <w:noProof/>
        </w:rPr>
        <w:fldChar w:fldCharType="separate"/>
      </w:r>
      <w:r>
        <w:rPr>
          <w:noProof/>
        </w:rPr>
        <w:t>22</w:t>
      </w:r>
      <w:r>
        <w:rPr>
          <w:noProof/>
        </w:rPr>
        <w:fldChar w:fldCharType="end"/>
      </w:r>
    </w:p>
    <w:p w14:paraId="539DC989" w14:textId="13124EB7"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_Toc168903432 \h </w:instrText>
      </w:r>
      <w:r>
        <w:rPr>
          <w:noProof/>
        </w:rPr>
      </w:r>
      <w:r>
        <w:rPr>
          <w:noProof/>
        </w:rPr>
        <w:fldChar w:fldCharType="separate"/>
      </w:r>
      <w:r>
        <w:rPr>
          <w:noProof/>
        </w:rPr>
        <w:t>23</w:t>
      </w:r>
      <w:r>
        <w:rPr>
          <w:noProof/>
        </w:rPr>
        <w:fldChar w:fldCharType="end"/>
      </w:r>
    </w:p>
    <w:p w14:paraId="67497C69" w14:textId="33F54EC4"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_Toc168903433 \h </w:instrText>
      </w:r>
      <w:r>
        <w:rPr>
          <w:noProof/>
        </w:rPr>
      </w:r>
      <w:r>
        <w:rPr>
          <w:noProof/>
        </w:rPr>
        <w:fldChar w:fldCharType="separate"/>
      </w:r>
      <w:r>
        <w:rPr>
          <w:noProof/>
        </w:rPr>
        <w:t>24</w:t>
      </w:r>
      <w:r>
        <w:rPr>
          <w:noProof/>
        </w:rPr>
        <w:fldChar w:fldCharType="end"/>
      </w:r>
    </w:p>
    <w:p w14:paraId="0936BAB7" w14:textId="7FEFF81A"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9.3.1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_Toc168903434 \h </w:instrText>
      </w:r>
      <w:r>
        <w:rPr>
          <w:noProof/>
        </w:rPr>
      </w:r>
      <w:r>
        <w:rPr>
          <w:noProof/>
        </w:rPr>
        <w:fldChar w:fldCharType="separate"/>
      </w:r>
      <w:r>
        <w:rPr>
          <w:noProof/>
        </w:rPr>
        <w:t>24</w:t>
      </w:r>
      <w:r>
        <w:rPr>
          <w:noProof/>
        </w:rPr>
        <w:fldChar w:fldCharType="end"/>
      </w:r>
    </w:p>
    <w:p w14:paraId="13A5A78B" w14:textId="29261416" w:rsidR="006714AC" w:rsidRPr="006714AC" w:rsidRDefault="006714AC">
      <w:pPr>
        <w:pStyle w:val="TOC3"/>
        <w:rPr>
          <w:rFonts w:asciiTheme="minorHAnsi" w:eastAsiaTheme="minorEastAsia" w:hAnsiTheme="minorHAnsi" w:cstheme="minorBidi"/>
          <w:noProof/>
          <w:kern w:val="2"/>
          <w:sz w:val="24"/>
          <w:szCs w:val="24"/>
          <w:lang w:val="pt-BR"/>
          <w14:ligatures w14:val="standardContextual"/>
        </w:rPr>
      </w:pPr>
      <w:r w:rsidRPr="006714AC">
        <w:rPr>
          <w:noProof/>
          <w:lang w:val="pt-BR"/>
        </w:rPr>
        <w:t>9.3.2</w:t>
      </w:r>
      <w:r w:rsidRPr="006714AC">
        <w:rPr>
          <w:rFonts w:asciiTheme="minorHAnsi" w:eastAsiaTheme="minorEastAsia" w:hAnsiTheme="minorHAnsi" w:cstheme="minorBidi"/>
          <w:noProof/>
          <w:kern w:val="2"/>
          <w:sz w:val="24"/>
          <w:szCs w:val="24"/>
          <w:lang w:val="pt-BR"/>
          <w14:ligatures w14:val="standardContextual"/>
        </w:rPr>
        <w:tab/>
      </w:r>
      <w:r w:rsidRPr="006714AC">
        <w:rPr>
          <w:noProof/>
          <w:lang w:val="pt-BR"/>
        </w:rPr>
        <w:t>QoE Metrics Formats</w:t>
      </w:r>
      <w:r w:rsidRPr="006714AC">
        <w:rPr>
          <w:noProof/>
          <w:lang w:val="pt-BR"/>
        </w:rPr>
        <w:tab/>
      </w:r>
      <w:r>
        <w:rPr>
          <w:noProof/>
        </w:rPr>
        <w:fldChar w:fldCharType="begin"/>
      </w:r>
      <w:r w:rsidRPr="006714AC">
        <w:rPr>
          <w:noProof/>
          <w:lang w:val="pt-BR"/>
        </w:rPr>
        <w:instrText xml:space="preserve"> PAGEREF _Toc168903435 \h </w:instrText>
      </w:r>
      <w:r>
        <w:rPr>
          <w:noProof/>
        </w:rPr>
      </w:r>
      <w:r>
        <w:rPr>
          <w:noProof/>
        </w:rPr>
        <w:fldChar w:fldCharType="separate"/>
      </w:r>
      <w:r w:rsidRPr="006714AC">
        <w:rPr>
          <w:noProof/>
          <w:lang w:val="pt-BR"/>
        </w:rPr>
        <w:t>24</w:t>
      </w:r>
      <w:r>
        <w:rPr>
          <w:noProof/>
        </w:rPr>
        <w:fldChar w:fldCharType="end"/>
      </w:r>
    </w:p>
    <w:p w14:paraId="551947A7" w14:textId="1B2BFB15" w:rsidR="006714AC" w:rsidRPr="006714AC" w:rsidRDefault="006714AC">
      <w:pPr>
        <w:pStyle w:val="TOC3"/>
        <w:rPr>
          <w:rFonts w:asciiTheme="minorHAnsi" w:eastAsiaTheme="minorEastAsia" w:hAnsiTheme="minorHAnsi" w:cstheme="minorBidi"/>
          <w:noProof/>
          <w:kern w:val="2"/>
          <w:sz w:val="24"/>
          <w:szCs w:val="24"/>
          <w:lang w:val="pt-BR"/>
          <w14:ligatures w14:val="standardContextual"/>
        </w:rPr>
      </w:pPr>
      <w:r w:rsidRPr="006714AC">
        <w:rPr>
          <w:noProof/>
          <w:lang w:val="pt-BR"/>
        </w:rPr>
        <w:t>9.3.3</w:t>
      </w:r>
      <w:r w:rsidRPr="006714AC">
        <w:rPr>
          <w:rFonts w:asciiTheme="minorHAnsi" w:eastAsiaTheme="minorEastAsia" w:hAnsiTheme="minorHAnsi" w:cstheme="minorBidi"/>
          <w:noProof/>
          <w:kern w:val="2"/>
          <w:sz w:val="24"/>
          <w:szCs w:val="24"/>
          <w:lang w:val="pt-BR"/>
          <w14:ligatures w14:val="standardContextual"/>
        </w:rPr>
        <w:tab/>
      </w:r>
      <w:r w:rsidRPr="006714AC">
        <w:rPr>
          <w:noProof/>
          <w:lang w:val="pt-BR"/>
        </w:rPr>
        <w:t>QoE Metrics reporting protocol</w:t>
      </w:r>
      <w:r w:rsidRPr="006714AC">
        <w:rPr>
          <w:noProof/>
          <w:lang w:val="pt-BR"/>
        </w:rPr>
        <w:tab/>
      </w:r>
      <w:r>
        <w:rPr>
          <w:noProof/>
        </w:rPr>
        <w:fldChar w:fldCharType="begin"/>
      </w:r>
      <w:r w:rsidRPr="006714AC">
        <w:rPr>
          <w:noProof/>
          <w:lang w:val="pt-BR"/>
        </w:rPr>
        <w:instrText xml:space="preserve"> PAGEREF _Toc168903436 \h </w:instrText>
      </w:r>
      <w:r>
        <w:rPr>
          <w:noProof/>
        </w:rPr>
      </w:r>
      <w:r>
        <w:rPr>
          <w:noProof/>
        </w:rPr>
        <w:fldChar w:fldCharType="separate"/>
      </w:r>
      <w:r w:rsidRPr="006714AC">
        <w:rPr>
          <w:noProof/>
          <w:lang w:val="pt-BR"/>
        </w:rPr>
        <w:t>27</w:t>
      </w:r>
      <w:r>
        <w:rPr>
          <w:noProof/>
        </w:rPr>
        <w:fldChar w:fldCharType="end"/>
      </w:r>
    </w:p>
    <w:p w14:paraId="45DEA86F" w14:textId="3B13ECDF"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9.3.4</w:t>
      </w:r>
      <w:r>
        <w:rPr>
          <w:rFonts w:asciiTheme="minorHAnsi" w:eastAsiaTheme="minorEastAsia" w:hAnsiTheme="minorHAnsi" w:cstheme="minorBidi"/>
          <w:noProof/>
          <w:kern w:val="2"/>
          <w:sz w:val="24"/>
          <w:szCs w:val="24"/>
          <w:lang w:val="en-US"/>
          <w14:ligatures w14:val="standardContextual"/>
        </w:rPr>
        <w:tab/>
      </w:r>
      <w:r>
        <w:rPr>
          <w:noProof/>
        </w:rPr>
        <w:t>QoE metrics definition</w:t>
      </w:r>
      <w:r>
        <w:rPr>
          <w:noProof/>
        </w:rPr>
        <w:tab/>
      </w:r>
      <w:r>
        <w:rPr>
          <w:noProof/>
        </w:rPr>
        <w:fldChar w:fldCharType="begin"/>
      </w:r>
      <w:r>
        <w:rPr>
          <w:noProof/>
        </w:rPr>
        <w:instrText xml:space="preserve"> PAGEREF _Toc168903437 \h </w:instrText>
      </w:r>
      <w:r>
        <w:rPr>
          <w:noProof/>
        </w:rPr>
      </w:r>
      <w:r>
        <w:rPr>
          <w:noProof/>
        </w:rPr>
        <w:fldChar w:fldCharType="separate"/>
      </w:r>
      <w:r>
        <w:rPr>
          <w:noProof/>
        </w:rPr>
        <w:t>27</w:t>
      </w:r>
      <w:r>
        <w:rPr>
          <w:noProof/>
        </w:rPr>
        <w:fldChar w:fldCharType="end"/>
      </w:r>
    </w:p>
    <w:p w14:paraId="09F09134" w14:textId="2EF6B93B"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9.3.5</w:t>
      </w:r>
      <w:r>
        <w:rPr>
          <w:rFonts w:asciiTheme="minorHAnsi" w:eastAsiaTheme="minorEastAsia" w:hAnsiTheme="minorHAnsi" w:cstheme="minorBidi"/>
          <w:noProof/>
          <w:kern w:val="2"/>
          <w:sz w:val="24"/>
          <w:szCs w:val="24"/>
          <w:lang w:val="en-US"/>
          <w14:ligatures w14:val="standardContextual"/>
        </w:rPr>
        <w:tab/>
      </w:r>
      <w:r>
        <w:rPr>
          <w:noProof/>
        </w:rPr>
        <w:t>Quality metrics reporting</w:t>
      </w:r>
      <w:r>
        <w:rPr>
          <w:noProof/>
        </w:rPr>
        <w:tab/>
      </w:r>
      <w:r>
        <w:rPr>
          <w:noProof/>
        </w:rPr>
        <w:fldChar w:fldCharType="begin"/>
      </w:r>
      <w:r>
        <w:rPr>
          <w:noProof/>
        </w:rPr>
        <w:instrText xml:space="preserve"> PAGEREF _Toc168903438 \h </w:instrText>
      </w:r>
      <w:r>
        <w:rPr>
          <w:noProof/>
        </w:rPr>
      </w:r>
      <w:r>
        <w:rPr>
          <w:noProof/>
        </w:rPr>
        <w:fldChar w:fldCharType="separate"/>
      </w:r>
      <w:r>
        <w:rPr>
          <w:noProof/>
        </w:rPr>
        <w:t>34</w:t>
      </w:r>
      <w:r>
        <w:rPr>
          <w:noProof/>
        </w:rPr>
        <w:fldChar w:fldCharType="end"/>
      </w:r>
    </w:p>
    <w:p w14:paraId="6CFF3A6D" w14:textId="396A871A" w:rsidR="006714AC" w:rsidRDefault="006714AC">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_Toc168903439 \h </w:instrText>
      </w:r>
      <w:r>
        <w:rPr>
          <w:noProof/>
        </w:rPr>
      </w:r>
      <w:r>
        <w:rPr>
          <w:noProof/>
        </w:rPr>
        <w:fldChar w:fldCharType="separate"/>
      </w:r>
      <w:r>
        <w:rPr>
          <w:noProof/>
        </w:rPr>
        <w:t>36</w:t>
      </w:r>
      <w:r>
        <w:rPr>
          <w:noProof/>
        </w:rPr>
        <w:fldChar w:fldCharType="end"/>
      </w:r>
    </w:p>
    <w:p w14:paraId="16714CD4" w14:textId="40DED7CA"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10.1</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_Toc168903440 \h </w:instrText>
      </w:r>
      <w:r>
        <w:rPr>
          <w:noProof/>
        </w:rPr>
      </w:r>
      <w:r>
        <w:rPr>
          <w:noProof/>
        </w:rPr>
        <w:fldChar w:fldCharType="separate"/>
      </w:r>
      <w:r>
        <w:rPr>
          <w:noProof/>
        </w:rPr>
        <w:t>36</w:t>
      </w:r>
      <w:r>
        <w:rPr>
          <w:noProof/>
        </w:rPr>
        <w:fldChar w:fldCharType="end"/>
      </w:r>
    </w:p>
    <w:p w14:paraId="139D23C8" w14:textId="6366508A"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10.2</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_Toc168903441 \h </w:instrText>
      </w:r>
      <w:r>
        <w:rPr>
          <w:noProof/>
        </w:rPr>
      </w:r>
      <w:r>
        <w:rPr>
          <w:noProof/>
        </w:rPr>
        <w:fldChar w:fldCharType="separate"/>
      </w:r>
      <w:r>
        <w:rPr>
          <w:noProof/>
        </w:rPr>
        <w:t>36</w:t>
      </w:r>
      <w:r>
        <w:rPr>
          <w:noProof/>
        </w:rPr>
        <w:fldChar w:fldCharType="end"/>
      </w:r>
    </w:p>
    <w:p w14:paraId="0E725D11" w14:textId="71BAC6F2"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Guidelines for Application Developers</w:t>
      </w:r>
      <w:r>
        <w:rPr>
          <w:noProof/>
        </w:rPr>
        <w:tab/>
      </w:r>
      <w:r>
        <w:rPr>
          <w:noProof/>
        </w:rPr>
        <w:fldChar w:fldCharType="begin"/>
      </w:r>
      <w:r>
        <w:rPr>
          <w:noProof/>
        </w:rPr>
        <w:instrText xml:space="preserve"> PAGEREF _Toc168903442 \h </w:instrText>
      </w:r>
      <w:r>
        <w:rPr>
          <w:noProof/>
        </w:rPr>
      </w:r>
      <w:r>
        <w:rPr>
          <w:noProof/>
        </w:rPr>
        <w:fldChar w:fldCharType="separate"/>
      </w:r>
      <w:r>
        <w:rPr>
          <w:noProof/>
        </w:rPr>
        <w:t>37</w:t>
      </w:r>
      <w:r>
        <w:rPr>
          <w:noProof/>
        </w:rPr>
        <w:fldChar w:fldCharType="end"/>
      </w:r>
    </w:p>
    <w:p w14:paraId="54690B7F" w14:textId="13C8BC31"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Guidelines for Split Rendering MSE Implementers</w:t>
      </w:r>
      <w:r>
        <w:rPr>
          <w:noProof/>
        </w:rPr>
        <w:tab/>
      </w:r>
      <w:r>
        <w:rPr>
          <w:noProof/>
        </w:rPr>
        <w:fldChar w:fldCharType="begin"/>
      </w:r>
      <w:r>
        <w:rPr>
          <w:noProof/>
        </w:rPr>
        <w:instrText xml:space="preserve"> PAGEREF _Toc168903443 \h </w:instrText>
      </w:r>
      <w:r>
        <w:rPr>
          <w:noProof/>
        </w:rPr>
      </w:r>
      <w:r>
        <w:rPr>
          <w:noProof/>
        </w:rPr>
        <w:fldChar w:fldCharType="separate"/>
      </w:r>
      <w:r>
        <w:rPr>
          <w:noProof/>
        </w:rPr>
        <w:t>37</w:t>
      </w:r>
      <w:r>
        <w:rPr>
          <w:noProof/>
        </w:rPr>
        <w:fldChar w:fldCharType="end"/>
      </w:r>
    </w:p>
    <w:p w14:paraId="5CEAFB6D" w14:textId="15016066"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_Toc168903444 \h </w:instrText>
      </w:r>
      <w:r>
        <w:rPr>
          <w:noProof/>
        </w:rPr>
      </w:r>
      <w:r>
        <w:rPr>
          <w:noProof/>
        </w:rPr>
        <w:fldChar w:fldCharType="separate"/>
      </w:r>
      <w:r>
        <w:rPr>
          <w:noProof/>
        </w:rPr>
        <w:t>37</w:t>
      </w:r>
      <w:r>
        <w:rPr>
          <w:noProof/>
        </w:rPr>
        <w:fldChar w:fldCharType="end"/>
      </w:r>
    </w:p>
    <w:p w14:paraId="3DBC5AD7" w14:textId="6979F799"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Conformance Testing</w:t>
      </w:r>
      <w:r>
        <w:rPr>
          <w:noProof/>
        </w:rPr>
        <w:tab/>
      </w:r>
      <w:r>
        <w:rPr>
          <w:noProof/>
        </w:rPr>
        <w:fldChar w:fldCharType="begin"/>
      </w:r>
      <w:r>
        <w:rPr>
          <w:noProof/>
        </w:rPr>
        <w:instrText xml:space="preserve"> PAGEREF _Toc168903445 \h </w:instrText>
      </w:r>
      <w:r>
        <w:rPr>
          <w:noProof/>
        </w:rPr>
      </w:r>
      <w:r>
        <w:rPr>
          <w:noProof/>
        </w:rPr>
        <w:fldChar w:fldCharType="separate"/>
      </w:r>
      <w:r>
        <w:rPr>
          <w:noProof/>
        </w:rPr>
        <w:t>37</w:t>
      </w:r>
      <w:r>
        <w:rPr>
          <w:noProof/>
        </w:rPr>
        <w:fldChar w:fldCharType="end"/>
      </w:r>
    </w:p>
    <w:p w14:paraId="7DF5C690" w14:textId="560FC5C1"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_Toc168903446 \h </w:instrText>
      </w:r>
      <w:r>
        <w:rPr>
          <w:noProof/>
        </w:rPr>
      </w:r>
      <w:r>
        <w:rPr>
          <w:noProof/>
        </w:rPr>
        <w:fldChar w:fldCharType="separate"/>
      </w:r>
      <w:r>
        <w:rPr>
          <w:noProof/>
        </w:rPr>
        <w:t>39</w:t>
      </w:r>
      <w:r>
        <w:rPr>
          <w:noProof/>
        </w:rPr>
        <w:fldChar w:fldCharType="end"/>
      </w:r>
    </w:p>
    <w:p w14:paraId="58CF880F" w14:textId="24075393"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_Toc168903447 \h </w:instrText>
      </w:r>
      <w:r>
        <w:rPr>
          <w:noProof/>
        </w:rPr>
      </w:r>
      <w:r>
        <w:rPr>
          <w:noProof/>
        </w:rPr>
        <w:fldChar w:fldCharType="separate"/>
      </w:r>
      <w:r>
        <w:rPr>
          <w:noProof/>
        </w:rPr>
        <w:t>39</w:t>
      </w:r>
      <w:r>
        <w:rPr>
          <w:noProof/>
        </w:rPr>
        <w:fldChar w:fldCharType="end"/>
      </w:r>
    </w:p>
    <w:p w14:paraId="2CA38A22" w14:textId="50EA481F"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C.1.2</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_Toc168903448 \h </w:instrText>
      </w:r>
      <w:r>
        <w:rPr>
          <w:noProof/>
        </w:rPr>
      </w:r>
      <w:r>
        <w:rPr>
          <w:noProof/>
        </w:rPr>
        <w:fldChar w:fldCharType="separate"/>
      </w:r>
      <w:r>
        <w:rPr>
          <w:noProof/>
        </w:rPr>
        <w:t>39</w:t>
      </w:r>
      <w:r>
        <w:rPr>
          <w:noProof/>
        </w:rPr>
        <w:fldChar w:fldCharType="end"/>
      </w:r>
    </w:p>
    <w:p w14:paraId="18F6F64C" w14:textId="4E499C23"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C.1.3</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_Toc168903449 \h </w:instrText>
      </w:r>
      <w:r>
        <w:rPr>
          <w:noProof/>
        </w:rPr>
      </w:r>
      <w:r>
        <w:rPr>
          <w:noProof/>
        </w:rPr>
        <w:fldChar w:fldCharType="separate"/>
      </w:r>
      <w:r>
        <w:rPr>
          <w:noProof/>
        </w:rPr>
        <w:t>40</w:t>
      </w:r>
      <w:r>
        <w:rPr>
          <w:noProof/>
        </w:rPr>
        <w:fldChar w:fldCharType="end"/>
      </w:r>
    </w:p>
    <w:p w14:paraId="55538113" w14:textId="5F42229E"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C.1.4</w:t>
      </w:r>
      <w:r>
        <w:rPr>
          <w:rFonts w:asciiTheme="minorHAnsi" w:eastAsiaTheme="minorEastAsia" w:hAnsiTheme="minorHAnsi" w:cstheme="minorBidi"/>
          <w:noProof/>
          <w:kern w:val="2"/>
          <w:sz w:val="24"/>
          <w:szCs w:val="24"/>
          <w:lang w:val="en-US"/>
          <w14:ligatures w14:val="standardContextual"/>
        </w:rPr>
        <w:tab/>
      </w:r>
      <w:r>
        <w:rPr>
          <w:noProof/>
        </w:rPr>
        <w:t>Description of the Rendering Format for Pixel Streaming Profiles</w:t>
      </w:r>
      <w:r>
        <w:rPr>
          <w:noProof/>
        </w:rPr>
        <w:tab/>
      </w:r>
      <w:r>
        <w:rPr>
          <w:noProof/>
        </w:rPr>
        <w:fldChar w:fldCharType="begin"/>
      </w:r>
      <w:r>
        <w:rPr>
          <w:noProof/>
        </w:rPr>
        <w:instrText xml:space="preserve"> PAGEREF _Toc168903450 \h </w:instrText>
      </w:r>
      <w:r>
        <w:rPr>
          <w:noProof/>
        </w:rPr>
      </w:r>
      <w:r>
        <w:rPr>
          <w:noProof/>
        </w:rPr>
        <w:fldChar w:fldCharType="separate"/>
      </w:r>
      <w:r>
        <w:rPr>
          <w:noProof/>
        </w:rPr>
        <w:t>42</w:t>
      </w:r>
      <w:r>
        <w:rPr>
          <w:noProof/>
        </w:rPr>
        <w:fldChar w:fldCharType="end"/>
      </w:r>
    </w:p>
    <w:p w14:paraId="7F8B89F8" w14:textId="12021E6C"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C.1.5</w:t>
      </w:r>
      <w:r>
        <w:rPr>
          <w:rFonts w:asciiTheme="minorHAnsi" w:eastAsiaTheme="minorEastAsia" w:hAnsiTheme="minorHAnsi" w:cstheme="minorBidi"/>
          <w:noProof/>
          <w:kern w:val="2"/>
          <w:sz w:val="24"/>
          <w:szCs w:val="24"/>
          <w:lang w:val="en-US"/>
          <w14:ligatures w14:val="standardContextual"/>
        </w:rPr>
        <w:tab/>
      </w:r>
      <w:r>
        <w:rPr>
          <w:noProof/>
        </w:rPr>
        <w:t>Profile Restrictions and Requirements</w:t>
      </w:r>
      <w:r>
        <w:rPr>
          <w:noProof/>
        </w:rPr>
        <w:tab/>
      </w:r>
      <w:r>
        <w:rPr>
          <w:noProof/>
        </w:rPr>
        <w:fldChar w:fldCharType="begin"/>
      </w:r>
      <w:r>
        <w:rPr>
          <w:noProof/>
        </w:rPr>
        <w:instrText xml:space="preserve"> PAGEREF _Toc168903451 \h </w:instrText>
      </w:r>
      <w:r>
        <w:rPr>
          <w:noProof/>
        </w:rPr>
      </w:r>
      <w:r>
        <w:rPr>
          <w:noProof/>
        </w:rPr>
        <w:fldChar w:fldCharType="separate"/>
      </w:r>
      <w:r>
        <w:rPr>
          <w:noProof/>
        </w:rPr>
        <w:t>46</w:t>
      </w:r>
      <w:r>
        <w:rPr>
          <w:noProof/>
        </w:rPr>
        <w:fldChar w:fldCharType="end"/>
      </w:r>
    </w:p>
    <w:p w14:paraId="2738E7A8" w14:textId="154E42EF" w:rsidR="006714AC" w:rsidRDefault="006714AC">
      <w:pPr>
        <w:pStyle w:val="TOC2"/>
        <w:rPr>
          <w:rFonts w:asciiTheme="minorHAnsi" w:eastAsiaTheme="minorEastAsia" w:hAnsiTheme="minorHAnsi" w:cstheme="minorBidi"/>
          <w:noProof/>
          <w:kern w:val="2"/>
          <w:sz w:val="24"/>
          <w:szCs w:val="24"/>
          <w:lang w:val="en-US"/>
          <w14:ligatures w14:val="standardContextual"/>
        </w:rPr>
      </w:pPr>
      <w:r>
        <w:rPr>
          <w:noProof/>
        </w:rPr>
        <w:t>C.2  Adaptive Split Rendering Profile</w:t>
      </w:r>
      <w:r>
        <w:rPr>
          <w:noProof/>
        </w:rPr>
        <w:tab/>
      </w:r>
      <w:r>
        <w:rPr>
          <w:noProof/>
        </w:rPr>
        <w:fldChar w:fldCharType="begin"/>
      </w:r>
      <w:r>
        <w:rPr>
          <w:noProof/>
        </w:rPr>
        <w:instrText xml:space="preserve"> PAGEREF _Toc168903452 \h </w:instrText>
      </w:r>
      <w:r>
        <w:rPr>
          <w:noProof/>
        </w:rPr>
      </w:r>
      <w:r>
        <w:rPr>
          <w:noProof/>
        </w:rPr>
        <w:fldChar w:fldCharType="separate"/>
      </w:r>
      <w:r>
        <w:rPr>
          <w:noProof/>
        </w:rPr>
        <w:t>46</w:t>
      </w:r>
      <w:r>
        <w:rPr>
          <w:noProof/>
        </w:rPr>
        <w:fldChar w:fldCharType="end"/>
      </w:r>
    </w:p>
    <w:p w14:paraId="4D1BD58C" w14:textId="66433923"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C.2.1 Introduction</w:t>
      </w:r>
      <w:r>
        <w:rPr>
          <w:noProof/>
        </w:rPr>
        <w:tab/>
      </w:r>
      <w:r>
        <w:rPr>
          <w:noProof/>
        </w:rPr>
        <w:fldChar w:fldCharType="begin"/>
      </w:r>
      <w:r>
        <w:rPr>
          <w:noProof/>
        </w:rPr>
        <w:instrText xml:space="preserve"> PAGEREF _Toc168903453 \h </w:instrText>
      </w:r>
      <w:r>
        <w:rPr>
          <w:noProof/>
        </w:rPr>
      </w:r>
      <w:r>
        <w:rPr>
          <w:noProof/>
        </w:rPr>
        <w:fldChar w:fldCharType="separate"/>
      </w:r>
      <w:r>
        <w:rPr>
          <w:noProof/>
        </w:rPr>
        <w:t>46</w:t>
      </w:r>
      <w:r>
        <w:rPr>
          <w:noProof/>
        </w:rPr>
        <w:fldChar w:fldCharType="end"/>
      </w:r>
    </w:p>
    <w:p w14:paraId="3FDC3A92" w14:textId="779F9FB8"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C.2.2 Procedures and Call Flows</w:t>
      </w:r>
      <w:r>
        <w:rPr>
          <w:noProof/>
        </w:rPr>
        <w:tab/>
      </w:r>
      <w:r>
        <w:rPr>
          <w:noProof/>
        </w:rPr>
        <w:fldChar w:fldCharType="begin"/>
      </w:r>
      <w:r>
        <w:rPr>
          <w:noProof/>
        </w:rPr>
        <w:instrText xml:space="preserve"> PAGEREF _Toc168903454 \h </w:instrText>
      </w:r>
      <w:r>
        <w:rPr>
          <w:noProof/>
        </w:rPr>
      </w:r>
      <w:r>
        <w:rPr>
          <w:noProof/>
        </w:rPr>
        <w:fldChar w:fldCharType="separate"/>
      </w:r>
      <w:r>
        <w:rPr>
          <w:noProof/>
        </w:rPr>
        <w:t>46</w:t>
      </w:r>
      <w:r>
        <w:rPr>
          <w:noProof/>
        </w:rPr>
        <w:fldChar w:fldCharType="end"/>
      </w:r>
    </w:p>
    <w:p w14:paraId="7EBFBD4A" w14:textId="5FC87CB4"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C.2.3  Metadata Formats</w:t>
      </w:r>
      <w:r>
        <w:rPr>
          <w:noProof/>
        </w:rPr>
        <w:tab/>
      </w:r>
      <w:r>
        <w:rPr>
          <w:noProof/>
        </w:rPr>
        <w:fldChar w:fldCharType="begin"/>
      </w:r>
      <w:r>
        <w:rPr>
          <w:noProof/>
        </w:rPr>
        <w:instrText xml:space="preserve"> PAGEREF _Toc168903455 \h </w:instrText>
      </w:r>
      <w:r>
        <w:rPr>
          <w:noProof/>
        </w:rPr>
      </w:r>
      <w:r>
        <w:rPr>
          <w:noProof/>
        </w:rPr>
        <w:fldChar w:fldCharType="separate"/>
      </w:r>
      <w:r>
        <w:rPr>
          <w:noProof/>
        </w:rPr>
        <w:t>48</w:t>
      </w:r>
      <w:r>
        <w:rPr>
          <w:noProof/>
        </w:rPr>
        <w:fldChar w:fldCharType="end"/>
      </w:r>
    </w:p>
    <w:p w14:paraId="1CCDC050" w14:textId="13BB2B90"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C.2.4  SRC Capabilities</w:t>
      </w:r>
      <w:r>
        <w:rPr>
          <w:noProof/>
        </w:rPr>
        <w:tab/>
      </w:r>
      <w:r>
        <w:rPr>
          <w:noProof/>
        </w:rPr>
        <w:fldChar w:fldCharType="begin"/>
      </w:r>
      <w:r>
        <w:rPr>
          <w:noProof/>
        </w:rPr>
        <w:instrText xml:space="preserve"> PAGEREF _Toc168903456 \h </w:instrText>
      </w:r>
      <w:r>
        <w:rPr>
          <w:noProof/>
        </w:rPr>
      </w:r>
      <w:r>
        <w:rPr>
          <w:noProof/>
        </w:rPr>
        <w:fldChar w:fldCharType="separate"/>
      </w:r>
      <w:r>
        <w:rPr>
          <w:noProof/>
        </w:rPr>
        <w:t>50</w:t>
      </w:r>
      <w:r>
        <w:rPr>
          <w:noProof/>
        </w:rPr>
        <w:fldChar w:fldCharType="end"/>
      </w:r>
    </w:p>
    <w:p w14:paraId="1C577D6E" w14:textId="5E229A26"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C.2.5  SRS Capabilities</w:t>
      </w:r>
      <w:r>
        <w:rPr>
          <w:noProof/>
        </w:rPr>
        <w:tab/>
      </w:r>
      <w:r>
        <w:rPr>
          <w:noProof/>
        </w:rPr>
        <w:fldChar w:fldCharType="begin"/>
      </w:r>
      <w:r>
        <w:rPr>
          <w:noProof/>
        </w:rPr>
        <w:instrText xml:space="preserve"> PAGEREF _Toc168903457 \h </w:instrText>
      </w:r>
      <w:r>
        <w:rPr>
          <w:noProof/>
        </w:rPr>
      </w:r>
      <w:r>
        <w:rPr>
          <w:noProof/>
        </w:rPr>
        <w:fldChar w:fldCharType="separate"/>
      </w:r>
      <w:r>
        <w:rPr>
          <w:noProof/>
        </w:rPr>
        <w:t>51</w:t>
      </w:r>
      <w:r>
        <w:rPr>
          <w:noProof/>
        </w:rPr>
        <w:fldChar w:fldCharType="end"/>
      </w:r>
    </w:p>
    <w:p w14:paraId="6373998F" w14:textId="081778E6"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 xml:space="preserve">C.2.6 </w:t>
      </w:r>
      <w:r>
        <w:rPr>
          <w:rFonts w:asciiTheme="minorHAnsi" w:eastAsiaTheme="minorEastAsia" w:hAnsiTheme="minorHAnsi" w:cstheme="minorBidi"/>
          <w:noProof/>
          <w:kern w:val="2"/>
          <w:sz w:val="24"/>
          <w:szCs w:val="24"/>
          <w:lang w:val="en-US"/>
          <w14:ligatures w14:val="standardContextual"/>
        </w:rPr>
        <w:tab/>
      </w:r>
      <w:r>
        <w:rPr>
          <w:noProof/>
        </w:rPr>
        <w:t>Profile identifiers</w:t>
      </w:r>
      <w:r>
        <w:rPr>
          <w:noProof/>
        </w:rPr>
        <w:tab/>
      </w:r>
      <w:r>
        <w:rPr>
          <w:noProof/>
        </w:rPr>
        <w:fldChar w:fldCharType="begin"/>
      </w:r>
      <w:r>
        <w:rPr>
          <w:noProof/>
        </w:rPr>
        <w:instrText xml:space="preserve"> PAGEREF _Toc168903458 \h </w:instrText>
      </w:r>
      <w:r>
        <w:rPr>
          <w:noProof/>
        </w:rPr>
      </w:r>
      <w:r>
        <w:rPr>
          <w:noProof/>
        </w:rPr>
        <w:fldChar w:fldCharType="separate"/>
      </w:r>
      <w:r>
        <w:rPr>
          <w:noProof/>
        </w:rPr>
        <w:t>51</w:t>
      </w:r>
      <w:r>
        <w:rPr>
          <w:noProof/>
        </w:rPr>
        <w:fldChar w:fldCharType="end"/>
      </w:r>
    </w:p>
    <w:p w14:paraId="64D6F06B" w14:textId="1A3B1E53"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C.2.7 Extension to Client API Functions</w:t>
      </w:r>
      <w:r>
        <w:rPr>
          <w:noProof/>
        </w:rPr>
        <w:tab/>
      </w:r>
      <w:r>
        <w:rPr>
          <w:noProof/>
        </w:rPr>
        <w:fldChar w:fldCharType="begin"/>
      </w:r>
      <w:r>
        <w:rPr>
          <w:noProof/>
        </w:rPr>
        <w:instrText xml:space="preserve"> PAGEREF _Toc168903459 \h </w:instrText>
      </w:r>
      <w:r>
        <w:rPr>
          <w:noProof/>
        </w:rPr>
      </w:r>
      <w:r>
        <w:rPr>
          <w:noProof/>
        </w:rPr>
        <w:fldChar w:fldCharType="separate"/>
      </w:r>
      <w:r>
        <w:rPr>
          <w:noProof/>
        </w:rPr>
        <w:t>52</w:t>
      </w:r>
      <w:r>
        <w:rPr>
          <w:noProof/>
        </w:rPr>
        <w:fldChar w:fldCharType="end"/>
      </w:r>
    </w:p>
    <w:p w14:paraId="24D2212C" w14:textId="59B5151C" w:rsidR="006714AC" w:rsidRDefault="006714AC">
      <w:pPr>
        <w:pStyle w:val="TOC3"/>
        <w:rPr>
          <w:rFonts w:asciiTheme="minorHAnsi" w:eastAsiaTheme="minorEastAsia" w:hAnsiTheme="minorHAnsi" w:cstheme="minorBidi"/>
          <w:noProof/>
          <w:kern w:val="2"/>
          <w:sz w:val="24"/>
          <w:szCs w:val="24"/>
          <w:lang w:val="en-US"/>
          <w14:ligatures w14:val="standardContextual"/>
        </w:rPr>
      </w:pPr>
      <w:r>
        <w:rPr>
          <w:noProof/>
        </w:rPr>
        <w:t>C.2.8 Implementation Guidelines for Adaptive Split Rendering</w:t>
      </w:r>
      <w:r>
        <w:rPr>
          <w:noProof/>
        </w:rPr>
        <w:tab/>
      </w:r>
      <w:r>
        <w:rPr>
          <w:noProof/>
        </w:rPr>
        <w:fldChar w:fldCharType="begin"/>
      </w:r>
      <w:r>
        <w:rPr>
          <w:noProof/>
        </w:rPr>
        <w:instrText xml:space="preserve"> PAGEREF _Toc168903460 \h </w:instrText>
      </w:r>
      <w:r>
        <w:rPr>
          <w:noProof/>
        </w:rPr>
      </w:r>
      <w:r>
        <w:rPr>
          <w:noProof/>
        </w:rPr>
        <w:fldChar w:fldCharType="separate"/>
      </w:r>
      <w:r>
        <w:rPr>
          <w:noProof/>
        </w:rPr>
        <w:t>52</w:t>
      </w:r>
      <w:r>
        <w:rPr>
          <w:noProof/>
        </w:rPr>
        <w:fldChar w:fldCharType="end"/>
      </w:r>
    </w:p>
    <w:p w14:paraId="0B9E3498" w14:textId="15220B53"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8903388"/>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8903389"/>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8903390"/>
      <w:bookmarkEnd w:id="22"/>
      <w:r w:rsidRPr="004D3578">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890339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77777777" w:rsidR="0050596A" w:rsidRDefault="0050596A" w:rsidP="0050596A">
      <w:pPr>
        <w:pStyle w:val="EX"/>
      </w:pPr>
      <w:r>
        <w:t>[17]</w:t>
      </w:r>
      <w:r>
        <w:tab/>
      </w:r>
      <w:r>
        <w:tab/>
        <w:t>3GPP TS 26.247: "Transparent end-to-end Packet-switched Streaming Services (PSS); Progressive Download and Dynamic Adaptive Streaming over HTTP (3GP-DASH)".</w:t>
      </w:r>
    </w:p>
    <w:p w14:paraId="43634F8D" w14:textId="44A42C81" w:rsidR="0050596A" w:rsidRPr="005C0008" w:rsidRDefault="0050596A" w:rsidP="005C0008">
      <w:pPr>
        <w:keepLines/>
        <w:ind w:left="1702" w:hanging="1418"/>
      </w:pP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890339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890339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890339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8903395"/>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168903396"/>
      <w:r>
        <w:t>4</w:t>
      </w:r>
      <w:r>
        <w:tab/>
        <w:t>General</w:t>
      </w:r>
      <w:bookmarkEnd w:id="31"/>
    </w:p>
    <w:p w14:paraId="31146952" w14:textId="77777777" w:rsidR="00C70567" w:rsidRDefault="00C70567" w:rsidP="00C70567">
      <w:pPr>
        <w:pStyle w:val="Heading2"/>
      </w:pPr>
      <w:bookmarkStart w:id="32" w:name="_Toc168903397"/>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168903398"/>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168903399"/>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168903400"/>
      <w:r>
        <w:t>5</w:t>
      </w:r>
      <w:r w:rsidRPr="004D3578">
        <w:t>.1</w:t>
      </w:r>
      <w:r w:rsidRPr="004D3578">
        <w:tab/>
      </w:r>
      <w:r>
        <w:t>Reference Architecture</w:t>
      </w:r>
      <w:bookmarkEnd w:id="36"/>
    </w:p>
    <w:p w14:paraId="387C2F6E" w14:textId="77777777" w:rsidR="00C70567" w:rsidRDefault="00C70567" w:rsidP="00C70567">
      <w:pPr>
        <w:pStyle w:val="Heading3"/>
      </w:pPr>
      <w:bookmarkStart w:id="37" w:name="_Toc168903401"/>
      <w:bookmarkStart w:id="38" w:name="_Hlk162956290"/>
      <w:r>
        <w:t>5.1.1</w:t>
      </w:r>
      <w:r>
        <w:tab/>
        <w:t>Introduction</w:t>
      </w:r>
      <w:bookmarkEnd w:id="37"/>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0E2E063B" w:rsidR="00C70567" w:rsidRDefault="00C70567" w:rsidP="00C70567">
      <w:pPr>
        <w:pStyle w:val="ListParagraph"/>
        <w:numPr>
          <w:ilvl w:val="0"/>
          <w:numId w:val="24"/>
        </w:numPr>
      </w:pPr>
      <w:r>
        <w:t xml:space="preserve">Split-Rendering Client (SRC): This function is responsible for discovering the UE media capabilities and negotiating with the Split-Rendering Server (SRS) to agree on the split-rendering process. </w:t>
      </w:r>
    </w:p>
    <w:p w14:paraId="2EB9416E" w14:textId="77777777" w:rsidR="00C70567" w:rsidRDefault="00C70567" w:rsidP="00C70567">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140FEB63" w14:textId="77777777" w:rsidR="00C70567" w:rsidRDefault="00C70567" w:rsidP="00C70567">
      <w:pPr>
        <w:pStyle w:val="ListParagraph"/>
        <w:numPr>
          <w:ilvl w:val="0"/>
          <w:numId w:val="24"/>
        </w:numPr>
      </w:pPr>
      <w:r>
        <w:t>Media Application Function (AF): responsible for provisioning, QoS allocation, and edge resource discovery.</w:t>
      </w:r>
    </w:p>
    <w:p w14:paraId="41C5E0F3" w14:textId="394688E1" w:rsidR="00C70567" w:rsidRDefault="00C70567" w:rsidP="00C70567">
      <w:pPr>
        <w:pStyle w:val="ListParagraph"/>
        <w:numPr>
          <w:ilvl w:val="0"/>
          <w:numId w:val="24"/>
        </w:numPr>
      </w:pPr>
      <w:r>
        <w:t>Media Application Provider: The Media Application Provider that offers the service.</w:t>
      </w:r>
    </w:p>
    <w:p w14:paraId="5F5395A7" w14:textId="77777777" w:rsidR="00C70567" w:rsidRDefault="00C70567" w:rsidP="00C70567">
      <w:pPr>
        <w:pStyle w:val="ListParagraph"/>
        <w:numPr>
          <w:ilvl w:val="0"/>
          <w:numId w:val="24"/>
        </w:numPr>
      </w:pPr>
      <w:r>
        <w:t>Application: The application running on UE.</w:t>
      </w:r>
    </w:p>
    <w:p w14:paraId="24A11D88" w14:textId="77777777" w:rsidR="00C70567" w:rsidRDefault="00C70567" w:rsidP="00C70567">
      <w:pPr>
        <w:pStyle w:val="ListParagraph"/>
        <w:numPr>
          <w:ilvl w:val="0"/>
          <w:numId w:val="24"/>
        </w:numPr>
      </w:pPr>
      <w:r>
        <w:t>Media Session Handler (MSH): is the entity on UE that is responsible for the control plane communication with the AF.</w:t>
      </w:r>
    </w:p>
    <w:p w14:paraId="27B1E508" w14:textId="3F3E418F" w:rsidR="000D2BD4" w:rsidRDefault="000D2BD4" w:rsidP="00C70567">
      <w:pPr>
        <w:pStyle w:val="ListParagraph"/>
        <w:numPr>
          <w:ilvl w:val="0"/>
          <w:numId w:val="24"/>
        </w:numPr>
      </w:pPr>
      <w:r>
        <w:t>XR Runtime: Set of functions provided by XR Device to the XR Application to create XR experiences.</w:t>
      </w:r>
    </w:p>
    <w:p w14:paraId="53F6B988" w14:textId="77777777" w:rsidR="00C70567" w:rsidRDefault="00C70567" w:rsidP="00C70567">
      <w:pPr>
        <w:pStyle w:val="Heading3"/>
      </w:pPr>
      <w:bookmarkStart w:id="39" w:name="_Toc168903402"/>
      <w:bookmarkEnd w:id="38"/>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77777777" w:rsidR="00C70567" w:rsidRDefault="00C70567" w:rsidP="00C70567">
      <w:pPr>
        <w:pStyle w:val="ListParagraph"/>
        <w:numPr>
          <w:ilvl w:val="0"/>
          <w:numId w:val="25"/>
        </w:numPr>
      </w:pPr>
      <w:bookmarkStart w:id="40" w:name="MCCQCTEMPBM_00000109"/>
      <w:r>
        <w:t>The Media Access Functions: allows for fetching and processing of the pre-rendered media in preparation of final display. The MAF is also responsible for the carriage of any metadata or local media to the split rendering server.</w:t>
      </w:r>
    </w:p>
    <w:p w14:paraId="2FC86FC6" w14:textId="14950E85" w:rsidR="00C70567" w:rsidRDefault="00C70567" w:rsidP="00C70567">
      <w:pPr>
        <w:pStyle w:val="ListParagraph"/>
        <w:numPr>
          <w:ilvl w:val="0"/>
          <w:numId w:val="25"/>
        </w:numPr>
      </w:pPr>
      <w:bookmarkStart w:id="41" w:name="MCCQCTEMPBM_00000110"/>
      <w:bookmarkEnd w:id="40"/>
      <w:r>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355AB89E" w:rsidR="00C70567" w:rsidRDefault="00C70567" w:rsidP="00C70567">
      <w:pPr>
        <w:pStyle w:val="ListParagraph"/>
        <w:numPr>
          <w:ilvl w:val="0"/>
          <w:numId w:val="25"/>
        </w:numPr>
      </w:pPr>
      <w:bookmarkStart w:id="42" w:name="MCCQCTEMPBM_00000111"/>
      <w:bookmarkEnd w:id="41"/>
      <w:r>
        <w:t>The XR source management is responsible for gathering timed metadata such as pose and action information and sending it to the SRS.</w:t>
      </w:r>
    </w:p>
    <w:p w14:paraId="66CA3B28" w14:textId="014C99BB" w:rsidR="008E2E4B" w:rsidRDefault="008E2E4B" w:rsidP="00C70567">
      <w:pPr>
        <w:pStyle w:val="ListParagraph"/>
        <w:numPr>
          <w:ilvl w:val="0"/>
          <w:numId w:val="25"/>
        </w:numPr>
      </w:pPr>
      <w:r>
        <w:rPr>
          <w:rFonts w:ascii="Aptos" w:hAnsi="Aptos"/>
          <w:color w:val="000000"/>
          <w:sz w:val="22"/>
          <w:szCs w:val="22"/>
          <w:shd w:val="clear" w:color="auto" w:fill="FFFFFF"/>
        </w:rPr>
        <w:t>XR Runtime: Set of functions provided by</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Device to the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Application to create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experiences.</w:t>
      </w:r>
    </w:p>
    <w:p w14:paraId="17B59A5D" w14:textId="77777777" w:rsidR="00C70567" w:rsidRDefault="00C70567" w:rsidP="00C70567">
      <w:pPr>
        <w:pStyle w:val="Heading3"/>
      </w:pPr>
      <w:bookmarkStart w:id="43" w:name="_Toc168903403"/>
      <w:bookmarkEnd w:id="42"/>
      <w:r>
        <w:t>5.1.3</w:t>
      </w:r>
      <w:r>
        <w:tab/>
        <w:t>End-to-End Architecture</w:t>
      </w:r>
      <w:bookmarkEnd w:id="43"/>
    </w:p>
    <w:p w14:paraId="2CEF9DF4" w14:textId="77777777" w:rsidR="00C70567" w:rsidRDefault="00C70567" w:rsidP="00C70567"/>
    <w:p w14:paraId="7F8B6E02" w14:textId="6564C234" w:rsidR="00C70567" w:rsidRDefault="00E339BA" w:rsidP="00C70567">
      <w:pPr>
        <w:pStyle w:val="TH"/>
      </w:pPr>
      <w:bookmarkStart w:id="44" w:name="MCCQCTEMPBM_00000091"/>
      <w:r w:rsidRPr="00E339BA">
        <w:rPr>
          <w:rFonts w:ascii="Times New Roman" w:hAnsi="Times New Roman"/>
          <w:b w:val="0"/>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r w:rsidRPr="00E339BA" w:rsidDel="00E339BA">
        <w:rPr>
          <w:noProof/>
        </w:rPr>
        <w:t xml:space="preserve"> </w:t>
      </w:r>
      <w:bookmarkEnd w:id="44"/>
    </w:p>
    <w:p w14:paraId="230830CC" w14:textId="5A78C5AA" w:rsidR="00C70567" w:rsidRDefault="00C70567" w:rsidP="00C70567">
      <w:pPr>
        <w:pStyle w:val="TF"/>
      </w:pPr>
      <w:r w:rsidRPr="000F309B">
        <w:t>Figure</w:t>
      </w:r>
      <w:r>
        <w:t xml:space="preserve"> 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6643E724" w:rsidR="00C70567" w:rsidRDefault="00C70567" w:rsidP="00C70567">
      <w:pPr>
        <w:ind w:left="284"/>
      </w:pPr>
      <w:r>
        <w:t xml:space="preserve">1. The Media Application Providers (AP)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71690E48" w:rsidR="00C70567" w:rsidRDefault="00C70567" w:rsidP="00C70567">
      <w:pPr>
        <w:ind w:left="284"/>
      </w:pPr>
      <w:r>
        <w:t xml:space="preserve">3.The communication between Media AF and SRS is through </w:t>
      </w:r>
      <w:r w:rsidR="00E339BA">
        <w:t>M</w:t>
      </w:r>
      <w:r>
        <w:t>3.  This interface is out of the scope of this document. This interface may for instance include the EDGE-3 interface.</w:t>
      </w:r>
    </w:p>
    <w:p w14:paraId="5EE24B59" w14:textId="6655E17B" w:rsidR="00C70567" w:rsidRDefault="00C70567" w:rsidP="00C70567">
      <w:pPr>
        <w:ind w:left="284"/>
      </w:pPr>
      <w:r>
        <w:t xml:space="preserve">4. The signaling as well as the media delivery between SRC and SRS is though </w:t>
      </w:r>
      <w:r w:rsidR="00E339BA">
        <w:t>M</w:t>
      </w:r>
      <w:r>
        <w:t xml:space="preserve">4. </w:t>
      </w:r>
      <w:r w:rsidRPr="00BE7BF6">
        <w:t xml:space="preserve"> </w:t>
      </w:r>
    </w:p>
    <w:p w14:paraId="2A718F18" w14:textId="07B81928" w:rsidR="00C70567" w:rsidRDefault="00C70567" w:rsidP="00C70567">
      <w:pPr>
        <w:ind w:left="284"/>
      </w:pPr>
      <w:r>
        <w:t xml:space="preserve">5. The Media AF may provide SR-related information to the Media Session Handler (MSH) through the </w:t>
      </w:r>
      <w:r w:rsidR="00E339BA">
        <w:t>M</w:t>
      </w:r>
      <w:r>
        <w:t>5 interface, as defined in  TS26.510.</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45" w:name="_Toc168903404"/>
      <w:r>
        <w:t>5.1.</w:t>
      </w:r>
      <w:r w:rsidR="00753ADC">
        <w:t>4</w:t>
      </w:r>
      <w:r>
        <w:tab/>
        <w:t>User Plane Architecture</w:t>
      </w:r>
      <w:bookmarkEnd w:id="45"/>
    </w:p>
    <w:p w14:paraId="1DA14537" w14:textId="5311F57F" w:rsidR="00C70567" w:rsidRDefault="00C70567" w:rsidP="00C70567">
      <w:r>
        <w:t>Figure 5.1.</w:t>
      </w:r>
      <w:r w:rsidR="00753ADC">
        <w:t>4</w:t>
      </w:r>
      <w:r>
        <w:t>-1 depicts the user plane architecture for split rendering.</w:t>
      </w:r>
    </w:p>
    <w:p w14:paraId="4EE90B26" w14:textId="00EE11E3" w:rsidR="00C70567" w:rsidRDefault="00C70567" w:rsidP="00C70567">
      <w:pPr>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r w:rsidR="00E339BA" w:rsidRPr="00E339BA">
        <w:rPr>
          <w:noProof/>
        </w:rPr>
        <w:t xml:space="preserve"> </w:t>
      </w:r>
      <w:r w:rsidRPr="00C87297" w:rsidDel="00C87297">
        <w:rPr>
          <w:noProof/>
        </w:rPr>
        <w:t xml:space="preserve"> </w:t>
      </w:r>
    </w:p>
    <w:p w14:paraId="5D5D852C" w14:textId="3ADAC419" w:rsidR="00C70567" w:rsidRDefault="00C70567" w:rsidP="00C70567">
      <w:pPr>
        <w:pStyle w:val="TF"/>
      </w:pPr>
      <w:r w:rsidRPr="000F309B">
        <w:t>Figure</w:t>
      </w:r>
      <w:r>
        <w:t xml:space="preserve"> 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5A1BBAF" w:rsidR="00C70567" w:rsidRDefault="00C70567" w:rsidP="00C70567">
      <w:r>
        <w:t xml:space="preserve">In the context of split rendering, the </w:t>
      </w:r>
      <w:r w:rsidR="00401884">
        <w:t>M</w:t>
      </w:r>
      <w:r>
        <w:t>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6" w:name="_Toc168903405"/>
      <w:r>
        <w:t>5.2</w:t>
      </w:r>
      <w:r>
        <w:tab/>
        <w:t>Procedures and Call Flows</w:t>
      </w:r>
      <w:bookmarkEnd w:id="46"/>
    </w:p>
    <w:p w14:paraId="7AC64775" w14:textId="77777777" w:rsidR="00C70567" w:rsidRDefault="00C70567" w:rsidP="00C70567">
      <w:pPr>
        <w:pStyle w:val="Heading3"/>
      </w:pPr>
      <w:bookmarkStart w:id="47" w:name="_Toc168903406"/>
      <w:r>
        <w:t>5.2.1</w:t>
      </w:r>
      <w:r>
        <w:tab/>
        <w:t>Call flow for Split Rendering instance discovery</w:t>
      </w:r>
      <w:bookmarkEnd w:id="47"/>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C70567">
      <w:pPr>
        <w:keepNext/>
        <w:jc w:val="center"/>
      </w:pPr>
      <w:bookmarkStart w:id="48" w:name="MCCQCTEMPBM_00000092"/>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bookmarkEnd w:id="48"/>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24E5A94D" w:rsidR="00C70567" w:rsidRDefault="00C70567" w:rsidP="00C70567">
      <w:pPr>
        <w:pStyle w:val="EX"/>
        <w:numPr>
          <w:ilvl w:val="0"/>
          <w:numId w:val="16"/>
        </w:numPr>
      </w:pPr>
      <w:bookmarkStart w:id="49" w:name="MCCQCTEMPBM_00000112"/>
      <w:r>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78948E90" w:rsidR="00C70567" w:rsidRDefault="00C70567" w:rsidP="00C70567">
      <w:pPr>
        <w:pStyle w:val="EX"/>
        <w:numPr>
          <w:ilvl w:val="0"/>
          <w:numId w:val="16"/>
        </w:numPr>
      </w:pPr>
      <w:bookmarkStart w:id="50" w:name="MCCQCTEMPBM_00000113"/>
      <w:bookmarkEnd w:id="49"/>
      <w:r>
        <w:t xml:space="preserve">The Media Application Provider provisions the split-rendering session using </w:t>
      </w:r>
      <w:r w:rsidR="00F74FC7">
        <w:t>M</w:t>
      </w:r>
      <w:r>
        <w:t xml:space="preserve">1 and </w:t>
      </w:r>
      <w:r w:rsidR="00F74FC7">
        <w:t>M</w:t>
      </w:r>
      <w:r>
        <w:t>3, as defined in call flow of clauses 5.2.1.1. If the edge servers were provisioned in step 1, the edge servers ids are provided in this session to employ them for split-rendering.</w:t>
      </w:r>
    </w:p>
    <w:bookmarkEnd w:id="50"/>
    <w:p w14:paraId="326D0521" w14:textId="77777777" w:rsidR="00C70567" w:rsidRDefault="00C70567" w:rsidP="00C70567">
      <w:pPr>
        <w:pStyle w:val="EX"/>
        <w:ind w:left="644" w:firstLine="0"/>
      </w:pPr>
      <w:r>
        <w:t>NOTE: In the case of the client-driven edge management (TS 26.501 8.1), only the client-driven split-rendering (5.2.1.1) is applicable.</w:t>
      </w:r>
    </w:p>
    <w:p w14:paraId="1B6A91BE" w14:textId="77777777" w:rsidR="00C70567" w:rsidRPr="00807F4F" w:rsidRDefault="00C70567" w:rsidP="00C70567">
      <w:pPr>
        <w:pStyle w:val="EX"/>
        <w:numPr>
          <w:ilvl w:val="0"/>
          <w:numId w:val="16"/>
        </w:numPr>
      </w:pPr>
      <w:bookmarkStart w:id="51" w:name="MCCQCTEMPBM_00000114"/>
      <w:r>
        <w:t>The split-rendering session is set up according to clause 5.2.2.</w:t>
      </w:r>
    </w:p>
    <w:p w14:paraId="6265D5D3" w14:textId="77777777" w:rsidR="00C70567" w:rsidRPr="00D34D7D" w:rsidRDefault="00C70567" w:rsidP="00C70567">
      <w:pPr>
        <w:pStyle w:val="Heading4"/>
      </w:pPr>
      <w:bookmarkStart w:id="52" w:name="MCCQCTEMPBM_00000035"/>
      <w:bookmarkEnd w:id="51"/>
      <w:r>
        <w:t>5.2.1.2</w:t>
      </w:r>
      <w:r>
        <w:tab/>
        <w:t>Client-driven procedures and call flows</w:t>
      </w:r>
    </w:p>
    <w:bookmarkEnd w:id="52"/>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C70567">
      <w:pPr>
        <w:keepNext/>
        <w:jc w:val="center"/>
      </w:pPr>
      <w:bookmarkStart w:id="53" w:name="MCCQCTEMPBM_00000093"/>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bookmarkEnd w:id="53"/>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01780644" w:rsidR="00C70567" w:rsidRDefault="00C70567" w:rsidP="00C70567">
      <w:pPr>
        <w:pStyle w:val="EX"/>
        <w:numPr>
          <w:ilvl w:val="0"/>
          <w:numId w:val="29"/>
        </w:numPr>
      </w:pPr>
      <w:bookmarkStart w:id="54" w:name="MCCQCTEMPBM_00000115"/>
      <w:r>
        <w:t>The Media Application Provider requests from the Media AF, the creation of a Provisioning session for split rendering.</w:t>
      </w:r>
    </w:p>
    <w:p w14:paraId="3D41B967" w14:textId="133DFF0A" w:rsidR="00C70567" w:rsidRDefault="00C70567" w:rsidP="00C70567">
      <w:pPr>
        <w:pStyle w:val="EX"/>
        <w:numPr>
          <w:ilvl w:val="0"/>
          <w:numId w:val="29"/>
        </w:numPr>
      </w:pPr>
      <w:bookmarkStart w:id="55" w:name="MCCQCTEMPBM_00000116"/>
      <w:bookmarkEnd w:id="54"/>
      <w:r>
        <w:t>The SR configuration is announced to the MSH as part of the Service Access Information.</w:t>
      </w:r>
    </w:p>
    <w:p w14:paraId="1D727F29" w14:textId="2B4BD266" w:rsidR="00C70567" w:rsidRDefault="00C70567" w:rsidP="00C70567">
      <w:pPr>
        <w:pStyle w:val="EX"/>
        <w:numPr>
          <w:ilvl w:val="0"/>
          <w:numId w:val="29"/>
        </w:numPr>
      </w:pPr>
      <w:bookmarkStart w:id="56" w:name="MCCQCTEMPBM_00000117"/>
      <w:bookmarkEnd w:id="55"/>
      <w:r>
        <w:t>The Application requests the deployment of split rendering from the SRC.</w:t>
      </w:r>
    </w:p>
    <w:p w14:paraId="4C84FA19" w14:textId="16D362DB" w:rsidR="00C70567" w:rsidRDefault="00C70567" w:rsidP="00C70567">
      <w:pPr>
        <w:pStyle w:val="EX"/>
        <w:numPr>
          <w:ilvl w:val="0"/>
          <w:numId w:val="29"/>
        </w:numPr>
      </w:pPr>
      <w:bookmarkStart w:id="57" w:name="MCCQCTEMPBM_00000118"/>
      <w:bookmarkEnd w:id="56"/>
      <w:r>
        <w:t>The SRC requests the discovery of a suitable SRS from the MSH. It may provide the client’s media capabilities as input parameters.</w:t>
      </w:r>
    </w:p>
    <w:p w14:paraId="247B5F62" w14:textId="5839B053" w:rsidR="00C70567" w:rsidRDefault="00C70567" w:rsidP="00C70567">
      <w:pPr>
        <w:pStyle w:val="EX"/>
        <w:numPr>
          <w:ilvl w:val="0"/>
          <w:numId w:val="29"/>
        </w:numPr>
      </w:pPr>
      <w:bookmarkStart w:id="58" w:name="MCCQCTEMPBM_00000119"/>
      <w:bookmarkEnd w:id="57"/>
      <w:r>
        <w:t>The SRC and SRS negotiate the configuration of the split rendering session.</w:t>
      </w:r>
    </w:p>
    <w:p w14:paraId="2C070553" w14:textId="77777777" w:rsidR="00C70567" w:rsidRDefault="00C70567" w:rsidP="00C70567">
      <w:pPr>
        <w:pStyle w:val="EX"/>
        <w:numPr>
          <w:ilvl w:val="0"/>
          <w:numId w:val="29"/>
        </w:numPr>
      </w:pPr>
      <w:bookmarkStart w:id="59" w:name="MCCQCTEMPBM_00000120"/>
      <w:bookmarkEnd w:id="58"/>
      <w:r>
        <w:t>The SRS starts the split rendering process.</w:t>
      </w:r>
    </w:p>
    <w:p w14:paraId="24640903" w14:textId="099DF00E" w:rsidR="00C70567" w:rsidRDefault="00C70567" w:rsidP="00C70567">
      <w:pPr>
        <w:pStyle w:val="EX"/>
        <w:numPr>
          <w:ilvl w:val="0"/>
          <w:numId w:val="29"/>
        </w:numPr>
      </w:pPr>
      <w:r>
        <w:t xml:space="preserve">The SRC provides the session information via the </w:t>
      </w:r>
      <w:r w:rsidR="00401884">
        <w:t xml:space="preserve">M11 </w:t>
      </w:r>
      <w:r>
        <w:t xml:space="preserve">interface and requests the application of dynamic policy and subscription to network assistance from the Media AF, via the MSH. </w:t>
      </w:r>
    </w:p>
    <w:p w14:paraId="2CBA72FC" w14:textId="77777777" w:rsidR="00C70567" w:rsidRDefault="00C70567" w:rsidP="00C70567">
      <w:pPr>
        <w:pStyle w:val="EX"/>
        <w:numPr>
          <w:ilvl w:val="0"/>
          <w:numId w:val="29"/>
        </w:numPr>
      </w:pPr>
      <w:bookmarkStart w:id="60" w:name="MCCQCTEMPBM_00000121"/>
      <w:bookmarkEnd w:id="59"/>
      <w:r>
        <w:t>The SRC establishes the WebRTC session.</w:t>
      </w:r>
    </w:p>
    <w:bookmarkEnd w:id="60"/>
    <w:p w14:paraId="07D9FE8C" w14:textId="77F0ED5A" w:rsidR="00C70567" w:rsidRDefault="00C70567" w:rsidP="004D599B">
      <w:pPr>
        <w:pStyle w:val="EX"/>
        <w:numPr>
          <w:ilvl w:val="0"/>
          <w:numId w:val="29"/>
        </w:numPr>
      </w:pPr>
      <w:r>
        <w:t>The SRC informs the application that the split-rendering on edge is running</w:t>
      </w:r>
      <w:r w:rsidR="00F74FC7">
        <w:t xml:space="preserve"> via M7</w:t>
      </w:r>
      <w:r>
        <w:t>.</w:t>
      </w:r>
    </w:p>
    <w:p w14:paraId="510701E5" w14:textId="02E02F8A" w:rsidR="00C70567" w:rsidRDefault="00C70567" w:rsidP="004D599B">
      <w:pPr>
        <w:pStyle w:val="EX"/>
        <w:numPr>
          <w:ilvl w:val="0"/>
          <w:numId w:val="29"/>
        </w:numPr>
      </w:pPr>
      <w:r>
        <w:t>The SRC sends uplink metadata, such as pose and action information.</w:t>
      </w:r>
    </w:p>
    <w:p w14:paraId="14E0A182" w14:textId="6D8C70C9" w:rsidR="00C70567" w:rsidRDefault="00C70567" w:rsidP="004D599B">
      <w:pPr>
        <w:pStyle w:val="EX"/>
        <w:numPr>
          <w:ilvl w:val="0"/>
          <w:numId w:val="29"/>
        </w:numPr>
      </w:pPr>
      <w:r>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61" w:name="_Toc168903407"/>
      <w:r>
        <w:t>5.2.2</w:t>
      </w:r>
      <w:r>
        <w:tab/>
        <w:t>Call flow for Split Rendering session setup</w:t>
      </w:r>
      <w:bookmarkEnd w:id="61"/>
    </w:p>
    <w:p w14:paraId="14FC9EB1" w14:textId="1F9045F1" w:rsidR="00C70567" w:rsidRDefault="00C70567" w:rsidP="00C70567">
      <w:pPr>
        <w:rPr>
          <w:lang w:val="en-US"/>
        </w:rPr>
      </w:pPr>
      <w:r>
        <w:rPr>
          <w:lang w:val="en-US"/>
        </w:rPr>
        <w:t>The split rendering operation can be described by the call flow in Figure 5.2.2-1.</w:t>
      </w:r>
    </w:p>
    <w:bookmarkStart w:id="62" w:name="MCCQCTEMPBM_00000094"/>
    <w:p w14:paraId="3A60A09A" w14:textId="77777777" w:rsidR="00C70567" w:rsidRDefault="00616418" w:rsidP="00C70567">
      <w:pPr>
        <w:rPr>
          <w:noProof/>
          <w:lang w:val="en-US"/>
        </w:rPr>
      </w:pPr>
      <w:r w:rsidRPr="00616418">
        <w:rPr>
          <w:noProof/>
          <w:lang w:val="en-US"/>
        </w:rPr>
        <w:object w:dxaOrig="12684" w:dyaOrig="8340" w14:anchorId="1B5F5306">
          <v:shape id="_x0000_i1027" type="#_x0000_t75" alt="" style="width:445.85pt;height:353.2pt;mso-width-percent:0;mso-height-percent:0;mso-width-percent:0;mso-height-percent:0" o:ole="">
            <v:imagedata r:id="rId22" o:title=""/>
          </v:shape>
          <o:OLEObject Type="Embed" ProgID="Mscgen.Chart" ShapeID="_x0000_i1027" DrawAspect="Content" ObjectID="_1779594582" r:id="rId23"/>
        </w:object>
      </w:r>
      <w:bookmarkEnd w:id="6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6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6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77777777" w:rsidR="00C70567" w:rsidRDefault="00C70567" w:rsidP="00C70567">
      <w:pPr>
        <w:numPr>
          <w:ilvl w:val="0"/>
          <w:numId w:val="15"/>
        </w:numPr>
        <w:rPr>
          <w:lang w:val="en-US"/>
        </w:rPr>
      </w:pPr>
      <w:bookmarkStart w:id="64"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77777777" w:rsidR="00C70567" w:rsidRDefault="00C70567" w:rsidP="00C70567">
      <w:pPr>
        <w:numPr>
          <w:ilvl w:val="0"/>
          <w:numId w:val="15"/>
        </w:numPr>
        <w:rPr>
          <w:lang w:val="en-US"/>
        </w:rPr>
      </w:pPr>
      <w:bookmarkStart w:id="65" w:name="MCCQCTEMPBM_00000123"/>
      <w:bookmarkEnd w:id="64"/>
      <w:r>
        <w:rPr>
          <w:lang w:val="en-US"/>
        </w:rPr>
        <w:t>In response, the split rendering server creates a description of the split rendering output and the input it expects to receive from the UE.</w:t>
      </w:r>
    </w:p>
    <w:p w14:paraId="1ACCE435" w14:textId="77777777" w:rsidR="00C70567" w:rsidRDefault="00C70567" w:rsidP="00C70567">
      <w:pPr>
        <w:numPr>
          <w:ilvl w:val="0"/>
          <w:numId w:val="15"/>
        </w:numPr>
        <w:rPr>
          <w:lang w:val="en-US"/>
        </w:rPr>
      </w:pPr>
      <w:bookmarkStart w:id="66" w:name="MCCQCTEMPBM_00000124"/>
      <w:bookmarkEnd w:id="65"/>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415B9474" w14:textId="77777777" w:rsidR="00C70567" w:rsidRDefault="00C70567" w:rsidP="00C70567">
      <w:pPr>
        <w:numPr>
          <w:ilvl w:val="0"/>
          <w:numId w:val="15"/>
        </w:numPr>
        <w:rPr>
          <w:lang w:val="en-US"/>
        </w:rPr>
      </w:pPr>
      <w:bookmarkStart w:id="67" w:name="MCCQCTEMPBM_00000125"/>
      <w:bookmarkEnd w:id="66"/>
      <w:r>
        <w:rPr>
          <w:lang w:val="en-US"/>
        </w:rPr>
        <w:t>The Source Manager retrieves pose and user input from the XR runtime.</w:t>
      </w:r>
    </w:p>
    <w:p w14:paraId="715AFFC1" w14:textId="77777777" w:rsidR="00C70567" w:rsidRDefault="00C70567" w:rsidP="00C70567">
      <w:pPr>
        <w:numPr>
          <w:ilvl w:val="0"/>
          <w:numId w:val="15"/>
        </w:numPr>
        <w:rPr>
          <w:lang w:val="en-US"/>
        </w:rPr>
      </w:pPr>
      <w:bookmarkStart w:id="68" w:name="MCCQCTEMPBM_00000126"/>
      <w:bookmarkEnd w:id="67"/>
      <w:r>
        <w:rPr>
          <w:lang w:val="en-US"/>
        </w:rPr>
        <w:t>The Source Manager shares the pose predictions and user input actions with the split rendering server.</w:t>
      </w:r>
    </w:p>
    <w:p w14:paraId="4B12723E" w14:textId="77777777" w:rsidR="00C70567" w:rsidRDefault="00C70567" w:rsidP="00C70567">
      <w:pPr>
        <w:numPr>
          <w:ilvl w:val="0"/>
          <w:numId w:val="15"/>
        </w:numPr>
        <w:rPr>
          <w:lang w:val="en-US"/>
        </w:rPr>
      </w:pPr>
      <w:bookmarkStart w:id="69" w:name="MCCQCTEMPBM_00000127"/>
      <w:bookmarkEnd w:id="68"/>
      <w:r>
        <w:rPr>
          <w:lang w:val="en-US"/>
        </w:rPr>
        <w:t>The split rendering server uses that information to render the frame.</w:t>
      </w:r>
    </w:p>
    <w:p w14:paraId="1DB59A5A" w14:textId="77777777" w:rsidR="00C70567" w:rsidRDefault="00C70567" w:rsidP="00C70567">
      <w:pPr>
        <w:numPr>
          <w:ilvl w:val="0"/>
          <w:numId w:val="15"/>
        </w:numPr>
        <w:rPr>
          <w:lang w:val="en-US"/>
        </w:rPr>
      </w:pPr>
      <w:bookmarkStart w:id="70" w:name="MCCQCTEMPBM_00000128"/>
      <w:bookmarkEnd w:id="69"/>
      <w:r>
        <w:rPr>
          <w:lang w:val="en-US"/>
        </w:rPr>
        <w:t>The rendered frame is encoded and streamed down to the MAF.</w:t>
      </w:r>
    </w:p>
    <w:p w14:paraId="635953A2" w14:textId="4E81BDD5" w:rsidR="00015889" w:rsidRPr="00CC790F" w:rsidRDefault="00015889" w:rsidP="00015889">
      <w:pPr>
        <w:numPr>
          <w:ilvl w:val="0"/>
          <w:numId w:val="15"/>
        </w:numPr>
        <w:rPr>
          <w:szCs w:val="16"/>
          <w:lang w:val="en-US"/>
        </w:rPr>
      </w:pPr>
      <w:r w:rsidRPr="005B4658">
        <w:rPr>
          <w:szCs w:val="16"/>
        </w:rPr>
        <w:t>The MAF decodes and processes the received frame</w:t>
      </w:r>
      <w:r>
        <w:rPr>
          <w:szCs w:val="16"/>
        </w:rPr>
        <w:t>.</w:t>
      </w:r>
    </w:p>
    <w:p w14:paraId="74EA5C5E" w14:textId="612E3944" w:rsidR="00015889" w:rsidRPr="00CC790F" w:rsidRDefault="00015889" w:rsidP="00015889">
      <w:pPr>
        <w:numPr>
          <w:ilvl w:val="0"/>
          <w:numId w:val="15"/>
        </w:numPr>
        <w:rPr>
          <w:szCs w:val="16"/>
          <w:lang w:val="en-US"/>
        </w:rPr>
      </w:pPr>
      <w:r w:rsidRPr="005B4658">
        <w:rPr>
          <w:szCs w:val="16"/>
        </w:rPr>
        <w:t>The MAF passes the decoded frame to the Scene Manager which passes it to the XR Runtime</w:t>
      </w:r>
      <w:r>
        <w:rPr>
          <w:szCs w:val="16"/>
        </w:rPr>
        <w:t>.</w:t>
      </w:r>
    </w:p>
    <w:p w14:paraId="0C063902" w14:textId="02CDD879" w:rsidR="00015889" w:rsidRPr="00015889" w:rsidRDefault="00015889" w:rsidP="00015889">
      <w:pPr>
        <w:numPr>
          <w:ilvl w:val="0"/>
          <w:numId w:val="15"/>
        </w:numPr>
        <w:rPr>
          <w:szCs w:val="16"/>
          <w:lang w:val="en-US"/>
        </w:rPr>
      </w:pPr>
      <w:r w:rsidRPr="005B4658">
        <w:rPr>
          <w:szCs w:val="16"/>
        </w:rPr>
        <w:t>The XR runtime composes and renders the frame onto the display</w:t>
      </w:r>
      <w:r>
        <w:rPr>
          <w:szCs w:val="16"/>
        </w:rPr>
        <w:t>.</w:t>
      </w:r>
    </w:p>
    <w:bookmarkEnd w:id="70"/>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1" w:name="_Toc168903408"/>
      <w:r>
        <w:t>6</w:t>
      </w:r>
      <w:r w:rsidRPr="004D3578">
        <w:tab/>
      </w:r>
      <w:r>
        <w:t>Prerequisites</w:t>
      </w:r>
      <w:bookmarkEnd w:id="71"/>
    </w:p>
    <w:p w14:paraId="044ACBDD" w14:textId="77777777" w:rsidR="00C70567" w:rsidRDefault="00C70567" w:rsidP="00C70567">
      <w:pPr>
        <w:pStyle w:val="Heading2"/>
      </w:pPr>
      <w:bookmarkStart w:id="72" w:name="_Toc168903409"/>
      <w:r>
        <w:t>6.1</w:t>
      </w:r>
      <w:r>
        <w:tab/>
        <w:t>General</w:t>
      </w:r>
      <w:bookmarkEnd w:id="72"/>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3" w:name="_Toc168903410"/>
      <w:r>
        <w:t>6.2</w:t>
      </w:r>
      <w:r>
        <w:tab/>
        <w:t>Pre-requisites</w:t>
      </w:r>
      <w:r w:rsidDel="003C1867">
        <w:t xml:space="preserve"> </w:t>
      </w:r>
      <w:r>
        <w:t>on 5G System</w:t>
      </w:r>
      <w:bookmarkEnd w:id="73"/>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77777777" w:rsidR="00C70567" w:rsidRDefault="00C70567" w:rsidP="00C705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7E6ADC26" w14:textId="77777777" w:rsidR="00C70567" w:rsidRDefault="00C70567" w:rsidP="00C705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648C96F6" w14:textId="77777777" w:rsidR="00C70567" w:rsidRPr="003C1867" w:rsidRDefault="00C70567" w:rsidP="00C705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74" w:name="_Toc168903411"/>
      <w:r>
        <w:t>6.</w:t>
      </w:r>
      <w:r w:rsidR="00044612">
        <w:t>3</w:t>
      </w:r>
      <w:r>
        <w:tab/>
        <w:t>Pre-requisites</w:t>
      </w:r>
      <w:r w:rsidDel="003C1867">
        <w:t xml:space="preserve"> </w:t>
      </w:r>
      <w:r>
        <w:t>on Device APIs and Functionality</w:t>
      </w:r>
      <w:bookmarkEnd w:id="74"/>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77777777" w:rsidR="00C70567" w:rsidRPr="00336173" w:rsidRDefault="00C70567" w:rsidP="00C705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50316359" w14:textId="77777777" w:rsidR="00C70567" w:rsidRDefault="00C70567" w:rsidP="00C705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75" w:name="_Toc168903412"/>
      <w:r>
        <w:t>7</w:t>
      </w:r>
      <w:r>
        <w:tab/>
        <w:t>Network Support</w:t>
      </w:r>
      <w:bookmarkEnd w:id="75"/>
      <w:r>
        <w:t xml:space="preserve"> </w:t>
      </w:r>
    </w:p>
    <w:p w14:paraId="76D28A02" w14:textId="77777777" w:rsidR="00C70567" w:rsidRDefault="00C70567" w:rsidP="00C70567">
      <w:pPr>
        <w:pStyle w:val="Heading2"/>
      </w:pPr>
      <w:bookmarkStart w:id="76" w:name="_Toc168903413"/>
      <w:r>
        <w:t>7.1</w:t>
      </w:r>
      <w:r>
        <w:tab/>
        <w:t>Overview</w:t>
      </w:r>
      <w:bookmarkEnd w:id="76"/>
    </w:p>
    <w:p w14:paraId="060577B3" w14:textId="77777777" w:rsidR="00C70567" w:rsidRDefault="00C70567" w:rsidP="00C70567">
      <w:r>
        <w:t>The Split Rendering MSE stands to benefit from the several procedures that the network offers. These include but are not limited to:</w:t>
      </w:r>
    </w:p>
    <w:p w14:paraId="1ACDC301" w14:textId="77777777" w:rsidR="00C70567" w:rsidRDefault="00C70567" w:rsidP="00C70567">
      <w:pPr>
        <w:pStyle w:val="ListParagraph"/>
        <w:numPr>
          <w:ilvl w:val="0"/>
          <w:numId w:val="38"/>
        </w:numPr>
      </w:pPr>
      <w:bookmarkStart w:id="77" w:name="MCCQCTEMPBM_00000129"/>
      <w:r>
        <w:t>Dynamic QoS and charging,</w:t>
      </w:r>
    </w:p>
    <w:p w14:paraId="62BEC0F2" w14:textId="77777777" w:rsidR="00C70567" w:rsidRDefault="00C70567" w:rsidP="00C70567">
      <w:pPr>
        <w:pStyle w:val="ListParagraph"/>
        <w:numPr>
          <w:ilvl w:val="0"/>
          <w:numId w:val="38"/>
        </w:numPr>
      </w:pPr>
      <w:bookmarkStart w:id="78" w:name="MCCQCTEMPBM_00000130"/>
      <w:bookmarkEnd w:id="77"/>
      <w:r>
        <w:t>Edge resources,</w:t>
      </w:r>
    </w:p>
    <w:p w14:paraId="4AFCFDF9" w14:textId="77777777" w:rsidR="00C70567" w:rsidRDefault="00C70567" w:rsidP="00C70567">
      <w:pPr>
        <w:pStyle w:val="ListParagraph"/>
        <w:numPr>
          <w:ilvl w:val="0"/>
          <w:numId w:val="38"/>
        </w:numPr>
      </w:pPr>
      <w:bookmarkStart w:id="79" w:name="MCCQCTEMPBM_00000131"/>
      <w:bookmarkEnd w:id="78"/>
      <w:r>
        <w:t>Consumption and metrics reporting,</w:t>
      </w:r>
    </w:p>
    <w:p w14:paraId="66A80F2C" w14:textId="77777777" w:rsidR="00C70567" w:rsidRDefault="00C70567" w:rsidP="00C70567">
      <w:pPr>
        <w:pStyle w:val="ListParagraph"/>
        <w:numPr>
          <w:ilvl w:val="0"/>
          <w:numId w:val="38"/>
        </w:numPr>
      </w:pPr>
      <w:bookmarkStart w:id="80" w:name="MCCQCTEMPBM_00000132"/>
      <w:bookmarkEnd w:id="79"/>
      <w:r>
        <w:t>Configuration Information.</w:t>
      </w:r>
    </w:p>
    <w:bookmarkEnd w:id="80"/>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81" w:name="_Toc168903414"/>
      <w:bookmarkStart w:id="82" w:name="MCCQCTEMPBM_00000036"/>
      <w:bookmarkStart w:id="83" w:name="MCCQCTEMPBM_00000102"/>
      <w:r>
        <w:t>7.2</w:t>
      </w:r>
      <w:r>
        <w:tab/>
      </w:r>
      <w:r w:rsidR="00C70567">
        <w:t>Provisioning</w:t>
      </w:r>
      <w:bookmarkEnd w:id="81"/>
    </w:p>
    <w:bookmarkEnd w:id="82"/>
    <w:bookmarkEnd w:id="83"/>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84" w:name="_Toc168903415"/>
      <w:r>
        <w:t>7.3</w:t>
      </w:r>
      <w:r>
        <w:tab/>
        <w:t>Dynamic Policy and Network Assistance</w:t>
      </w:r>
      <w:bookmarkEnd w:id="84"/>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Signaling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5" w:name="_Toc168903416"/>
      <w:r>
        <w:t>7.4</w:t>
      </w:r>
      <w:r>
        <w:tab/>
        <w:t>Edge Resources</w:t>
      </w:r>
      <w:bookmarkEnd w:id="85"/>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77777777" w:rsidR="00C70567" w:rsidRPr="008B5F94"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3FDDE0A2" w14:textId="77777777" w:rsidR="00C70567" w:rsidRPr="0004679F"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3DFF8EC7" w14:textId="77777777" w:rsidR="00C70567" w:rsidRDefault="00C70567" w:rsidP="00C70567">
      <w:pPr>
        <w:pStyle w:val="Heading2"/>
      </w:pPr>
      <w:bookmarkStart w:id="86" w:name="_Toc168903417"/>
      <w:r>
        <w:t>7.5</w:t>
      </w:r>
      <w:r>
        <w:tab/>
        <w:t>Metrics and Consumption Reporting</w:t>
      </w:r>
      <w:bookmarkEnd w:id="86"/>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87" w:name="_Toc168903418"/>
      <w:bookmarkStart w:id="88" w:name="MCCQCTEMPBM_00000037"/>
      <w:r>
        <w:t>8</w:t>
      </w:r>
      <w:r>
        <w:tab/>
        <w:t>Split Rendering User Plane</w:t>
      </w:r>
      <w:bookmarkEnd w:id="87"/>
    </w:p>
    <w:p w14:paraId="6F71BF92" w14:textId="77777777" w:rsidR="00C70567" w:rsidRDefault="00C70567" w:rsidP="00557CE5">
      <w:pPr>
        <w:pStyle w:val="Heading2"/>
      </w:pPr>
      <w:bookmarkStart w:id="89" w:name="_Toc168903419"/>
      <w:r>
        <w:t>8.1</w:t>
      </w:r>
      <w:r>
        <w:tab/>
        <w:t>General</w:t>
      </w:r>
      <w:bookmarkEnd w:id="89"/>
    </w:p>
    <w:bookmarkEnd w:id="88"/>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C70567">
      <w:pPr>
        <w:jc w:val="center"/>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0" w:name="_Toc168903420"/>
      <w:r>
        <w:t>8.2</w:t>
      </w:r>
      <w:r>
        <w:tab/>
        <w:t>Split Rendering Signalling Protocols</w:t>
      </w:r>
      <w:bookmarkEnd w:id="90"/>
    </w:p>
    <w:p w14:paraId="336814F3" w14:textId="3AD2065F" w:rsidR="00C70567" w:rsidRDefault="00C70567" w:rsidP="00C70567">
      <w:r>
        <w:t>Both SRC and SRS shall support the SWAP protocol as defined in TS 26.113 [6] clause 1</w:t>
      </w:r>
      <w:r w:rsidR="00557CE5">
        <w:t>3</w:t>
      </w:r>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77777777" w:rsidR="00C70567" w:rsidRDefault="00C70567" w:rsidP="00C70567">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372B0CD0" w14:textId="6680E958" w:rsidR="00C70567" w:rsidRDefault="00C70567" w:rsidP="00C70567">
      <w:pPr>
        <w:pStyle w:val="ListParagraph"/>
        <w:numPr>
          <w:ilvl w:val="0"/>
          <w:numId w:val="32"/>
        </w:numPr>
      </w:pPr>
      <w:r>
        <w:t>The rendering description message carries the description of the split rendered media from the SRS to SRC. The format of the message is SR-profile-specific and shall be defined by each profile. It shall be identified by the type “</w:t>
      </w:r>
      <w:r w:rsidRPr="00093E8A">
        <w:rPr>
          <w:b/>
          <w:bCs/>
        </w:rPr>
        <w:t>urn:3gpp:sr-mse:sr-description</w:t>
      </w:r>
      <w:r>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bookmarkStart w:id="91" w:name="MCCQCTEMPBM_00000096"/>
    <w:p w14:paraId="0F3001B7" w14:textId="77777777" w:rsidR="00C70567" w:rsidRDefault="00616418" w:rsidP="00C70567">
      <w:pPr>
        <w:rPr>
          <w:noProof/>
        </w:rPr>
      </w:pPr>
      <w:r>
        <w:rPr>
          <w:noProof/>
        </w:rPr>
        <w:object w:dxaOrig="13860" w:dyaOrig="7380" w14:anchorId="648527D2">
          <v:shape id="_x0000_i1028" type="#_x0000_t75" alt="" style="width:494.1pt;height:261.6pt;mso-width-percent:0;mso-height-percent:0;mso-width-percent:0;mso-height-percent:0" o:ole="">
            <v:imagedata r:id="rId25" o:title=""/>
          </v:shape>
          <o:OLEObject Type="Embed" ProgID="Mscgen.Chart" ShapeID="_x0000_i1028" DrawAspect="Content" ObjectID="_1779594583" r:id="rId26"/>
        </w:object>
      </w:r>
      <w:bookmarkEnd w:id="91"/>
    </w:p>
    <w:p w14:paraId="0B755873" w14:textId="4A9379F0" w:rsidR="00557CE5" w:rsidRPr="00997E10" w:rsidRDefault="00557CE5" w:rsidP="00557CE5">
      <w:pPr>
        <w:pStyle w:val="TH"/>
      </w:pPr>
      <w:r>
        <w:rPr>
          <w:noProof/>
        </w:rPr>
        <w:t xml:space="preserve">Figure 8.2-1 Call flows for </w:t>
      </w:r>
      <w:r>
        <w:t>SWAP message exchange</w:t>
      </w:r>
    </w:p>
    <w:p w14:paraId="3FBE7CCF" w14:textId="77777777" w:rsidR="00C70567" w:rsidRDefault="00C70567" w:rsidP="00C70567">
      <w:pPr>
        <w:rPr>
          <w:noProof/>
        </w:rPr>
      </w:pPr>
      <w:bookmarkStart w:id="92" w:name="MCCQCTEMPBM_00000090"/>
      <w:r>
        <w:rPr>
          <w:noProof/>
        </w:rPr>
        <w:t>Pre-requisites:</w:t>
      </w:r>
    </w:p>
    <w:bookmarkEnd w:id="92"/>
    <w:p w14:paraId="09C6D4F0" w14:textId="77777777" w:rsidR="00C70567" w:rsidRDefault="00C70567" w:rsidP="00C70567">
      <w:pPr>
        <w:pStyle w:val="ListParagraph"/>
        <w:numPr>
          <w:ilvl w:val="0"/>
          <w:numId w:val="34"/>
        </w:numPr>
        <w:rPr>
          <w:noProof/>
        </w:rPr>
      </w:pPr>
      <w:r>
        <w:rPr>
          <w:noProof/>
        </w:rPr>
        <w:t>The SRC has discovered the identifier of the SRS that it will use for its split rendering session.</w:t>
      </w:r>
    </w:p>
    <w:p w14:paraId="2BE3B675" w14:textId="77777777" w:rsidR="00C70567" w:rsidRDefault="00C70567" w:rsidP="00C70567">
      <w:pPr>
        <w:pStyle w:val="ListParagraph"/>
        <w:numPr>
          <w:ilvl w:val="0"/>
          <w:numId w:val="34"/>
        </w:numPr>
        <w:rPr>
          <w:noProof/>
        </w:rPr>
      </w:pPr>
      <w:r>
        <w:rPr>
          <w:noProof/>
        </w:rPr>
        <w:t>The SRC has retrieved the address of the SWAP server as part of the configuration.</w:t>
      </w:r>
    </w:p>
    <w:p w14:paraId="59DB73FA" w14:textId="77777777" w:rsidR="00C70567" w:rsidRDefault="00C70567" w:rsidP="00C70567">
      <w:pPr>
        <w:rPr>
          <w:noProof/>
        </w:rPr>
      </w:pPr>
      <w:r>
        <w:rPr>
          <w:noProof/>
        </w:rPr>
        <w:t>The stpes are as follows:</w:t>
      </w:r>
    </w:p>
    <w:p w14:paraId="52FD36FB" w14:textId="77777777" w:rsidR="00C70567" w:rsidRDefault="00C70567" w:rsidP="00C70567">
      <w:pPr>
        <w:pStyle w:val="ListParagraph"/>
        <w:numPr>
          <w:ilvl w:val="0"/>
          <w:numId w:val="33"/>
        </w:numPr>
        <w:rPr>
          <w:noProof/>
        </w:rPr>
      </w:pPr>
      <w:bookmarkStart w:id="93" w:name="MCCQCTEMPBM_00000144"/>
      <w:r>
        <w:rPr>
          <w:noProof/>
        </w:rPr>
        <w:t>The SRC sends the configuration message as an application-specific SWAP message to the SWAP server. It provides the identifier of the target SRS as a matching criteria.</w:t>
      </w:r>
    </w:p>
    <w:p w14:paraId="57330A02" w14:textId="77777777" w:rsidR="00C70567" w:rsidRDefault="00C70567" w:rsidP="00C70567">
      <w:pPr>
        <w:pStyle w:val="ListParagraph"/>
        <w:numPr>
          <w:ilvl w:val="0"/>
          <w:numId w:val="33"/>
        </w:numPr>
        <w:rPr>
          <w:noProof/>
        </w:rPr>
      </w:pPr>
      <w:bookmarkStart w:id="94" w:name="MCCQCTEMPBM_00000145"/>
      <w:bookmarkEnd w:id="93"/>
      <w:r>
        <w:rPr>
          <w:noProof/>
        </w:rPr>
        <w:t xml:space="preserve">The SWAP server uses the provided matching criteria to locate the SRS. </w:t>
      </w:r>
    </w:p>
    <w:p w14:paraId="5C13CBDC" w14:textId="77777777" w:rsidR="00C70567" w:rsidRDefault="00C70567" w:rsidP="00C70567">
      <w:pPr>
        <w:pStyle w:val="ListParagraph"/>
        <w:numPr>
          <w:ilvl w:val="0"/>
          <w:numId w:val="33"/>
        </w:numPr>
        <w:rPr>
          <w:noProof/>
        </w:rPr>
      </w:pPr>
      <w:bookmarkStart w:id="95" w:name="MCCQCTEMPBM_00000146"/>
      <w:bookmarkEnd w:id="94"/>
      <w:r>
        <w:rPr>
          <w:noProof/>
        </w:rPr>
        <w:t>The SWAP server forwards the configuration message to the target SRS.</w:t>
      </w:r>
    </w:p>
    <w:p w14:paraId="7E80AEA7" w14:textId="77777777" w:rsidR="00C70567" w:rsidRDefault="00C70567" w:rsidP="00C70567">
      <w:pPr>
        <w:pStyle w:val="ListParagraph"/>
        <w:numPr>
          <w:ilvl w:val="0"/>
          <w:numId w:val="33"/>
        </w:numPr>
        <w:rPr>
          <w:noProof/>
        </w:rPr>
      </w:pPr>
      <w:bookmarkStart w:id="96" w:name="MCCQCTEMPBM_00000147"/>
      <w:bookmarkEnd w:id="95"/>
      <w:r>
        <w:rPr>
          <w:noProof/>
        </w:rPr>
        <w:t>The SWAP server confirms the successful forwarding of the message to the SRC.</w:t>
      </w:r>
    </w:p>
    <w:p w14:paraId="29B946EA" w14:textId="77777777" w:rsidR="00C70567" w:rsidRDefault="00C70567" w:rsidP="00C70567">
      <w:pPr>
        <w:pStyle w:val="ListParagraph"/>
        <w:numPr>
          <w:ilvl w:val="0"/>
          <w:numId w:val="33"/>
        </w:numPr>
        <w:rPr>
          <w:noProof/>
        </w:rPr>
      </w:pPr>
      <w:bookmarkStart w:id="97" w:name="MCCQCTEMPBM_00000148"/>
      <w:bookmarkEnd w:id="96"/>
      <w:r>
        <w:rPr>
          <w:noProof/>
        </w:rPr>
        <w:t xml:space="preserve">The SRS processes the SR configuration message. It may for instance verify application and resource availablity, launch the application, configure its rendering, and create a rendering description. </w:t>
      </w:r>
    </w:p>
    <w:p w14:paraId="43E2376E" w14:textId="77777777" w:rsidR="00C70567" w:rsidRDefault="00C70567" w:rsidP="00C70567">
      <w:pPr>
        <w:pStyle w:val="ListParagraph"/>
        <w:numPr>
          <w:ilvl w:val="0"/>
          <w:numId w:val="33"/>
        </w:numPr>
        <w:rPr>
          <w:noProof/>
        </w:rPr>
      </w:pPr>
      <w:bookmarkStart w:id="98" w:name="MCCQCTEMPBM_00000149"/>
      <w:bookmarkEnd w:id="97"/>
      <w:r>
        <w:rPr>
          <w:noProof/>
        </w:rPr>
        <w:t>The SRS sends the rendering description message as an application-specific SWAP message to the SWAP server.</w:t>
      </w:r>
    </w:p>
    <w:p w14:paraId="5875482F" w14:textId="77777777" w:rsidR="00C70567" w:rsidRDefault="00C70567" w:rsidP="00C70567">
      <w:pPr>
        <w:pStyle w:val="ListParagraph"/>
        <w:numPr>
          <w:ilvl w:val="0"/>
          <w:numId w:val="33"/>
        </w:numPr>
        <w:rPr>
          <w:noProof/>
        </w:rPr>
      </w:pPr>
      <w:bookmarkStart w:id="99" w:name="MCCQCTEMPBM_00000150"/>
      <w:bookmarkEnd w:id="98"/>
      <w:r>
        <w:rPr>
          <w:noProof/>
        </w:rPr>
        <w:t>The SWAP server forwards the message to the SRC.</w:t>
      </w:r>
    </w:p>
    <w:p w14:paraId="265F0905" w14:textId="77777777" w:rsidR="00C70567" w:rsidRDefault="00C70567" w:rsidP="00C70567">
      <w:pPr>
        <w:pStyle w:val="ListParagraph"/>
        <w:numPr>
          <w:ilvl w:val="0"/>
          <w:numId w:val="33"/>
        </w:numPr>
        <w:rPr>
          <w:noProof/>
        </w:rPr>
      </w:pPr>
      <w:bookmarkStart w:id="100" w:name="MCCQCTEMPBM_00000151"/>
      <w:bookmarkEnd w:id="99"/>
      <w:r>
        <w:rPr>
          <w:noProof/>
        </w:rPr>
        <w:t>The SWAP server acknowledges the successful forwarding of the message to the SRS.</w:t>
      </w:r>
    </w:p>
    <w:p w14:paraId="26E9C568" w14:textId="77777777" w:rsidR="00C70567" w:rsidRDefault="00C70567" w:rsidP="00C70567">
      <w:pPr>
        <w:pStyle w:val="ListParagraph"/>
        <w:numPr>
          <w:ilvl w:val="0"/>
          <w:numId w:val="33"/>
        </w:numPr>
        <w:rPr>
          <w:noProof/>
        </w:rPr>
      </w:pPr>
      <w:bookmarkStart w:id="101" w:name="MCCQCTEMPBM_00000152"/>
      <w:bookmarkEnd w:id="100"/>
      <w:r>
        <w:rPr>
          <w:noProof/>
        </w:rPr>
        <w:t>The SRC processes the rendering description and identifies the required data channel and media sessions.</w:t>
      </w:r>
    </w:p>
    <w:p w14:paraId="7146F049" w14:textId="77777777" w:rsidR="00C70567" w:rsidRDefault="00C70567" w:rsidP="00C70567">
      <w:pPr>
        <w:pStyle w:val="ListParagraph"/>
        <w:numPr>
          <w:ilvl w:val="0"/>
          <w:numId w:val="33"/>
        </w:numPr>
        <w:rPr>
          <w:noProof/>
        </w:rPr>
      </w:pPr>
      <w:bookmarkStart w:id="102" w:name="MCCQCTEMPBM_00000153"/>
      <w:bookmarkEnd w:id="101"/>
      <w:r>
        <w:rPr>
          <w:noProof/>
        </w:rPr>
        <w:t>SRC sends a connect message with the SDP offer to the SRS. The offer reflects the negotiated media and data channel streams.</w:t>
      </w:r>
    </w:p>
    <w:p w14:paraId="497D01A0" w14:textId="77777777" w:rsidR="00C70567" w:rsidRDefault="00C70567" w:rsidP="00C70567">
      <w:pPr>
        <w:pStyle w:val="ListParagraph"/>
        <w:numPr>
          <w:ilvl w:val="0"/>
          <w:numId w:val="33"/>
        </w:numPr>
        <w:rPr>
          <w:noProof/>
        </w:rPr>
      </w:pPr>
      <w:bookmarkStart w:id="103" w:name="MCCQCTEMPBM_00000154"/>
      <w:bookmarkEnd w:id="102"/>
      <w:r>
        <w:rPr>
          <w:noProof/>
        </w:rPr>
        <w:t>The SWAP server acknowledges the forwarding of the message to the SRS.</w:t>
      </w:r>
    </w:p>
    <w:p w14:paraId="5BB4408C" w14:textId="77777777" w:rsidR="00C70567" w:rsidRDefault="00C70567" w:rsidP="00C70567">
      <w:pPr>
        <w:pStyle w:val="ListParagraph"/>
        <w:numPr>
          <w:ilvl w:val="0"/>
          <w:numId w:val="33"/>
        </w:numPr>
        <w:rPr>
          <w:noProof/>
        </w:rPr>
      </w:pPr>
      <w:bookmarkStart w:id="104" w:name="MCCQCTEMPBM_00000155"/>
      <w:bookmarkEnd w:id="103"/>
      <w:r>
        <w:rPr>
          <w:noProof/>
        </w:rPr>
        <w:t>The SRS replies with an accept message that includes the SDP answer. The SDP answer reflects the information that was provided in the split rendering description.</w:t>
      </w:r>
    </w:p>
    <w:p w14:paraId="2D1D2A81" w14:textId="77777777" w:rsidR="00C70567" w:rsidRPr="00997E10" w:rsidRDefault="00C70567" w:rsidP="00C70567">
      <w:pPr>
        <w:pStyle w:val="ListParagraph"/>
        <w:numPr>
          <w:ilvl w:val="0"/>
          <w:numId w:val="33"/>
        </w:numPr>
        <w:rPr>
          <w:noProof/>
        </w:rPr>
      </w:pPr>
      <w:bookmarkStart w:id="105" w:name="MCCQCTEMPBM_00000156"/>
      <w:bookmarkEnd w:id="104"/>
      <w:r>
        <w:rPr>
          <w:noProof/>
        </w:rPr>
        <w:t>The SWAP server acknowledges the forwarding of the message to the SRC.</w:t>
      </w:r>
    </w:p>
    <w:p w14:paraId="52F46311" w14:textId="77777777" w:rsidR="00C70567" w:rsidRDefault="00C70567" w:rsidP="00C70567">
      <w:pPr>
        <w:pStyle w:val="Heading2"/>
      </w:pPr>
      <w:bookmarkStart w:id="106" w:name="_Toc168903421"/>
      <w:bookmarkEnd w:id="105"/>
      <w:r>
        <w:t>8.3</w:t>
      </w:r>
      <w:r>
        <w:tab/>
        <w:t>Split Rendering Formats for Media and Metadata</w:t>
      </w:r>
      <w:bookmarkEnd w:id="106"/>
    </w:p>
    <w:p w14:paraId="0489529B" w14:textId="77777777" w:rsidR="00C70567" w:rsidRDefault="00C70567" w:rsidP="00C70567">
      <w:pPr>
        <w:pStyle w:val="Heading3"/>
      </w:pPr>
      <w:bookmarkStart w:id="107" w:name="_Toc168903422"/>
      <w:r>
        <w:t>8.3.1</w:t>
      </w:r>
      <w:r>
        <w:tab/>
        <w:t>General</w:t>
      </w:r>
      <w:bookmarkEnd w:id="107"/>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08" w:name="_Toc168903423"/>
      <w:r>
        <w:t>8.3.2</w:t>
      </w:r>
      <w:r>
        <w:tab/>
        <w:t>Metadata Formats</w:t>
      </w:r>
      <w:bookmarkEnd w:id="108"/>
    </w:p>
    <w:p w14:paraId="4D63A07E" w14:textId="77777777" w:rsidR="00C70567" w:rsidRPr="00DC40D6" w:rsidRDefault="00C70567" w:rsidP="00C70567">
      <w:pPr>
        <w:pStyle w:val="Heading4"/>
        <w:rPr>
          <w:lang w:eastAsia="en-GB"/>
        </w:rPr>
      </w:pPr>
      <w:bookmarkStart w:id="109" w:name="_Toc132968723"/>
      <w:r>
        <w:rPr>
          <w:lang w:eastAsia="en-GB"/>
        </w:rPr>
        <w:t>8.3.2.1</w:t>
      </w:r>
      <w:r>
        <w:rPr>
          <w:lang w:eastAsia="en-GB"/>
        </w:rPr>
        <w:tab/>
        <w:t>General</w:t>
      </w:r>
      <w:bookmarkEnd w:id="109"/>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10" w:name="_Toc132968724"/>
      <w:r>
        <w:rPr>
          <w:lang w:eastAsia="en-GB"/>
        </w:rPr>
        <w:t>8.3.2</w:t>
      </w:r>
      <w:r w:rsidRPr="008C0410">
        <w:rPr>
          <w:lang w:eastAsia="en-GB"/>
        </w:rPr>
        <w:t>.2</w:t>
      </w:r>
      <w:r w:rsidRPr="008C0410">
        <w:rPr>
          <w:lang w:eastAsia="en-GB"/>
        </w:rPr>
        <w:tab/>
        <w:t>Pose Format</w:t>
      </w:r>
      <w:bookmarkEnd w:id="110"/>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111"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11"/>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2" w:name="_Toc168903424"/>
      <w:r>
        <w:t>8.3.3</w:t>
      </w:r>
      <w:r>
        <w:tab/>
        <w:t>Metadata Data Channel Message Format</w:t>
      </w:r>
      <w:bookmarkEnd w:id="112"/>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C70567">
      <w:pPr>
        <w:pStyle w:val="Caption"/>
        <w:jc w:val="center"/>
        <w:rPr>
          <w:i w:val="0"/>
          <w:iCs w:val="0"/>
          <w:noProof/>
          <w:color w:val="auto"/>
        </w:rPr>
      </w:pPr>
      <w:bookmarkStart w:id="113" w:name="MCCQCTEMPBM_00000078"/>
      <w:r w:rsidRPr="0046592D">
        <w:rPr>
          <w:i w:val="0"/>
          <w:iCs w:val="0"/>
          <w:color w:val="auto"/>
        </w:rPr>
        <w:t>Table 8.</w:t>
      </w:r>
      <w:r>
        <w:rPr>
          <w:i w:val="0"/>
          <w:iCs w:val="0"/>
          <w:color w:val="auto"/>
        </w:rPr>
        <w:t>3</w:t>
      </w:r>
      <w:r w:rsidRPr="0046592D">
        <w:rPr>
          <w:i w:val="0"/>
          <w:iCs w:val="0"/>
          <w:color w:val="auto"/>
        </w:rPr>
        <w:t>.3-</w:t>
      </w:r>
      <w:bookmarkStart w:id="114"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114"/>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13"/>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C70567">
      <w:pPr>
        <w:pStyle w:val="Caption"/>
        <w:jc w:val="center"/>
        <w:rPr>
          <w:i w:val="0"/>
          <w:iCs w:val="0"/>
          <w:color w:val="auto"/>
        </w:rPr>
      </w:pPr>
      <w:bookmarkStart w:id="115" w:name="MCCQCTEMPBM_00000079"/>
      <w:r w:rsidRPr="0046592D">
        <w:rPr>
          <w:i w:val="0"/>
          <w:iCs w:val="0"/>
          <w:color w:val="auto"/>
        </w:rPr>
        <w:t>Table 8.</w:t>
      </w:r>
      <w:r>
        <w:rPr>
          <w:i w:val="0"/>
          <w:iCs w:val="0"/>
          <w:color w:val="auto"/>
        </w:rPr>
        <w:t>3</w:t>
      </w:r>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15"/>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16" w:name="_Toc168903425"/>
      <w:r w:rsidRPr="007C6FEC">
        <w:t>8.4</w:t>
      </w:r>
      <w:r w:rsidRPr="007C6FEC">
        <w:tab/>
        <w:t xml:space="preserve">Split Rendering </w:t>
      </w:r>
      <w:r>
        <w:t xml:space="preserve">Formats for </w:t>
      </w:r>
      <w:r w:rsidRPr="007C6FEC">
        <w:t>Session Setup and Negotiation</w:t>
      </w:r>
      <w:bookmarkEnd w:id="116"/>
    </w:p>
    <w:p w14:paraId="187306A3" w14:textId="77777777" w:rsidR="00C70567" w:rsidRPr="007C6FEC" w:rsidRDefault="00C70567" w:rsidP="00C70567">
      <w:pPr>
        <w:pStyle w:val="Heading3"/>
        <w:rPr>
          <w:lang w:val="en-US"/>
        </w:rPr>
      </w:pPr>
      <w:bookmarkStart w:id="117" w:name="_Toc168903426"/>
      <w:r>
        <w:t>8.4.1</w:t>
      </w:r>
      <w:r>
        <w:tab/>
        <w:t>General</w:t>
      </w:r>
      <w:bookmarkEnd w:id="117"/>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18" w:name="_Toc168903427"/>
      <w:r>
        <w:t>8.4.2</w:t>
      </w:r>
      <w:r>
        <w:tab/>
        <w:t>Split Rendering Configuration Format</w:t>
      </w:r>
      <w:bookmarkEnd w:id="118"/>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bookmarkStart w:id="119" w:name="MCCQCTEMPBM_00000080"/>
      <w:r>
        <w:rPr>
          <w:lang w:val="en-US"/>
        </w:rPr>
        <w:t>The session configuration information shall be in JSON format. It shall have the following format:</w:t>
      </w:r>
    </w:p>
    <w:p w14:paraId="0480CBA7" w14:textId="05399E8E" w:rsidR="0088726F" w:rsidRPr="0088726F" w:rsidRDefault="0088726F" w:rsidP="0088726F">
      <w:pPr>
        <w:jc w:val="center"/>
        <w:rPr>
          <w:b/>
          <w:bCs/>
          <w:lang w:val="en-US"/>
        </w:rPr>
      </w:pPr>
      <w:r w:rsidRPr="0088726F">
        <w:rPr>
          <w:b/>
          <w:bCs/>
        </w:rPr>
        <w:t>Table 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119"/>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120"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121"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122" w:name="MCCQCTEMPBM_00000158"/>
            <w:bookmarkEnd w:id="121"/>
            <w:r>
              <w:rPr>
                <w:lang w:val="en-US"/>
              </w:rPr>
              <w:t>FLAG_DEPTH_COMPOSITION</w:t>
            </w:r>
          </w:p>
          <w:bookmarkEnd w:id="122"/>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120"/>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3" w:name="_Toc168903428"/>
      <w:r>
        <w:t>8.4.3</w:t>
      </w:r>
      <w:r>
        <w:tab/>
        <w:t>Output Format Description</w:t>
      </w:r>
      <w:bookmarkEnd w:id="123"/>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24" w:name="_Toc168903429"/>
      <w:r>
        <w:t>8.5</w:t>
      </w:r>
      <w:r>
        <w:tab/>
        <w:t>Split Rendering Transport Protocols</w:t>
      </w:r>
      <w:bookmarkEnd w:id="124"/>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125" w:name="_Toc168903430"/>
      <w:r>
        <w:t>9</w:t>
      </w:r>
      <w:r>
        <w:tab/>
        <w:t>Split Rendering Client</w:t>
      </w:r>
      <w:bookmarkEnd w:id="125"/>
      <w:r>
        <w:t xml:space="preserve"> </w:t>
      </w:r>
    </w:p>
    <w:p w14:paraId="3F2B4652" w14:textId="77777777" w:rsidR="00C70567" w:rsidRDefault="00C70567" w:rsidP="00C70567">
      <w:pPr>
        <w:pStyle w:val="Heading2"/>
      </w:pPr>
      <w:bookmarkStart w:id="126" w:name="_Toc168903431"/>
      <w:r>
        <w:t>9.1</w:t>
      </w:r>
      <w:r>
        <w:tab/>
        <w:t>Functionality</w:t>
      </w:r>
      <w:bookmarkEnd w:id="126"/>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77777777" w:rsidR="00C70567" w:rsidRDefault="00C70567" w:rsidP="00C70567">
      <w:pPr>
        <w:pStyle w:val="ListParagraph"/>
        <w:numPr>
          <w:ilvl w:val="0"/>
          <w:numId w:val="30"/>
        </w:numPr>
      </w:pPr>
      <w:bookmarkStart w:id="127" w:name="MCCQCTEMPBM_00000160"/>
      <w:r>
        <w:t>Creates and manages the XR session,</w:t>
      </w:r>
    </w:p>
    <w:p w14:paraId="1871239A" w14:textId="77777777" w:rsidR="00C70567" w:rsidRDefault="00C70567" w:rsidP="00C70567">
      <w:pPr>
        <w:pStyle w:val="ListParagraph"/>
        <w:numPr>
          <w:ilvl w:val="0"/>
          <w:numId w:val="30"/>
        </w:numPr>
      </w:pPr>
      <w:bookmarkStart w:id="128" w:name="MCCQCTEMPBM_00000161"/>
      <w:bookmarkEnd w:id="127"/>
      <w:r>
        <w:t>Discovers and selects a split rendering server (SRS) in the network,</w:t>
      </w:r>
    </w:p>
    <w:bookmarkEnd w:id="128"/>
    <w:p w14:paraId="476F7BF3" w14:textId="77777777" w:rsidR="00C70567" w:rsidRDefault="00C70567" w:rsidP="00C70567">
      <w:pPr>
        <w:pStyle w:val="ListParagraph"/>
        <w:numPr>
          <w:ilvl w:val="0"/>
          <w:numId w:val="30"/>
        </w:numPr>
      </w:pPr>
      <w:r>
        <w:t>Establishes a split rendering session with the SRS,</w:t>
      </w:r>
    </w:p>
    <w:p w14:paraId="1AF2EB2D" w14:textId="77777777" w:rsidR="00C70567" w:rsidRDefault="00C70567" w:rsidP="00C70567">
      <w:pPr>
        <w:pStyle w:val="ListParagraph"/>
        <w:numPr>
          <w:ilvl w:val="0"/>
          <w:numId w:val="30"/>
        </w:numPr>
      </w:pPr>
      <w:r>
        <w:t>Communicates the necessary information about the session to the MSH/AF to benefit from dynamic policy, network assistance, consumption reporting, etc.</w:t>
      </w:r>
    </w:p>
    <w:p w14:paraId="7434E547" w14:textId="77777777" w:rsidR="00C70567" w:rsidRPr="00CF1D2E" w:rsidRDefault="00C70567" w:rsidP="00C70567">
      <w:pPr>
        <w:pStyle w:val="ListParagraph"/>
        <w:numPr>
          <w:ilvl w:val="0"/>
          <w:numId w:val="30"/>
        </w:numPr>
      </w:pPr>
      <w:bookmarkStart w:id="129" w:name="MCCQCTEMPBM_00000164"/>
      <w:r>
        <w:t>Operates the rendering loop on the UE.</w:t>
      </w:r>
    </w:p>
    <w:p w14:paraId="2C4CBD05" w14:textId="77777777" w:rsidR="00C70567" w:rsidRPr="006D6100" w:rsidRDefault="00C70567" w:rsidP="00C70567">
      <w:pPr>
        <w:pStyle w:val="Heading2"/>
      </w:pPr>
      <w:bookmarkStart w:id="130" w:name="_Toc168903432"/>
      <w:bookmarkEnd w:id="129"/>
      <w:r>
        <w:t>9.2</w:t>
      </w:r>
      <w:r>
        <w:tab/>
        <w:t>Client API</w:t>
      </w:r>
      <w:bookmarkEnd w:id="130"/>
    </w:p>
    <w:p w14:paraId="16FC35C5" w14:textId="4C75772E" w:rsidR="00C70567" w:rsidRDefault="00C70567" w:rsidP="00C70567">
      <w:pPr>
        <w:rPr>
          <w:noProof/>
        </w:rPr>
      </w:pPr>
      <w:bookmarkStart w:id="131" w:name="MCCQCTEMPBM_00000081"/>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88726F">
      <w:pPr>
        <w:jc w:val="center"/>
        <w:rPr>
          <w:b/>
          <w:bCs/>
          <w:noProof/>
        </w:rPr>
      </w:pPr>
      <w:r w:rsidRPr="0088726F">
        <w:rPr>
          <w:b/>
          <w:bCs/>
        </w:rPr>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bookmarkStart w:id="132" w:name="MCCQCTEMPBM_00000101"/>
            <w:bookmarkEnd w:id="131"/>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5CC0A9CC" w14:textId="38C3DAC3" w:rsidR="00C11374" w:rsidRDefault="00C11374" w:rsidP="00442615">
            <w:pPr>
              <w:tabs>
                <w:tab w:val="left" w:pos="1057"/>
              </w:tabs>
            </w:pPr>
            <w:r>
              <w:t>- externalServiceId?</w:t>
            </w:r>
          </w:p>
          <w:p w14:paraId="698AF266" w14:textId="4EA160AD" w:rsidR="00C70567" w:rsidRDefault="00C70567" w:rsidP="00442615">
            <w:pPr>
              <w:tabs>
                <w:tab w:val="left" w:pos="1057"/>
              </w:tabs>
            </w:pPr>
            <w:r>
              <w:t>- preferences?</w:t>
            </w:r>
          </w:p>
        </w:tc>
        <w:tc>
          <w:tcPr>
            <w:tcW w:w="606" w:type="pct"/>
          </w:tcPr>
          <w:p w14:paraId="12823402" w14:textId="5169EE63" w:rsidR="00C70567" w:rsidRDefault="00C70567" w:rsidP="00442615">
            <w:pPr>
              <w:tabs>
                <w:tab w:val="left" w:pos="1057"/>
              </w:tabs>
            </w:pPr>
            <w:r>
              <w:t xml:space="preserve">- </w:t>
            </w:r>
            <w:r w:rsidR="00C11374">
              <w:t>srSessionId</w:t>
            </w:r>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67EB1B29" w:rsidR="00C70567" w:rsidRDefault="00C70567" w:rsidP="00442615">
            <w:pPr>
              <w:tabs>
                <w:tab w:val="left" w:pos="1057"/>
              </w:tabs>
            </w:pPr>
            <w:r>
              <w:t xml:space="preserve">- </w:t>
            </w:r>
            <w:r w:rsidR="00C11374">
              <w:t>srSessionId</w:t>
            </w:r>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t>getConfiguration()</w:t>
            </w:r>
          </w:p>
        </w:tc>
        <w:tc>
          <w:tcPr>
            <w:tcW w:w="745" w:type="pct"/>
          </w:tcPr>
          <w:p w14:paraId="4371AF10" w14:textId="417DF3DF" w:rsidR="00C70567" w:rsidRDefault="00C70567" w:rsidP="00442615">
            <w:pPr>
              <w:tabs>
                <w:tab w:val="left" w:pos="1057"/>
              </w:tabs>
            </w:pPr>
            <w:r>
              <w:t xml:space="preserve">- </w:t>
            </w:r>
            <w:r w:rsidR="00C11374">
              <w:t>srSessionId</w:t>
            </w:r>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r w:rsidR="00C11374">
              <w:t>srSessionId</w:t>
            </w:r>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r w:rsidR="00C11374">
              <w:t>srSessionId</w:t>
            </w:r>
          </w:p>
          <w:p w14:paraId="670799A6" w14:textId="77777777"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r w:rsidR="00C11374">
              <w:t>srSessionId</w:t>
            </w:r>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191C2001" w:rsidR="00C70567" w:rsidRDefault="00C70567" w:rsidP="00442615">
            <w:pPr>
              <w:tabs>
                <w:tab w:val="left" w:pos="1057"/>
              </w:tabs>
            </w:pPr>
            <w:r>
              <w:t xml:space="preserve">- </w:t>
            </w:r>
            <w:r w:rsidR="00C11374">
              <w:t>srSessionId</w:t>
            </w:r>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132"/>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7777777" w:rsidR="00C70567" w:rsidRDefault="00C70567" w:rsidP="00C70567">
      <w:pPr>
        <w:pStyle w:val="ListParagraph"/>
        <w:numPr>
          <w:ilvl w:val="0"/>
          <w:numId w:val="31"/>
        </w:numPr>
        <w:rPr>
          <w:noProof/>
        </w:rPr>
      </w:pPr>
      <w:bookmarkStart w:id="133" w:name="MCCQCTEMPBM_00000165"/>
      <w:r>
        <w:rPr>
          <w:noProof/>
        </w:rPr>
        <w:t>State change: the state of the SR session has changed</w:t>
      </w:r>
    </w:p>
    <w:p w14:paraId="772EBB38" w14:textId="77777777" w:rsidR="00C70567" w:rsidRDefault="00C70567" w:rsidP="00C70567">
      <w:pPr>
        <w:pStyle w:val="ListParagraph"/>
        <w:numPr>
          <w:ilvl w:val="0"/>
          <w:numId w:val="31"/>
        </w:numPr>
        <w:rPr>
          <w:noProof/>
        </w:rPr>
      </w:pPr>
      <w:bookmarkStart w:id="134" w:name="MCCQCTEMPBM_00000166"/>
      <w:bookmarkEnd w:id="133"/>
      <w:r>
        <w:rPr>
          <w:noProof/>
        </w:rPr>
        <w:t>Error: an error has occurred during the split rendering session. The error is not severe enough to cause a state change to the STATE_ERROR state.</w:t>
      </w:r>
    </w:p>
    <w:p w14:paraId="56D14E73" w14:textId="77777777" w:rsidR="00C70567" w:rsidRDefault="00C70567" w:rsidP="00C70567">
      <w:pPr>
        <w:pStyle w:val="ListParagraph"/>
        <w:numPr>
          <w:ilvl w:val="0"/>
          <w:numId w:val="31"/>
        </w:numPr>
        <w:rPr>
          <w:noProof/>
        </w:rPr>
      </w:pPr>
      <w:bookmarkStart w:id="135" w:name="MCCQCTEMPBM_00000167"/>
      <w:bookmarkEnd w:id="134"/>
      <w:r>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77777777" w:rsidR="00C70567" w:rsidRDefault="00C70567" w:rsidP="00C70567">
      <w:pPr>
        <w:pStyle w:val="ListParagraph"/>
        <w:numPr>
          <w:ilvl w:val="0"/>
          <w:numId w:val="39"/>
        </w:numPr>
      </w:pPr>
      <w:r>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7777777" w:rsidR="00C70567" w:rsidRDefault="00C70567" w:rsidP="00C70567">
      <w:pPr>
        <w:pStyle w:val="ListParagraph"/>
        <w:numPr>
          <w:ilvl w:val="0"/>
          <w:numId w:val="39"/>
        </w:numPr>
      </w:pPr>
      <w:r>
        <w:t>Requirements for latency and bitrate that are different from the ones in the provisioning,</w:t>
      </w:r>
    </w:p>
    <w:p w14:paraId="17202F59" w14:textId="77777777" w:rsidR="00C70567" w:rsidRDefault="00C70567" w:rsidP="00C70567">
      <w:pPr>
        <w:pStyle w:val="ListParagraph"/>
        <w:numPr>
          <w:ilvl w:val="0"/>
          <w:numId w:val="39"/>
        </w:numPr>
      </w:pPr>
      <w:r>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D254CCD" w:rsidR="00C11374" w:rsidRDefault="00C11374" w:rsidP="00C11374">
      <w:pPr>
        <w:pStyle w:val="ListParagraph"/>
        <w:numPr>
          <w:ilvl w:val="0"/>
          <w:numId w:val="46"/>
        </w:numPr>
        <w:rPr>
          <w:noProof/>
        </w:rPr>
      </w:pPr>
      <w:r>
        <w:rPr>
          <w:noProof/>
        </w:rPr>
        <w:t xml:space="preserve">aspId: a string that holds an identifier of the application service provider. The value is provisioned by the application service provider as defined in TS 26.510[9]. </w:t>
      </w:r>
    </w:p>
    <w:p w14:paraId="2A5829C2" w14:textId="6A96EDBE" w:rsidR="00C11374" w:rsidRDefault="00C11374" w:rsidP="00C11374">
      <w:pPr>
        <w:pStyle w:val="ListParagraph"/>
        <w:numPr>
          <w:ilvl w:val="0"/>
          <w:numId w:val="46"/>
        </w:numPr>
        <w:rPr>
          <w:noProof/>
        </w:rPr>
      </w:pPr>
      <w:r>
        <w:rPr>
          <w:noProof/>
        </w:rPr>
        <w:t>appId: a string that holds an identifier of the application. This value is provisioned by the application service provider as defined in TS 26.510[9].</w:t>
      </w:r>
    </w:p>
    <w:p w14:paraId="1346AE7A" w14:textId="7E09724C" w:rsidR="00C11374" w:rsidRDefault="00C11374" w:rsidP="00C11374">
      <w:pPr>
        <w:pStyle w:val="ListParagraph"/>
        <w:numPr>
          <w:ilvl w:val="0"/>
          <w:numId w:val="46"/>
        </w:numPr>
        <w:rPr>
          <w:noProof/>
        </w:rPr>
      </w:pPr>
      <w:r>
        <w:rPr>
          <w:noProof/>
        </w:rPr>
        <w:t>externalServiceId: An identifier assigned by the Service Application Provider and shared with the SRC over M8 as defined in TS 26.510[9].</w:t>
      </w:r>
    </w:p>
    <w:p w14:paraId="19A03E3D" w14:textId="77777777" w:rsidR="00C11374" w:rsidRDefault="00C11374" w:rsidP="00C11374">
      <w:pPr>
        <w:pStyle w:val="ListParagraph"/>
        <w:numPr>
          <w:ilvl w:val="0"/>
          <w:numId w:val="46"/>
        </w:numPr>
        <w:rPr>
          <w:noProof/>
        </w:rPr>
      </w:pPr>
      <w:r>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77777777" w:rsidR="00C11374" w:rsidRDefault="00C11374" w:rsidP="00C11374">
      <w:pPr>
        <w:pStyle w:val="ListParagraph"/>
        <w:numPr>
          <w:ilvl w:val="0"/>
          <w:numId w:val="46"/>
        </w:numPr>
        <w:rPr>
          <w:noProof/>
        </w:rPr>
      </w:pPr>
      <w:r>
        <w:rPr>
          <w:noProof/>
        </w:rPr>
        <w:t>configuration: the configuration object stores information about the currently active configuration for the session. It carries the same information as described in clause 8.4.2.2.</w:t>
      </w:r>
    </w:p>
    <w:p w14:paraId="5E3BEBE5" w14:textId="604FDA9F" w:rsidR="00C11374" w:rsidRDefault="00C11374" w:rsidP="00C11374">
      <w:pPr>
        <w:pStyle w:val="ListParagraph"/>
        <w:numPr>
          <w:ilvl w:val="0"/>
          <w:numId w:val="46"/>
        </w:numPr>
        <w:rPr>
          <w:noProof/>
        </w:rPr>
      </w:pPr>
      <w:r>
        <w:rPr>
          <w:noProof/>
        </w:rPr>
        <w:t>srSessionId: the srSessionId is a unique identifier of the split rendering session at the SRC.</w:t>
      </w:r>
    </w:p>
    <w:p w14:paraId="3BD5963F" w14:textId="77777777" w:rsidR="00C11374" w:rsidRDefault="00C11374" w:rsidP="00C11374">
      <w:pPr>
        <w:pStyle w:val="ListParagraph"/>
        <w:numPr>
          <w:ilvl w:val="0"/>
          <w:numId w:val="46"/>
        </w:numPr>
        <w:rPr>
          <w:noProof/>
        </w:rPr>
      </w:pPr>
      <w:r>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136" w:name="_Toc168903433"/>
      <w:bookmarkEnd w:id="135"/>
      <w:r>
        <w:t>9.3</w:t>
      </w:r>
      <w:r>
        <w:tab/>
        <w:t>Split Rendering Metrics</w:t>
      </w:r>
      <w:bookmarkEnd w:id="136"/>
    </w:p>
    <w:p w14:paraId="55CF880A" w14:textId="77777777" w:rsidR="001A2526" w:rsidRDefault="001A2526" w:rsidP="001A2526">
      <w:pPr>
        <w:pStyle w:val="Heading3"/>
      </w:pPr>
      <w:bookmarkStart w:id="137" w:name="_Toc168903434"/>
      <w:r>
        <w:t>9.3.1</w:t>
      </w:r>
      <w:r>
        <w:tab/>
        <w:t>General</w:t>
      </w:r>
      <w:bookmarkEnd w:id="137"/>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138" w:name="_Toc168903435"/>
      <w:r>
        <w:t>9.3.2</w:t>
      </w:r>
      <w:r>
        <w:tab/>
        <w:t>QoE Metrics Formats</w:t>
      </w:r>
      <w:bookmarkEnd w:id="138"/>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6389DC78" w14:textId="77777777" w:rsidR="001A2526" w:rsidRDefault="001A2526" w:rsidP="001A2526">
      <w:pPr>
        <w:pStyle w:val="Caption"/>
        <w:rPr>
          <w:i w:val="0"/>
          <w:iCs w:val="0"/>
          <w:color w:val="auto"/>
          <w:sz w:val="20"/>
          <w:szCs w:val="20"/>
        </w:rPr>
      </w:pPr>
      <w:bookmarkStart w:id="139"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1A2526">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2.1</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bookmarkEnd w:id="139"/>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1A2526">
      <w:pPr>
        <w:pStyle w:val="Caption"/>
        <w:jc w:val="center"/>
        <w:rPr>
          <w:i w:val="0"/>
          <w:iCs w:val="0"/>
          <w:color w:val="auto"/>
          <w:sz w:val="20"/>
          <w:szCs w:val="20"/>
        </w:rPr>
      </w:pPr>
      <w:bookmarkStart w:id="140" w:name="MCCQCTEMPBM_00000083"/>
      <w:r w:rsidRPr="00D13A5B">
        <w:rPr>
          <w:i w:val="0"/>
          <w:iCs w:val="0"/>
          <w:color w:val="auto"/>
          <w:sz w:val="20"/>
          <w:szCs w:val="20"/>
        </w:rPr>
        <w:t>Table 9.3.2</w:t>
      </w:r>
      <w:r>
        <w:rPr>
          <w:i w:val="0"/>
          <w:iCs w:val="0"/>
          <w:color w:val="auto"/>
          <w:sz w:val="20"/>
          <w:szCs w:val="20"/>
        </w:rPr>
        <w:t>.2</w:t>
      </w:r>
      <w:r w:rsidRPr="00D13A5B">
        <w:rPr>
          <w:i w:val="0"/>
          <w:iCs w:val="0"/>
          <w:color w:val="auto"/>
          <w:sz w:val="20"/>
          <w:szCs w:val="20"/>
        </w:rPr>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bookmarkEnd w:id="140"/>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1A2526">
      <w:pPr>
        <w:pStyle w:val="Caption"/>
        <w:jc w:val="center"/>
        <w:rPr>
          <w:i w:val="0"/>
          <w:iCs w:val="0"/>
          <w:color w:val="auto"/>
          <w:sz w:val="20"/>
          <w:szCs w:val="20"/>
        </w:rPr>
      </w:pPr>
      <w:bookmarkStart w:id="141" w:name="MCCQCTEMPBM_00000084"/>
      <w:r w:rsidRPr="00D13A5B">
        <w:rPr>
          <w:i w:val="0"/>
          <w:iCs w:val="0"/>
          <w:color w:val="auto"/>
          <w:sz w:val="20"/>
          <w:szCs w:val="20"/>
        </w:rPr>
        <w:t>Table 9.3.2</w:t>
      </w:r>
      <w:r>
        <w:rPr>
          <w:i w:val="0"/>
          <w:iCs w:val="0"/>
          <w:color w:val="auto"/>
          <w:sz w:val="20"/>
          <w:szCs w:val="20"/>
        </w:rPr>
        <w:t>.2</w:t>
      </w:r>
      <w:r w:rsidRPr="00D13A5B">
        <w:rPr>
          <w:i w:val="0"/>
          <w:iCs w:val="0"/>
          <w:color w:val="auto"/>
          <w:sz w:val="20"/>
          <w:szCs w:val="20"/>
        </w:rPr>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bookmarkEnd w:id="141"/>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A75284">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142" w:name="_Toc168903436"/>
      <w:r>
        <w:t>9.3.</w:t>
      </w:r>
      <w:r w:rsidR="001A2526">
        <w:t>3</w:t>
      </w:r>
      <w:r>
        <w:tab/>
      </w:r>
      <w:r w:rsidRPr="00A96598">
        <w:t>QoE Metrics reporting protocol</w:t>
      </w:r>
      <w:bookmarkEnd w:id="142"/>
    </w:p>
    <w:p w14:paraId="58EA26F1" w14:textId="77777777" w:rsidR="0050596A" w:rsidRDefault="0050596A" w:rsidP="0050596A">
      <w:r w:rsidRPr="006436AF">
        <w:t xml:space="preserve">The Metrics Reporting API allows the Media Session Handler to send QoE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p>
    <w:p w14:paraId="49E55C15" w14:textId="2AEBDD5B" w:rsidR="0050596A" w:rsidRPr="00A8776A" w:rsidRDefault="0050596A" w:rsidP="0050596A">
      <w:pPr>
        <w:pStyle w:val="Heading3"/>
        <w:ind w:left="720" w:hanging="720"/>
      </w:pPr>
      <w:bookmarkStart w:id="143" w:name="_Toc168903437"/>
      <w:r>
        <w:t>9.3.</w:t>
      </w:r>
      <w:r w:rsidR="001A2526">
        <w:t>4</w:t>
      </w:r>
      <w:r>
        <w:tab/>
        <w:t>QoE</w:t>
      </w:r>
      <w:r w:rsidRPr="00A8776A">
        <w:t xml:space="preserve"> metrics definition</w:t>
      </w:r>
      <w:bookmarkEnd w:id="143"/>
    </w:p>
    <w:p w14:paraId="7F0A76DA" w14:textId="56A6C4C3" w:rsidR="0050596A" w:rsidRDefault="0050596A" w:rsidP="0050596A">
      <w:pPr>
        <w:pStyle w:val="Heading4"/>
        <w:ind w:left="864" w:hanging="864"/>
      </w:pPr>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r w:rsidRPr="00CC1F51">
        <w:t xml:space="preserve">Table </w:t>
      </w:r>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r w:rsidRPr="00CC1F51">
        <w:t xml:space="preserve">Table </w:t>
      </w:r>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r>
        <w:t>9.3.</w:t>
      </w:r>
      <w:r w:rsidR="00DF36FA">
        <w:t>4</w:t>
      </w:r>
      <w:r>
        <w:t>.4</w:t>
      </w:r>
      <w:r>
        <w:tab/>
      </w:r>
      <w:r w:rsidRPr="0094243F">
        <w:t>Round-trip interaction delay metric</w:t>
      </w:r>
    </w:p>
    <w:p w14:paraId="7200A2A1" w14:textId="77777777" w:rsidR="0050596A" w:rsidRDefault="0050596A" w:rsidP="0050596A">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r w:rsidRPr="00CC1F51">
        <w:t xml:space="preserve">Table </w:t>
      </w:r>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r>
        <w:t>9.3.</w:t>
      </w:r>
      <w:r w:rsidR="00DF36FA">
        <w:t>4</w:t>
      </w:r>
      <w:r>
        <w:t>.5</w:t>
      </w:r>
      <w:r>
        <w:tab/>
      </w:r>
      <w:r w:rsidRPr="00563D5E">
        <w:t>User interaction delay metric</w:t>
      </w:r>
    </w:p>
    <w:p w14:paraId="368F70A0" w14:textId="77777777" w:rsidR="0050596A" w:rsidRDefault="0050596A" w:rsidP="0050596A">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r w:rsidRPr="00CC1F51">
        <w:t xml:space="preserve">Table </w:t>
      </w:r>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r>
        <w:t>9.3.</w:t>
      </w:r>
      <w:r w:rsidR="00DF36FA">
        <w:t>4</w:t>
      </w:r>
      <w:r>
        <w:t>.6</w:t>
      </w:r>
      <w:r>
        <w:tab/>
      </w:r>
      <w:r w:rsidRPr="00563D5E">
        <w:t>Age of contents metric</w:t>
      </w:r>
    </w:p>
    <w:p w14:paraId="0CE45474" w14:textId="77777777" w:rsidR="0050596A" w:rsidRDefault="0050596A" w:rsidP="0050596A">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r w:rsidRPr="00CC1F51">
        <w:t xml:space="preserve">Table </w:t>
      </w:r>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r>
        <w:t>9.3.2.7</w:t>
      </w:r>
      <w:r>
        <w:tab/>
      </w:r>
      <w:r w:rsidRPr="00563D5E">
        <w:t>Scene update delay metric</w:t>
      </w:r>
    </w:p>
    <w:p w14:paraId="3C686A88" w14:textId="77777777" w:rsidR="0050596A" w:rsidRDefault="0050596A" w:rsidP="0050596A">
      <w:pPr>
        <w:rPr>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r w:rsidRPr="00CC1F51">
        <w:t xml:space="preserve">Table </w:t>
      </w:r>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F94E11">
              <w:rPr>
                <w:rFonts w:ascii="Courier New" w:hAnsi="Courier New" w:cs="Courier New"/>
                <w:lang w:eastAsia="ja-JP"/>
              </w:rPr>
              <w:t>VectorType</w:t>
            </w:r>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r>
        <w:t>9.3.2.8</w:t>
      </w:r>
      <w:r>
        <w:tab/>
      </w:r>
      <w:r w:rsidRPr="00563D5E">
        <w:t>Metadata delay metric</w:t>
      </w:r>
    </w:p>
    <w:p w14:paraId="6DC34CC7" w14:textId="77777777" w:rsidR="0050596A" w:rsidRDefault="0050596A" w:rsidP="0050596A">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r w:rsidRPr="00CC1F51">
        <w:t xml:space="preserve">Table </w:t>
      </w:r>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r>
        <w:t>9.3.2.9</w:t>
      </w:r>
      <w:r>
        <w:tab/>
      </w:r>
      <w:r w:rsidRPr="00563D5E">
        <w:t>Data frames delay metric</w:t>
      </w:r>
    </w:p>
    <w:p w14:paraId="02A3F76D" w14:textId="77777777" w:rsidR="0050596A" w:rsidRDefault="0050596A" w:rsidP="0050596A">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r w:rsidRPr="00CC1F51">
        <w:t xml:space="preserve">Table </w:t>
      </w:r>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144" w:name="_Toc168903438"/>
      <w:r>
        <w:t>9.3.</w:t>
      </w:r>
      <w:r w:rsidR="000B08B4">
        <w:t>5</w:t>
      </w:r>
      <w:r>
        <w:tab/>
      </w:r>
      <w:r w:rsidRPr="0095232D">
        <w:t>Quality metrics reporting</w:t>
      </w:r>
      <w:bookmarkEnd w:id="144"/>
    </w:p>
    <w:p w14:paraId="68B6C7F3" w14:textId="3BB4B3FD" w:rsidR="0050596A" w:rsidRPr="0095232D" w:rsidRDefault="0050596A" w:rsidP="0050596A">
      <w:pPr>
        <w:pStyle w:val="Heading4"/>
        <w:ind w:left="864" w:hanging="864"/>
      </w:pPr>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E type of an XML-formatted QoE report</w:t>
      </w:r>
      <w:r w:rsidRPr="00CC1F51">
        <w:t xml:space="preserve"> shall be </w:t>
      </w:r>
      <w:r>
        <w:t>"</w:t>
      </w:r>
      <w:bookmarkStart w:id="145"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45"/>
      <w:r>
        <w:t>"</w:t>
      </w:r>
      <w:r w:rsidRPr="00CC1F51">
        <w:t>.</w:t>
      </w:r>
    </w:p>
    <w:p w14:paraId="44EFEC20" w14:textId="77777777" w:rsidR="0050596A" w:rsidRDefault="0050596A" w:rsidP="0050596A">
      <w:pPr>
        <w:jc w:val="both"/>
      </w:pPr>
      <w:r>
        <w:t>The metrics reporting protocol is as defined in clause 9.5.</w:t>
      </w:r>
      <w:r w:rsidRPr="001E1401">
        <w:t>3 of TS 26.51</w:t>
      </w:r>
      <w:r>
        <w:t>0.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r>
        <w:t>9.3.</w:t>
      </w:r>
      <w:r w:rsidR="000B08B4">
        <w:t>5</w:t>
      </w:r>
      <w:r>
        <w:t>.2</w:t>
      </w:r>
      <w:r>
        <w:tab/>
      </w:r>
      <w:r w:rsidRPr="00D827B0">
        <w:t>Report format</w:t>
      </w:r>
    </w:p>
    <w:p w14:paraId="66738EF3" w14:textId="77777777" w:rsidR="0050596A" w:rsidRDefault="0050596A" w:rsidP="0050596A">
      <w:r w:rsidRPr="00CC1F51">
        <w:t>The QoE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.2-1: SR_MSE QoE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0D2B66BA" w14:textId="77777777" w:rsidR="0050596A" w:rsidRPr="00567618" w:rsidRDefault="0050596A" w:rsidP="0058205C">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/xs:simpleType</w:t>
            </w:r>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&lt;/xs:schema&gt;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146" w:name="_Ref165564000"/>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146"/>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147"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147"/>
    </w:p>
    <w:p w14:paraId="05AB5C2F" w14:textId="77777777" w:rsidR="00C70567" w:rsidRDefault="00C70567" w:rsidP="00C70567">
      <w:pPr>
        <w:pStyle w:val="Heading1"/>
        <w:pBdr>
          <w:top w:val="single" w:sz="12" w:space="0" w:color="auto"/>
        </w:pBdr>
      </w:pPr>
      <w:bookmarkStart w:id="148" w:name="_Toc168903439"/>
      <w:r>
        <w:t>10</w:t>
      </w:r>
      <w:r>
        <w:tab/>
      </w:r>
      <w:r w:rsidRPr="008B6414">
        <w:t>Security and Privacy Aspects</w:t>
      </w:r>
      <w:bookmarkEnd w:id="148"/>
    </w:p>
    <w:p w14:paraId="19FC1C2B" w14:textId="77777777" w:rsidR="00C70567" w:rsidRDefault="00C70567" w:rsidP="00C70567">
      <w:pPr>
        <w:pStyle w:val="Heading2"/>
      </w:pPr>
      <w:bookmarkStart w:id="149" w:name="_Toc168903440"/>
      <w:r>
        <w:t>10.1</w:t>
      </w:r>
      <w:r>
        <w:tab/>
        <w:t>Security</w:t>
      </w:r>
      <w:bookmarkEnd w:id="149"/>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50" w:name="_Toc168903441"/>
      <w:r>
        <w:t>10.2</w:t>
      </w:r>
      <w:r>
        <w:tab/>
        <w:t>Privacy</w:t>
      </w:r>
      <w:bookmarkEnd w:id="150"/>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bookmarkStart w:id="151" w:name="MCCQCTEMPBM_00000038"/>
      <w:r>
        <w:br w:type="page"/>
      </w:r>
    </w:p>
    <w:p w14:paraId="63205441" w14:textId="268C9DDC" w:rsidR="00C70567" w:rsidRPr="004D3578" w:rsidRDefault="00C70567" w:rsidP="00C70567">
      <w:pPr>
        <w:pStyle w:val="Heading8"/>
      </w:pPr>
      <w:r>
        <w:t>Annex A (informative):</w:t>
      </w:r>
      <w:r>
        <w:br/>
        <w:t>Implementation Guidelines</w:t>
      </w:r>
    </w:p>
    <w:p w14:paraId="6A4D2890" w14:textId="77777777" w:rsidR="00C70567" w:rsidRDefault="00C70567" w:rsidP="00C70B35">
      <w:pPr>
        <w:pStyle w:val="Heading1"/>
      </w:pPr>
      <w:bookmarkStart w:id="152" w:name="_Toc168903442"/>
      <w:bookmarkStart w:id="153" w:name="MCCQCTEMPBM_00000039"/>
      <w:bookmarkEnd w:id="151"/>
      <w:r>
        <w:t>A.1</w:t>
      </w:r>
      <w:r>
        <w:tab/>
        <w:t>Guidelines for Application Developers</w:t>
      </w:r>
      <w:bookmarkEnd w:id="152"/>
    </w:p>
    <w:bookmarkEnd w:id="153"/>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154" w:name="_Toc168903443"/>
      <w:bookmarkStart w:id="155" w:name="MCCQCTEMPBM_00000040"/>
      <w:r>
        <w:t>A.2</w:t>
      </w:r>
      <w:r>
        <w:tab/>
        <w:t>Guidelines for Split Rendering MSE Implementers</w:t>
      </w:r>
      <w:bookmarkEnd w:id="154"/>
    </w:p>
    <w:p w14:paraId="01A74C2D" w14:textId="77777777" w:rsidR="00C70567" w:rsidRDefault="00C70567" w:rsidP="00C70B35">
      <w:pPr>
        <w:pStyle w:val="Heading2"/>
        <w:rPr>
          <w:noProof/>
        </w:rPr>
      </w:pPr>
      <w:bookmarkStart w:id="156" w:name="_Toc168903444"/>
      <w:bookmarkStart w:id="157" w:name="MCCQCTEMPBM_00000041"/>
      <w:bookmarkEnd w:id="155"/>
      <w:r>
        <w:rPr>
          <w:noProof/>
        </w:rPr>
        <w:t>A.2.1</w:t>
      </w:r>
      <w:r>
        <w:rPr>
          <w:noProof/>
        </w:rPr>
        <w:tab/>
        <w:t>Guidelines for implementers of the Split Rendering Server</w:t>
      </w:r>
      <w:bookmarkEnd w:id="156"/>
    </w:p>
    <w:bookmarkEnd w:id="157"/>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158" w:name="_Toc168903445"/>
      <w:bookmarkStart w:id="159" w:name="MCCQCTEMPBM_00000042"/>
      <w:r>
        <w:t>A.3</w:t>
      </w:r>
      <w:r>
        <w:tab/>
        <w:t>Conformance Testing</w:t>
      </w:r>
      <w:bookmarkEnd w:id="158"/>
    </w:p>
    <w:bookmarkEnd w:id="159"/>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60" w:name="tsgNames"/>
      <w:bookmarkStart w:id="161" w:name="startOfAnnexes"/>
      <w:bookmarkEnd w:id="160"/>
      <w:bookmarkEnd w:id="161"/>
      <w:r>
        <w:br w:type="page"/>
      </w:r>
    </w:p>
    <w:p w14:paraId="6709ED94" w14:textId="77777777" w:rsidR="00C70567" w:rsidRPr="002675F0" w:rsidRDefault="00C70567" w:rsidP="00C70567"/>
    <w:p w14:paraId="02EC434D" w14:textId="77777777" w:rsidR="00C70567" w:rsidRPr="004D3578" w:rsidRDefault="00C70567" w:rsidP="00C70B35">
      <w:pPr>
        <w:pStyle w:val="Heading8"/>
      </w:pPr>
      <w:bookmarkStart w:id="162" w:name="MCCQCTEMPBM_00000043"/>
      <w:r>
        <w:t>Annex B (normative):</w:t>
      </w:r>
      <w:r>
        <w:br/>
        <w:t>IDL Definition of Client API</w:t>
      </w:r>
    </w:p>
    <w:p w14:paraId="3CDE901A" w14:textId="77777777" w:rsidR="00C70567" w:rsidRDefault="00C70567" w:rsidP="00C70567">
      <w:pPr>
        <w:rPr>
          <w:noProof/>
        </w:rPr>
      </w:pPr>
      <w:bookmarkStart w:id="163" w:name="MCCQCTEMPBM_00000085"/>
      <w:bookmarkEnd w:id="162"/>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163"/>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bookmarkStart w:id="164" w:name="MCCQCTEMPBM_00000044"/>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165" w:name="_Toc168903446"/>
      <w:bookmarkStart w:id="166" w:name="MCCQCTEMPBM_00000045"/>
      <w:bookmarkEnd w:id="164"/>
      <w:r>
        <w:t>C.1</w:t>
      </w:r>
      <w:r>
        <w:tab/>
        <w:t>Pixel Streaming Profile</w:t>
      </w:r>
      <w:bookmarkEnd w:id="165"/>
    </w:p>
    <w:p w14:paraId="6F29A0AB" w14:textId="77777777" w:rsidR="00C70567" w:rsidRDefault="00C70567" w:rsidP="00C70B35">
      <w:pPr>
        <w:pStyle w:val="Heading2"/>
      </w:pPr>
      <w:bookmarkStart w:id="167" w:name="_Toc168903447"/>
      <w:bookmarkStart w:id="168" w:name="MCCQCTEMPBM_00000046"/>
      <w:bookmarkEnd w:id="166"/>
      <w:r>
        <w:t>C.1.1</w:t>
      </w:r>
      <w:r>
        <w:tab/>
        <w:t>Introduction</w:t>
      </w:r>
      <w:bookmarkEnd w:id="167"/>
    </w:p>
    <w:bookmarkEnd w:id="168"/>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169"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170" w:name="MCCQCTEMPBM_00000173"/>
      <w:bookmarkEnd w:id="169"/>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B35">
      <w:pPr>
        <w:pStyle w:val="Heading2"/>
      </w:pPr>
      <w:bookmarkStart w:id="171" w:name="_Toc168903448"/>
      <w:bookmarkStart w:id="172" w:name="MCCQCTEMPBM_00000047"/>
      <w:bookmarkEnd w:id="170"/>
      <w:r>
        <w:t>C.1.2</w:t>
      </w:r>
      <w:r>
        <w:tab/>
        <w:t>2D Pixel Streaming Profile</w:t>
      </w:r>
      <w:bookmarkEnd w:id="171"/>
    </w:p>
    <w:p w14:paraId="3F830DD7" w14:textId="77777777" w:rsidR="00C70567" w:rsidRPr="00404C3D" w:rsidRDefault="00C70567" w:rsidP="00C70B35">
      <w:pPr>
        <w:pStyle w:val="Heading3"/>
      </w:pPr>
      <w:bookmarkStart w:id="173" w:name="_Toc130977743"/>
      <w:bookmarkStart w:id="174" w:name="MCCQCTEMPBM_00000048"/>
      <w:bookmarkEnd w:id="172"/>
      <w:r>
        <w:t>C</w:t>
      </w:r>
      <w:r w:rsidRPr="00404C3D">
        <w:t>.</w:t>
      </w:r>
      <w:r>
        <w:t>1.2</w:t>
      </w:r>
      <w:r w:rsidRPr="00404C3D">
        <w:t>.1</w:t>
      </w:r>
      <w:r w:rsidRPr="00404C3D">
        <w:tab/>
        <w:t>Introduction</w:t>
      </w:r>
      <w:bookmarkEnd w:id="173"/>
    </w:p>
    <w:bookmarkEnd w:id="174"/>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175"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B35">
      <w:pPr>
        <w:pStyle w:val="Heading4"/>
      </w:pPr>
      <w:bookmarkStart w:id="176" w:name="MCCQCTEMPBM_00000050"/>
      <w:bookmarkEnd w:id="175"/>
      <w:r>
        <w:t>C</w:t>
      </w:r>
      <w:r w:rsidRPr="00404C3D">
        <w:t>.</w:t>
      </w:r>
      <w:r>
        <w:t>1.2</w:t>
      </w:r>
      <w:r w:rsidRPr="00404C3D">
        <w:t>.</w:t>
      </w:r>
      <w:r>
        <w:t>2.1</w:t>
      </w:r>
      <w:r w:rsidRPr="00404C3D">
        <w:tab/>
      </w:r>
      <w:r>
        <w:t>Overview</w:t>
      </w:r>
    </w:p>
    <w:bookmarkEnd w:id="176"/>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177" w:name="MCCQCTEMPBM_00000051"/>
      <w:bookmarkStart w:id="178" w:name="_Toc143758582"/>
      <w:bookmarkStart w:id="179" w:name="_Toc130977744"/>
      <w:r>
        <w:t>C.1.2.2.2</w:t>
      </w:r>
      <w:r>
        <w:tab/>
        <w:t>Media Capabilities</w:t>
      </w:r>
    </w:p>
    <w:bookmarkEnd w:id="177"/>
    <w:p w14:paraId="3AEC719F" w14:textId="77777777" w:rsidR="00C70567" w:rsidRPr="009F1EB5" w:rsidRDefault="00C70567" w:rsidP="00C70567">
      <w:r>
        <w:t>The SRC shall support the media capabilities of a device type 3 as defined in TS 26.119 [4], clause 10.4.</w:t>
      </w:r>
      <w:bookmarkEnd w:id="178"/>
      <w:bookmarkEnd w:id="179"/>
    </w:p>
    <w:p w14:paraId="1BCFA566" w14:textId="77777777" w:rsidR="00C70567" w:rsidRDefault="00C70567" w:rsidP="00C70B35">
      <w:pPr>
        <w:pStyle w:val="Heading4"/>
      </w:pPr>
      <w:bookmarkStart w:id="180" w:name="MCCQCTEMPBM_00000052"/>
      <w:bookmarkStart w:id="181" w:name="_Toc130977747"/>
      <w:r>
        <w:t>C.1.2.2.3</w:t>
      </w:r>
      <w:r>
        <w:tab/>
        <w:t>Metadata Formats</w:t>
      </w:r>
    </w:p>
    <w:bookmarkEnd w:id="180"/>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182" w:name="MCCQCTEMPBM_00000053"/>
      <w:bookmarkEnd w:id="181"/>
      <w:r>
        <w:t>C</w:t>
      </w:r>
      <w:r w:rsidRPr="00404C3D">
        <w:t>.</w:t>
      </w:r>
      <w:r>
        <w:t>1.2</w:t>
      </w:r>
      <w:r w:rsidRPr="00404C3D">
        <w:t>.</w:t>
      </w:r>
      <w:r>
        <w:t>3</w:t>
      </w:r>
      <w:r w:rsidRPr="00404C3D">
        <w:tab/>
      </w:r>
      <w:r>
        <w:t>SRS Capabilities</w:t>
      </w:r>
    </w:p>
    <w:p w14:paraId="25718700" w14:textId="77777777" w:rsidR="00C70567" w:rsidRPr="00404C3D" w:rsidRDefault="00C70567" w:rsidP="00C70B35">
      <w:pPr>
        <w:pStyle w:val="Heading4"/>
      </w:pPr>
      <w:bookmarkStart w:id="183" w:name="MCCQCTEMPBM_00000054"/>
      <w:bookmarkEnd w:id="182"/>
      <w:r>
        <w:t>C</w:t>
      </w:r>
      <w:r w:rsidRPr="00404C3D">
        <w:t>.</w:t>
      </w:r>
      <w:r>
        <w:t>1.2</w:t>
      </w:r>
      <w:r w:rsidRPr="00404C3D">
        <w:t>.</w:t>
      </w:r>
      <w:r>
        <w:t>3.1</w:t>
      </w:r>
      <w:r w:rsidRPr="00404C3D">
        <w:tab/>
      </w:r>
      <w:r>
        <w:t>Overview</w:t>
      </w:r>
    </w:p>
    <w:bookmarkEnd w:id="183"/>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bookmarkStart w:id="184" w:name="MCCQCTEMPBM_00000055"/>
      <w:r>
        <w:t>C</w:t>
      </w:r>
      <w:r w:rsidRPr="00404C3D">
        <w:t>.</w:t>
      </w:r>
      <w:r>
        <w:t>1.2</w:t>
      </w:r>
      <w:r w:rsidRPr="00404C3D">
        <w:t>.</w:t>
      </w:r>
      <w:r>
        <w:t>3.2</w:t>
      </w:r>
      <w:r w:rsidRPr="00404C3D">
        <w:tab/>
        <w:t xml:space="preserve">Video </w:t>
      </w:r>
      <w:r>
        <w:t>en</w:t>
      </w:r>
      <w:r w:rsidRPr="00404C3D">
        <w:t>coding</w:t>
      </w:r>
    </w:p>
    <w:bookmarkEnd w:id="184"/>
    <w:p w14:paraId="103A2C13" w14:textId="320789CF"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p>
    <w:p w14:paraId="22B99318" w14:textId="77777777" w:rsidR="00C70567" w:rsidRDefault="00C70567" w:rsidP="00C70B35">
      <w:pPr>
        <w:pStyle w:val="Heading4"/>
      </w:pPr>
      <w:bookmarkStart w:id="185"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185"/>
    <w:p w14:paraId="444CD06B" w14:textId="7953CDA8"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p>
    <w:p w14:paraId="51E46466" w14:textId="77777777" w:rsidR="00C70567" w:rsidRDefault="00C70567" w:rsidP="00C70B35">
      <w:pPr>
        <w:pStyle w:val="Heading4"/>
      </w:pPr>
      <w:bookmarkStart w:id="186" w:name="MCCQCTEMPBM_00000057"/>
      <w:r>
        <w:t>C</w:t>
      </w:r>
      <w:r w:rsidRPr="00404C3D">
        <w:t>.</w:t>
      </w:r>
      <w:r>
        <w:t>1.2</w:t>
      </w:r>
      <w:r w:rsidRPr="00404C3D">
        <w:t>.</w:t>
      </w:r>
      <w:r>
        <w:t>3.4</w:t>
      </w:r>
      <w:r w:rsidRPr="00404C3D">
        <w:tab/>
        <w:t xml:space="preserve">Video </w:t>
      </w:r>
      <w:r>
        <w:t>decoding</w:t>
      </w:r>
    </w:p>
    <w:bookmarkEnd w:id="186"/>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bookmarkStart w:id="187"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187"/>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bookmarkStart w:id="188" w:name="MCCQCTEMPBM_00000059"/>
      <w:r>
        <w:t>C.1.2.3.6</w:t>
      </w:r>
      <w:r>
        <w:tab/>
        <w:t>Metadata Formats</w:t>
      </w:r>
    </w:p>
    <w:bookmarkEnd w:id="188"/>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189" w:name="_Toc151113905"/>
      <w:bookmarkStart w:id="190" w:name="MCCQCTEMPBM_00000060"/>
      <w:r>
        <w:t>C.1.2.4</w:t>
      </w:r>
      <w:r>
        <w:tab/>
      </w:r>
      <w:bookmarkEnd w:id="189"/>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791626">
      <w:pPr>
        <w:pStyle w:val="Heading2"/>
      </w:pPr>
      <w:bookmarkStart w:id="191" w:name="_Toc168903449"/>
      <w:r>
        <w:t>C.1.3</w:t>
      </w:r>
      <w:r>
        <w:tab/>
        <w:t>3D Pixel Streaming Profile</w:t>
      </w:r>
      <w:bookmarkEnd w:id="191"/>
    </w:p>
    <w:p w14:paraId="0D185A92" w14:textId="77777777" w:rsidR="00C70567" w:rsidRPr="00404C3D" w:rsidRDefault="00C70567" w:rsidP="00791626">
      <w:pPr>
        <w:pStyle w:val="Heading3"/>
      </w:pPr>
      <w:bookmarkStart w:id="192" w:name="MCCQCTEMPBM_00000061"/>
      <w:bookmarkEnd w:id="190"/>
      <w:r>
        <w:t>C</w:t>
      </w:r>
      <w:r w:rsidRPr="00404C3D">
        <w:t>.</w:t>
      </w:r>
      <w:r>
        <w:t>1.3</w:t>
      </w:r>
      <w:r w:rsidRPr="00404C3D">
        <w:t>.1</w:t>
      </w:r>
      <w:r w:rsidRPr="00404C3D">
        <w:tab/>
        <w:t>Introduction</w:t>
      </w:r>
    </w:p>
    <w:bookmarkEnd w:id="192"/>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791626">
      <w:pPr>
        <w:pStyle w:val="Heading3"/>
      </w:pPr>
      <w:bookmarkStart w:id="193" w:name="MCCQCTEMPBM_00000062"/>
      <w:r>
        <w:t>C</w:t>
      </w:r>
      <w:r w:rsidRPr="00404C3D">
        <w:t>.</w:t>
      </w:r>
      <w:r>
        <w:t>1.3</w:t>
      </w:r>
      <w:r w:rsidRPr="00404C3D">
        <w:t>.</w:t>
      </w:r>
      <w:r>
        <w:t>2</w:t>
      </w:r>
      <w:r w:rsidRPr="00404C3D">
        <w:tab/>
      </w:r>
      <w:r>
        <w:t>SRC Capabilities</w:t>
      </w:r>
    </w:p>
    <w:p w14:paraId="290813FA" w14:textId="77777777" w:rsidR="00C70567" w:rsidRPr="00404C3D" w:rsidRDefault="00C70567" w:rsidP="00791626">
      <w:pPr>
        <w:pStyle w:val="Heading4"/>
      </w:pPr>
      <w:bookmarkStart w:id="194" w:name="MCCQCTEMPBM_00000063"/>
      <w:bookmarkEnd w:id="193"/>
      <w:r>
        <w:t>C.1.3</w:t>
      </w:r>
      <w:r w:rsidRPr="00404C3D">
        <w:t>.</w:t>
      </w:r>
      <w:r>
        <w:t>2.1</w:t>
      </w:r>
      <w:r w:rsidRPr="00404C3D">
        <w:tab/>
      </w:r>
      <w:r>
        <w:t>Overview</w:t>
      </w:r>
    </w:p>
    <w:bookmarkEnd w:id="194"/>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195" w:name="MCCQCTEMPBM_00000064"/>
      <w:bookmarkStart w:id="196" w:name="_Toc143758598"/>
      <w:r>
        <w:t>C.1.3.2.2</w:t>
      </w:r>
      <w:r>
        <w:tab/>
        <w:t>Media Capabilities</w:t>
      </w:r>
    </w:p>
    <w:bookmarkEnd w:id="195"/>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96"/>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bookmarkStart w:id="197" w:name="MCCQCTEMPBM_00000065"/>
      <w:r>
        <w:t>C.1.3.2.3</w:t>
      </w:r>
      <w:r>
        <w:tab/>
        <w:t>Metadata Formats</w:t>
      </w:r>
    </w:p>
    <w:bookmarkEnd w:id="197"/>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198"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B35">
      <w:pPr>
        <w:pStyle w:val="Heading4"/>
      </w:pPr>
      <w:bookmarkStart w:id="199" w:name="MCCQCTEMPBM_00000067"/>
      <w:bookmarkEnd w:id="198"/>
      <w:r>
        <w:t>C</w:t>
      </w:r>
      <w:r w:rsidRPr="00404C3D">
        <w:t>.</w:t>
      </w:r>
      <w:r>
        <w:t>1.3</w:t>
      </w:r>
      <w:r w:rsidRPr="00404C3D">
        <w:t>.</w:t>
      </w:r>
      <w:r>
        <w:t>3.1</w:t>
      </w:r>
      <w:r w:rsidRPr="00404C3D">
        <w:tab/>
      </w:r>
      <w:r>
        <w:t>Overview</w:t>
      </w:r>
    </w:p>
    <w:bookmarkEnd w:id="199"/>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bookmarkStart w:id="200" w:name="MCCQCTEMPBM_00000068"/>
      <w:r>
        <w:t>C</w:t>
      </w:r>
      <w:r w:rsidRPr="00404C3D">
        <w:t>.</w:t>
      </w:r>
      <w:r>
        <w:t>1.3</w:t>
      </w:r>
      <w:r w:rsidRPr="00404C3D">
        <w:t>.</w:t>
      </w:r>
      <w:r>
        <w:t>3.2</w:t>
      </w:r>
      <w:r w:rsidRPr="00404C3D">
        <w:tab/>
        <w:t xml:space="preserve">Video </w:t>
      </w:r>
      <w:r>
        <w:t>en</w:t>
      </w:r>
      <w:r w:rsidRPr="00404C3D">
        <w:t>coding</w:t>
      </w:r>
      <w:bookmarkEnd w:id="200"/>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bookmarkStart w:id="201"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201"/>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bookmarkStart w:id="202" w:name="MCCQCTEMPBM_00000070"/>
      <w:r>
        <w:t>C</w:t>
      </w:r>
      <w:r w:rsidRPr="00404C3D">
        <w:t>.</w:t>
      </w:r>
      <w:r>
        <w:t>1.3</w:t>
      </w:r>
      <w:r w:rsidRPr="00404C3D">
        <w:t>.</w:t>
      </w:r>
      <w:r>
        <w:t>3.4</w:t>
      </w:r>
      <w:r w:rsidRPr="00404C3D">
        <w:tab/>
        <w:t xml:space="preserve">Video </w:t>
      </w:r>
      <w:r>
        <w:t>decoding</w:t>
      </w:r>
    </w:p>
    <w:bookmarkEnd w:id="202"/>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bookmarkStart w:id="203" w:name="MCCQCTEMPBM_00000071"/>
      <w:r>
        <w:t>C</w:t>
      </w:r>
      <w:r w:rsidRPr="00404C3D">
        <w:t>.</w:t>
      </w:r>
      <w:r>
        <w:t>1.3.3.5</w:t>
      </w:r>
      <w:r w:rsidRPr="00404C3D">
        <w:tab/>
      </w:r>
      <w:r>
        <w:t>Audio and Speech</w:t>
      </w:r>
      <w:r w:rsidRPr="00404C3D">
        <w:t xml:space="preserve"> </w:t>
      </w:r>
      <w:r>
        <w:t>decoding</w:t>
      </w:r>
      <w:r w:rsidRPr="00404C3D">
        <w:t xml:space="preserve"> </w:t>
      </w:r>
    </w:p>
    <w:bookmarkEnd w:id="203"/>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bookmarkStart w:id="204" w:name="MCCQCTEMPBM_00000072"/>
      <w:r>
        <w:t>C.1.3.3.6</w:t>
      </w:r>
      <w:r>
        <w:tab/>
        <w:t>Metadata Formats</w:t>
      </w:r>
    </w:p>
    <w:bookmarkEnd w:id="204"/>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205" w:name="MCCQCTEMPBM_00000073"/>
      <w:r>
        <w:t>C.1.3.4</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B35">
      <w:pPr>
        <w:pStyle w:val="Heading2"/>
      </w:pPr>
      <w:bookmarkStart w:id="206" w:name="_Toc168903450"/>
      <w:r w:rsidRPr="00E64846">
        <w:t>C.1.4</w:t>
      </w:r>
      <w:r w:rsidRPr="00E64846">
        <w:tab/>
        <w:t>Description of the Rendering Format for Pixel Streaming</w:t>
      </w:r>
      <w:r>
        <w:t xml:space="preserve"> Profiles</w:t>
      </w:r>
      <w:bookmarkEnd w:id="206"/>
    </w:p>
    <w:p w14:paraId="6FFB70B8" w14:textId="77777777" w:rsidR="00C70567" w:rsidRDefault="00C70567" w:rsidP="00C70B35">
      <w:pPr>
        <w:pStyle w:val="Heading3"/>
      </w:pPr>
      <w:bookmarkStart w:id="207" w:name="MCCQCTEMPBM_00000074"/>
      <w:bookmarkEnd w:id="205"/>
      <w:r>
        <w:t>C.1.4.1</w:t>
      </w:r>
      <w:r>
        <w:tab/>
        <w:t>General</w:t>
      </w:r>
    </w:p>
    <w:bookmarkEnd w:id="207"/>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208" w:name="MCCQCTEMPBM_00000075"/>
      <w:r>
        <w:t>C.1.4.2</w:t>
      </w:r>
      <w:r>
        <w:tab/>
        <w:t>3D Pixel Streaming Profile-specific glTF Extension</w:t>
      </w:r>
    </w:p>
    <w:bookmarkEnd w:id="208"/>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209"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09"/>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210"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0"/>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211"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1"/>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212"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212"/>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213" w:name="_Toc168903451"/>
      <w:r w:rsidRPr="00396B27">
        <w:t>C.1</w:t>
      </w:r>
      <w:r>
        <w:t>.</w:t>
      </w:r>
      <w:r w:rsidRPr="00396B27">
        <w:t>5</w:t>
      </w:r>
      <w:r w:rsidRPr="00396B27">
        <w:tab/>
      </w:r>
      <w:r>
        <w:t>Profile Restrictions and Requirements</w:t>
      </w:r>
      <w:bookmarkEnd w:id="213"/>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4AE5D679" w:rsidR="00732FA2" w:rsidRPr="00EF017C" w:rsidRDefault="00732FA2" w:rsidP="00C70B35">
      <w:pPr>
        <w:pStyle w:val="Heading1"/>
      </w:pPr>
      <w:bookmarkStart w:id="214" w:name="_Toc168903452"/>
      <w:bookmarkStart w:id="215" w:name="_Toc152689706"/>
      <w:r w:rsidRPr="00EF017C">
        <w:t>C.2</w:t>
      </w:r>
      <w:r w:rsidR="00C70B35">
        <w:tab/>
      </w:r>
      <w:r w:rsidRPr="00EF017C">
        <w:t>Adaptive Split Rendering Profile</w:t>
      </w:r>
      <w:bookmarkEnd w:id="214"/>
    </w:p>
    <w:p w14:paraId="77B7C413" w14:textId="4761955E" w:rsidR="00732FA2" w:rsidRPr="00EF017C" w:rsidRDefault="00732FA2" w:rsidP="00C70B35">
      <w:pPr>
        <w:pStyle w:val="Heading2"/>
      </w:pPr>
      <w:bookmarkStart w:id="216" w:name="_Toc168903453"/>
      <w:r w:rsidRPr="00EF017C">
        <w:t>C.2.1</w:t>
      </w:r>
      <w:r w:rsidR="00C70B35">
        <w:tab/>
      </w:r>
      <w:r w:rsidRPr="00EF017C">
        <w:t>Introduction</w:t>
      </w:r>
      <w:bookmarkEnd w:id="216"/>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26E8A7D3" w:rsidR="00732FA2" w:rsidRPr="00EF017C" w:rsidRDefault="00732FA2" w:rsidP="00C70B35">
      <w:pPr>
        <w:pStyle w:val="Heading2"/>
      </w:pPr>
      <w:bookmarkStart w:id="217" w:name="_Toc168903454"/>
      <w:r w:rsidRPr="00EF017C">
        <w:t>C.2.2</w:t>
      </w:r>
      <w:r w:rsidR="00C70B35">
        <w:tab/>
      </w:r>
      <w:r w:rsidRPr="00EF017C">
        <w:t>Procedures and Call Flows</w:t>
      </w:r>
      <w:bookmarkEnd w:id="217"/>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85F2BED" w14:textId="18509134" w:rsidR="0088726F" w:rsidRPr="0088726F" w:rsidRDefault="00616418" w:rsidP="0088726F">
      <w:pPr>
        <w:keepNext/>
        <w:jc w:val="center"/>
        <w:rPr>
          <w:b/>
          <w:bCs/>
          <w:noProof/>
        </w:rPr>
      </w:pPr>
      <w:r w:rsidRPr="00D809ED">
        <w:rPr>
          <w:noProof/>
        </w:rPr>
        <w:object w:dxaOrig="12780" w:dyaOrig="11850" w14:anchorId="18248744">
          <v:shape id="_x0000_i1029" type="#_x0000_t75" alt="" style="width:451.75pt;height:418.9pt;mso-width-percent:0;mso-height-percent:0;mso-width-percent:0;mso-height-percent:0" o:ole="">
            <v:imagedata r:id="rId27" o:title=""/>
          </v:shape>
          <o:OLEObject Type="Embed" ProgID="Mscgen.Chart" ShapeID="_x0000_i1029" DrawAspect="Content" ObjectID="_1779594584" r:id="rId28"/>
        </w:object>
      </w:r>
      <w:r w:rsidR="0088726F" w:rsidRPr="0088726F">
        <w:rPr>
          <w:b/>
          <w:bCs/>
        </w:rPr>
        <w:t xml:space="preserve">Figure </w:t>
      </w:r>
      <w:bookmarkStart w:id="218" w:name="_Hlk168981495"/>
      <w:r w:rsidR="0088726F" w:rsidRPr="0088726F">
        <w:rPr>
          <w:b/>
          <w:bCs/>
        </w:rPr>
        <w:t>C.2.2.</w:t>
      </w:r>
      <w:r w:rsidR="0088726F" w:rsidRPr="0088726F">
        <w:rPr>
          <w:b/>
          <w:bCs/>
        </w:rPr>
        <w:noBreakHyphen/>
      </w:r>
      <w:r w:rsidR="0088726F" w:rsidRPr="0088726F">
        <w:rPr>
          <w:b/>
          <w:bCs/>
        </w:rPr>
        <w:fldChar w:fldCharType="begin"/>
      </w:r>
      <w:r w:rsidR="0088726F" w:rsidRPr="0088726F">
        <w:rPr>
          <w:b/>
          <w:bCs/>
        </w:rPr>
        <w:instrText xml:space="preserve"> SEQ Figure \* ARABIC \s 1 </w:instrText>
      </w:r>
      <w:r w:rsidR="0088726F" w:rsidRPr="0088726F">
        <w:rPr>
          <w:b/>
          <w:bCs/>
        </w:rPr>
        <w:fldChar w:fldCharType="separate"/>
      </w:r>
      <w:r w:rsidR="0088726F" w:rsidRPr="0088726F">
        <w:rPr>
          <w:b/>
          <w:bCs/>
          <w:noProof/>
        </w:rPr>
        <w:t>1</w:t>
      </w:r>
      <w:r w:rsidR="0088726F" w:rsidRPr="0088726F">
        <w:rPr>
          <w:b/>
          <w:bCs/>
        </w:rPr>
        <w:fldChar w:fldCharType="end"/>
      </w:r>
      <w:r w:rsidR="0088726F" w:rsidRPr="0088726F">
        <w:rPr>
          <w:b/>
          <w:bCs/>
        </w:rPr>
        <w:t>: High level call flows for Adaptive Split Rendering Profile</w:t>
      </w:r>
    </w:p>
    <w:p w14:paraId="249CFC47" w14:textId="77777777" w:rsidR="00732FA2" w:rsidRDefault="00732FA2" w:rsidP="0088726F">
      <w:pPr>
        <w:pStyle w:val="Caption"/>
        <w:jc w:val="center"/>
        <w:rPr>
          <w:lang w:val="en-US"/>
        </w:rPr>
      </w:pPr>
      <w:r>
        <w:rPr>
          <w:lang w:val="en-US"/>
        </w:rPr>
        <w:t>The steps are</w:t>
      </w:r>
      <w:r>
        <w:t xml:space="preserve"> </w:t>
      </w:r>
      <w:r>
        <w:rPr>
          <w:lang w:val="en-US"/>
        </w:rPr>
        <w:t>:</w:t>
      </w:r>
    </w:p>
    <w:bookmarkEnd w:id="218"/>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bookmarkStart w:id="219" w:name="_Hlk168981567"/>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bookmarkEnd w:id="219"/>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220" w:name="_Toc168903455"/>
      <w:r w:rsidRPr="00EF017C">
        <w:t>C.2.3</w:t>
      </w:r>
      <w:r w:rsidR="00C70B35">
        <w:tab/>
      </w:r>
      <w:r w:rsidRPr="00EF017C">
        <w:t>Metadata Formats</w:t>
      </w:r>
      <w:bookmarkEnd w:id="220"/>
    </w:p>
    <w:p w14:paraId="6A975052" w14:textId="69170B9A" w:rsidR="00732FA2" w:rsidRPr="00EF017C" w:rsidRDefault="00732FA2" w:rsidP="00C70B35">
      <w:pPr>
        <w:pStyle w:val="Heading3"/>
      </w:pPr>
      <w:r w:rsidRPr="00EF017C">
        <w:t>C.2.3.1</w:t>
      </w:r>
      <w:r w:rsidR="00C70B35">
        <w:tab/>
      </w:r>
      <w:r w:rsidRPr="00EF017C">
        <w:t>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A24678F" w:rsidR="00732FA2" w:rsidRPr="00EF017C" w:rsidRDefault="00732FA2" w:rsidP="00C70B35">
      <w:pPr>
        <w:pStyle w:val="Heading3"/>
      </w:pPr>
      <w:r w:rsidRPr="00EF017C">
        <w:t>C.2.3.2</w:t>
      </w:r>
      <w:r w:rsidR="00C70B35">
        <w:tab/>
      </w:r>
      <w:r w:rsidRPr="00EF017C">
        <w:t>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r w:rsidRPr="00DB6765">
        <w:t>Table 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Split adaptation messages indicating acceptance, acknowledgment or rejection of a split adaptation request may not include the renderingSplit Object.</w:t>
      </w:r>
    </w:p>
    <w:p w14:paraId="16706074" w14:textId="736F5AC6" w:rsidR="00732FA2" w:rsidRPr="00EF017C" w:rsidRDefault="00732FA2" w:rsidP="00791626">
      <w:pPr>
        <w:pStyle w:val="Heading3"/>
      </w:pPr>
      <w:r w:rsidRPr="00EF017C">
        <w:t>C.2.3.3</w:t>
      </w:r>
      <w:r w:rsidR="00791626">
        <w:tab/>
      </w:r>
      <w:r w:rsidRPr="00EF017C">
        <w:t>State Synchronization Message Format</w:t>
      </w:r>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r w:rsidRPr="00733B60">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15"/>
    <w:p w14:paraId="360BFF04" w14:textId="77777777" w:rsidR="00B94022" w:rsidRPr="00B94022" w:rsidRDefault="00732FA2" w:rsidP="00B277F3">
      <w:r w:rsidRPr="00B94022">
        <w:t>Split adaptation messages indicating an acknowledgment of a state update may not include the synchronizedStates Object.</w:t>
      </w:r>
    </w:p>
    <w:p w14:paraId="2F21B559" w14:textId="5DC9AF09" w:rsidR="00732FA2" w:rsidRPr="00EF017C" w:rsidRDefault="00732FA2" w:rsidP="00C70B35">
      <w:pPr>
        <w:pStyle w:val="Heading2"/>
      </w:pPr>
      <w:bookmarkStart w:id="221" w:name="_Toc168903456"/>
      <w:r w:rsidRPr="00EF017C">
        <w:t>C.2.4</w:t>
      </w:r>
      <w:r w:rsidR="00791626">
        <w:tab/>
      </w:r>
      <w:r w:rsidRPr="00EF017C">
        <w:t>SRC Capabilities</w:t>
      </w:r>
      <w:bookmarkEnd w:id="221"/>
    </w:p>
    <w:p w14:paraId="3B36E735" w14:textId="77777777" w:rsidR="00732FA2" w:rsidRPr="00EF017C" w:rsidRDefault="00732FA2" w:rsidP="00B277F3">
      <w:r w:rsidRPr="00EF017C">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53B4F8EF"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B277F3">
        <w:t>.</w:t>
      </w:r>
    </w:p>
    <w:p w14:paraId="66FD9D25" w14:textId="68493C39" w:rsidR="00732FA2" w:rsidRPr="00EF017C" w:rsidRDefault="00732FA2" w:rsidP="00C70B35">
      <w:pPr>
        <w:pStyle w:val="Heading3"/>
      </w:pPr>
      <w:r w:rsidRPr="00EF017C">
        <w:t>C.2.4.1</w:t>
      </w:r>
      <w:r w:rsidR="00791626">
        <w:tab/>
      </w:r>
      <w:r w:rsidRPr="00EF017C">
        <w:t>Media Capabilities</w:t>
      </w:r>
    </w:p>
    <w:p w14:paraId="2A8294A5" w14:textId="77777777" w:rsidR="00732FA2" w:rsidRPr="00EF017C" w:rsidRDefault="00732FA2" w:rsidP="00B277F3">
      <w:r w:rsidRPr="00EF017C">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r w:rsidRPr="00EF017C">
        <w:t>C.2.4.2</w:t>
      </w:r>
      <w:r w:rsidR="00791626">
        <w:tab/>
      </w:r>
      <w:r w:rsidRPr="00EF017C">
        <w:t>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5E84AC2D" w:rsidR="00732FA2" w:rsidRPr="00EF017C" w:rsidRDefault="00732FA2" w:rsidP="00C70B35">
      <w:pPr>
        <w:pStyle w:val="Heading3"/>
      </w:pPr>
      <w:r w:rsidRPr="00EF017C">
        <w:t>C.2.4.3</w:t>
      </w:r>
      <w:r w:rsidR="00791626">
        <w:tab/>
      </w:r>
      <w:r w:rsidRPr="00EF017C">
        <w:t>Rendering format description</w:t>
      </w:r>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r w:rsidRPr="00EF017C">
        <w:t>C.2.4.4</w:t>
      </w:r>
      <w:r w:rsidR="00791626">
        <w:tab/>
      </w:r>
      <w:r w:rsidRPr="00EF017C">
        <w:t xml:space="preserve">Scene Processing and Rendering Capabilities </w:t>
      </w:r>
    </w:p>
    <w:p w14:paraId="1B28C424" w14:textId="3B20005E" w:rsidR="00732FA2" w:rsidRPr="00EF017C" w:rsidRDefault="00732FA2" w:rsidP="00B277F3">
      <w:r w:rsidRPr="00EF017C">
        <w:t xml:space="preserve">The SRC shall have the following minimum scene processing capabilities: </w:t>
      </w:r>
    </w:p>
    <w:p w14:paraId="05F95087" w14:textId="14546E61" w:rsidR="00732FA2" w:rsidRPr="00B95832" w:rsidRDefault="00B277F3" w:rsidP="00B277F3">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5AEEDCC"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41054CAD" w:rsidR="00732FA2" w:rsidRPr="00EF017C" w:rsidRDefault="00732FA2" w:rsidP="00C70B35">
      <w:pPr>
        <w:pStyle w:val="Heading2"/>
      </w:pPr>
      <w:bookmarkStart w:id="222" w:name="_Toc168903457"/>
      <w:r w:rsidRPr="00EF017C">
        <w:t>C.2.5</w:t>
      </w:r>
      <w:r w:rsidR="00AB2B39">
        <w:tab/>
      </w:r>
      <w:r w:rsidRPr="00EF017C">
        <w:t>SRS Capabilities</w:t>
      </w:r>
      <w:bookmarkEnd w:id="222"/>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r w:rsidRPr="00EF017C">
        <w:t>C.2.5.1</w:t>
      </w:r>
      <w:r w:rsidR="00AB2B39">
        <w:tab/>
      </w:r>
      <w:r w:rsidRPr="00EF017C">
        <w:t>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r w:rsidRPr="00EF017C">
        <w:t>C.2.5.</w:t>
      </w:r>
      <w:r w:rsidR="00421C1A">
        <w:t>2</w:t>
      </w:r>
      <w:r w:rsidR="00AB2B39">
        <w:tab/>
      </w:r>
      <w:r w:rsidRPr="00EF017C">
        <w:t>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r w:rsidRPr="00EF017C">
        <w:t>C.2.5.</w:t>
      </w:r>
      <w:r w:rsidR="00421C1A">
        <w:t>3</w:t>
      </w:r>
      <w:r w:rsidR="00AB2B39">
        <w:tab/>
      </w:r>
      <w:r w:rsidRPr="00EF017C">
        <w:t>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223" w:name="_Toc168903458"/>
      <w:r w:rsidRPr="00EF017C">
        <w:t>C.2.6</w:t>
      </w:r>
      <w:r w:rsidRPr="00EF017C">
        <w:tab/>
        <w:t>Profile identifiers</w:t>
      </w:r>
      <w:bookmarkEnd w:id="223"/>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224" w:name="_Toc168903459"/>
      <w:r w:rsidRPr="00EF017C">
        <w:t>C.2.7</w:t>
      </w:r>
      <w:r w:rsidR="00AB2B39">
        <w:tab/>
      </w:r>
      <w:r w:rsidRPr="00EF017C">
        <w:t>Extension to Client API Functions</w:t>
      </w:r>
      <w:bookmarkEnd w:id="224"/>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r>
              <w:t>setScene()</w:t>
            </w:r>
          </w:p>
        </w:tc>
        <w:tc>
          <w:tcPr>
            <w:tcW w:w="751" w:type="pct"/>
          </w:tcPr>
          <w:p w14:paraId="4A3819A3" w14:textId="6D3A3A72" w:rsidR="00626B67" w:rsidRDefault="00626B67" w:rsidP="0058205C">
            <w:pPr>
              <w:tabs>
                <w:tab w:val="left" w:pos="1057"/>
              </w:tabs>
            </w:pPr>
            <w:r>
              <w:t xml:space="preserve">- srSessionId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77777777" w:rsidR="00626B67" w:rsidRPr="001441CD" w:rsidRDefault="00626B67" w:rsidP="0058205C">
            <w:r>
              <w:t>The application requests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r w:rsidRPr="00AA1318">
              <w:t>updateScene()</w:t>
            </w:r>
          </w:p>
        </w:tc>
        <w:tc>
          <w:tcPr>
            <w:tcW w:w="751" w:type="pct"/>
          </w:tcPr>
          <w:p w14:paraId="5E24133B" w14:textId="66437C3C" w:rsidR="00626B67" w:rsidRPr="00AA1318" w:rsidRDefault="00626B67" w:rsidP="0058205C">
            <w:pPr>
              <w:tabs>
                <w:tab w:val="left" w:pos="1057"/>
              </w:tabs>
            </w:pPr>
            <w:r w:rsidRPr="00AA1318">
              <w:t>-</w:t>
            </w:r>
            <w:r>
              <w:t xml:space="preserve"> srSessionId</w:t>
            </w:r>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r w:rsidRPr="00AA1318">
              <w:t>updateSplit()</w:t>
            </w:r>
          </w:p>
        </w:tc>
        <w:tc>
          <w:tcPr>
            <w:tcW w:w="751" w:type="pct"/>
          </w:tcPr>
          <w:p w14:paraId="3CC26AB7" w14:textId="0FB82824" w:rsidR="00626B67" w:rsidRPr="00AA1318" w:rsidRDefault="00626B67" w:rsidP="0058205C">
            <w:pPr>
              <w:tabs>
                <w:tab w:val="left" w:pos="1057"/>
              </w:tabs>
            </w:pPr>
            <w:r w:rsidRPr="00AA1318">
              <w:t>-</w:t>
            </w:r>
            <w:r>
              <w:t xml:space="preserve"> srSessionId</w:t>
            </w:r>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r w:rsidR="00626B67">
        <w:t>srSessionId</w:t>
      </w:r>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rendering split: A pointer to a renderingSplit object defined in C.2.3.</w:t>
      </w:r>
    </w:p>
    <w:p w14:paraId="5F0FB12F" w14:textId="5A002FDA" w:rsidR="00732FA2" w:rsidRPr="00EF017C" w:rsidRDefault="00732FA2" w:rsidP="00791626">
      <w:pPr>
        <w:pStyle w:val="Heading2"/>
      </w:pPr>
      <w:bookmarkStart w:id="225" w:name="_Toc168903460"/>
      <w:r w:rsidRPr="00EF017C">
        <w:t>C.2.</w:t>
      </w:r>
      <w:r w:rsidR="00EF017C">
        <w:t>8</w:t>
      </w:r>
      <w:r w:rsidR="00AB2B39">
        <w:tab/>
      </w:r>
      <w:r w:rsidRPr="00EF017C">
        <w:t>Implementation Guidelines for Adaptive Split Rendering</w:t>
      </w:r>
      <w:bookmarkEnd w:id="225"/>
    </w:p>
    <w:p w14:paraId="63BCEB25" w14:textId="493D1F95" w:rsidR="00421C1A" w:rsidRPr="00421C1A" w:rsidRDefault="00421C1A" w:rsidP="00791626">
      <w:pPr>
        <w:pStyle w:val="Heading3"/>
      </w:pPr>
      <w:r w:rsidRPr="00421C1A">
        <w:t>C.2.8.1</w:t>
      </w:r>
      <w:r w:rsidRPr="00421C1A">
        <w:tab/>
        <w:t>General</w:t>
      </w:r>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r w:rsidRPr="00421C1A">
        <w:t>C.2.</w:t>
      </w:r>
      <w:r w:rsidR="00421C1A" w:rsidRPr="00421C1A">
        <w:t>8</w:t>
      </w:r>
      <w:r w:rsidRPr="00421C1A">
        <w:t>.</w:t>
      </w:r>
      <w:r w:rsidR="00421C1A">
        <w:t>2</w:t>
      </w:r>
      <w:r w:rsidR="00AB2B39">
        <w:tab/>
      </w:r>
      <w:r w:rsidRPr="00421C1A">
        <w:t xml:space="preserve">Guidelines for Rendering Split and Composition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15A92A1A" w:rsidR="00080512" w:rsidRPr="004D3578" w:rsidRDefault="00080512" w:rsidP="00AB2B39">
      <w:pPr>
        <w:pStyle w:val="Heading8"/>
      </w:pPr>
      <w:r w:rsidRPr="00C95025">
        <w:rPr>
          <w:szCs w:val="16"/>
          <w:lang w:val="en-US"/>
        </w:rPr>
        <w:br w:type="page"/>
      </w:r>
      <w:r w:rsidRPr="004D3578">
        <w:t>Annex X</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6" w:name="historyclause"/>
            <w:bookmarkEnd w:id="226"/>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7260" w14:textId="77777777" w:rsidR="00FA2CFB" w:rsidRDefault="00FA2CFB">
      <w:r>
        <w:separator/>
      </w:r>
    </w:p>
  </w:endnote>
  <w:endnote w:type="continuationSeparator" w:id="0">
    <w:p w14:paraId="63DFCD55" w14:textId="77777777" w:rsidR="00FA2CFB" w:rsidRDefault="00FA2CFB">
      <w:r>
        <w:continuationSeparator/>
      </w:r>
    </w:p>
  </w:endnote>
  <w:endnote w:type="continuationNotice" w:id="1">
    <w:p w14:paraId="58868EFB" w14:textId="77777777" w:rsidR="00FA2CFB" w:rsidRDefault="00FA2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3F54A" w14:textId="77777777" w:rsidR="00FA2CFB" w:rsidRDefault="00FA2CFB">
      <w:r>
        <w:separator/>
      </w:r>
    </w:p>
  </w:footnote>
  <w:footnote w:type="continuationSeparator" w:id="0">
    <w:p w14:paraId="35B20007" w14:textId="77777777" w:rsidR="00FA2CFB" w:rsidRDefault="00FA2CFB">
      <w:r>
        <w:continuationSeparator/>
      </w:r>
    </w:p>
  </w:footnote>
  <w:footnote w:type="continuationNotice" w:id="1">
    <w:p w14:paraId="10A99F50" w14:textId="77777777" w:rsidR="00FA2CFB" w:rsidRDefault="00FA2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2E8B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FB6">
      <w:rPr>
        <w:rFonts w:ascii="Arial" w:hAnsi="Arial" w:cs="Arial"/>
        <w:b/>
        <w:noProof/>
        <w:sz w:val="18"/>
        <w:szCs w:val="18"/>
      </w:rPr>
      <w:t>3GPP TS 26.565 V2.0.0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452A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FB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14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B4A0F3D"/>
    <w:multiLevelType w:val="hybridMultilevel"/>
    <w:tmpl w:val="8712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E720A05"/>
    <w:multiLevelType w:val="hybridMultilevel"/>
    <w:tmpl w:val="9FDE7CCA"/>
    <w:lvl w:ilvl="0" w:tplc="134468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52"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2"/>
  </w:num>
  <w:num w:numId="4" w16cid:durableId="1149008315">
    <w:abstractNumId w:val="5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3"/>
  </w:num>
  <w:num w:numId="16" w16cid:durableId="1286960886">
    <w:abstractNumId w:val="37"/>
  </w:num>
  <w:num w:numId="17" w16cid:durableId="315189902">
    <w:abstractNumId w:val="46"/>
  </w:num>
  <w:num w:numId="18" w16cid:durableId="17517788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32"/>
  </w:num>
  <w:num w:numId="20" w16cid:durableId="1733044453">
    <w:abstractNumId w:val="39"/>
  </w:num>
  <w:num w:numId="21" w16cid:durableId="486240855">
    <w:abstractNumId w:val="33"/>
  </w:num>
  <w:num w:numId="22" w16cid:durableId="1016882068">
    <w:abstractNumId w:val="47"/>
  </w:num>
  <w:num w:numId="23" w16cid:durableId="1795053421">
    <w:abstractNumId w:val="53"/>
  </w:num>
  <w:num w:numId="24" w16cid:durableId="1738822080">
    <w:abstractNumId w:val="55"/>
  </w:num>
  <w:num w:numId="25" w16cid:durableId="628173955">
    <w:abstractNumId w:val="30"/>
  </w:num>
  <w:num w:numId="26" w16cid:durableId="1345933977">
    <w:abstractNumId w:val="20"/>
  </w:num>
  <w:num w:numId="27" w16cid:durableId="186259800">
    <w:abstractNumId w:val="21"/>
  </w:num>
  <w:num w:numId="28" w16cid:durableId="1747074319">
    <w:abstractNumId w:val="22"/>
  </w:num>
  <w:num w:numId="29" w16cid:durableId="1805347754">
    <w:abstractNumId w:val="13"/>
  </w:num>
  <w:num w:numId="30" w16cid:durableId="1676805385">
    <w:abstractNumId w:val="19"/>
  </w:num>
  <w:num w:numId="31" w16cid:durableId="1824813220">
    <w:abstractNumId w:val="56"/>
  </w:num>
  <w:num w:numId="32" w16cid:durableId="2115442234">
    <w:abstractNumId w:val="59"/>
  </w:num>
  <w:num w:numId="33" w16cid:durableId="1493328106">
    <w:abstractNumId w:val="58"/>
  </w:num>
  <w:num w:numId="34" w16cid:durableId="986666690">
    <w:abstractNumId w:val="15"/>
  </w:num>
  <w:num w:numId="35" w16cid:durableId="2079401809">
    <w:abstractNumId w:val="44"/>
  </w:num>
  <w:num w:numId="36" w16cid:durableId="232933018">
    <w:abstractNumId w:val="18"/>
  </w:num>
  <w:num w:numId="37" w16cid:durableId="228003891">
    <w:abstractNumId w:val="43"/>
  </w:num>
  <w:num w:numId="38" w16cid:durableId="1398821850">
    <w:abstractNumId w:val="26"/>
  </w:num>
  <w:num w:numId="39" w16cid:durableId="822700579">
    <w:abstractNumId w:val="29"/>
  </w:num>
  <w:num w:numId="40" w16cid:durableId="1078286361">
    <w:abstractNumId w:val="16"/>
  </w:num>
  <w:num w:numId="41" w16cid:durableId="1476948343">
    <w:abstractNumId w:val="35"/>
  </w:num>
  <w:num w:numId="42" w16cid:durableId="1121725044">
    <w:abstractNumId w:val="45"/>
  </w:num>
  <w:num w:numId="43" w16cid:durableId="636298994">
    <w:abstractNumId w:val="40"/>
  </w:num>
  <w:num w:numId="44" w16cid:durableId="1471634288">
    <w:abstractNumId w:val="34"/>
  </w:num>
  <w:num w:numId="45" w16cid:durableId="943077021">
    <w:abstractNumId w:val="52"/>
  </w:num>
  <w:num w:numId="46" w16cid:durableId="1380591454">
    <w:abstractNumId w:val="36"/>
  </w:num>
  <w:num w:numId="47" w16cid:durableId="399838075">
    <w:abstractNumId w:val="42"/>
  </w:num>
  <w:num w:numId="48" w16cid:durableId="413210419">
    <w:abstractNumId w:val="41"/>
  </w:num>
  <w:num w:numId="49" w16cid:durableId="1067803258">
    <w:abstractNumId w:val="38"/>
  </w:num>
  <w:num w:numId="50" w16cid:durableId="59333211">
    <w:abstractNumId w:val="14"/>
  </w:num>
  <w:num w:numId="51" w16cid:durableId="663552588">
    <w:abstractNumId w:val="17"/>
  </w:num>
  <w:num w:numId="52" w16cid:durableId="875316745">
    <w:abstractNumId w:val="11"/>
  </w:num>
  <w:num w:numId="53" w16cid:durableId="883827599">
    <w:abstractNumId w:val="24"/>
  </w:num>
  <w:num w:numId="54" w16cid:durableId="89393496">
    <w:abstractNumId w:val="48"/>
  </w:num>
  <w:num w:numId="55" w16cid:durableId="243614523">
    <w:abstractNumId w:val="31"/>
  </w:num>
  <w:num w:numId="56" w16cid:durableId="1042897122">
    <w:abstractNumId w:val="25"/>
  </w:num>
  <w:num w:numId="57" w16cid:durableId="1193418736">
    <w:abstractNumId w:val="54"/>
  </w:num>
  <w:num w:numId="58" w16cid:durableId="131680186">
    <w:abstractNumId w:val="51"/>
  </w:num>
  <w:num w:numId="59" w16cid:durableId="276181471">
    <w:abstractNumId w:val="57"/>
  </w:num>
  <w:num w:numId="60" w16cid:durableId="527525440">
    <w:abstractNumId w:val="49"/>
  </w:num>
  <w:num w:numId="61" w16cid:durableId="689912216">
    <w:abstractNumId w:val="27"/>
  </w:num>
  <w:num w:numId="62" w16cid:durableId="147143528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679F"/>
    <w:rsid w:val="00051834"/>
    <w:rsid w:val="00054A22"/>
    <w:rsid w:val="00057754"/>
    <w:rsid w:val="00062023"/>
    <w:rsid w:val="000655A6"/>
    <w:rsid w:val="00073CA8"/>
    <w:rsid w:val="00080512"/>
    <w:rsid w:val="000869D0"/>
    <w:rsid w:val="00087327"/>
    <w:rsid w:val="0009044A"/>
    <w:rsid w:val="00092077"/>
    <w:rsid w:val="000A5BBF"/>
    <w:rsid w:val="000B08B4"/>
    <w:rsid w:val="000B2AD6"/>
    <w:rsid w:val="000B5B47"/>
    <w:rsid w:val="000C47C3"/>
    <w:rsid w:val="000C5851"/>
    <w:rsid w:val="000C654D"/>
    <w:rsid w:val="000D2BD4"/>
    <w:rsid w:val="000D52F9"/>
    <w:rsid w:val="000D58AB"/>
    <w:rsid w:val="000E44D7"/>
    <w:rsid w:val="000E76BD"/>
    <w:rsid w:val="000E78F4"/>
    <w:rsid w:val="000F6583"/>
    <w:rsid w:val="00106E5E"/>
    <w:rsid w:val="00107D7A"/>
    <w:rsid w:val="00112B58"/>
    <w:rsid w:val="00113FFE"/>
    <w:rsid w:val="00115821"/>
    <w:rsid w:val="00122CF3"/>
    <w:rsid w:val="00133525"/>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030F1"/>
    <w:rsid w:val="00231BFF"/>
    <w:rsid w:val="002347A2"/>
    <w:rsid w:val="002675F0"/>
    <w:rsid w:val="002760EE"/>
    <w:rsid w:val="00283EDA"/>
    <w:rsid w:val="00293DBF"/>
    <w:rsid w:val="002B34D7"/>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C1867"/>
    <w:rsid w:val="003C3971"/>
    <w:rsid w:val="003D6C63"/>
    <w:rsid w:val="00401884"/>
    <w:rsid w:val="00414969"/>
    <w:rsid w:val="00421C1A"/>
    <w:rsid w:val="00423334"/>
    <w:rsid w:val="00423A71"/>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A486A"/>
    <w:rsid w:val="004B32E1"/>
    <w:rsid w:val="004C22B0"/>
    <w:rsid w:val="004C30AC"/>
    <w:rsid w:val="004D1E55"/>
    <w:rsid w:val="004D3578"/>
    <w:rsid w:val="004D599B"/>
    <w:rsid w:val="004E213A"/>
    <w:rsid w:val="004F0988"/>
    <w:rsid w:val="004F3340"/>
    <w:rsid w:val="0050596A"/>
    <w:rsid w:val="005162B4"/>
    <w:rsid w:val="0052218B"/>
    <w:rsid w:val="00526A28"/>
    <w:rsid w:val="0053388B"/>
    <w:rsid w:val="00535773"/>
    <w:rsid w:val="00543E6C"/>
    <w:rsid w:val="00557CE5"/>
    <w:rsid w:val="00564DDC"/>
    <w:rsid w:val="00565087"/>
    <w:rsid w:val="005651ED"/>
    <w:rsid w:val="00565BDB"/>
    <w:rsid w:val="005735B4"/>
    <w:rsid w:val="0057476B"/>
    <w:rsid w:val="00584859"/>
    <w:rsid w:val="00593B3F"/>
    <w:rsid w:val="00595553"/>
    <w:rsid w:val="00597B11"/>
    <w:rsid w:val="005A103F"/>
    <w:rsid w:val="005A72D4"/>
    <w:rsid w:val="005B15EA"/>
    <w:rsid w:val="005B1698"/>
    <w:rsid w:val="005B1BED"/>
    <w:rsid w:val="005B50D5"/>
    <w:rsid w:val="005B7024"/>
    <w:rsid w:val="005C0008"/>
    <w:rsid w:val="005D2E01"/>
    <w:rsid w:val="005D5D19"/>
    <w:rsid w:val="005D7526"/>
    <w:rsid w:val="005E0BCB"/>
    <w:rsid w:val="005E0EA6"/>
    <w:rsid w:val="005E2DDB"/>
    <w:rsid w:val="005E4688"/>
    <w:rsid w:val="005E4BB2"/>
    <w:rsid w:val="005E51A9"/>
    <w:rsid w:val="005E60BF"/>
    <w:rsid w:val="005F788A"/>
    <w:rsid w:val="00602AEA"/>
    <w:rsid w:val="00614FDF"/>
    <w:rsid w:val="00616418"/>
    <w:rsid w:val="00620865"/>
    <w:rsid w:val="00626B67"/>
    <w:rsid w:val="0063543D"/>
    <w:rsid w:val="00640427"/>
    <w:rsid w:val="00641085"/>
    <w:rsid w:val="00642064"/>
    <w:rsid w:val="006432C3"/>
    <w:rsid w:val="0064570A"/>
    <w:rsid w:val="00647114"/>
    <w:rsid w:val="006471E6"/>
    <w:rsid w:val="00670CF4"/>
    <w:rsid w:val="006714AC"/>
    <w:rsid w:val="006715CF"/>
    <w:rsid w:val="00683ABC"/>
    <w:rsid w:val="006912E9"/>
    <w:rsid w:val="0069266F"/>
    <w:rsid w:val="00697A38"/>
    <w:rsid w:val="006A0C1B"/>
    <w:rsid w:val="006A323F"/>
    <w:rsid w:val="006B30D0"/>
    <w:rsid w:val="006C3D95"/>
    <w:rsid w:val="006D0556"/>
    <w:rsid w:val="006D2EE0"/>
    <w:rsid w:val="006D6100"/>
    <w:rsid w:val="006D640E"/>
    <w:rsid w:val="006E5C86"/>
    <w:rsid w:val="006F6E30"/>
    <w:rsid w:val="007000D6"/>
    <w:rsid w:val="00701116"/>
    <w:rsid w:val="0071174C"/>
    <w:rsid w:val="00713C44"/>
    <w:rsid w:val="007140C0"/>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619D"/>
    <w:rsid w:val="008C384C"/>
    <w:rsid w:val="008C7B64"/>
    <w:rsid w:val="008D03A8"/>
    <w:rsid w:val="008D05BB"/>
    <w:rsid w:val="008D661C"/>
    <w:rsid w:val="008E2D68"/>
    <w:rsid w:val="008E2E4B"/>
    <w:rsid w:val="008E5F5C"/>
    <w:rsid w:val="008E6756"/>
    <w:rsid w:val="008F2BCB"/>
    <w:rsid w:val="008F74FB"/>
    <w:rsid w:val="0090271F"/>
    <w:rsid w:val="00902E23"/>
    <w:rsid w:val="009114D7"/>
    <w:rsid w:val="0091348E"/>
    <w:rsid w:val="00913D22"/>
    <w:rsid w:val="00917CCB"/>
    <w:rsid w:val="00933FB0"/>
    <w:rsid w:val="009409E4"/>
    <w:rsid w:val="00941C69"/>
    <w:rsid w:val="00941F19"/>
    <w:rsid w:val="00942EC2"/>
    <w:rsid w:val="00964D4B"/>
    <w:rsid w:val="00975DAE"/>
    <w:rsid w:val="009778F9"/>
    <w:rsid w:val="009800E4"/>
    <w:rsid w:val="00987FB6"/>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63CAA"/>
    <w:rsid w:val="00A73129"/>
    <w:rsid w:val="00A741F5"/>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77F3"/>
    <w:rsid w:val="00B6215B"/>
    <w:rsid w:val="00B6588D"/>
    <w:rsid w:val="00B93086"/>
    <w:rsid w:val="00B94022"/>
    <w:rsid w:val="00B95832"/>
    <w:rsid w:val="00BA19ED"/>
    <w:rsid w:val="00BA4B8D"/>
    <w:rsid w:val="00BB37BD"/>
    <w:rsid w:val="00BB4414"/>
    <w:rsid w:val="00BB6B0C"/>
    <w:rsid w:val="00BC0F7D"/>
    <w:rsid w:val="00BC78DD"/>
    <w:rsid w:val="00BD4F9E"/>
    <w:rsid w:val="00BD6ADA"/>
    <w:rsid w:val="00BD7D31"/>
    <w:rsid w:val="00BE06DA"/>
    <w:rsid w:val="00BE1124"/>
    <w:rsid w:val="00BE3255"/>
    <w:rsid w:val="00BF128E"/>
    <w:rsid w:val="00C01F24"/>
    <w:rsid w:val="00C04080"/>
    <w:rsid w:val="00C074DD"/>
    <w:rsid w:val="00C11374"/>
    <w:rsid w:val="00C1496A"/>
    <w:rsid w:val="00C14E50"/>
    <w:rsid w:val="00C26010"/>
    <w:rsid w:val="00C33079"/>
    <w:rsid w:val="00C45231"/>
    <w:rsid w:val="00C551FF"/>
    <w:rsid w:val="00C640A9"/>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F065A"/>
    <w:rsid w:val="00CF1D2E"/>
    <w:rsid w:val="00D0210B"/>
    <w:rsid w:val="00D06B7A"/>
    <w:rsid w:val="00D13A5B"/>
    <w:rsid w:val="00D15AD3"/>
    <w:rsid w:val="00D164C4"/>
    <w:rsid w:val="00D273E6"/>
    <w:rsid w:val="00D3025C"/>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309B"/>
    <w:rsid w:val="00DC4DA2"/>
    <w:rsid w:val="00DD4C17"/>
    <w:rsid w:val="00DD74A5"/>
    <w:rsid w:val="00DE137E"/>
    <w:rsid w:val="00DF2B1F"/>
    <w:rsid w:val="00DF36FA"/>
    <w:rsid w:val="00DF62CD"/>
    <w:rsid w:val="00E042DB"/>
    <w:rsid w:val="00E1273E"/>
    <w:rsid w:val="00E13F4D"/>
    <w:rsid w:val="00E161A7"/>
    <w:rsid w:val="00E16509"/>
    <w:rsid w:val="00E25C7B"/>
    <w:rsid w:val="00E339BA"/>
    <w:rsid w:val="00E420DC"/>
    <w:rsid w:val="00E44582"/>
    <w:rsid w:val="00E51605"/>
    <w:rsid w:val="00E630CD"/>
    <w:rsid w:val="00E64846"/>
    <w:rsid w:val="00E6769F"/>
    <w:rsid w:val="00E77645"/>
    <w:rsid w:val="00E831C4"/>
    <w:rsid w:val="00EA05F6"/>
    <w:rsid w:val="00EA15B0"/>
    <w:rsid w:val="00EA5EA7"/>
    <w:rsid w:val="00EA66BD"/>
    <w:rsid w:val="00EB5BDA"/>
    <w:rsid w:val="00EC1D08"/>
    <w:rsid w:val="00EC34B9"/>
    <w:rsid w:val="00EC4A25"/>
    <w:rsid w:val="00ED1D1A"/>
    <w:rsid w:val="00ED57C3"/>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47"/>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49"/>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50"/>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5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52"/>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17816</Words>
  <Characters>101556</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119134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2024-06-11T05:02:00Z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