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C47D1" w14:textId="0B7B9A4B" w:rsidR="006532B7" w:rsidRPr="006532B7" w:rsidRDefault="006532B7" w:rsidP="006532B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Toc465354250"/>
      <w:r w:rsidRPr="006532B7">
        <w:rPr>
          <w:rFonts w:ascii="Arial" w:eastAsia="SimSun" w:hAnsi="Arial" w:cs="Arial"/>
          <w:b/>
          <w:bCs/>
          <w:sz w:val="24"/>
        </w:rPr>
        <w:t>TSG SA Meeting #104</w:t>
      </w:r>
      <w:r w:rsidRPr="006532B7">
        <w:rPr>
          <w:rFonts w:ascii="Arial" w:eastAsia="SimSun" w:hAnsi="Arial" w:cs="Arial"/>
          <w:b/>
          <w:bCs/>
          <w:sz w:val="24"/>
        </w:rPr>
        <w:tab/>
        <w:t>SP-2406</w:t>
      </w:r>
      <w:r w:rsidRPr="006532B7">
        <w:rPr>
          <w:rFonts w:ascii="Arial" w:eastAsia="SimSun" w:hAnsi="Arial" w:cs="Arial"/>
          <w:b/>
          <w:bCs/>
          <w:sz w:val="24"/>
        </w:rPr>
        <w:t>14</w:t>
      </w:r>
    </w:p>
    <w:p w14:paraId="578C0693" w14:textId="77777777" w:rsidR="006532B7" w:rsidRPr="006532B7" w:rsidRDefault="006532B7" w:rsidP="006532B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6532B7">
        <w:rPr>
          <w:rFonts w:ascii="Arial" w:eastAsia="SimSun" w:hAnsi="Arial" w:cs="Arial"/>
          <w:b/>
          <w:bCs/>
          <w:sz w:val="24"/>
        </w:rPr>
        <w:t>18-21 June 2024, Shanghai, China</w:t>
      </w:r>
    </w:p>
    <w:p w14:paraId="04B38149" w14:textId="77777777" w:rsidR="006532B7" w:rsidRPr="006532B7" w:rsidRDefault="006532B7" w:rsidP="006532B7">
      <w:pPr>
        <w:tabs>
          <w:tab w:val="right" w:pos="9638"/>
        </w:tabs>
        <w:spacing w:after="0"/>
        <w:rPr>
          <w:rFonts w:ascii="Arial" w:hAnsi="Arial" w:cs="Arial"/>
          <w:b/>
          <w:bCs/>
        </w:rPr>
      </w:pPr>
      <w:r w:rsidRPr="006532B7">
        <w:rPr>
          <w:rFonts w:ascii="Arial" w:hAnsi="Arial" w:cs="Arial"/>
          <w:b/>
          <w:bCs/>
        </w:rPr>
        <w:t>SA WG2 Meeting #163</w:t>
      </w:r>
      <w:r w:rsidRPr="006532B7">
        <w:rPr>
          <w:rFonts w:ascii="Arial" w:hAnsi="Arial" w:cs="Arial"/>
          <w:b/>
          <w:bCs/>
        </w:rPr>
        <w:tab/>
        <w:t>S2-2407376</w:t>
      </w:r>
    </w:p>
    <w:p w14:paraId="757374EE" w14:textId="77777777" w:rsidR="006532B7" w:rsidRPr="006532B7" w:rsidRDefault="006532B7" w:rsidP="006532B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6532B7">
        <w:rPr>
          <w:rFonts w:ascii="Arial" w:hAnsi="Arial" w:cs="Arial"/>
          <w:b/>
          <w:bCs/>
          <w:noProof/>
        </w:rPr>
        <w:t xml:space="preserve">27 May – 31 May, 2024, Jeju, Korea             </w:t>
      </w:r>
    </w:p>
    <w:p w14:paraId="30244837" w14:textId="77777777" w:rsidR="006532B7" w:rsidRPr="006532B7" w:rsidRDefault="006532B7" w:rsidP="006532B7">
      <w:pPr>
        <w:tabs>
          <w:tab w:val="left" w:pos="3119"/>
        </w:tabs>
        <w:rPr>
          <w:rFonts w:ascii="Arial" w:hAnsi="Arial" w:cs="Arial"/>
        </w:rPr>
      </w:pPr>
    </w:p>
    <w:p w14:paraId="7AF32391" w14:textId="5353E158" w:rsidR="006532B7" w:rsidRPr="006532B7" w:rsidRDefault="006532B7" w:rsidP="006532B7">
      <w:pPr>
        <w:spacing w:after="60"/>
        <w:ind w:left="1985" w:hanging="1985"/>
        <w:rPr>
          <w:rFonts w:ascii="Arial" w:hAnsi="Arial" w:cs="Arial"/>
        </w:rPr>
      </w:pPr>
      <w:r w:rsidRPr="006532B7">
        <w:rPr>
          <w:rFonts w:ascii="Arial" w:hAnsi="Arial" w:cs="Arial"/>
          <w:b/>
          <w:lang w:val="en-US"/>
        </w:rPr>
        <w:t>Title:</w:t>
      </w:r>
      <w:r w:rsidRPr="006532B7">
        <w:rPr>
          <w:rFonts w:ascii="Arial" w:hAnsi="Arial" w:cs="Arial"/>
          <w:b/>
          <w:lang w:val="en-US"/>
        </w:rPr>
        <w:tab/>
        <w:t>Presentation of TR 23.700-</w:t>
      </w:r>
      <w:r w:rsidRPr="006532B7">
        <w:rPr>
          <w:rFonts w:ascii="Arial" w:hAnsi="Arial" w:cs="Arial"/>
          <w:b/>
          <w:lang w:val="en-US"/>
        </w:rPr>
        <w:t>32</w:t>
      </w:r>
      <w:r w:rsidRPr="006532B7">
        <w:rPr>
          <w:rFonts w:ascii="Arial" w:hAnsi="Arial" w:cs="Arial"/>
          <w:b/>
          <w:lang w:val="en-US"/>
        </w:rPr>
        <w:t xml:space="preserve"> to TSG SA for information, Version 1.0.0</w:t>
      </w:r>
    </w:p>
    <w:p w14:paraId="5CA87DB7" w14:textId="77777777" w:rsidR="006532B7" w:rsidRPr="006532B7" w:rsidRDefault="006532B7" w:rsidP="006532B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532B7">
        <w:rPr>
          <w:rFonts w:ascii="Arial" w:hAnsi="Arial" w:cs="Arial"/>
          <w:b/>
          <w:lang w:val="en-US"/>
        </w:rPr>
        <w:t>Source:</w:t>
      </w:r>
      <w:r w:rsidRPr="006532B7">
        <w:rPr>
          <w:rFonts w:ascii="Arial" w:hAnsi="Arial" w:cs="Arial"/>
          <w:b/>
          <w:lang w:val="en-US"/>
        </w:rPr>
        <w:tab/>
        <w:t>SA WG2</w:t>
      </w:r>
    </w:p>
    <w:p w14:paraId="46EBC20D" w14:textId="77777777" w:rsidR="006532B7" w:rsidRPr="006532B7" w:rsidRDefault="006532B7" w:rsidP="006532B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532B7">
        <w:rPr>
          <w:rFonts w:ascii="Arial" w:hAnsi="Arial" w:cs="Arial"/>
          <w:b/>
          <w:lang w:val="en-US"/>
        </w:rPr>
        <w:t>Document for:</w:t>
      </w:r>
      <w:r w:rsidRPr="006532B7">
        <w:rPr>
          <w:rFonts w:ascii="Arial" w:hAnsi="Arial" w:cs="Arial"/>
          <w:b/>
          <w:lang w:val="en-US"/>
        </w:rPr>
        <w:tab/>
        <w:t>Information</w:t>
      </w:r>
    </w:p>
    <w:p w14:paraId="5D804E21" w14:textId="77777777" w:rsidR="006532B7" w:rsidRPr="006532B7" w:rsidRDefault="006532B7" w:rsidP="006532B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p w14:paraId="2E360AEA" w14:textId="77777777" w:rsidR="0045428D" w:rsidRPr="006532B7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6532B7">
        <w:rPr>
          <w:rFonts w:ascii="Arial" w:hAnsi="Arial" w:cs="Arial"/>
          <w:b/>
          <w:sz w:val="24"/>
        </w:rPr>
        <w:t>Abstract of document:</w:t>
      </w:r>
    </w:p>
    <w:p w14:paraId="6011A18E" w14:textId="3FBD04DA" w:rsidR="00374F6B" w:rsidRPr="006532B7" w:rsidRDefault="00374F6B" w:rsidP="00374F6B">
      <w:p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52C1492C" w14:textId="68E8A554" w:rsidR="00374F6B" w:rsidRPr="006532B7" w:rsidRDefault="00001737" w:rsidP="00374F6B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Key Issues #1:</w:t>
      </w:r>
      <w:r w:rsidRPr="006532B7">
        <w:rPr>
          <w:rFonts w:ascii="Arial" w:hAnsi="Arial" w:cs="Arial"/>
          <w:sz w:val="22"/>
          <w:szCs w:val="22"/>
        </w:rPr>
        <w:tab/>
      </w:r>
      <w:r w:rsidR="00374F6B" w:rsidRPr="006532B7">
        <w:rPr>
          <w:rFonts w:ascii="Arial" w:hAnsi="Arial" w:cs="Arial"/>
          <w:sz w:val="22"/>
          <w:szCs w:val="22"/>
        </w:rPr>
        <w:t>Support for identifying the human user of a subscription.</w:t>
      </w:r>
    </w:p>
    <w:p w14:paraId="782288E4" w14:textId="76FF5FE1" w:rsidR="00374F6B" w:rsidRPr="006532B7" w:rsidRDefault="00001737" w:rsidP="00374F6B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Key Issues #2:</w:t>
      </w:r>
      <w:r w:rsidRPr="006532B7">
        <w:rPr>
          <w:rFonts w:ascii="Arial" w:hAnsi="Arial" w:cs="Arial"/>
          <w:sz w:val="22"/>
          <w:szCs w:val="22"/>
        </w:rPr>
        <w:tab/>
      </w:r>
      <w:r w:rsidR="00374F6B" w:rsidRPr="006532B7">
        <w:rPr>
          <w:rFonts w:ascii="Arial" w:hAnsi="Arial" w:cs="Arial"/>
          <w:sz w:val="22"/>
          <w:szCs w:val="22"/>
        </w:rPr>
        <w:t>Support for Authentication and Authorization of Users and Restrictions on Users.</w:t>
      </w:r>
    </w:p>
    <w:p w14:paraId="42150E50" w14:textId="06513014" w:rsidR="00374F6B" w:rsidRPr="006532B7" w:rsidRDefault="00001737" w:rsidP="00374F6B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Key Issues #3:</w:t>
      </w:r>
      <w:r w:rsidRPr="006532B7">
        <w:rPr>
          <w:rFonts w:ascii="Arial" w:hAnsi="Arial" w:cs="Arial"/>
          <w:sz w:val="22"/>
          <w:szCs w:val="22"/>
        </w:rPr>
        <w:tab/>
      </w:r>
      <w:r w:rsidR="00374F6B" w:rsidRPr="006532B7">
        <w:rPr>
          <w:rFonts w:ascii="Arial" w:hAnsi="Arial" w:cs="Arial"/>
          <w:sz w:val="22"/>
          <w:szCs w:val="22"/>
        </w:rPr>
        <w:t>Support for Exposure of User Identity Profile Information.</w:t>
      </w:r>
    </w:p>
    <w:p w14:paraId="2082BFDC" w14:textId="790D74FD" w:rsidR="00374F6B" w:rsidRPr="006532B7" w:rsidRDefault="00001737" w:rsidP="00374F6B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Key Issues #4:</w:t>
      </w:r>
      <w:r w:rsidRPr="006532B7">
        <w:rPr>
          <w:rFonts w:ascii="Arial" w:hAnsi="Arial" w:cs="Arial"/>
          <w:sz w:val="22"/>
          <w:szCs w:val="22"/>
        </w:rPr>
        <w:tab/>
      </w:r>
      <w:r w:rsidR="00374F6B" w:rsidRPr="006532B7">
        <w:rPr>
          <w:rFonts w:ascii="Arial" w:hAnsi="Arial" w:cs="Arial"/>
          <w:sz w:val="22"/>
          <w:szCs w:val="22"/>
        </w:rPr>
        <w:t>Support for Identifying non-3GPP Devices Connecting behind a UE or 5G-RG.</w:t>
      </w:r>
    </w:p>
    <w:p w14:paraId="6317FEEB" w14:textId="792DA711" w:rsidR="00001737" w:rsidRPr="006532B7" w:rsidRDefault="00001737" w:rsidP="00001737">
      <w:pPr>
        <w:pStyle w:val="NO"/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 xml:space="preserve">NOTE: </w:t>
      </w:r>
      <w:r w:rsidRPr="006532B7">
        <w:rPr>
          <w:rFonts w:ascii="Arial" w:hAnsi="Arial" w:cs="Arial"/>
          <w:sz w:val="22"/>
          <w:szCs w:val="22"/>
        </w:rPr>
        <w:tab/>
        <w:t>Key Issues #2 and Key Issue #3 depend on Key Issue #1.</w:t>
      </w:r>
    </w:p>
    <w:p w14:paraId="3CBC6B85" w14:textId="6393A288" w:rsidR="0045428D" w:rsidRPr="006532B7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6532B7">
        <w:rPr>
          <w:rFonts w:ascii="Arial" w:hAnsi="Arial" w:cs="Arial"/>
          <w:b/>
          <w:sz w:val="24"/>
        </w:rPr>
        <w:t xml:space="preserve">Changes since last presentation to </w:t>
      </w:r>
      <w:r w:rsidR="00374F6B" w:rsidRPr="006532B7">
        <w:rPr>
          <w:rFonts w:ascii="Arial" w:hAnsi="Arial" w:cs="Arial"/>
          <w:b/>
          <w:sz w:val="24"/>
        </w:rPr>
        <w:t>SA</w:t>
      </w:r>
      <w:r w:rsidRPr="006532B7">
        <w:rPr>
          <w:rFonts w:ascii="Arial" w:hAnsi="Arial" w:cs="Arial"/>
          <w:b/>
          <w:sz w:val="24"/>
        </w:rPr>
        <w:t>:</w:t>
      </w:r>
    </w:p>
    <w:p w14:paraId="7545A82C" w14:textId="31A7047D" w:rsidR="00374F6B" w:rsidRPr="006532B7" w:rsidRDefault="00374F6B" w:rsidP="00374F6B">
      <w:pPr>
        <w:tabs>
          <w:tab w:val="left" w:pos="3119"/>
        </w:tabs>
        <w:rPr>
          <w:rFonts w:ascii="Arial" w:hAnsi="Arial" w:cs="Arial"/>
          <w:color w:val="000000"/>
          <w:sz w:val="22"/>
          <w:szCs w:val="18"/>
        </w:rPr>
      </w:pPr>
      <w:r w:rsidRPr="006532B7">
        <w:rPr>
          <w:rFonts w:ascii="Arial" w:hAnsi="Arial" w:cs="Arial"/>
          <w:color w:val="000000"/>
          <w:sz w:val="22"/>
          <w:szCs w:val="18"/>
        </w:rPr>
        <w:t>This is the first presentation to TSG SA.</w:t>
      </w:r>
    </w:p>
    <w:p w14:paraId="062F0E0D" w14:textId="1434ACD3" w:rsidR="00867B80" w:rsidRPr="006532B7" w:rsidRDefault="00867B80" w:rsidP="00374F6B">
      <w:pPr>
        <w:tabs>
          <w:tab w:val="left" w:pos="3119"/>
        </w:tabs>
        <w:rPr>
          <w:rFonts w:ascii="Arial" w:hAnsi="Arial" w:cs="Arial"/>
          <w:color w:val="000000"/>
          <w:sz w:val="22"/>
          <w:szCs w:val="18"/>
        </w:rPr>
      </w:pPr>
      <w:r w:rsidRPr="006532B7">
        <w:rPr>
          <w:rFonts w:ascii="Arial" w:hAnsi="Arial" w:cs="Arial"/>
          <w:color w:val="000000"/>
          <w:sz w:val="22"/>
          <w:szCs w:val="18"/>
        </w:rPr>
        <w:t xml:space="preserve">The TR includes solutions for all </w:t>
      </w:r>
      <w:r w:rsidR="00383268" w:rsidRPr="006532B7">
        <w:rPr>
          <w:rFonts w:ascii="Arial" w:hAnsi="Arial" w:cs="Arial"/>
          <w:color w:val="000000"/>
          <w:sz w:val="22"/>
          <w:szCs w:val="18"/>
        </w:rPr>
        <w:t>key issues.</w:t>
      </w:r>
    </w:p>
    <w:p w14:paraId="21CB83E1" w14:textId="4C12524B" w:rsidR="00383268" w:rsidRPr="006532B7" w:rsidRDefault="00126188" w:rsidP="00374F6B">
      <w:pPr>
        <w:tabs>
          <w:tab w:val="left" w:pos="3119"/>
        </w:tabs>
        <w:rPr>
          <w:rFonts w:ascii="Arial" w:hAnsi="Arial" w:cs="Arial"/>
          <w:color w:val="000000"/>
          <w:sz w:val="22"/>
          <w:szCs w:val="18"/>
        </w:rPr>
      </w:pPr>
      <w:r w:rsidRPr="006532B7">
        <w:rPr>
          <w:rFonts w:ascii="Arial" w:hAnsi="Arial" w:cs="Arial"/>
          <w:color w:val="000000"/>
          <w:sz w:val="22"/>
          <w:szCs w:val="18"/>
        </w:rPr>
        <w:t xml:space="preserve">The TR includes interim </w:t>
      </w:r>
      <w:r w:rsidR="00A772D4" w:rsidRPr="006532B7">
        <w:rPr>
          <w:rFonts w:ascii="Arial" w:hAnsi="Arial" w:cs="Arial"/>
          <w:color w:val="000000"/>
          <w:sz w:val="22"/>
          <w:szCs w:val="18"/>
        </w:rPr>
        <w:t>conclusion for key issue #1 and key issue #3.</w:t>
      </w:r>
    </w:p>
    <w:p w14:paraId="567B5A82" w14:textId="7346D042" w:rsidR="00A772D4" w:rsidRPr="006532B7" w:rsidRDefault="00A772D4" w:rsidP="00A772D4">
      <w:pPr>
        <w:tabs>
          <w:tab w:val="left" w:pos="3119"/>
        </w:tabs>
        <w:rPr>
          <w:rFonts w:ascii="Arial" w:hAnsi="Arial" w:cs="Arial"/>
          <w:color w:val="000000"/>
          <w:sz w:val="22"/>
          <w:szCs w:val="18"/>
        </w:rPr>
      </w:pPr>
      <w:r w:rsidRPr="006532B7">
        <w:rPr>
          <w:rFonts w:ascii="Arial" w:hAnsi="Arial" w:cs="Arial"/>
          <w:color w:val="000000"/>
          <w:sz w:val="22"/>
          <w:szCs w:val="18"/>
        </w:rPr>
        <w:t xml:space="preserve">The TR includes </w:t>
      </w:r>
      <w:r w:rsidR="003D72F6" w:rsidRPr="006532B7">
        <w:rPr>
          <w:rFonts w:ascii="Arial" w:hAnsi="Arial" w:cs="Arial"/>
          <w:color w:val="000000"/>
          <w:sz w:val="22"/>
          <w:szCs w:val="18"/>
        </w:rPr>
        <w:t>conclusions for</w:t>
      </w:r>
      <w:r w:rsidRPr="006532B7">
        <w:rPr>
          <w:rFonts w:ascii="Arial" w:hAnsi="Arial" w:cs="Arial"/>
          <w:color w:val="000000"/>
          <w:sz w:val="22"/>
          <w:szCs w:val="18"/>
        </w:rPr>
        <w:t xml:space="preserve"> key issue #4.</w:t>
      </w:r>
    </w:p>
    <w:p w14:paraId="545CC9F7" w14:textId="5EDF0EC2" w:rsidR="00374F6B" w:rsidRPr="006532B7" w:rsidRDefault="00374F6B" w:rsidP="00374F6B">
      <w:pPr>
        <w:tabs>
          <w:tab w:val="left" w:pos="3119"/>
        </w:tabs>
        <w:rPr>
          <w:rFonts w:ascii="Arial" w:hAnsi="Arial" w:cs="Arial"/>
          <w:color w:val="000000"/>
          <w:sz w:val="22"/>
          <w:szCs w:val="18"/>
        </w:rPr>
      </w:pPr>
      <w:r w:rsidRPr="006532B7">
        <w:rPr>
          <w:rFonts w:ascii="Arial" w:hAnsi="Arial" w:cs="Arial"/>
          <w:color w:val="000000"/>
          <w:sz w:val="22"/>
          <w:szCs w:val="18"/>
        </w:rPr>
        <w:t xml:space="preserve">The TR is considered </w:t>
      </w:r>
      <w:r w:rsidR="005C2EFF" w:rsidRPr="006532B7">
        <w:rPr>
          <w:rFonts w:ascii="Arial" w:hAnsi="Arial" w:cs="Arial"/>
          <w:color w:val="000000"/>
          <w:sz w:val="22"/>
          <w:szCs w:val="18"/>
        </w:rPr>
        <w:t>9</w:t>
      </w:r>
      <w:r w:rsidRPr="006532B7">
        <w:rPr>
          <w:rFonts w:ascii="Arial" w:hAnsi="Arial" w:cs="Arial"/>
          <w:color w:val="000000"/>
          <w:sz w:val="22"/>
          <w:szCs w:val="18"/>
        </w:rPr>
        <w:t>0% complete.</w:t>
      </w:r>
    </w:p>
    <w:p w14:paraId="74AE6EC9" w14:textId="77777777" w:rsidR="0045428D" w:rsidRPr="006532B7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6532B7">
        <w:rPr>
          <w:rFonts w:ascii="Arial" w:hAnsi="Arial" w:cs="Arial"/>
          <w:b/>
          <w:sz w:val="24"/>
        </w:rPr>
        <w:t>Outstanding Issues:</w:t>
      </w:r>
    </w:p>
    <w:p w14:paraId="065721DE" w14:textId="77777777" w:rsidR="00B65827" w:rsidRPr="006532B7" w:rsidRDefault="00B65827">
      <w:pPr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The following topics need to be concluded in next working group meeting:</w:t>
      </w:r>
    </w:p>
    <w:p w14:paraId="00E0EAFA" w14:textId="77777777" w:rsidR="00B65827" w:rsidRPr="006532B7" w:rsidRDefault="00B65827" w:rsidP="00B65827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Key Issues #1:</w:t>
      </w:r>
      <w:r w:rsidRPr="006532B7">
        <w:rPr>
          <w:rFonts w:ascii="Arial" w:hAnsi="Arial" w:cs="Arial"/>
          <w:sz w:val="22"/>
          <w:szCs w:val="22"/>
        </w:rPr>
        <w:tab/>
        <w:t>Support for identifying the human user of a subscription.</w:t>
      </w:r>
    </w:p>
    <w:p w14:paraId="4FA323AE" w14:textId="77777777" w:rsidR="00B65827" w:rsidRPr="006532B7" w:rsidRDefault="00B65827" w:rsidP="00B65827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Key Issues #2:</w:t>
      </w:r>
      <w:r w:rsidRPr="006532B7">
        <w:rPr>
          <w:rFonts w:ascii="Arial" w:hAnsi="Arial" w:cs="Arial"/>
          <w:sz w:val="22"/>
          <w:szCs w:val="22"/>
        </w:rPr>
        <w:tab/>
        <w:t>Support for Authentication and Authorization of Users and Restrictions on Users.</w:t>
      </w:r>
    </w:p>
    <w:p w14:paraId="409CA028" w14:textId="77777777" w:rsidR="00B65827" w:rsidRPr="006532B7" w:rsidRDefault="00B65827" w:rsidP="00B65827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>Key Issues #3:</w:t>
      </w:r>
      <w:r w:rsidRPr="006532B7">
        <w:rPr>
          <w:rFonts w:ascii="Arial" w:hAnsi="Arial" w:cs="Arial"/>
          <w:sz w:val="22"/>
          <w:szCs w:val="22"/>
        </w:rPr>
        <w:tab/>
        <w:t>Support for Exposure of User Identity Profile Information.</w:t>
      </w:r>
    </w:p>
    <w:p w14:paraId="780C3DFA" w14:textId="77777777" w:rsidR="00B65827" w:rsidRPr="006532B7" w:rsidRDefault="00B65827" w:rsidP="00B65827">
      <w:pPr>
        <w:pStyle w:val="NO"/>
        <w:rPr>
          <w:rFonts w:ascii="Arial" w:hAnsi="Arial" w:cs="Arial"/>
          <w:sz w:val="22"/>
          <w:szCs w:val="22"/>
        </w:rPr>
      </w:pPr>
      <w:r w:rsidRPr="006532B7">
        <w:rPr>
          <w:rFonts w:ascii="Arial" w:hAnsi="Arial" w:cs="Arial"/>
          <w:sz w:val="22"/>
          <w:szCs w:val="22"/>
        </w:rPr>
        <w:t xml:space="preserve">NOTE: </w:t>
      </w:r>
      <w:r w:rsidRPr="006532B7">
        <w:rPr>
          <w:rFonts w:ascii="Arial" w:hAnsi="Arial" w:cs="Arial"/>
          <w:sz w:val="22"/>
          <w:szCs w:val="22"/>
        </w:rPr>
        <w:tab/>
        <w:t>Key Issues #2 and Key Issue #3 depend on Key Issue #1.</w:t>
      </w:r>
    </w:p>
    <w:p w14:paraId="54A6D2EC" w14:textId="77777777" w:rsidR="0045428D" w:rsidRPr="006532B7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6532B7">
        <w:rPr>
          <w:rFonts w:ascii="Arial" w:hAnsi="Arial" w:cs="Arial"/>
          <w:b/>
          <w:sz w:val="24"/>
        </w:rPr>
        <w:t>Contentious Issues:</w:t>
      </w:r>
    </w:p>
    <w:p w14:paraId="71D895F1" w14:textId="67AF09F9" w:rsidR="0045428D" w:rsidRPr="006532B7" w:rsidRDefault="0087117D">
      <w:pPr>
        <w:tabs>
          <w:tab w:val="left" w:pos="3119"/>
        </w:tabs>
        <w:rPr>
          <w:rFonts w:ascii="Arial" w:hAnsi="Arial" w:cs="Arial"/>
          <w:sz w:val="22"/>
          <w:szCs w:val="18"/>
        </w:rPr>
      </w:pPr>
      <w:r w:rsidRPr="006532B7">
        <w:rPr>
          <w:rFonts w:ascii="Arial" w:hAnsi="Arial" w:cs="Arial"/>
          <w:sz w:val="22"/>
          <w:szCs w:val="18"/>
        </w:rPr>
        <w:t>H</w:t>
      </w:r>
      <w:r w:rsidR="00356BF1" w:rsidRPr="006532B7">
        <w:rPr>
          <w:rFonts w:ascii="Arial" w:hAnsi="Arial" w:cs="Arial"/>
          <w:sz w:val="22"/>
          <w:szCs w:val="18"/>
        </w:rPr>
        <w:t xml:space="preserve">ow to handle the case when the UE moves between </w:t>
      </w:r>
      <w:r w:rsidR="009366A2" w:rsidRPr="006532B7">
        <w:rPr>
          <w:rFonts w:ascii="Arial" w:hAnsi="Arial" w:cs="Arial"/>
          <w:sz w:val="22"/>
          <w:szCs w:val="18"/>
        </w:rPr>
        <w:t>4G and 5G.</w:t>
      </w:r>
      <w:r w:rsidR="007A6412" w:rsidRPr="006532B7">
        <w:rPr>
          <w:rFonts w:ascii="Arial" w:hAnsi="Arial" w:cs="Arial"/>
          <w:sz w:val="22"/>
          <w:szCs w:val="18"/>
        </w:rPr>
        <w:t xml:space="preserve"> An LS has been sent to SA WG1 to ask about </w:t>
      </w:r>
      <w:r w:rsidR="00E376B7" w:rsidRPr="006532B7">
        <w:rPr>
          <w:rFonts w:ascii="Arial" w:hAnsi="Arial" w:cs="Arial"/>
          <w:sz w:val="22"/>
          <w:szCs w:val="18"/>
        </w:rPr>
        <w:t>requirements on this scenario (S2-2407219).</w:t>
      </w:r>
    </w:p>
    <w:p w14:paraId="1B8F10FE" w14:textId="5DEBCAAB" w:rsidR="00E376B7" w:rsidRPr="006532B7" w:rsidRDefault="0087117D" w:rsidP="00315D7F">
      <w:pPr>
        <w:tabs>
          <w:tab w:val="left" w:pos="3119"/>
        </w:tabs>
        <w:rPr>
          <w:rFonts w:ascii="Arial" w:hAnsi="Arial" w:cs="Arial"/>
          <w:sz w:val="22"/>
          <w:szCs w:val="18"/>
        </w:rPr>
      </w:pPr>
      <w:r w:rsidRPr="006532B7">
        <w:rPr>
          <w:rFonts w:ascii="Arial" w:hAnsi="Arial" w:cs="Arial"/>
          <w:sz w:val="22"/>
          <w:szCs w:val="18"/>
        </w:rPr>
        <w:lastRenderedPageBreak/>
        <w:t>W</w:t>
      </w:r>
      <w:r w:rsidR="00315D7F" w:rsidRPr="006532B7">
        <w:rPr>
          <w:rFonts w:ascii="Arial" w:hAnsi="Arial" w:cs="Arial"/>
          <w:sz w:val="22"/>
          <w:szCs w:val="18"/>
        </w:rPr>
        <w:t xml:space="preserve">hether the HPLMN will be able to trust the user identifier and credentials. </w:t>
      </w:r>
      <w:r w:rsidR="00E376B7" w:rsidRPr="006532B7">
        <w:rPr>
          <w:rFonts w:ascii="Arial" w:hAnsi="Arial" w:cs="Arial"/>
          <w:sz w:val="22"/>
          <w:szCs w:val="18"/>
        </w:rPr>
        <w:t>An LS has been sent to SA WG</w:t>
      </w:r>
      <w:r w:rsidR="00315D7F" w:rsidRPr="006532B7">
        <w:rPr>
          <w:rFonts w:ascii="Arial" w:hAnsi="Arial" w:cs="Arial"/>
          <w:sz w:val="22"/>
          <w:szCs w:val="18"/>
        </w:rPr>
        <w:t>3</w:t>
      </w:r>
      <w:r w:rsidR="00E376B7" w:rsidRPr="006532B7">
        <w:rPr>
          <w:rFonts w:ascii="Arial" w:hAnsi="Arial" w:cs="Arial"/>
          <w:sz w:val="22"/>
          <w:szCs w:val="18"/>
        </w:rPr>
        <w:t xml:space="preserve"> to ask about requirements on this scenario (S2-24072</w:t>
      </w:r>
      <w:r w:rsidR="004A6C32" w:rsidRPr="006532B7">
        <w:rPr>
          <w:rFonts w:ascii="Arial" w:hAnsi="Arial" w:cs="Arial"/>
          <w:sz w:val="22"/>
          <w:szCs w:val="18"/>
        </w:rPr>
        <w:t>36</w:t>
      </w:r>
      <w:r w:rsidR="00E376B7" w:rsidRPr="006532B7">
        <w:rPr>
          <w:rFonts w:ascii="Arial" w:hAnsi="Arial" w:cs="Arial"/>
          <w:sz w:val="22"/>
          <w:szCs w:val="18"/>
        </w:rPr>
        <w:t>).</w:t>
      </w:r>
    </w:p>
    <w:p w14:paraId="3768013D" w14:textId="0EE7943D" w:rsidR="0087117D" w:rsidRPr="006532B7" w:rsidRDefault="0087117D" w:rsidP="00315D7F">
      <w:pPr>
        <w:tabs>
          <w:tab w:val="left" w:pos="3119"/>
        </w:tabs>
        <w:rPr>
          <w:rFonts w:ascii="Arial" w:hAnsi="Arial" w:cs="Arial"/>
          <w:sz w:val="22"/>
          <w:szCs w:val="18"/>
        </w:rPr>
      </w:pPr>
      <w:r w:rsidRPr="006532B7">
        <w:rPr>
          <w:rFonts w:ascii="Arial" w:hAnsi="Arial" w:cs="Arial"/>
          <w:sz w:val="22"/>
          <w:szCs w:val="18"/>
        </w:rPr>
        <w:t>Roaming scenarios.</w:t>
      </w:r>
    </w:p>
    <w:p w14:paraId="158CB309" w14:textId="39408132" w:rsidR="00182866" w:rsidRPr="006532B7" w:rsidRDefault="00C2328A" w:rsidP="00315D7F">
      <w:pPr>
        <w:tabs>
          <w:tab w:val="left" w:pos="3119"/>
        </w:tabs>
        <w:rPr>
          <w:rFonts w:ascii="Arial" w:hAnsi="Arial" w:cs="Arial"/>
          <w:sz w:val="22"/>
          <w:szCs w:val="18"/>
        </w:rPr>
      </w:pPr>
      <w:r w:rsidRPr="006532B7">
        <w:rPr>
          <w:rFonts w:ascii="Arial" w:hAnsi="Arial" w:cs="Arial"/>
          <w:sz w:val="22"/>
          <w:szCs w:val="18"/>
        </w:rPr>
        <w:t>Whether or not LI is applicable to User Identities.</w:t>
      </w:r>
      <w:r w:rsidR="00E836F7" w:rsidRPr="006532B7">
        <w:rPr>
          <w:rFonts w:ascii="Arial" w:hAnsi="Arial" w:cs="Arial"/>
          <w:sz w:val="22"/>
          <w:szCs w:val="18"/>
        </w:rPr>
        <w:t xml:space="preserve"> An LS has been sent to SA WG3-LI to ask about requirements on this scenario (S2-2407236).</w:t>
      </w:r>
    </w:p>
    <w:p w14:paraId="65C6ED6B" w14:textId="77777777" w:rsidR="00E376B7" w:rsidRPr="006532B7" w:rsidRDefault="00E376B7">
      <w:pPr>
        <w:tabs>
          <w:tab w:val="left" w:pos="3119"/>
        </w:tabs>
        <w:rPr>
          <w:rFonts w:ascii="Arial" w:hAnsi="Arial" w:cs="Arial"/>
          <w:b/>
          <w:sz w:val="24"/>
        </w:rPr>
      </w:pPr>
    </w:p>
    <w:sectPr w:rsidR="00E376B7" w:rsidRPr="006532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49BE" w14:textId="77777777" w:rsidR="00DF1F4E" w:rsidRDefault="00DF1F4E" w:rsidP="00C03536">
      <w:pPr>
        <w:spacing w:after="0"/>
      </w:pPr>
      <w:r>
        <w:separator/>
      </w:r>
    </w:p>
  </w:endnote>
  <w:endnote w:type="continuationSeparator" w:id="0">
    <w:p w14:paraId="32CFC78A" w14:textId="77777777" w:rsidR="00DF1F4E" w:rsidRDefault="00DF1F4E" w:rsidP="00C03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84C66" w14:textId="77777777" w:rsidR="00DF1F4E" w:rsidRDefault="00DF1F4E" w:rsidP="00C03536">
      <w:pPr>
        <w:spacing w:after="0"/>
      </w:pPr>
      <w:r>
        <w:separator/>
      </w:r>
    </w:p>
  </w:footnote>
  <w:footnote w:type="continuationSeparator" w:id="0">
    <w:p w14:paraId="5B7A7472" w14:textId="77777777" w:rsidR="00DF1F4E" w:rsidRDefault="00DF1F4E" w:rsidP="00C03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737"/>
    <w:rsid w:val="00095799"/>
    <w:rsid w:val="000C1583"/>
    <w:rsid w:val="000F7ECB"/>
    <w:rsid w:val="00100D36"/>
    <w:rsid w:val="00124BF0"/>
    <w:rsid w:val="00126188"/>
    <w:rsid w:val="00182866"/>
    <w:rsid w:val="00201520"/>
    <w:rsid w:val="00222D66"/>
    <w:rsid w:val="002B09A1"/>
    <w:rsid w:val="002F1C35"/>
    <w:rsid w:val="00315D7F"/>
    <w:rsid w:val="00356BF1"/>
    <w:rsid w:val="00374F6B"/>
    <w:rsid w:val="00383268"/>
    <w:rsid w:val="003C751C"/>
    <w:rsid w:val="003D72F6"/>
    <w:rsid w:val="0043522E"/>
    <w:rsid w:val="0045428D"/>
    <w:rsid w:val="00455F7B"/>
    <w:rsid w:val="004A6C32"/>
    <w:rsid w:val="004E7423"/>
    <w:rsid w:val="00555005"/>
    <w:rsid w:val="005B4293"/>
    <w:rsid w:val="005C2EFF"/>
    <w:rsid w:val="006532B7"/>
    <w:rsid w:val="00696665"/>
    <w:rsid w:val="0072599C"/>
    <w:rsid w:val="007A6412"/>
    <w:rsid w:val="00867B80"/>
    <w:rsid w:val="0087117D"/>
    <w:rsid w:val="008B3BD8"/>
    <w:rsid w:val="008D6759"/>
    <w:rsid w:val="009366A2"/>
    <w:rsid w:val="00940016"/>
    <w:rsid w:val="00A772D4"/>
    <w:rsid w:val="00B131F9"/>
    <w:rsid w:val="00B65827"/>
    <w:rsid w:val="00C03536"/>
    <w:rsid w:val="00C2328A"/>
    <w:rsid w:val="00CC358C"/>
    <w:rsid w:val="00D52663"/>
    <w:rsid w:val="00D86271"/>
    <w:rsid w:val="00DC278D"/>
    <w:rsid w:val="00DF1F4E"/>
    <w:rsid w:val="00DF7431"/>
    <w:rsid w:val="00E376B7"/>
    <w:rsid w:val="00E836F7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2F1C3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801B6C1-0C4C-4B1B-831C-94D21CD38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334</Words>
  <Characters>1708</Characters>
  <Application>Microsoft Office Word</Application>
  <DocSecurity>0</DocSecurity>
  <Lines>34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 Changes</cp:lastModifiedBy>
  <cp:revision>10</cp:revision>
  <dcterms:created xsi:type="dcterms:W3CDTF">2024-06-03T12:16:00Z</dcterms:created>
  <dcterms:modified xsi:type="dcterms:W3CDTF">2024-06-10T06:58:00Z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