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594F" w14:textId="77777777" w:rsidR="001B335E" w:rsidRDefault="001B335E" w:rsidP="001B335E">
      <w:pPr>
        <w:pStyle w:val="3gpptitlecitytdocnumber"/>
        <w:tabs>
          <w:tab w:val="clear" w:pos="9923"/>
          <w:tab w:val="right" w:pos="9638"/>
        </w:tabs>
      </w:pPr>
      <w:bookmarkStart w:id="0" w:name="_Hlk19781073"/>
      <w:r>
        <w:t>TSG SA Meeting #SP-103</w:t>
      </w:r>
      <w:r>
        <w:tab/>
        <w:t>SP-240008</w:t>
      </w:r>
    </w:p>
    <w:p w14:paraId="2ED0B23B" w14:textId="77777777" w:rsidR="001B335E" w:rsidRDefault="001B335E" w:rsidP="001B335E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</w:pPr>
      <w:r>
        <w:t>09 - 22 March 2024, Maastricht, Netherlands</w:t>
      </w:r>
    </w:p>
    <w:p w14:paraId="52A36391" w14:textId="305B04B7" w:rsidR="001B335E" w:rsidRPr="001B335E" w:rsidRDefault="001B335E" w:rsidP="001B335E">
      <w:pPr>
        <w:pStyle w:val="3gpptitlecitytdocnumber"/>
        <w:tabs>
          <w:tab w:val="clear" w:pos="9923"/>
          <w:tab w:val="right" w:pos="9638"/>
        </w:tabs>
      </w:pPr>
    </w:p>
    <w:p w14:paraId="78419609" w14:textId="77777777" w:rsidR="001B335E" w:rsidRDefault="001B335E" w:rsidP="00936FE3">
      <w:pPr>
        <w:pStyle w:val="3gpptitlecitytdocnumber"/>
      </w:pPr>
    </w:p>
    <w:p w14:paraId="48335F96" w14:textId="612F8D03" w:rsidR="00936FE3" w:rsidRPr="00E75962" w:rsidRDefault="00936FE3" w:rsidP="00936FE3">
      <w:pPr>
        <w:pStyle w:val="3gpptitlecitytdocnumber"/>
        <w:rPr>
          <w:rFonts w:eastAsia="MS Mincho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75E6CAAA" w14:textId="77777777" w:rsidR="00936FE3" w:rsidRDefault="00936FE3" w:rsidP="00936FE3">
      <w:pPr>
        <w:pStyle w:val="3gpptitlecitytdocnumber"/>
      </w:pPr>
      <w:bookmarkStart w:id="2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2"/>
    <w:p w14:paraId="31F9DF68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59FC782A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459AC5DD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5DA58A9F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5"/>
    <w:bookmarkEnd w:id="6"/>
    <w:bookmarkEnd w:id="7"/>
    <w:p w14:paraId="32C3DFB6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>AIML_MGT, FS_NR_AIML_air</w:t>
      </w:r>
    </w:p>
    <w:p w14:paraId="1F6A1CD0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4E02D48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SimSun" w:hAnsi="Arial" w:cs="Arial"/>
          <w:b/>
          <w:bCs/>
          <w:lang w:val="en-US" w:eastAsia="zh-CN"/>
        </w:rPr>
        <w:t>RAN3</w:t>
      </w:r>
    </w:p>
    <w:p w14:paraId="6735F533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SimSun" w:hAnsi="Arial" w:cs="Arial"/>
          <w:b/>
          <w:bCs/>
          <w:lang w:val="en-US" w:eastAsia="zh-CN"/>
        </w:rPr>
        <w:t>5</w:t>
      </w:r>
    </w:p>
    <w:p w14:paraId="1C0CA1C3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RAN,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1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, 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2,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SimSun" w:hAnsi="Arial" w:cs="Arial"/>
          <w:b/>
          <w:bCs/>
          <w:lang w:val="en-US" w:eastAsia="zh-CN"/>
        </w:rPr>
        <w:t>,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SA1,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SimSun" w:hAnsi="Arial" w:cs="Arial"/>
          <w:b/>
          <w:bCs/>
          <w:lang w:val="en-US" w:eastAsia="zh-CN"/>
        </w:rPr>
        <w:t>2</w:t>
      </w:r>
    </w:p>
    <w:bookmarkEnd w:id="8"/>
    <w:bookmarkEnd w:id="9"/>
    <w:p w14:paraId="2BA66F76" w14:textId="77777777"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14:paraId="2B0ECF7F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723AF581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5AE942CF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41B4DD3C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2981F10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30EC819B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34D426" w14:textId="77777777" w:rsidR="00315731" w:rsidRDefault="00315731">
      <w:pPr>
        <w:rPr>
          <w:rFonts w:ascii="Arial" w:hAnsi="Arial" w:cs="Arial"/>
        </w:rPr>
      </w:pPr>
    </w:p>
    <w:p w14:paraId="11BBA287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56DE19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2D9342BE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05744ED1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5A004898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57EDD08D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59668930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4DA9D9B8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0812352C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3D8E9DD8" w14:textId="77777777" w:rsidR="00315731" w:rsidRDefault="00315731"/>
    <w:p w14:paraId="234A3E8A" w14:textId="77777777"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D340" w14:textId="77777777" w:rsidR="00BE1C6E" w:rsidRDefault="00BE1C6E">
      <w:pPr>
        <w:spacing w:after="0"/>
      </w:pPr>
      <w:r>
        <w:separator/>
      </w:r>
    </w:p>
  </w:endnote>
  <w:endnote w:type="continuationSeparator" w:id="0">
    <w:p w14:paraId="06E24898" w14:textId="77777777" w:rsidR="00BE1C6E" w:rsidRDefault="00BE1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D8F3" w14:textId="77777777" w:rsidR="00BE1C6E" w:rsidRDefault="00BE1C6E">
      <w:pPr>
        <w:spacing w:after="0"/>
      </w:pPr>
      <w:r>
        <w:separator/>
      </w:r>
    </w:p>
  </w:footnote>
  <w:footnote w:type="continuationSeparator" w:id="0">
    <w:p w14:paraId="145B488B" w14:textId="77777777" w:rsidR="00BE1C6E" w:rsidRDefault="00BE1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3402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335E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6E1DA3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Corrections</cp:lastModifiedBy>
  <cp:revision>2</cp:revision>
  <dcterms:created xsi:type="dcterms:W3CDTF">2024-03-06T16:38:00Z</dcterms:created>
  <dcterms:modified xsi:type="dcterms:W3CDTF">2024-03-06T16:38:00Z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