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CFBD" w14:textId="77B437ED" w:rsidR="008D2891" w:rsidRDefault="008D2891" w:rsidP="008D2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="00356D52" w:rsidRPr="00356D52">
        <w:rPr>
          <w:b/>
          <w:bCs/>
          <w:i/>
          <w:iCs/>
          <w:sz w:val="24"/>
          <w:szCs w:val="24"/>
        </w:rPr>
        <w:t>R5s250033</w:t>
      </w:r>
      <w:bookmarkEnd w:id="0"/>
    </w:p>
    <w:p w14:paraId="26D53E02" w14:textId="77777777" w:rsidR="008D2891" w:rsidRDefault="008D2891" w:rsidP="008D28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2891" w14:paraId="0E6B2340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89CFB" w14:textId="77777777" w:rsidR="008D2891" w:rsidRDefault="008D2891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D2891" w14:paraId="4B1BB84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40E77" w14:textId="77777777" w:rsidR="008D2891" w:rsidRDefault="008D2891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2891" w14:paraId="0885D6B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88B54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75FDCA73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18A9248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1A9FCD" w14:textId="77777777" w:rsidR="008D2891" w:rsidRPr="00410371" w:rsidRDefault="008D2891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47129D0" w14:textId="77777777" w:rsidR="008D2891" w:rsidRDefault="008D2891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E0ACF" w14:textId="54CED1A7" w:rsidR="008D2891" w:rsidRPr="00410371" w:rsidRDefault="008D2891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</w:t>
              </w:r>
              <w:r w:rsidR="00356D52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16D17B32" w14:textId="77777777" w:rsidR="008D2891" w:rsidRDefault="008D2891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FF863" w14:textId="77777777" w:rsidR="008D2891" w:rsidRPr="00410371" w:rsidRDefault="008D2891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98FC41" w14:textId="77777777" w:rsidR="008D2891" w:rsidRDefault="008D2891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2210E" w14:textId="77777777" w:rsidR="008D2891" w:rsidRPr="00410371" w:rsidRDefault="008D2891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8AEEF4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D2891" w14:paraId="26CC0098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C8661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D2891" w14:paraId="5212B9A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3F9A63" w14:textId="77777777" w:rsidR="008D2891" w:rsidRPr="00F25D98" w:rsidRDefault="008D2891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2891" w14:paraId="421716B8" w14:textId="77777777" w:rsidTr="00606F73">
        <w:tc>
          <w:tcPr>
            <w:tcW w:w="9641" w:type="dxa"/>
            <w:gridSpan w:val="9"/>
          </w:tcPr>
          <w:p w14:paraId="33684475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F5EFF" w14:textId="77777777" w:rsidR="008D2891" w:rsidRDefault="008D2891" w:rsidP="008D28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2891" w14:paraId="48D99B65" w14:textId="77777777" w:rsidTr="00606F73">
        <w:tc>
          <w:tcPr>
            <w:tcW w:w="2835" w:type="dxa"/>
          </w:tcPr>
          <w:p w14:paraId="507C216C" w14:textId="77777777" w:rsidR="008D2891" w:rsidRDefault="008D2891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AFC55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F2963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F39301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B779E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088B64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84E7F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484FCF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A5A5E" w14:textId="77777777" w:rsidR="008D2891" w:rsidRDefault="008D2891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B43F6" w14:textId="77777777" w:rsidR="008D2891" w:rsidRDefault="008D2891" w:rsidP="008D28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2891" w14:paraId="06467BB4" w14:textId="77777777" w:rsidTr="00606F73">
        <w:tc>
          <w:tcPr>
            <w:tcW w:w="9640" w:type="dxa"/>
            <w:gridSpan w:val="11"/>
          </w:tcPr>
          <w:p w14:paraId="19DB1F25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12005C5D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0450C7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BB877" w14:textId="0357B281" w:rsidR="008D2891" w:rsidRDefault="00F90F90" w:rsidP="00606F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938179"/>
            <w:r w:rsidRPr="00F90F90">
              <w:t>Correction to NR5GC 5GSM test case 8.1.5.9.1</w:t>
            </w:r>
            <w:bookmarkEnd w:id="1"/>
          </w:p>
        </w:tc>
      </w:tr>
      <w:tr w:rsidR="008D2891" w14:paraId="6DA15B5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E418EE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D1E53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3054B49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23B4A37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AFFD1" w14:textId="35358BB3" w:rsidR="008D2891" w:rsidRDefault="00F90F90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8D2891" w14:paraId="25E10EA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CA1D403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F3CED" w14:textId="1E4134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D2891" w14:paraId="1CA4837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5FC5CEF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61A1B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1958323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E54E152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A2430" w14:textId="48702FF5" w:rsidR="00F90F90" w:rsidRPr="00F90F90" w:rsidRDefault="008D2891" w:rsidP="00F90F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0F90">
              <w:rPr>
                <w:noProof/>
                <w:lang w:val="fr-FR"/>
              </w:rPr>
              <w:t>TEI16_Test, RACS-UEConTest</w:t>
            </w:r>
          </w:p>
          <w:p w14:paraId="4954E63F" w14:textId="70509A6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11E89C" w14:textId="77777777" w:rsidR="008D2891" w:rsidRDefault="008D2891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58DD4" w14:textId="77777777" w:rsidR="008D2891" w:rsidRDefault="008D2891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EB9BC" w14:textId="34A43528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90F9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90F90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F90F90">
                <w:rPr>
                  <w:noProof/>
                </w:rPr>
                <w:t>0</w:t>
              </w:r>
              <w:r w:rsidR="0066317B">
                <w:rPr>
                  <w:noProof/>
                </w:rPr>
                <w:t>9</w:t>
              </w:r>
            </w:fldSimple>
          </w:p>
        </w:tc>
      </w:tr>
      <w:tr w:rsidR="008D2891" w14:paraId="2A4D562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78B6EC6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5995D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97328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38E6F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BC2E6A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891" w14:paraId="4B5A991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FC2A1" w14:textId="77777777" w:rsidR="008D2891" w:rsidRDefault="008D2891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A82DD" w14:textId="77777777" w:rsidR="008D2891" w:rsidRDefault="008D2891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4B332C" w14:textId="77777777" w:rsidR="008D2891" w:rsidRDefault="008D2891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057C" w14:textId="77777777" w:rsidR="008D2891" w:rsidRDefault="008D2891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A5278" w14:textId="77777777" w:rsidR="008D2891" w:rsidRDefault="008D2891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D2891" w14:paraId="2FD4DBB8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EE1FC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08551" w14:textId="77777777" w:rsidR="008D2891" w:rsidRDefault="008D2891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76F89" w14:textId="77777777" w:rsidR="008D2891" w:rsidRDefault="008D2891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6E9EF4" w14:textId="77777777" w:rsidR="008D2891" w:rsidRPr="007C2097" w:rsidRDefault="008D2891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D2891" w14:paraId="7E93CE4E" w14:textId="77777777" w:rsidTr="00606F73">
        <w:tc>
          <w:tcPr>
            <w:tcW w:w="1843" w:type="dxa"/>
          </w:tcPr>
          <w:p w14:paraId="13FDFD09" w14:textId="77777777" w:rsidR="008D2891" w:rsidRDefault="008D2891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0F7EC" w14:textId="77777777" w:rsidR="008D2891" w:rsidRDefault="008D2891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7B7AEE1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E81AC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1565C" w14:textId="75D11842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In current implementation at the step 2a1, UE capability RAT containers (nr and </w:t>
            </w:r>
            <w:proofErr w:type="spellStart"/>
            <w:r>
              <w:rPr>
                <w:rFonts w:eastAsia="SimSun" w:cs="Arial"/>
                <w:lang w:eastAsia="zh-CN"/>
              </w:rPr>
              <w:t>eutra_nr</w:t>
            </w:r>
            <w:proofErr w:type="spellEnd"/>
            <w:r>
              <w:rPr>
                <w:rFonts w:eastAsia="SimSun" w:cs="Arial"/>
                <w:lang w:eastAsia="zh-CN"/>
              </w:rPr>
              <w:t>) are not decoded. It should be good to see also these containers decoded</w:t>
            </w:r>
            <w:r w:rsidR="00D8326A">
              <w:rPr>
                <w:rFonts w:eastAsia="SimSun" w:cs="Arial"/>
                <w:lang w:eastAsia="zh-CN"/>
              </w:rPr>
              <w:t xml:space="preserve"> for better checking reported UE capabilities</w:t>
            </w:r>
          </w:p>
        </w:tc>
      </w:tr>
      <w:tr w:rsidR="003421D5" w14:paraId="41C56C7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C22E6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39CDC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3B25A99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E7163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0B53C" w14:textId="079CD341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Update TTCN at the step 2a1 to decode also </w:t>
            </w:r>
            <w:r>
              <w:rPr>
                <w:rFonts w:eastAsia="SimSun" w:cs="Arial"/>
                <w:lang w:eastAsia="zh-CN"/>
              </w:rPr>
              <w:t xml:space="preserve">UE capability RAT containers like nr and </w:t>
            </w:r>
            <w:proofErr w:type="spellStart"/>
            <w:r>
              <w:rPr>
                <w:rFonts w:eastAsia="SimSun" w:cs="Arial"/>
                <w:lang w:eastAsia="zh-CN"/>
              </w:rPr>
              <w:t>eutra_nr</w:t>
            </w:r>
            <w:proofErr w:type="spellEnd"/>
            <w:r>
              <w:rPr>
                <w:rFonts w:eastAsia="SimSun" w:cs="Arial"/>
                <w:lang w:eastAsia="zh-CN"/>
              </w:rPr>
              <w:t>)</w:t>
            </w:r>
          </w:p>
        </w:tc>
      </w:tr>
      <w:tr w:rsidR="003421D5" w14:paraId="38E05C9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719A9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03724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3410D6DA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DA251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8C881" w14:textId="5D98DB9E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</w:t>
            </w:r>
            <w:r w:rsidRPr="003421D5">
              <w:rPr>
                <w:rFonts w:cs="Arial"/>
              </w:rPr>
              <w:t>orse conditions</w:t>
            </w:r>
            <w:r>
              <w:rPr>
                <w:rFonts w:cs="Arial"/>
              </w:rPr>
              <w:t xml:space="preserve"> to check reported UE capabilities</w:t>
            </w:r>
          </w:p>
        </w:tc>
      </w:tr>
      <w:tr w:rsidR="003421D5" w14:paraId="6F32AD85" w14:textId="77777777" w:rsidTr="00606F73">
        <w:tc>
          <w:tcPr>
            <w:tcW w:w="2694" w:type="dxa"/>
            <w:gridSpan w:val="2"/>
          </w:tcPr>
          <w:p w14:paraId="050F48CF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68D7FC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619AA000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7B265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36F89" w14:textId="4FB004E6" w:rsidR="003421D5" w:rsidRDefault="003421D5" w:rsidP="003421D5">
            <w:pPr>
              <w:pStyle w:val="CRCoverPage"/>
              <w:spacing w:after="0"/>
              <w:ind w:left="100"/>
              <w:rPr>
                <w:noProof/>
              </w:rPr>
            </w:pPr>
            <w:r w:rsidRPr="00F90F90">
              <w:rPr>
                <w:noProof/>
              </w:rPr>
              <w:t>8.1.5.9.1.NR5GC</w:t>
            </w:r>
          </w:p>
        </w:tc>
      </w:tr>
      <w:tr w:rsidR="003421D5" w14:paraId="3CE67AE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919EA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3C76E" w14:textId="77777777" w:rsidR="003421D5" w:rsidRDefault="003421D5" w:rsidP="00342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1D5" w14:paraId="120F383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52B95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DA27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6F0114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89404C" w14:textId="77777777" w:rsidR="003421D5" w:rsidRDefault="003421D5" w:rsidP="00342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469E4" w14:textId="77777777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7405F81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BFDB4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0C1ED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C6B5A" w14:textId="194D6EEF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F35C3" w14:textId="77777777" w:rsidR="003421D5" w:rsidRDefault="003421D5" w:rsidP="00342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E3A0E" w14:textId="46867CE4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1F4F905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3FE3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BA8BB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4C96D" w14:textId="4AA5992C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03CFB" w14:textId="77777777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02F9D" w14:textId="3072117E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2EEB73B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178E7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1634" w14:textId="77777777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88C06" w14:textId="4DF1F85D" w:rsidR="003421D5" w:rsidRDefault="003421D5" w:rsidP="00342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0B8CA" w14:textId="77777777" w:rsidR="003421D5" w:rsidRDefault="003421D5" w:rsidP="00342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E0BE7" w14:textId="2315E05F" w:rsidR="003421D5" w:rsidRDefault="003421D5" w:rsidP="00342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1D5" w14:paraId="283B451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1E774" w14:textId="77777777" w:rsidR="003421D5" w:rsidRDefault="003421D5" w:rsidP="00342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90FAD" w14:textId="77777777" w:rsidR="003421D5" w:rsidRDefault="003421D5" w:rsidP="003421D5">
            <w:pPr>
              <w:pStyle w:val="CRCoverPage"/>
              <w:spacing w:after="0"/>
              <w:rPr>
                <w:noProof/>
              </w:rPr>
            </w:pPr>
          </w:p>
        </w:tc>
      </w:tr>
      <w:tr w:rsidR="003421D5" w14:paraId="25C67ADC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5D2F5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AA772" w14:textId="77777777" w:rsidR="003421D5" w:rsidRDefault="003421D5" w:rsidP="00342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21D5" w:rsidRPr="008863B9" w14:paraId="053CC1EA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41779" w14:textId="77777777" w:rsidR="003421D5" w:rsidRPr="008863B9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E556B8" w14:textId="77777777" w:rsidR="003421D5" w:rsidRPr="008863B9" w:rsidRDefault="003421D5" w:rsidP="003421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1D5" w14:paraId="24A1D1C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7E53C" w14:textId="77777777" w:rsidR="003421D5" w:rsidRDefault="003421D5" w:rsidP="00342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1DD42" w14:textId="77777777" w:rsidR="003421D5" w:rsidRDefault="003421D5" w:rsidP="00342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F92D28" w14:textId="77777777" w:rsidR="008D2891" w:rsidRDefault="008D2891" w:rsidP="008D2891">
      <w:pPr>
        <w:pStyle w:val="CRCoverPage"/>
        <w:spacing w:after="0"/>
        <w:rPr>
          <w:noProof/>
          <w:sz w:val="8"/>
          <w:szCs w:val="8"/>
        </w:rPr>
      </w:pPr>
    </w:p>
    <w:p w14:paraId="6DDFD632" w14:textId="77777777" w:rsidR="008D2891" w:rsidRDefault="008D2891" w:rsidP="008D2891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8730151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2619CBC9" w14:textId="6E82DDD8" w:rsidR="0066317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6317B" w:rsidRPr="009641C5">
        <w:rPr>
          <w:rFonts w:ascii="Arial" w:hAnsi="Arial" w:cs="Arial"/>
          <w:iCs/>
          <w:noProof/>
        </w:rPr>
        <w:t>Table of Contents</w:t>
      </w:r>
      <w:r w:rsidR="0066317B">
        <w:rPr>
          <w:noProof/>
        </w:rPr>
        <w:tab/>
      </w:r>
      <w:r w:rsidR="0066317B">
        <w:rPr>
          <w:noProof/>
        </w:rPr>
        <w:fldChar w:fldCharType="begin"/>
      </w:r>
      <w:r w:rsidR="0066317B">
        <w:rPr>
          <w:noProof/>
        </w:rPr>
        <w:instrText xml:space="preserve"> PAGEREF _Toc187301518 \h </w:instrText>
      </w:r>
      <w:r w:rsidR="0066317B">
        <w:rPr>
          <w:noProof/>
        </w:rPr>
      </w:r>
      <w:r w:rsidR="0066317B">
        <w:rPr>
          <w:noProof/>
        </w:rPr>
        <w:fldChar w:fldCharType="separate"/>
      </w:r>
      <w:r w:rsidR="0066317B">
        <w:rPr>
          <w:noProof/>
        </w:rPr>
        <w:t>2</w:t>
      </w:r>
      <w:r w:rsidR="0066317B">
        <w:rPr>
          <w:noProof/>
        </w:rPr>
        <w:fldChar w:fldCharType="end"/>
      </w:r>
    </w:p>
    <w:p w14:paraId="46AB9FBB" w14:textId="4A6054B6" w:rsidR="0066317B" w:rsidRDefault="0066317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11BAE3D" w14:textId="678A65D5" w:rsidR="0066317B" w:rsidRDefault="0066317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823D0" w14:textId="5D6A27A6" w:rsidR="0066317B" w:rsidRDefault="0066317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82D19C" w14:textId="34EF4EDE" w:rsidR="0066317B" w:rsidRDefault="0066317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CB0087E" w14:textId="5E8109A9" w:rsidR="0066317B" w:rsidRDefault="0066317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641C5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641C5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_Toc187301523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02138F3" w14:textId="284293C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87301519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77C11EF3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EB2157" w:rsidRPr="00EB2157">
        <w:rPr>
          <w:rFonts w:ascii="Arial" w:hAnsi="Arial" w:cs="Arial"/>
          <w:b/>
          <w:bCs/>
          <w:sz w:val="24"/>
          <w:lang w:eastAsia="ja-JP"/>
        </w:rPr>
        <w:t>Kalahasti, Narendra</w:t>
      </w:r>
      <w:r w:rsidR="00297050" w:rsidRPr="00F028B3">
        <w:rPr>
          <w:rFonts w:cs="Arial"/>
          <w:sz w:val="24"/>
          <w:lang w:val="es-ES" w:eastAsia="ja-JP"/>
        </w:rPr>
        <w:br/>
      </w:r>
      <w:r w:rsidR="00EB2157" w:rsidRPr="005B78F5">
        <w:rPr>
          <w:rFonts w:cs="Arial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87301520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3764882"/>
      <w:bookmarkStart w:id="9" w:name="_Toc187301521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D2042CC" w:rsidR="00BB6C5E" w:rsidRPr="003421D5" w:rsidRDefault="003421D5" w:rsidP="00115981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3421D5">
              <w:rPr>
                <w:rFonts w:ascii="Arial" w:eastAsia="SimSun" w:hAnsi="Arial" w:cs="Arial"/>
                <w:lang w:eastAsia="zh-CN"/>
              </w:rPr>
              <w:t>f_TC_8_1_5_9_1_NR5GC_TestBody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5175D9C" w:rsidR="00BB6C5E" w:rsidRPr="003421D5" w:rsidRDefault="003421D5" w:rsidP="003421D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In current implementation at the step 2a1, UE capability RAT containers (nr and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eutra_nr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) are not decoded. It should be good to see also these containers decoded</w:t>
            </w:r>
            <w:r w:rsidR="00D8326A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D8326A" w:rsidRPr="00D8326A">
              <w:rPr>
                <w:rFonts w:ascii="Arial" w:eastAsia="SimSun" w:hAnsi="Arial" w:cs="Arial"/>
                <w:lang w:eastAsia="zh-CN"/>
              </w:rPr>
              <w:t>for better checking reported UE capabilities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A84A8A0" w:rsidR="00BB6C5E" w:rsidRPr="007E26D6" w:rsidRDefault="003421D5" w:rsidP="003421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TTCN at the step 2a1 to decode also </w:t>
            </w:r>
            <w:r>
              <w:rPr>
                <w:rFonts w:eastAsia="SimSun" w:cs="Arial"/>
                <w:lang w:eastAsia="zh-CN"/>
              </w:rPr>
              <w:t xml:space="preserve">UE capability RAT containers like nr and </w:t>
            </w:r>
            <w:proofErr w:type="spellStart"/>
            <w:r>
              <w:rPr>
                <w:rFonts w:eastAsia="SimSun" w:cs="Arial"/>
                <w:lang w:eastAsia="zh-CN"/>
              </w:rPr>
              <w:t>eutra_nr</w:t>
            </w:r>
            <w:proofErr w:type="spellEnd"/>
            <w:r>
              <w:rPr>
                <w:rFonts w:eastAsia="SimSun" w:cs="Arial"/>
                <w:lang w:eastAsia="zh-CN"/>
              </w:rPr>
              <w:t>)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731EA092" w:rsidR="00BB6C5E" w:rsidRPr="000D7399" w:rsidRDefault="003421D5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3421D5">
              <w:rPr>
                <w:rFonts w:ascii="Arial" w:hAnsi="Arial" w:cs="Arial"/>
                <w:lang w:val="en-IN" w:eastAsia="en-GB"/>
              </w:rPr>
              <w:t>8_1_5\RRC_Others_NR5GC.ttcn</w:t>
            </w:r>
          </w:p>
        </w:tc>
      </w:tr>
      <w:tr w:rsidR="00D55906" w:rsidRPr="00E12CDE" w14:paraId="73C8A027" w14:textId="77777777" w:rsidTr="00115981">
        <w:tc>
          <w:tcPr>
            <w:tcW w:w="1985" w:type="dxa"/>
          </w:tcPr>
          <w:p w14:paraId="442B9BA7" w14:textId="0BAA6218" w:rsidR="00D55906" w:rsidRPr="00E12CDE" w:rsidRDefault="00D55906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FF2F5B" w14:textId="74C827DE" w:rsidR="00D55906" w:rsidRPr="00D55906" w:rsidRDefault="000A79F4" w:rsidP="00115981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D55906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  <w:r w:rsidRPr="000A79F4">
              <w:rPr>
                <w:rFonts w:ascii="Arial" w:hAnsi="Arial" w:cs="Arial"/>
                <w:highlight w:val="cyan"/>
                <w:lang w:val="en-IN" w:eastAsia="en-GB"/>
              </w:rPr>
              <w:t xml:space="preserve">. </w:t>
            </w:r>
            <w:proofErr w:type="spellStart"/>
            <w:r w:rsidRPr="000A79F4">
              <w:rPr>
                <w:rFonts w:ascii="Arial" w:hAnsi="Arial" w:cs="Arial"/>
                <w:highlight w:val="cyan"/>
                <w:lang w:val="en-IN" w:eastAsia="en-GB"/>
              </w:rPr>
              <w:t>v_NRCapability</w:t>
            </w:r>
            <w:proofErr w:type="spellEnd"/>
            <w:r w:rsidRPr="000A79F4">
              <w:rPr>
                <w:rFonts w:ascii="Arial" w:hAnsi="Arial" w:cs="Arial"/>
                <w:highlight w:val="cyan"/>
                <w:lang w:val="en-IN" w:eastAsia="en-GB"/>
              </w:rPr>
              <w:t xml:space="preserve"> and </w:t>
            </w:r>
            <w:proofErr w:type="spellStart"/>
            <w:r w:rsidRPr="000A79F4">
              <w:rPr>
                <w:rFonts w:ascii="Arial" w:hAnsi="Arial" w:cs="Arial"/>
                <w:highlight w:val="cyan"/>
                <w:lang w:val="en-IN" w:eastAsia="en-GB"/>
              </w:rPr>
              <w:t>v_NRCapability_MRDC</w:t>
            </w:r>
            <w:proofErr w:type="spellEnd"/>
            <w:r w:rsidRPr="000A79F4">
              <w:rPr>
                <w:rFonts w:ascii="Arial" w:hAnsi="Arial" w:cs="Arial"/>
                <w:highlight w:val="cyan"/>
                <w:lang w:val="en-IN" w:eastAsia="en-GB"/>
              </w:rPr>
              <w:t xml:space="preserve"> not included in the code as they are not used for anything</w:t>
            </w:r>
            <w:r>
              <w:rPr>
                <w:rFonts w:ascii="Arial" w:hAnsi="Arial" w:cs="Arial"/>
                <w:lang w:val="en-IN" w:eastAsia="en-GB"/>
              </w:rPr>
              <w:t>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0A16B3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f_TC_8_1_5_9_1_NR5GC_TestBody() runs on NR5GC_PTC</w:t>
            </w:r>
          </w:p>
          <w:p w14:paraId="23F7C7B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{ // @sic R5s200933 R5-204456 R5-216276 sic@</w:t>
            </w:r>
          </w:p>
          <w:p w14:paraId="73B4B4F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68EE4C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2ECAFE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''O;</w:t>
            </w:r>
          </w:p>
          <w:p w14:paraId="2D249DD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</w:t>
            </w:r>
          </w:p>
          <w:p w14:paraId="70C7023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//INTEGER (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0..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15)</w:t>
            </w:r>
          </w:p>
          <w:p w14:paraId="1DABCC2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FreqBandList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v_FreqBandList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f_NR_Build_FreqBandList_MaxCap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tsc_ListFreqBandIndicator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Acc. Table 8.1.5.9.1.3.3-3</w:t>
            </w:r>
          </w:p>
          <w:p w14:paraId="62C47AA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bit2oct(encvalue(cs_38508_UECapabilityRequestFilterNR(v_FreqBandList)));</w:t>
            </w:r>
          </w:p>
          <w:p w14:paraId="26A1CA6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:=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27DFCA8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v_EncodeUECapabilityEnquiry_v1560_RACS := bit2oct(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4F69A4D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v_CellPowerList_AtT1 :=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</w:t>
            </w:r>
          </w:p>
          <w:p w14:paraId="22E49E8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v_CellPowerList_AtT2 :=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(nr_Cell1, tsc_NR_ServingCellSSS_EPRE_FR1, tsc_NR_ServingCellSSS_EPRE_FR2)};</w:t>
            </w:r>
          </w:p>
          <w:p w14:paraId="37A14D4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v_TimingInfoStep4;  //Step 4</w:t>
            </w:r>
          </w:p>
          <w:p w14:paraId="421F2A4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v_TimingInfoStep5;  //Step 5</w:t>
            </w:r>
          </w:p>
          <w:p w14:paraId="40A7006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C731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5.0;</w:t>
            </w:r>
          </w:p>
          <w:p w14:paraId="31D1630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8CFBDC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4B17AA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07BA307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(cas_NR_SRB1_RrcPdu_REQ(nr_Cell1, -,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0CE1B44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IF UE's encoded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&gt;= Max PDCP SDU size then step 2a1 will be performed else step 2b1 will be performed</w:t>
            </w:r>
          </w:p>
          <w:p w14:paraId="49CE9F8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16C9CDD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EXCEPTION: Step 2a1 is repeated a maximum of 16 times or till rrc-MessageSegmentType-16 IE within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indicates rrc-MessageSegmentType-r16 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</w:p>
          <w:p w14:paraId="56E976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(car_NR_SRB1_RrcPdu_IND(nr_Cell1, cr_38508_ULDedicatedMessageSegment_r16(cr_ULDedicatedMessageSegment_r16(v_MessageSegmentRx))) 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5561159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88582F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 // no more segments to receive</w:t>
            </w:r>
          </w:p>
          <w:p w14:paraId="04FF14E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48D1B87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309E58D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5C2FF0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 //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64BDAD7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15) {</w:t>
            </w:r>
          </w:p>
          <w:p w14:paraId="5BB4A1D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(__FILE__,__LINE__, "Step 2a1: Received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16th segment from the UE");</w:t>
            </w:r>
          </w:p>
          <w:p w14:paraId="3BB1BFB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2D14F76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1863B9B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44D80A5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2F110D7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C3F272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DCD426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//Step 2b1: Check: Does the UE transmit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UE radio access capability information as per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ue-CapabilityRequest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variable?</w:t>
            </w:r>
          </w:p>
          <w:p w14:paraId="267A523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cr_38508_UeCapabilityInformation(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DB039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({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)},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(nr)}))))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//@sic R5s221130, R5-245663 sic@</w:t>
            </w:r>
          </w:p>
          <w:p w14:paraId="2C87CA5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069F91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&gt;0) {</w:t>
            </w:r>
          </w:p>
          <w:p w14:paraId="2C85DBD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"UE radio access capability information received after a segment"); //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VerdictFail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case: step 2b1 is mutually exclusive with 2ax</w:t>
            </w:r>
          </w:p>
          <w:p w14:paraId="2650BED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2B7481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f_NR_8_1_5_9_1_Steps2b2_2b7(); //@sic R5s220330 sic@</w:t>
            </w:r>
          </w:p>
          <w:p w14:paraId="4C5503A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479F61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05E2815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89787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and store the UE-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7DDF697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 //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7EDDB3D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&lt;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tsc_Max_NR_PDCP_SDU_size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 { //&lt;9000  @sic R5s220330 sic@</w:t>
            </w:r>
          </w:p>
          <w:p w14:paraId="1A497FE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"UE segmented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being smaller than Max PDCP SDU size");</w:t>
            </w:r>
          </w:p>
          <w:p w14:paraId="10BC5BF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521028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 //@sic R5s220330 sic@</w:t>
            </w:r>
          </w:p>
          <w:p w14:paraId="7E6AA8D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2a1");</w:t>
            </w:r>
          </w:p>
          <w:p w14:paraId="5CDB477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351B60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C06EC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165978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stops regular grant transmission upon scheduling request.</w:t>
            </w:r>
          </w:p>
          <w:p w14:paraId="3173502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FD73C9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F3C505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7E24BB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3F7F9FB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v_TimingInfoStep4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1E1E3F0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(cas_NR_SRB1_RrcPdu_REQ(nr_Cell1,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(v_TimingInfoStep4),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09643DA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9D977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9C896B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periodic grant from (80*2microsec+1+TDL) slots after step 4 to schedule PUSCH till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at step 6 is received.</w:t>
            </w:r>
          </w:p>
          <w:p w14:paraId="4F4B705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v_TimingInfoStep5 := fl_CalculateTiming_8_1_5_9_1(v_TimingInfoStep4);</w:t>
            </w:r>
          </w:p>
          <w:p w14:paraId="1C22268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f_NR_ULGrantConfiguration_StartPeriodicCyclicGrant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(v_TimingInfoStep5),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cs_NR_ResourceAllocationDef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), 10, 15); //15 periodic grants every 10ms @sic R5s221222 sic@</w:t>
            </w:r>
          </w:p>
          <w:p w14:paraId="652CF03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0872C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6"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7272AD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sends 1st segment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44A3FE1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cr_38508_ULDedicatedMessageSegment_r16(cr_ULDedicatedMessageSegment_r16(0))));</w:t>
            </w:r>
          </w:p>
          <w:p w14:paraId="625836E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stop periodic grant</w:t>
            </w:r>
          </w:p>
          <w:p w14:paraId="6D3E7D9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646BD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7"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88C45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changes NR Cell 1 parameters according to the row "T1" in table 8.1.5.9.1.3.2-1/2 in order that the radio link quality of NR Cell 1 is degraded.</w:t>
            </w:r>
          </w:p>
          <w:p w14:paraId="1DE0CC7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(v_CellPowerList_AtT1);</w:t>
            </w:r>
          </w:p>
          <w:p w14:paraId="540FE38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9912D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7425D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T310 to expire</w:t>
            </w:r>
          </w:p>
          <w:p w14:paraId="01DD306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(1.0);  //@sic R5s220330 sic@</w:t>
            </w:r>
          </w:p>
          <w:p w14:paraId="1D96CFB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DAAD3E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D90B4F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changes NR Cell 1 parameters according to the row "T2" in table 8.1.5.9.1.3.2-1/2. -&gt; Done inside f_NR5GC_RRCReestablishment_Def @sic R5s230515 sic@</w:t>
            </w:r>
          </w:p>
          <w:p w14:paraId="137AB6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C69F1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10 - 12"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D22EE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12A - 12B"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5DAC2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f_NR5GC_RRCReestablishment_Def(nr_Cell1, nr_Cell1, ?, -,-,-,-,-,-, v_CellPowerList_AtT2); //@sic R5s230515 sic@</w:t>
            </w:r>
          </w:p>
          <w:p w14:paraId="5DA15C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2751D5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1F3B19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resumes regular UL grant transmission.</w:t>
            </w:r>
          </w:p>
          <w:p w14:paraId="6CF14BB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f_NR_ULGrantConfiguration_Common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cs_UL_GrantConfig_OnSR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FF2A57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AC294F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5DA376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Upon successful completion of RRC re-establishment procedure, does the UE discards remaining segments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</w:t>
            </w:r>
          </w:p>
          <w:p w14:paraId="0F8D2D1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does not send any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 the next 5 seconds?</w:t>
            </w:r>
          </w:p>
          <w:p w14:paraId="360677D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t_Watchdog.start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13008F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1AD586E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0CA4760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14");</w:t>
            </w:r>
          </w:p>
          <w:p w14:paraId="1C51A46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031D729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cr_38508_ULDedicatedMessageSegment_r16(cr_ULDedicatedMessageSegment_r16(?)))) {</w:t>
            </w:r>
          </w:p>
          <w:p w14:paraId="1BC1DCE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7445FC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"Unexpected segment received");</w:t>
            </w:r>
          </w:p>
          <w:p w14:paraId="151B99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5EC9A64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0BDB036" w14:textId="78FD2013" w:rsidR="00BB6C5E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="00BB6C5E"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04484C7" w14:textId="21C465C6" w:rsidR="00BB6C5E" w:rsidRPr="005571C5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BC829C2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59D6A1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f_TC_8_1_5_9_1_NR5GC_TestBody() runs on NR5GC_PTC</w:t>
            </w:r>
          </w:p>
          <w:p w14:paraId="42FC3B2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{ // @sic R5s200933 R5-204456 R5-216276 sic@</w:t>
            </w:r>
          </w:p>
          <w:p w14:paraId="6175A9C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9FFC92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4D4D96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''O;</w:t>
            </w:r>
          </w:p>
          <w:p w14:paraId="54A4FE3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</w:t>
            </w:r>
          </w:p>
          <w:p w14:paraId="58B8530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//INTEGER (</w:t>
            </w:r>
            <w:proofErr w:type="gram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0..</w:t>
            </w:r>
            <w:proofErr w:type="gram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15)</w:t>
            </w:r>
          </w:p>
          <w:p w14:paraId="3254FF7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FreqBandList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v_FreqBandList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f_NR_Build_FreqBandList_MaxCap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tsc_ListFreqBandIndicator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Acc. Table 8.1.5.9.1.3.3-3</w:t>
            </w:r>
          </w:p>
          <w:p w14:paraId="01DA4C1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bit2oct(encvalue(cs_38508_UECapabilityRequestFilterNR(v_FreqBandList)));</w:t>
            </w:r>
          </w:p>
          <w:p w14:paraId="2EA67EA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:=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4455942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v_EncodeUECapabilityEnquiry_v1560_RACS := bit2oct(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2221719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v_CellPowerList_AtT1 :=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tsc_NR_NonSuitableOffCellSSS_EPRE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)};</w:t>
            </w:r>
          </w:p>
          <w:p w14:paraId="780F640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v_CellPowerList_AtT2 :=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(nr_Cell1, tsc_NR_ServingCellSSS_EPRE_FR1, tsc_NR_ServingCellSSS_EPRE_FR2)};</w:t>
            </w:r>
          </w:p>
          <w:p w14:paraId="017D46E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v_TimingInfoStep4;  //Step 4</w:t>
            </w:r>
          </w:p>
          <w:p w14:paraId="3E159DD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v_TimingInfoStep5;  //Step 5</w:t>
            </w:r>
          </w:p>
          <w:p w14:paraId="5E54914D" w14:textId="7FD1DF90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;  </w:t>
            </w:r>
          </w:p>
          <w:p w14:paraId="6D57209E" w14:textId="653365B6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UE_NR_Capability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;          </w:t>
            </w:r>
          </w:p>
          <w:p w14:paraId="428B51F2" w14:textId="317A9F75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UE_MRDC_Capability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v_NRCapability_MRDC;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5D3973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</w:t>
            </w:r>
          </w:p>
          <w:p w14:paraId="515C0A5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5.0;</w:t>
            </w:r>
          </w:p>
          <w:p w14:paraId="5304A54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44BB0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C7E48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0E96883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(cas_NR_SRB1_RrcPdu_REQ(nr_Cell1, -,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3FF4DE9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UE's encoded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&gt;= Max PDCP SDU size then step 2a1 will be performed else step 2b1 will be performed</w:t>
            </w:r>
          </w:p>
          <w:p w14:paraId="300CA95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70CA327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EXCEPTION: Step 2a1 is repeated a maximum of 16 times or till rrc-MessageSegmentType-16 IE within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indicates rrc-MessageSegmentType-r16 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</w:p>
          <w:p w14:paraId="17FE1B3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(car_NR_SRB1_RrcPdu_IND(nr_Cell1, cr_38508_ULDedicatedMessageSegment_r16(cr_ULDedicatedMessageSegment_r16(v_MessageSegmentRx))) 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0A66610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4A3FEF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 // no more segments to receive</w:t>
            </w:r>
          </w:p>
          <w:p w14:paraId="7278110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0332439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3A56B54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2B74D64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 //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3C4C89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15) {</w:t>
            </w:r>
          </w:p>
          <w:p w14:paraId="5F4A9AA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(__FILE__,__LINE__, "Step 2a1: Received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16th segment from the UE");</w:t>
            </w:r>
          </w:p>
          <w:p w14:paraId="4C1C96B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7FCFE43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65721E9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660C6B2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0578CC3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63FCB5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8680B7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//Step 2b1: Check: Does the UE transmit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UE radio access capability information as per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ue-CapabilityRequest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variable?</w:t>
            </w:r>
          </w:p>
          <w:p w14:paraId="2A8CA5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cr_38508_UeCapabilityInformation(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BCC8B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({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)}, {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cr_UE_CapabilityRAT_Container_NR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(nr)})))) -&gt; value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v_ReceivedAspForUeCapabilityInfo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//@sic R5s221130, R5-245663 sic@</w:t>
            </w:r>
          </w:p>
          <w:p w14:paraId="156C2F4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25D9B5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&gt;0) {</w:t>
            </w:r>
          </w:p>
          <w:p w14:paraId="0C1C4FF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"UE radio access capability information received after a segment"); //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VerdictFail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case: step 2b1 is mutually exclusive with 2ax</w:t>
            </w:r>
          </w:p>
          <w:p w14:paraId="3533780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1290E6E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f_NR_8_1_5_9_1_Steps2b2_2b7(); //@sic R5s220330 sic@</w:t>
            </w:r>
          </w:p>
          <w:p w14:paraId="5BF732D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567274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515B4E5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DA827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and store the UE-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77CB843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){ //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559C174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&lt;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tsc_Max_NR_PDCP_SDU_size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 { //&lt;9000  @sic R5s220330 sic@</w:t>
            </w:r>
          </w:p>
          <w:p w14:paraId="6036152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"UE segmented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being smaller than Max PDCP SDU size");</w:t>
            </w:r>
          </w:p>
          <w:p w14:paraId="15D7280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A2775B9" w14:textId="1880ED5A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v_Rx_SegmentOct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);  //@sic R5s220330 sic@      </w:t>
            </w:r>
          </w:p>
          <w:p w14:paraId="56DC2A99" w14:textId="0473E8D9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f_NR_DecodeNrCapMsg(v_UL_Dcch_Msg.message_.c1.ueCapabilityInformation.criticalExtensions.ueCapabilityInformation.ue_CapabilityRAT_ContainerList[0].ue_CapabilityRAT_Container);                                  </w:t>
            </w:r>
          </w:p>
          <w:p w14:paraId="575B1B1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v_NRCapability_MRDC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f_NR_DecodeNrCapMsg_MRDC(v_UL_Dcch_Msg.message_.c1.ueCapabilityInformation.criticalExtensions.ueCapabilityInformation.ue_CapabilityRAT_ContainerList[1].ue_CapabilityRAT_Container);</w:t>
            </w:r>
          </w:p>
          <w:p w14:paraId="5D2BA76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C14CD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AEBA9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2a1");</w:t>
            </w:r>
          </w:p>
          <w:p w14:paraId="3237FEF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3CABE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9BD83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0C3B11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stops regular grant transmission upon scheduling request.</w:t>
            </w:r>
          </w:p>
          <w:p w14:paraId="7E6EA9A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66E8E9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A61B9B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1F2AA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to enquire max capability and with rrc-segAllowed-r16 set to enabled.</w:t>
            </w:r>
          </w:p>
          <w:p w14:paraId="60B41BD6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v_TimingInfoStep4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89CD26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(cas_NR_SRB1_RrcPdu_REQ(nr_Cell1,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(v_TimingInfoStep4), cs_38508_UECapabilityEnquiryMultipleEntries(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3340CEA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8459618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09BE8F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periodic grant from (80*2microsec+1+TDL) slots after step 4 to schedule PUSCH till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at step 6 is received.</w:t>
            </w:r>
          </w:p>
          <w:p w14:paraId="78461CA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v_TimingInfoStep5 := fl_CalculateTiming_8_1_5_9_1(v_TimingInfoStep4);</w:t>
            </w:r>
          </w:p>
          <w:p w14:paraId="34C7393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f_NR_ULGrantConfiguration_StartPeriodicCyclicGrant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(v_TimingInfoStep5),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cs_NR_ResourceAllocationDef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), 10, 15); //15 periodic grants every 10ms @sic R5s221222 sic@</w:t>
            </w:r>
          </w:p>
          <w:p w14:paraId="59EA0D7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312F04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6"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897FB0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sends 1st segment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message.</w:t>
            </w:r>
          </w:p>
          <w:p w14:paraId="498525D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cr_38508_ULDedicatedMessageSegment_r16(cr_ULDedicatedMessageSegment_r16(0))));</w:t>
            </w:r>
          </w:p>
          <w:p w14:paraId="140976B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cs_NR_UplinkTimeAlignment_Keep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 // stop periodic grant</w:t>
            </w:r>
          </w:p>
          <w:p w14:paraId="4A1C68A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E7B98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7"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C4D78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The SS changes NR Cell 1 parameters according to the row "T1" in table 8.1.5.9.1.3.2-1/2 in order that the radio link quality of NR Cell 1 is degraded.</w:t>
            </w:r>
          </w:p>
          <w:p w14:paraId="4C8DBA2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(v_CellPowerList_AtT1);</w:t>
            </w:r>
          </w:p>
          <w:p w14:paraId="742A342A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2202799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69BC14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T310 to expire</w:t>
            </w:r>
          </w:p>
          <w:p w14:paraId="50523FB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(1.0);  //@sic R5s220330 sic@</w:t>
            </w:r>
          </w:p>
          <w:p w14:paraId="7E64478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19926F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8139EB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changes NR Cell 1 parameters according to the row "T2" in table 8.1.5.9.1.3.2-1/2. -&gt; Done inside f_NR5GC_RRCReestablishment_Def @sic R5s230515 sic@</w:t>
            </w:r>
          </w:p>
          <w:p w14:paraId="63BDA08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C391F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10 - 12"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5C46CE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12A - 12B"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93AE0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f_NR5GC_RRCReestablishment_Def(nr_Cell1, nr_Cell1, ?, -,-,-,-,-,-, v_CellPowerList_AtT2); //@sic R5s230515 sic@</w:t>
            </w:r>
          </w:p>
          <w:p w14:paraId="3B87BB47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2854E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13"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34D1D8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SS resumes regular UL grant transmission.</w:t>
            </w:r>
          </w:p>
          <w:p w14:paraId="207252B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f_NR_ULGrantConfiguration_Common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cs_UL_GrantConfig_OnSR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CDC9A7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1F7CFD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14"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0AA5A4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Upon successful completion of RRC re-establishment procedure, does the UE discards remaining segments of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and</w:t>
            </w:r>
          </w:p>
          <w:p w14:paraId="2081531B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does not send any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 the next 5 seconds?</w:t>
            </w:r>
          </w:p>
          <w:p w14:paraId="1C5DF41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t_Watchdog.start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B69386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EA55D12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58F06855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14");</w:t>
            </w:r>
          </w:p>
          <w:p w14:paraId="19DF7B31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2D85D960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cr_38508_ULDedicatedMessageSegment_r16(cr_ULDedicatedMessageSegment_r16(?)))) {</w:t>
            </w:r>
          </w:p>
          <w:p w14:paraId="02F0F1C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078E23E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"Unexpected segment received");</w:t>
            </w:r>
          </w:p>
          <w:p w14:paraId="688C5B23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}</w:t>
            </w:r>
          </w:p>
          <w:p w14:paraId="6B912CCC" w14:textId="77777777" w:rsidR="00041B0B" w:rsidRPr="00041B0B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7F45AE4" w14:textId="3B707B35" w:rsidR="00BB6C5E" w:rsidRPr="003C3318" w:rsidRDefault="00041B0B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44FCDBF" w14:textId="77777777" w:rsidR="00BB6C5E" w:rsidRPr="00B5380A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92740CE" w14:textId="5AF73F6D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5"/>
      <w:bookmarkStart w:id="11" w:name="_Toc187301522"/>
      <w:r w:rsidRPr="00E12CDE">
        <w:rPr>
          <w:b/>
          <w:lang w:val="pt-BR"/>
        </w:rPr>
        <w:lastRenderedPageBreak/>
        <w:t xml:space="preserve">Change </w:t>
      </w:r>
      <w:bookmarkEnd w:id="10"/>
      <w:r w:rsidR="00041B0B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557B011A" w14:textId="77777777" w:rsidTr="00115981">
        <w:trPr>
          <w:trHeight w:val="447"/>
        </w:trPr>
        <w:tc>
          <w:tcPr>
            <w:tcW w:w="1985" w:type="dxa"/>
          </w:tcPr>
          <w:p w14:paraId="11EDE8A5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F02B231" w14:textId="1D93AC9D" w:rsidR="00BB6C5E" w:rsidRPr="00041B0B" w:rsidRDefault="0001026B" w:rsidP="00115981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01026B">
              <w:rPr>
                <w:rFonts w:ascii="Arial" w:eastAsia="SimSun" w:hAnsi="Arial" w:cs="Arial"/>
                <w:lang w:eastAsia="zh-CN"/>
              </w:rPr>
              <w:t>f_NR_8_1_5_9_1_Steps2b2_2b7</w:t>
            </w:r>
          </w:p>
        </w:tc>
      </w:tr>
      <w:tr w:rsidR="00BB6C5E" w:rsidRPr="00E12CDE" w14:paraId="1B1E84A3" w14:textId="77777777" w:rsidTr="00115981">
        <w:trPr>
          <w:trHeight w:val="452"/>
        </w:trPr>
        <w:tc>
          <w:tcPr>
            <w:tcW w:w="1985" w:type="dxa"/>
          </w:tcPr>
          <w:p w14:paraId="6AE633A9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BA676C" w14:textId="3D1C53DB" w:rsidR="00BB6C5E" w:rsidRPr="003421D5" w:rsidRDefault="00D8326A" w:rsidP="003421D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Following </w:t>
            </w:r>
            <w:r w:rsidR="003421D5">
              <w:rPr>
                <w:rFonts w:ascii="Arial" w:eastAsia="SimSun" w:hAnsi="Arial" w:cs="Arial"/>
                <w:lang w:eastAsia="zh-CN"/>
              </w:rPr>
              <w:t>change1</w:t>
            </w:r>
          </w:p>
        </w:tc>
      </w:tr>
      <w:tr w:rsidR="00BB6C5E" w:rsidRPr="00E12CDE" w14:paraId="795D1668" w14:textId="77777777" w:rsidTr="00115981">
        <w:tc>
          <w:tcPr>
            <w:tcW w:w="1985" w:type="dxa"/>
          </w:tcPr>
          <w:p w14:paraId="7CD311FD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16E507" w14:textId="78724CE6" w:rsidR="00BB6C5E" w:rsidRPr="007E26D6" w:rsidRDefault="00D8326A" w:rsidP="003421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Following change1</w:t>
            </w:r>
          </w:p>
        </w:tc>
      </w:tr>
      <w:tr w:rsidR="00BB6C5E" w:rsidRPr="00E12CDE" w14:paraId="222C0DC1" w14:textId="77777777" w:rsidTr="00115981">
        <w:tc>
          <w:tcPr>
            <w:tcW w:w="1985" w:type="dxa"/>
          </w:tcPr>
          <w:p w14:paraId="03317DF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B9E251" w14:textId="15906AFF" w:rsidR="00BB6C5E" w:rsidRPr="000D7399" w:rsidRDefault="003421D5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3421D5">
              <w:rPr>
                <w:rFonts w:ascii="Arial" w:hAnsi="Arial" w:cs="Arial"/>
                <w:lang w:val="en-IN" w:eastAsia="en-GB"/>
              </w:rPr>
              <w:t>8_1_5\RRC_Others_NR5GC.ttcn</w:t>
            </w:r>
          </w:p>
        </w:tc>
      </w:tr>
      <w:tr w:rsidR="00D55906" w:rsidRPr="00E12CDE" w14:paraId="037371DE" w14:textId="77777777" w:rsidTr="00D559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CFA" w14:textId="77777777" w:rsidR="00D55906" w:rsidRPr="00E12CDE" w:rsidRDefault="00D55906" w:rsidP="00626E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801" w14:textId="7E4744BA" w:rsidR="00D55906" w:rsidRPr="00D55906" w:rsidRDefault="00D55906" w:rsidP="00626E8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D55906">
              <w:rPr>
                <w:rFonts w:ascii="Arial" w:hAnsi="Arial" w:cs="Arial"/>
                <w:highlight w:val="cyan"/>
                <w:lang w:val="en-IN" w:eastAsia="en-GB"/>
              </w:rPr>
              <w:t>Accepted as improvement</w:t>
            </w:r>
            <w:r w:rsidRPr="000A79F4">
              <w:rPr>
                <w:rFonts w:ascii="Arial" w:hAnsi="Arial" w:cs="Arial"/>
                <w:highlight w:val="cyan"/>
                <w:lang w:val="en-IN" w:eastAsia="en-GB"/>
              </w:rPr>
              <w:t>.</w:t>
            </w:r>
            <w:r w:rsidR="000A79F4" w:rsidRPr="000A79F4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proofErr w:type="spellStart"/>
            <w:r w:rsidR="000A79F4" w:rsidRPr="000A79F4">
              <w:rPr>
                <w:rFonts w:ascii="Arial" w:hAnsi="Arial" w:cs="Arial"/>
                <w:highlight w:val="cyan"/>
                <w:lang w:val="en-IN" w:eastAsia="en-GB"/>
              </w:rPr>
              <w:t>v_NRCapability</w:t>
            </w:r>
            <w:proofErr w:type="spellEnd"/>
            <w:r w:rsidR="000A79F4" w:rsidRPr="000A79F4">
              <w:rPr>
                <w:rFonts w:ascii="Arial" w:hAnsi="Arial" w:cs="Arial"/>
                <w:highlight w:val="cyan"/>
                <w:lang w:val="en-IN" w:eastAsia="en-GB"/>
              </w:rPr>
              <w:t xml:space="preserve"> and </w:t>
            </w:r>
            <w:proofErr w:type="spellStart"/>
            <w:r w:rsidR="000A79F4" w:rsidRPr="000A79F4">
              <w:rPr>
                <w:rFonts w:ascii="Arial" w:hAnsi="Arial" w:cs="Arial"/>
                <w:highlight w:val="cyan"/>
                <w:lang w:val="en-IN" w:eastAsia="en-GB"/>
              </w:rPr>
              <w:t>v_NRCapability_MRDC</w:t>
            </w:r>
            <w:proofErr w:type="spellEnd"/>
            <w:r w:rsidR="000A79F4" w:rsidRPr="000A79F4">
              <w:rPr>
                <w:rFonts w:ascii="Arial" w:hAnsi="Arial" w:cs="Arial"/>
                <w:highlight w:val="cyan"/>
                <w:lang w:val="en-IN" w:eastAsia="en-GB"/>
              </w:rPr>
              <w:t xml:space="preserve"> not included in the code as they are not used for anything</w:t>
            </w:r>
            <w:r w:rsidR="000A79F4">
              <w:rPr>
                <w:rFonts w:ascii="Arial" w:hAnsi="Arial" w:cs="Arial"/>
                <w:lang w:val="en-IN" w:eastAsia="en-GB"/>
              </w:rPr>
              <w:t>.</w:t>
            </w:r>
          </w:p>
        </w:tc>
      </w:tr>
    </w:tbl>
    <w:p w14:paraId="0F1864CE" w14:textId="77777777" w:rsidR="00BB6C5E" w:rsidRDefault="00BB6C5E" w:rsidP="00BB6C5E">
      <w:pPr>
        <w:rPr>
          <w:rFonts w:ascii="Arial" w:hAnsi="Arial" w:cs="Arial"/>
          <w:b/>
        </w:rPr>
      </w:pPr>
    </w:p>
    <w:p w14:paraId="35DFF573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48079188" w14:textId="77777777" w:rsidTr="00115981">
        <w:tc>
          <w:tcPr>
            <w:tcW w:w="9629" w:type="dxa"/>
          </w:tcPr>
          <w:p w14:paraId="71C2FB13" w14:textId="6B137F19" w:rsidR="00726D4B" w:rsidRPr="00726D4B" w:rsidRDefault="00041B0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726D4B"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f_NR_8_1_5_9_1_Steps2b2_2b7() runs on NR_BASE_PTC</w:t>
            </w:r>
          </w:p>
          <w:p w14:paraId="6026F60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1BA04C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856E92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FreqBandList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v_FreqBandList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 cs_NR_BandInformationNR(f_NR_CellInfo_GetBandIndicator(nr_Cell1)) };</w:t>
            </w:r>
          </w:p>
          <w:p w14:paraId="693BCF0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bit2oct(encvalue(cs_38508_UECapabilityRequestFilterNR(v_FreqBandList)));</w:t>
            </w:r>
          </w:p>
          <w:p w14:paraId="3682AA3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template (value)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:= {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4DC8FC4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v_EncodeUECapabilityEnquiry_v1560_RACS := bit2oct(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3283637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//INTEGER (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0..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1)</w:t>
            </w:r>
          </w:p>
          <w:p w14:paraId="758BE27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''O;</w:t>
            </w:r>
          </w:p>
          <w:p w14:paraId="127BA9F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</w:t>
            </w:r>
          </w:p>
          <w:p w14:paraId="2D349EE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C00D6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2b2-2b3"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CE34C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SET UL MESSAGE REQUEST message.</w:t>
            </w:r>
          </w:p>
          <w:p w14:paraId="21CC924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4013DC7F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f_NR5GC_SetULMessage(nr_Cell1);</w:t>
            </w:r>
          </w:p>
          <w:p w14:paraId="54FECAE7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BAE6C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2b4"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634E2A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rrc-segAllowed-r16 set to enabled</w:t>
            </w:r>
          </w:p>
          <w:p w14:paraId="05E7B92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(cas_NR_SRB1_RrcPdu_REQ(nr_Cell1, -, cs_38508_UECapabilityEnquiryMultipleEntries(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25B78FA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0F864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2b5"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9F7F5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segments of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message?</w:t>
            </w:r>
          </w:p>
          <w:p w14:paraId="75E4871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2b5 is repeated a maximum of 2 times.</w:t>
            </w:r>
          </w:p>
          <w:p w14:paraId="5B1E70F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39DF986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 car_NR_SRB1_RrcPdu_IND(nr_Cell1, cr_38508_ULDedicatedMessageSegment_r16(cr_ULDedicatedMessageSegment_r16(v_MessageSegmentRx))) ) -&gt; value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51E692D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159D144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 // no more segments to receive</w:t>
            </w:r>
          </w:p>
          <w:p w14:paraId="461EF80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2D1CF18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4A6B174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969822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 //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2FB1ABF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2) {</w:t>
            </w:r>
          </w:p>
          <w:p w14:paraId="4E1FE2C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(__FILE__,__LINE__, "Step 2b5: Received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2nd segment from the UE");</w:t>
            </w:r>
          </w:p>
          <w:p w14:paraId="384AB16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248555A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2A32A95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7497AD7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79E5E0C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2EC2D2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98CC6F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cr_38508_UeCapabilityInformation(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?)))</w:t>
            </w:r>
          </w:p>
          <w:p w14:paraId="68BA12D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45712DB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"Unexpected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</w:t>
            </w:r>
          </w:p>
          <w:p w14:paraId="21F402D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91D32B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602F7D0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8DD757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the UE-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02F098A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 //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631DBFA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); //@sic R5-220330 sic@</w:t>
            </w:r>
          </w:p>
          <w:p w14:paraId="074F046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2b5");</w:t>
            </w:r>
          </w:p>
          <w:p w14:paraId="7D67AE0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D8BB2D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5783A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2b6-2b7"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621F9F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The SS transmits a SET UL MESSAGE REQUEST message.</w:t>
            </w:r>
          </w:p>
          <w:p w14:paraId="4263BF9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07BA2A3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f_NR5GC_SetULMessage(nr_Cell1);</w:t>
            </w:r>
          </w:p>
          <w:p w14:paraId="0C857878" w14:textId="0BF1A34C" w:rsid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A221189" w14:textId="0C3947D5" w:rsidR="00BB6C5E" w:rsidRPr="005571C5" w:rsidRDefault="00BB6C5E" w:rsidP="00041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6566E34C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372AD318" w14:textId="77777777" w:rsidR="00BB6C5E" w:rsidRPr="005571C5" w:rsidRDefault="00BB6C5E" w:rsidP="00BB6C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1FB467A3" w14:textId="77777777" w:rsidTr="00115981">
        <w:tc>
          <w:tcPr>
            <w:tcW w:w="9629" w:type="dxa"/>
          </w:tcPr>
          <w:p w14:paraId="00F11C8F" w14:textId="77777777" w:rsidR="00BB6C5E" w:rsidRDefault="00BB6C5E" w:rsidP="001159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1075C0E" w14:textId="2C59736E" w:rsidR="00726D4B" w:rsidRPr="00726D4B" w:rsidRDefault="00041B0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  <w:r w:rsidR="00726D4B" w:rsidRPr="00726D4B">
              <w:rPr>
                <w:rFonts w:ascii="Courier New" w:hAnsi="Courier New" w:cs="Courier New"/>
                <w:bCs/>
                <w:sz w:val="18"/>
                <w:szCs w:val="18"/>
              </w:rPr>
              <w:t>function f_NR_8_1_5_9_1_Steps2b2_2b7() runs on NR_BASE_PTC</w:t>
            </w:r>
          </w:p>
          <w:p w14:paraId="2263713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BFADC3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1DEFB47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FreqBandList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v_FreqBandList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 cs_NR_BandInformationNR(f_NR_CellInfo_GetBandIndicator(nr_Cell1)) };</w:t>
            </w:r>
          </w:p>
          <w:p w14:paraId="225AAFB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bit2oct(encvalue(cs_38508_UECapabilityRequestFilterNR(v_FreqBandList)));</w:t>
            </w:r>
          </w:p>
          <w:p w14:paraId="0C136F3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UE_CapabilityRAT_RequestList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:= {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(nr,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cs_UE_CapabilityRAT_Request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eutra_nr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v_EncodeCapRequestNR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)};  //@sic R5-223425 sic@</w:t>
            </w:r>
          </w:p>
          <w:p w14:paraId="609EA79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v_EncodeUECapabilityEnquiry_v1560_RACS := bit2oct(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encvalue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(cs_UECapabilityEnquiry_v1560_RACS));</w:t>
            </w:r>
          </w:p>
          <w:p w14:paraId="4190031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ULDedicatedMessageSegment_r16_IEs.segmentNumber_r16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//INTEGER (</w:t>
            </w:r>
            <w:proofErr w:type="gram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0..</w:t>
            </w:r>
            <w:proofErr w:type="gram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1)</w:t>
            </w:r>
          </w:p>
          <w:p w14:paraId="4CD2EB1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''O;</w:t>
            </w:r>
          </w:p>
          <w:p w14:paraId="5291762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</w:t>
            </w:r>
          </w:p>
          <w:p w14:paraId="316E4A66" w14:textId="7EAE05A5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UL_DCCH_Message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;  </w:t>
            </w:r>
          </w:p>
          <w:p w14:paraId="6F29068A" w14:textId="751B7E1A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UE_NR_Capability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;          </w:t>
            </w:r>
          </w:p>
          <w:p w14:paraId="13ECD405" w14:textId="3AC1B2B1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UE_MRDC_Capability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v_NRCapability_MRDC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F8E8F44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B1B208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BBF2E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2b2-2b3"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76328B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SET UL MESSAGE REQUEST message.</w:t>
            </w:r>
          </w:p>
          <w:p w14:paraId="521CE9F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3A477BA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f_NR5GC_SetULMessage(nr_Cell1);</w:t>
            </w:r>
          </w:p>
          <w:p w14:paraId="635F528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AED692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2b4"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0E880F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rrc-segAllowed-r16 set to enabled</w:t>
            </w:r>
          </w:p>
          <w:p w14:paraId="52A7941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(cas_NR_SRB1_RrcPdu_REQ(nr_Cell1, -, cs_38508_UECapabilityEnquiryMultipleEntries(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v_CapRAT_RequestList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v_EncodeUECapabilityEnquiry_v1560_RACS))); //@sic R5-223425 sic@</w:t>
            </w:r>
          </w:p>
          <w:p w14:paraId="01E8F779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6A8A8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2b5"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F50AE37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send segments of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contained within the rrc-MessageSegmentContainer-r16 IE of the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ULDedicatedMessageSegment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message?</w:t>
            </w:r>
          </w:p>
          <w:p w14:paraId="653850A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 2b5 is repeated a maximum of 2 times.</w:t>
            </w:r>
          </w:p>
          <w:p w14:paraId="3C7B7E0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89F689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 car_NR_SRB1_RrcPdu_IND(nr_Cell1, cr_38508_ULDedicatedMessageSegment_r16(cr_ULDedicatedMessageSegment_r16(v_MessageSegmentRx))) ) -&gt; value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v_Received_DedicatedMessageSegment</w:t>
            </w:r>
            <w:proofErr w:type="spellEnd"/>
          </w:p>
          <w:p w14:paraId="467CB86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39BB4D2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(v_Received_DedicatedMessageSegment.Signalling.Rrc.Dcch.message_.messageClassExtension.c2.ulDedicatedMessageSegment_r16.criticalExtensions.ulDedicatedMessageSegment_r16.rrc_MessageSegmentType_r16 ==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 // no more segments to receive</w:t>
            </w:r>
          </w:p>
          <w:p w14:paraId="618C26D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</w:t>
            </w:r>
          </w:p>
          <w:p w14:paraId="58BBC79F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36E608B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1E901D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else { //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</w:t>
            </w:r>
          </w:p>
          <w:p w14:paraId="52F75E48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2) {</w:t>
            </w:r>
          </w:p>
          <w:p w14:paraId="76E8C23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(__FILE__,__LINE__, "Step 2b5: Received a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notLastSegment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as 2nd segment from the UE");</w:t>
            </w:r>
          </w:p>
          <w:p w14:paraId="5A6F1AC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7362649B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v_MessageSegmentRx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20BA903D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&amp; v_Received_DedicatedMessageSegment.Signalling.Rrc.Dcch.message_.messageClassExtension.c</w:t>
            </w: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2.ulDedicatedMessageSegment_r16.criticalExtensions.ulDedicatedMessageSegment_r16.rrc_MessageSegmentContainer_r16;   //compact message</w:t>
            </w:r>
          </w:p>
          <w:p w14:paraId="303C267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0E9B6BF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9649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0E5568A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[]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(car_NR_SRB1_RrcPdu_IND(nr_Cell1, cr_38508_UeCapabilityInformation(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, ?)))</w:t>
            </w:r>
          </w:p>
          <w:p w14:paraId="5935C9D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F8E2C6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(__FILE__, __LINE__, "Unexpected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received");</w:t>
            </w:r>
          </w:p>
          <w:p w14:paraId="0C4A54B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A9FEC16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};//end alt</w:t>
            </w:r>
          </w:p>
          <w:p w14:paraId="0430BD0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CD1198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Decode the UE-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CapabilityRAT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-Container</w:t>
            </w:r>
          </w:p>
          <w:p w14:paraId="5CCE05CC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v_Completed_AllSegments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){ //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Rx. on segments</w:t>
            </w:r>
          </w:p>
          <w:p w14:paraId="66C13933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f_NR_DecodeULDcchMsg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v_Rx_SegmentOct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//@sic R5-220330 sic@</w:t>
            </w:r>
          </w:p>
          <w:p w14:paraId="1DBC4E6B" w14:textId="33F104E5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f_NR_DecodeNrCapMsg(v_UL_Dcch_Msg.message_.c1.ueCapabilityInformation.criticalExtensions.ueCapabilityInformation.ue_CapabilityRAT_ContainerList[0].ue_CapabilityRAT_Container);                                  </w:t>
            </w:r>
          </w:p>
          <w:p w14:paraId="5C19202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v_NRCapability_MRDC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f_NR_DecodeNrCapMsg_MRDC(v_UL_Dcch_Msg.message_.c1.ueCapabilityInformation.criticalExtensions.ueCapabilityInformation.ue_CapabilityRAT_ContainerList[1].ue_CapabilityRAT_Container);</w:t>
            </w:r>
          </w:p>
          <w:p w14:paraId="4AF29A3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2b5");</w:t>
            </w:r>
          </w:p>
          <w:p w14:paraId="5812C5A2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334C4A5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68E44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2b6-2b7" </w:t>
            </w:r>
            <w:proofErr w:type="spellStart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5096430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SS transmits a SET UL MESSAGE REQUEST message.</w:t>
            </w:r>
          </w:p>
          <w:p w14:paraId="74553F81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 SET UL MESSAGE RESPONSE message.</w:t>
            </w:r>
          </w:p>
          <w:p w14:paraId="05722F4E" w14:textId="77777777" w:rsidR="00726D4B" w:rsidRPr="00726D4B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f_NR5GC_SetULMessage(nr_Cell1);</w:t>
            </w:r>
          </w:p>
          <w:p w14:paraId="1EC8FD91" w14:textId="088D6522" w:rsidR="00BB6C5E" w:rsidRPr="005571C5" w:rsidRDefault="00726D4B" w:rsidP="00726D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26D4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6F8A863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7AE09F9D" w14:textId="1EA3C7EB" w:rsidR="00726D4B" w:rsidRPr="00E12CDE" w:rsidRDefault="00726D4B" w:rsidP="00726D4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87301523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26D4B" w:rsidRPr="00E12CDE" w14:paraId="6D48FC23" w14:textId="77777777" w:rsidTr="0054110D">
        <w:trPr>
          <w:trHeight w:val="447"/>
        </w:trPr>
        <w:tc>
          <w:tcPr>
            <w:tcW w:w="1985" w:type="dxa"/>
          </w:tcPr>
          <w:p w14:paraId="16584CA3" w14:textId="77777777" w:rsidR="00726D4B" w:rsidRPr="00E12CDE" w:rsidRDefault="00726D4B" w:rsidP="005411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480D3C4" w14:textId="77777777" w:rsidR="00726D4B" w:rsidRPr="00041B0B" w:rsidRDefault="00726D4B" w:rsidP="0054110D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041B0B">
              <w:rPr>
                <w:rFonts w:ascii="Arial" w:eastAsia="SimSun" w:hAnsi="Arial" w:cs="Arial"/>
                <w:lang w:eastAsia="zh-CN"/>
              </w:rPr>
              <w:t>f_NR_DecodeULDcchMsg</w:t>
            </w:r>
            <w:proofErr w:type="spellEnd"/>
          </w:p>
        </w:tc>
      </w:tr>
      <w:tr w:rsidR="00726D4B" w:rsidRPr="00E12CDE" w14:paraId="697F8FB9" w14:textId="77777777" w:rsidTr="0054110D">
        <w:trPr>
          <w:trHeight w:val="452"/>
        </w:trPr>
        <w:tc>
          <w:tcPr>
            <w:tcW w:w="1985" w:type="dxa"/>
          </w:tcPr>
          <w:p w14:paraId="23FDC72C" w14:textId="77777777" w:rsidR="00726D4B" w:rsidRPr="00E12CDE" w:rsidRDefault="00726D4B" w:rsidP="0054110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CEB195" w14:textId="77777777" w:rsidR="00726D4B" w:rsidRPr="003421D5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Following change1</w:t>
            </w:r>
          </w:p>
        </w:tc>
      </w:tr>
      <w:tr w:rsidR="00726D4B" w:rsidRPr="00E12CDE" w14:paraId="09B72A9D" w14:textId="77777777" w:rsidTr="0054110D">
        <w:tc>
          <w:tcPr>
            <w:tcW w:w="1985" w:type="dxa"/>
          </w:tcPr>
          <w:p w14:paraId="5DB989F1" w14:textId="77777777" w:rsidR="00726D4B" w:rsidRPr="00E12CDE" w:rsidRDefault="00726D4B" w:rsidP="0054110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EDC54F" w14:textId="77777777" w:rsidR="00726D4B" w:rsidRPr="007E26D6" w:rsidRDefault="00726D4B" w:rsidP="0054110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Following change1</w:t>
            </w:r>
          </w:p>
        </w:tc>
      </w:tr>
      <w:tr w:rsidR="00726D4B" w:rsidRPr="00E12CDE" w14:paraId="3D7B7540" w14:textId="77777777" w:rsidTr="0054110D">
        <w:tc>
          <w:tcPr>
            <w:tcW w:w="1985" w:type="dxa"/>
          </w:tcPr>
          <w:p w14:paraId="52EA8461" w14:textId="77777777" w:rsidR="00726D4B" w:rsidRPr="00E12CDE" w:rsidRDefault="00726D4B" w:rsidP="0054110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E551B0" w14:textId="77777777" w:rsidR="00726D4B" w:rsidRPr="000D7399" w:rsidRDefault="00726D4B" w:rsidP="0054110D">
            <w:pPr>
              <w:spacing w:after="0"/>
              <w:rPr>
                <w:rFonts w:ascii="Arial" w:hAnsi="Arial" w:cs="Arial"/>
                <w:lang w:eastAsia="zh-CN"/>
              </w:rPr>
            </w:pPr>
            <w:r w:rsidRPr="003421D5">
              <w:rPr>
                <w:rFonts w:ascii="Arial" w:hAnsi="Arial" w:cs="Arial"/>
                <w:lang w:val="en-IN" w:eastAsia="en-GB"/>
              </w:rPr>
              <w:t>8_1_5\RRC_Others_NR5GC.ttcn</w:t>
            </w:r>
          </w:p>
        </w:tc>
      </w:tr>
      <w:tr w:rsidR="00D55906" w:rsidRPr="00E12CDE" w14:paraId="02B6DF66" w14:textId="77777777" w:rsidTr="00D559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FCBB" w14:textId="77777777" w:rsidR="00D55906" w:rsidRPr="00E12CDE" w:rsidRDefault="00D55906" w:rsidP="00626E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CC9" w14:textId="77777777" w:rsidR="00D55906" w:rsidRPr="00D55906" w:rsidRDefault="00D55906" w:rsidP="00626E8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D55906">
              <w:rPr>
                <w:rFonts w:ascii="Arial" w:hAnsi="Arial" w:cs="Arial"/>
                <w:highlight w:val="cyan"/>
                <w:lang w:val="en-IN" w:eastAsia="en-GB"/>
              </w:rPr>
              <w:t>Accepted as improvement.</w:t>
            </w:r>
          </w:p>
        </w:tc>
      </w:tr>
    </w:tbl>
    <w:p w14:paraId="444DE773" w14:textId="77777777" w:rsidR="00726D4B" w:rsidRDefault="00726D4B" w:rsidP="00726D4B">
      <w:pPr>
        <w:rPr>
          <w:rFonts w:ascii="Arial" w:hAnsi="Arial" w:cs="Arial"/>
          <w:b/>
        </w:rPr>
      </w:pPr>
    </w:p>
    <w:p w14:paraId="7BB50063" w14:textId="77777777" w:rsidR="00726D4B" w:rsidRPr="005571C5" w:rsidRDefault="00726D4B" w:rsidP="00726D4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26D4B" w:rsidRPr="00E12CDE" w14:paraId="5C09606B" w14:textId="77777777" w:rsidTr="0054110D">
        <w:tc>
          <w:tcPr>
            <w:tcW w:w="9629" w:type="dxa"/>
          </w:tcPr>
          <w:p w14:paraId="69DCDF75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59757155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R5s220330 sic@</w:t>
            </w:r>
          </w:p>
          <w:p w14:paraId="09899DF4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F7D4578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bitstring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oct2bit(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3DF16C4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0790E95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0) {</w:t>
            </w:r>
          </w:p>
          <w:p w14:paraId="5F313881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FatalError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"UE NR Capability cannot be decoded");</w:t>
            </w:r>
          </w:p>
          <w:p w14:paraId="7E51868D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8A3B953" w14:textId="77777777" w:rsidR="00726D4B" w:rsidRPr="005571C5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6EC4DCB5" w14:textId="77777777" w:rsidR="00726D4B" w:rsidRDefault="00726D4B" w:rsidP="00726D4B">
      <w:pPr>
        <w:spacing w:after="0"/>
        <w:rPr>
          <w:rFonts w:ascii="Arial" w:hAnsi="Arial"/>
          <w:b/>
          <w:lang w:eastAsia="en-GB"/>
        </w:rPr>
      </w:pPr>
    </w:p>
    <w:p w14:paraId="115404EB" w14:textId="77777777" w:rsidR="00726D4B" w:rsidRPr="005571C5" w:rsidRDefault="00726D4B" w:rsidP="00726D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26D4B" w:rsidRPr="00E12CDE" w14:paraId="01B73E97" w14:textId="77777777" w:rsidTr="0054110D">
        <w:tc>
          <w:tcPr>
            <w:tcW w:w="9629" w:type="dxa"/>
          </w:tcPr>
          <w:p w14:paraId="5F4D53E8" w14:textId="77777777" w:rsidR="00726D4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498CF63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f_NR_DecodeULDcchMsg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return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6558D637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R5s220330 sic@</w:t>
            </w:r>
          </w:p>
          <w:p w14:paraId="1C1EE03D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UL_DCCH_Message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78D38FC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bitstring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oct2bit(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FCFF78F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integer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decvalue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v_Bitstring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85904E3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v_Result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0) {</w:t>
            </w:r>
          </w:p>
          <w:p w14:paraId="6A1D4D6E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FatalError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>(__FILE__, __LINE__, "UE NR Capability cannot be decoded");</w:t>
            </w:r>
          </w:p>
          <w:p w14:paraId="0130746B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AEEDF39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F669F1" w14:textId="77777777" w:rsidR="00726D4B" w:rsidRPr="00041B0B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return </w:t>
            </w:r>
            <w:proofErr w:type="spellStart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v_UL_Dcch_Msg</w:t>
            </w:r>
            <w:proofErr w:type="spellEnd"/>
            <w:r w:rsidRPr="00041B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204B3EDC" w14:textId="77777777" w:rsidR="00726D4B" w:rsidRPr="005571C5" w:rsidRDefault="00726D4B" w:rsidP="005411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041B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DE8D0F6" w14:textId="77777777" w:rsidR="00726D4B" w:rsidRDefault="00726D4B" w:rsidP="00726D4B">
      <w:pPr>
        <w:spacing w:after="0"/>
        <w:rPr>
          <w:rFonts w:ascii="Arial" w:hAnsi="Arial"/>
          <w:b/>
          <w:lang w:eastAsia="en-GB"/>
        </w:rPr>
      </w:pPr>
    </w:p>
    <w:p w14:paraId="0EBB1E24" w14:textId="77777777" w:rsidR="00BB6C5E" w:rsidRPr="00BB6C5E" w:rsidRDefault="00BB6C5E" w:rsidP="00BB6C5E"/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B614D" w14:textId="77777777" w:rsidR="00650A0C" w:rsidRDefault="00650A0C">
      <w:pPr>
        <w:spacing w:after="0"/>
      </w:pPr>
      <w:r>
        <w:separator/>
      </w:r>
    </w:p>
  </w:endnote>
  <w:endnote w:type="continuationSeparator" w:id="0">
    <w:p w14:paraId="678AD3AA" w14:textId="77777777" w:rsidR="00650A0C" w:rsidRDefault="00650A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E770D" w14:textId="77777777" w:rsidR="00650A0C" w:rsidRDefault="00650A0C">
      <w:pPr>
        <w:spacing w:after="0"/>
      </w:pPr>
      <w:r>
        <w:separator/>
      </w:r>
    </w:p>
  </w:footnote>
  <w:footnote w:type="continuationSeparator" w:id="0">
    <w:p w14:paraId="4A4E6E49" w14:textId="77777777" w:rsidR="00650A0C" w:rsidRDefault="00650A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1"/>
  </w:num>
  <w:num w:numId="2" w16cid:durableId="791752271">
    <w:abstractNumId w:val="11"/>
  </w:num>
  <w:num w:numId="3" w16cid:durableId="1629386987">
    <w:abstractNumId w:val="19"/>
  </w:num>
  <w:num w:numId="4" w16cid:durableId="78525773">
    <w:abstractNumId w:val="22"/>
  </w:num>
  <w:num w:numId="5" w16cid:durableId="2107799360">
    <w:abstractNumId w:val="7"/>
  </w:num>
  <w:num w:numId="6" w16cid:durableId="311061797">
    <w:abstractNumId w:val="2"/>
  </w:num>
  <w:num w:numId="7" w16cid:durableId="267852781">
    <w:abstractNumId w:val="17"/>
  </w:num>
  <w:num w:numId="8" w16cid:durableId="49496477">
    <w:abstractNumId w:val="20"/>
  </w:num>
  <w:num w:numId="9" w16cid:durableId="1032460018">
    <w:abstractNumId w:val="6"/>
  </w:num>
  <w:num w:numId="10" w16cid:durableId="115028679">
    <w:abstractNumId w:val="9"/>
  </w:num>
  <w:num w:numId="11" w16cid:durableId="1804151294">
    <w:abstractNumId w:val="8"/>
  </w:num>
  <w:num w:numId="12" w16cid:durableId="1143303998">
    <w:abstractNumId w:val="18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6"/>
  </w:num>
  <w:num w:numId="16" w16cid:durableId="156658403">
    <w:abstractNumId w:val="13"/>
  </w:num>
  <w:num w:numId="17" w16cid:durableId="395906553">
    <w:abstractNumId w:val="10"/>
  </w:num>
  <w:num w:numId="18" w16cid:durableId="1581985365">
    <w:abstractNumId w:val="4"/>
  </w:num>
  <w:num w:numId="19" w16cid:durableId="850341316">
    <w:abstractNumId w:val="0"/>
  </w:num>
  <w:num w:numId="20" w16cid:durableId="2103522572">
    <w:abstractNumId w:val="5"/>
  </w:num>
  <w:num w:numId="21" w16cid:durableId="452990981">
    <w:abstractNumId w:val="12"/>
  </w:num>
  <w:num w:numId="22" w16cid:durableId="1662542292">
    <w:abstractNumId w:val="15"/>
  </w:num>
  <w:num w:numId="23" w16cid:durableId="1314218732">
    <w:abstractNumId w:val="14"/>
  </w:num>
  <w:num w:numId="24" w16cid:durableId="7016302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26B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1B0B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5E43"/>
    <w:rsid w:val="000A6394"/>
    <w:rsid w:val="000A6C34"/>
    <w:rsid w:val="000A79F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114F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04E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1D5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D52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1DC3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6029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7DB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5C56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0A0C"/>
    <w:rsid w:val="00652526"/>
    <w:rsid w:val="006544E8"/>
    <w:rsid w:val="00655F51"/>
    <w:rsid w:val="00656E20"/>
    <w:rsid w:val="00657AFC"/>
    <w:rsid w:val="006622AA"/>
    <w:rsid w:val="0066317B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6D4B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2891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ADC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02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5906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326A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C83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35A6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15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0F90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E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6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12</Pages>
  <Words>4509</Words>
  <Characters>25702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2025-01-17T10:15:00Z</dcterms:created>
  <dcterms:modified xsi:type="dcterms:W3CDTF">2025-01-17T11:25:00Z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