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A7737" w14:textId="77777777" w:rsidR="00F82226" w:rsidRDefault="00F82226" w:rsidP="00F82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500E">
        <w:fldChar w:fldCharType="begin"/>
      </w:r>
      <w:r w:rsidR="00D8500E">
        <w:instrText xml:space="preserve"> DOCPROPERTY  TSG/WGRef  \* MERGEFORMAT </w:instrText>
      </w:r>
      <w:r w:rsidR="00D8500E">
        <w:fldChar w:fldCharType="separate"/>
      </w:r>
      <w:r>
        <w:rPr>
          <w:b/>
          <w:noProof/>
          <w:sz w:val="24"/>
        </w:rPr>
        <w:t>RAN5</w:t>
      </w:r>
      <w:r w:rsidR="00D850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500E">
        <w:fldChar w:fldCharType="begin"/>
      </w:r>
      <w:r w:rsidR="00D8500E">
        <w:instrText xml:space="preserve"> DOCPROPERTY  MtgSeq  \* MERGEFORMAT </w:instrText>
      </w:r>
      <w:r w:rsidR="00D8500E">
        <w:fldChar w:fldCharType="separate"/>
      </w:r>
      <w:r w:rsidRPr="00EB09B7">
        <w:rPr>
          <w:b/>
          <w:noProof/>
          <w:sz w:val="24"/>
        </w:rPr>
        <w:t>2025</w:t>
      </w:r>
      <w:r w:rsidR="00D8500E">
        <w:rPr>
          <w:b/>
          <w:noProof/>
          <w:sz w:val="24"/>
        </w:rPr>
        <w:fldChar w:fldCharType="end"/>
      </w:r>
      <w:r w:rsidR="00D8500E">
        <w:fldChar w:fldCharType="begin"/>
      </w:r>
      <w:r w:rsidR="00D8500E">
        <w:instrText xml:space="preserve"> DOCPROPERTY  MtgTitle  \* MERGEFORMAT </w:instrText>
      </w:r>
      <w:r w:rsidR="00D8500E">
        <w:fldChar w:fldCharType="separate"/>
      </w:r>
      <w:r>
        <w:rPr>
          <w:b/>
          <w:noProof/>
          <w:sz w:val="24"/>
        </w:rPr>
        <w:t>-TTCN email</w:t>
      </w:r>
      <w:r w:rsidR="00D850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500E">
        <w:fldChar w:fldCharType="begin"/>
      </w:r>
      <w:r w:rsidR="00D8500E">
        <w:instrText xml:space="preserve"> DOCPROPERTY  Tdoc#  \* MERGEFORMAT </w:instrText>
      </w:r>
      <w:r w:rsidR="00D8500E">
        <w:fldChar w:fldCharType="separate"/>
      </w:r>
      <w:r w:rsidRPr="00E13F3D">
        <w:rPr>
          <w:b/>
          <w:i/>
          <w:noProof/>
          <w:sz w:val="28"/>
        </w:rPr>
        <w:t>R5s250013</w:t>
      </w:r>
      <w:r w:rsidR="00D8500E">
        <w:rPr>
          <w:b/>
          <w:i/>
          <w:noProof/>
          <w:sz w:val="28"/>
        </w:rPr>
        <w:fldChar w:fldCharType="end"/>
      </w:r>
    </w:p>
    <w:p w14:paraId="01CC6961" w14:textId="77777777" w:rsidR="00F82226" w:rsidRDefault="00D8500E" w:rsidP="00F822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22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F82226">
        <w:rPr>
          <w:b/>
          <w:noProof/>
          <w:sz w:val="24"/>
        </w:rPr>
        <w:t xml:space="preserve">, </w:t>
      </w:r>
      <w:r w:rsidR="00F82226">
        <w:fldChar w:fldCharType="begin"/>
      </w:r>
      <w:r w:rsidR="00F82226">
        <w:instrText xml:space="preserve"> DOCPROPERTY  Country  \* MERGEFORMAT </w:instrText>
      </w:r>
      <w:r w:rsidR="00F82226">
        <w:fldChar w:fldCharType="end"/>
      </w:r>
      <w:r w:rsidR="00F82226">
        <w:rPr>
          <w:b/>
          <w:noProof/>
          <w:sz w:val="24"/>
        </w:rPr>
        <w:t>,</w:t>
      </w:r>
      <w:proofErr w:type="gramEnd"/>
      <w:r w:rsidR="00F8222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2226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F8222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2226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226" w14:paraId="25DF1EDA" w14:textId="77777777" w:rsidTr="006A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34D09" w14:textId="77777777" w:rsidR="00F82226" w:rsidRDefault="00F82226" w:rsidP="006A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2226" w14:paraId="0F461C83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F4DBC" w14:textId="77777777" w:rsidR="00F82226" w:rsidRDefault="00F82226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226" w14:paraId="6718BB5D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080C5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182C688B" w14:textId="77777777" w:rsidTr="006A3A1C">
        <w:tc>
          <w:tcPr>
            <w:tcW w:w="142" w:type="dxa"/>
            <w:tcBorders>
              <w:left w:val="single" w:sz="4" w:space="0" w:color="auto"/>
            </w:tcBorders>
          </w:tcPr>
          <w:p w14:paraId="3AD8C8A9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96C81F" w14:textId="77777777" w:rsidR="00F82226" w:rsidRPr="00410371" w:rsidRDefault="00D8500E" w:rsidP="006A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222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8271A" w14:textId="77777777" w:rsidR="00F82226" w:rsidRDefault="00F82226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E21E" w14:textId="77777777" w:rsidR="00F82226" w:rsidRPr="00410371" w:rsidRDefault="00D8500E" w:rsidP="006A3A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2226" w:rsidRPr="00410371">
              <w:rPr>
                <w:b/>
                <w:noProof/>
                <w:sz w:val="28"/>
              </w:rPr>
              <w:t>3611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F724A" w14:textId="77777777" w:rsidR="00F82226" w:rsidRDefault="00F82226" w:rsidP="006A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04F1C" w14:textId="77777777" w:rsidR="00F82226" w:rsidRPr="00410371" w:rsidRDefault="00D8500E" w:rsidP="006A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222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77B0EC" w14:textId="77777777" w:rsidR="00F82226" w:rsidRDefault="00F82226" w:rsidP="006A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B4013" w14:textId="77777777" w:rsidR="00F82226" w:rsidRPr="00410371" w:rsidRDefault="00D8500E" w:rsidP="006A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2226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5F9C9" w14:textId="77777777" w:rsidR="00F82226" w:rsidRDefault="00F82226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82226" w14:paraId="4B6EDC5F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4BC6" w14:textId="77777777" w:rsidR="00F82226" w:rsidRDefault="00F82226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82226" w14:paraId="2FB787DA" w14:textId="77777777" w:rsidTr="006A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902A6" w14:textId="77777777" w:rsidR="00F82226" w:rsidRPr="00F25D98" w:rsidRDefault="00F82226" w:rsidP="006A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2226" w14:paraId="689597E9" w14:textId="77777777" w:rsidTr="006A3A1C">
        <w:tc>
          <w:tcPr>
            <w:tcW w:w="9641" w:type="dxa"/>
            <w:gridSpan w:val="9"/>
          </w:tcPr>
          <w:p w14:paraId="2EE37F40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1A16E" w14:textId="77777777" w:rsidR="00F82226" w:rsidRDefault="00F82226" w:rsidP="00F822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226" w14:paraId="7FF772DA" w14:textId="77777777" w:rsidTr="006A3A1C">
        <w:tc>
          <w:tcPr>
            <w:tcW w:w="2835" w:type="dxa"/>
          </w:tcPr>
          <w:p w14:paraId="49CAE65B" w14:textId="77777777" w:rsidR="00F82226" w:rsidRDefault="00F82226" w:rsidP="006A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41265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725E4B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984686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6765F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87DF5F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11695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1C0827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19895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FE1698" w14:textId="77777777" w:rsidR="00F82226" w:rsidRDefault="00F82226" w:rsidP="00F822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226" w14:paraId="6EA32614" w14:textId="77777777" w:rsidTr="006A3A1C">
        <w:tc>
          <w:tcPr>
            <w:tcW w:w="9640" w:type="dxa"/>
            <w:gridSpan w:val="11"/>
          </w:tcPr>
          <w:p w14:paraId="78B5B9BB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253565F6" w14:textId="77777777" w:rsidTr="006A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C3E2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F56E4" w14:textId="77777777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for NR5GC </w:t>
            </w:r>
            <w:proofErr w:type="spellStart"/>
            <w:r>
              <w:t>testcase</w:t>
            </w:r>
            <w:proofErr w:type="spellEnd"/>
            <w:r>
              <w:t xml:space="preserve"> 9.1.10.3</w:t>
            </w:r>
            <w:r>
              <w:fldChar w:fldCharType="end"/>
            </w:r>
          </w:p>
        </w:tc>
      </w:tr>
      <w:tr w:rsidR="00F82226" w14:paraId="1132843A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0C954F09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5B661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7F028981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5A076881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108FC" w14:textId="77777777" w:rsidR="00F82226" w:rsidRDefault="00D8500E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8222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2226" w14:paraId="1370498F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F621187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71EAB" w14:textId="1AE4B029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2226" w14:paraId="47F79EC7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55C2B8B5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4D5B7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7D17C412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01931535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14EBA" w14:textId="77777777" w:rsidR="00F82226" w:rsidRDefault="00D8500E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82226"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55D917" w14:textId="77777777" w:rsidR="00F82226" w:rsidRDefault="00F82226" w:rsidP="006A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60A13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D6DBD" w14:textId="77777777" w:rsidR="00F82226" w:rsidRDefault="00D8500E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2226">
              <w:rPr>
                <w:noProof/>
              </w:rPr>
              <w:t>2025-01-06</w:t>
            </w:r>
            <w:r>
              <w:rPr>
                <w:noProof/>
              </w:rPr>
              <w:fldChar w:fldCharType="end"/>
            </w:r>
          </w:p>
        </w:tc>
      </w:tr>
      <w:tr w:rsidR="00F82226" w14:paraId="3333E62E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3C9F3A2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44287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031E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97A14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1D257D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4AB312B6" w14:textId="77777777" w:rsidTr="006A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24E46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51C2EB" w14:textId="77777777" w:rsidR="00F82226" w:rsidRDefault="00D8500E" w:rsidP="006A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22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AFBC5E" w14:textId="77777777" w:rsidR="00F82226" w:rsidRDefault="00F82226" w:rsidP="006A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A1386" w14:textId="77777777" w:rsidR="00F82226" w:rsidRDefault="00F82226" w:rsidP="006A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BF06B" w14:textId="77777777" w:rsidR="00F82226" w:rsidRDefault="00D8500E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822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2226" w14:paraId="7495EF7E" w14:textId="77777777" w:rsidTr="006A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1A1CA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89BC6" w14:textId="77777777" w:rsidR="00F82226" w:rsidRDefault="00F82226" w:rsidP="006A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4CC928" w14:textId="77777777" w:rsidR="00F82226" w:rsidRDefault="00F82226" w:rsidP="006A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CDCF48" w14:textId="77777777" w:rsidR="00F82226" w:rsidRPr="007C2097" w:rsidRDefault="00F82226" w:rsidP="006A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2226" w14:paraId="6848CC89" w14:textId="77777777" w:rsidTr="006A3A1C">
        <w:tc>
          <w:tcPr>
            <w:tcW w:w="1843" w:type="dxa"/>
          </w:tcPr>
          <w:p w14:paraId="3711BC2B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6CA027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028E06D7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B91D7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6B86D" w14:textId="26A63FC6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</w:t>
            </w:r>
            <w:r>
              <w:rPr>
                <w:noProof/>
              </w:rPr>
              <w:t xml:space="preserve">step </w:t>
            </w:r>
            <w:r>
              <w:rPr>
                <w:rFonts w:hint="eastAsia"/>
                <w:noProof/>
                <w:lang w:eastAsia="zh-CN"/>
              </w:rPr>
              <w:t>35</w:t>
            </w:r>
            <w:r>
              <w:rPr>
                <w:noProof/>
              </w:rPr>
              <w:t>a1,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>
              <w:rPr>
                <w:noProof/>
              </w:rPr>
              <w:t xml:space="preserve"> is sending PDU SESSION ESTABLISHMENT ACCEPT with an NSSAI from the configured pending NSSAI list (SST 1). Due to this the UE can immediately send PDU SESSION RELEASE REQUEST.</w:t>
            </w:r>
          </w:p>
        </w:tc>
      </w:tr>
      <w:tr w:rsidR="00F82226" w14:paraId="1FB0762C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92665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2C4AF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79115916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2E8E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28BFC" w14:textId="681648B1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SST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(from allowed NSSAI list) in PDU SESSION ESTABLISHMENT ACCEPT.</w:t>
            </w:r>
          </w:p>
          <w:p w14:paraId="01B0DCC0" w14:textId="39EF9208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for 38.523-1 will be raised at RAN5#106</w:t>
            </w:r>
          </w:p>
        </w:tc>
      </w:tr>
      <w:tr w:rsidR="00F82226" w14:paraId="5E921D0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88B2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FEE35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06488F8B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16599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36B4E" w14:textId="6FD0C94A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F82226" w14:paraId="6C79D94B" w14:textId="77777777" w:rsidTr="006A3A1C">
        <w:tc>
          <w:tcPr>
            <w:tcW w:w="2694" w:type="dxa"/>
            <w:gridSpan w:val="2"/>
          </w:tcPr>
          <w:p w14:paraId="28B772CE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C223A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483E0C98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92045D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E2FD7" w14:textId="37C704DC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9.1.10.3.NR5GC</w:t>
            </w:r>
          </w:p>
        </w:tc>
      </w:tr>
      <w:tr w:rsidR="00F82226" w14:paraId="67D5326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F39F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CA6B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058DD6E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6B57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F074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B51C2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C3B1E" w14:textId="77777777" w:rsidR="00F82226" w:rsidRDefault="00F82226" w:rsidP="00F822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4DE37" w14:textId="77777777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226" w14:paraId="77F32B4E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E7CA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1DE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DC869" w14:textId="02EFFEC5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BE3A2A" w14:textId="77777777" w:rsidR="00F82226" w:rsidRDefault="00F82226" w:rsidP="00F822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A24D1" w14:textId="5246E66A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226" w14:paraId="1CBA4F76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1572E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5B0" w14:textId="4C0D7839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BF2F1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D3F7DF" w14:textId="77777777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8E446" w14:textId="5374BCC0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F82226" w14:paraId="7CF56265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296D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FFFC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521AA" w14:textId="3BCA0671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95CAA" w14:textId="77777777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49A6F" w14:textId="4782E09F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226" w14:paraId="43DCE288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CC73B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41D18" w14:textId="77777777" w:rsidR="00F82226" w:rsidRDefault="00F82226" w:rsidP="00F82226">
            <w:pPr>
              <w:pStyle w:val="CRCoverPage"/>
              <w:spacing w:after="0"/>
              <w:rPr>
                <w:noProof/>
              </w:rPr>
            </w:pPr>
          </w:p>
        </w:tc>
      </w:tr>
      <w:tr w:rsidR="00F82226" w14:paraId="0B5239AC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B59D2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7BAB" w14:textId="77777777" w:rsidR="00F82226" w:rsidRDefault="00F82226" w:rsidP="00F822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226" w:rsidRPr="008863B9" w14:paraId="6904159F" w14:textId="77777777" w:rsidTr="006A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B3A32" w14:textId="77777777" w:rsidR="00F82226" w:rsidRPr="008863B9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7491A4" w14:textId="77777777" w:rsidR="00F82226" w:rsidRPr="008863B9" w:rsidRDefault="00F82226" w:rsidP="00F822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226" w14:paraId="0F024AB7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54D2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8D0E3" w14:textId="77777777" w:rsidR="00F82226" w:rsidRDefault="00F82226" w:rsidP="00F822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87047785"/>
      <w:r>
        <w:rPr>
          <w:rStyle w:val="af1"/>
          <w:rFonts w:ascii="Arial" w:hAnsi="Arial" w:cs="Arial"/>
          <w:i w:val="0"/>
        </w:rPr>
        <w:t>Table of Contents</w:t>
      </w:r>
      <w:bookmarkEnd w:id="1"/>
    </w:p>
    <w:p w14:paraId="0BFF4A32" w14:textId="02BED4DF" w:rsidR="009C4E8E" w:rsidRDefault="00163394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C4E8E" w:rsidRPr="00AA46E3">
        <w:rPr>
          <w:rFonts w:ascii="Arial" w:hAnsi="Arial" w:cs="Arial"/>
          <w:iCs/>
        </w:rPr>
        <w:t>Table of Contents</w:t>
      </w:r>
      <w:r w:rsidR="009C4E8E">
        <w:tab/>
      </w:r>
      <w:r w:rsidR="009C4E8E">
        <w:fldChar w:fldCharType="begin"/>
      </w:r>
      <w:r w:rsidR="009C4E8E">
        <w:instrText xml:space="preserve"> PAGEREF _Toc187047785 \h </w:instrText>
      </w:r>
      <w:r w:rsidR="009C4E8E">
        <w:fldChar w:fldCharType="separate"/>
      </w:r>
      <w:r w:rsidR="009C4E8E">
        <w:t>2</w:t>
      </w:r>
      <w:r w:rsidR="009C4E8E">
        <w:fldChar w:fldCharType="end"/>
      </w:r>
    </w:p>
    <w:p w14:paraId="5BCE0986" w14:textId="152B36AD" w:rsidR="009C4E8E" w:rsidRDefault="009C4E8E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A46E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A46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_Toc187047786 \h </w:instrText>
      </w:r>
      <w:r>
        <w:fldChar w:fldCharType="separate"/>
      </w:r>
      <w:r>
        <w:t>2</w:t>
      </w:r>
      <w:r>
        <w:fldChar w:fldCharType="end"/>
      </w:r>
    </w:p>
    <w:p w14:paraId="0A503DB6" w14:textId="2E273F8F" w:rsidR="009C4E8E" w:rsidRDefault="009C4E8E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A46E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A46E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_Toc187047787 \h </w:instrText>
      </w:r>
      <w:r>
        <w:fldChar w:fldCharType="separate"/>
      </w:r>
      <w:r>
        <w:t>2</w:t>
      </w:r>
      <w:r>
        <w:fldChar w:fldCharType="end"/>
      </w:r>
    </w:p>
    <w:p w14:paraId="435C3566" w14:textId="232D9900" w:rsidR="009C4E8E" w:rsidRDefault="009C4E8E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2.1 Change </w:t>
      </w:r>
      <w:r>
        <w:rPr>
          <w:lang w:eastAsia="zh-CN"/>
        </w:rPr>
        <w:t>1</w:t>
      </w:r>
      <w:r>
        <w:tab/>
      </w:r>
      <w:r>
        <w:fldChar w:fldCharType="begin"/>
      </w:r>
      <w:r>
        <w:instrText xml:space="preserve"> PAGEREF _Toc187047788 \h </w:instrText>
      </w:r>
      <w:r>
        <w:fldChar w:fldCharType="separate"/>
      </w:r>
      <w:r>
        <w:t>2</w:t>
      </w:r>
      <w:r>
        <w:fldChar w:fldCharType="end"/>
      </w:r>
    </w:p>
    <w:p w14:paraId="25F511A4" w14:textId="4379726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704778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0247594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9C4E8E" w:rsidRPr="005B78F5">
        <w:rPr>
          <w:rFonts w:cs="Arial"/>
          <w:lang w:eastAsia="ja-JP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6" w:history="1">
        <w:r w:rsidRPr="00803B22">
          <w:rPr>
            <w:rStyle w:val="aa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7047787"/>
      <w:r>
        <w:rPr>
          <w:b/>
        </w:rPr>
        <w:t>Corrections required</w:t>
      </w:r>
      <w:bookmarkEnd w:id="40"/>
      <w:bookmarkEnd w:id="41"/>
      <w:bookmarkEnd w:id="42"/>
    </w:p>
    <w:p w14:paraId="24CDE8E0" w14:textId="610DF296" w:rsidR="0000252C" w:rsidRPr="00805E38" w:rsidRDefault="00805E38" w:rsidP="00805E38">
      <w:pPr>
        <w:pStyle w:val="2"/>
        <w:rPr>
          <w:lang w:eastAsia="zh-CN"/>
        </w:rPr>
      </w:pPr>
      <w:bookmarkStart w:id="43" w:name="_Toc187047788"/>
      <w:bookmarkEnd w:id="36"/>
      <w:bookmarkEnd w:id="37"/>
      <w:bookmarkEnd w:id="38"/>
      <w:bookmarkEnd w:id="39"/>
      <w:r>
        <w:t xml:space="preserve">2.1 </w:t>
      </w:r>
      <w:r w:rsidRPr="00805E38">
        <w:t xml:space="preserve">Change </w:t>
      </w:r>
      <w:r w:rsidR="00DE58F1">
        <w:rPr>
          <w:rFonts w:hint="eastAsia"/>
          <w:lang w:eastAsia="zh-CN"/>
        </w:rPr>
        <w:t>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B6BAF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94235A7" w:rsidR="00BB6BAF" w:rsidRPr="00DD02E9" w:rsidRDefault="00E8732B" w:rsidP="00BB6BAF">
            <w:pPr>
              <w:spacing w:after="0"/>
              <w:rPr>
                <w:rFonts w:ascii="Tahoma" w:hAnsi="Tahoma"/>
              </w:rPr>
            </w:pPr>
            <w:r w:rsidRPr="00E8732B">
              <w:rPr>
                <w:rFonts w:ascii="Tahoma" w:hAnsi="Tahoma"/>
                <w:noProof/>
                <w:lang w:eastAsia="zh-CN"/>
              </w:rPr>
              <w:t>function fl_TC_9_1_10_3_TestBody</w:t>
            </w:r>
          </w:p>
        </w:tc>
      </w:tr>
      <w:tr w:rsidR="00AC27BD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AC27BD" w:rsidRPr="00B76627" w:rsidRDefault="00AC27BD" w:rsidP="00AC27B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1CCEC745" w:rsidR="00AC27BD" w:rsidRPr="00AF1B5E" w:rsidRDefault="00AC27BD" w:rsidP="00AC27BD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</w:t>
            </w:r>
            <w:r>
              <w:rPr>
                <w:noProof/>
              </w:rPr>
              <w:t xml:space="preserve">step </w:t>
            </w:r>
            <w:r>
              <w:rPr>
                <w:rFonts w:hint="eastAsia"/>
                <w:noProof/>
                <w:lang w:eastAsia="zh-CN"/>
              </w:rPr>
              <w:t>35</w:t>
            </w:r>
            <w:r>
              <w:rPr>
                <w:noProof/>
              </w:rPr>
              <w:t>a1,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>
              <w:rPr>
                <w:noProof/>
              </w:rPr>
              <w:t xml:space="preserve"> is sending PDU SESSION ESTABLISHMENT ACCEPT with an NSSAI from the configured pending NSSAI list (SST 1). Due to this the UE can immediately send PDU SESSION RELEASE REQUEST.</w:t>
            </w:r>
          </w:p>
        </w:tc>
      </w:tr>
      <w:tr w:rsidR="00AC27BD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AC27BD" w:rsidRPr="00B76627" w:rsidRDefault="00AC27BD" w:rsidP="00AC27B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56DC" w14:textId="77777777" w:rsidR="00AC27BD" w:rsidRDefault="00AC27BD" w:rsidP="00AC2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SST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(from allowed NSSAI list) in PDU SESSION ESTABLISHMENT ACCEPT</w:t>
            </w:r>
          </w:p>
          <w:p w14:paraId="66133E28" w14:textId="055CC760" w:rsidR="00AC27BD" w:rsidRPr="00AC27BD" w:rsidRDefault="00AC27BD" w:rsidP="00AC27BD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AC27BD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AC27BD" w:rsidRPr="00B76627" w:rsidRDefault="00AC27BD" w:rsidP="00AC27B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768A52B3" w:rsidR="00AC27BD" w:rsidRPr="00803B22" w:rsidRDefault="00362FA3" w:rsidP="00AC27BD">
            <w:pPr>
              <w:spacing w:after="0"/>
              <w:rPr>
                <w:rFonts w:ascii="Arial" w:hAnsi="Arial" w:cs="Arial"/>
                <w:color w:val="000000"/>
              </w:rPr>
            </w:pPr>
            <w:r w:rsidRPr="00362FA3">
              <w:rPr>
                <w:rFonts w:ascii="Arial" w:hAnsi="Arial" w:cs="Arial"/>
                <w:color w:val="000000"/>
              </w:rPr>
              <w:t xml:space="preserve"> \NR5GC\9_1_10\NetworkSlicingEnh_NR5GC.ttcn</w:t>
            </w:r>
          </w:p>
        </w:tc>
      </w:tr>
      <w:tr w:rsidR="00AC27BD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AC27BD" w:rsidRPr="006C4E11" w:rsidRDefault="00AC27BD" w:rsidP="00AC27B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7970B06F" w:rsidR="00AC27BD" w:rsidRPr="00803B22" w:rsidRDefault="000019DC" w:rsidP="00AC27BD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bookmarkStart w:id="44" w:name="_GoBack"/>
            <w:bookmarkEnd w:id="44"/>
            <w:r w:rsidRPr="000019DC">
              <w:rPr>
                <w:rFonts w:ascii="Arial" w:hAnsi="Arial" w:cs="Arial"/>
                <w:color w:val="000000"/>
                <w:highlight w:val="cyan"/>
                <w:lang w:eastAsia="zh-CN"/>
              </w:rPr>
              <w:t>Accepted conditional to prose CR agreement at RAN5#106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0938862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>function fl_TC_9_1_10_3_TestBody() runs on NR5GC_PTC</w:t>
            </w:r>
          </w:p>
          <w:p w14:paraId="66E3FFC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3D7552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f_NR5GC_MapNASCell(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ngc_CellA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NG_CellsOnDifferentPLMN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06EB4C75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0BE0E552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NR_SRB_COMMON_IND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4DCA32D6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v_GMM_MobilityInfo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610D107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4D3E4F98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NG_NAS_UL_Message_Type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6A805F4B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v_GSM_MobilityInfo_s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9D4C1B9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v_PTI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'00'O;</w:t>
            </w:r>
          </w:p>
          <w:p w14:paraId="5218AB4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tsc_NR_RbId_SRB1;       //@sic R5s220948 sic@</w:t>
            </w:r>
          </w:p>
          <w:p w14:paraId="176E965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NG_NAS_GutiParameters_Type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f_NR5GC_CellInfo_GetGutiParameters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0889294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NG_MobileIdentity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v_GUTIToSend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</w:t>
            </w:r>
            <w:r w:rsidRPr="00E25F10">
              <w:rPr>
                <w:rFonts w:ascii="Arial" w:hAnsi="Arial" w:cs="Arial"/>
                <w:lang w:val="en-US" w:eastAsia="zh-CN"/>
              </w:rPr>
              <w:lastRenderedPageBreak/>
              <w:t>f_NG_GutiParameters2MobileIdentity (f_NR_Asn2Nas_PlmnId(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)),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1101FED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0051EF89" w14:textId="625F174F" w:rsid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NG_TrackingAreaIdList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v_TAIList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cs_NG_TAIListNonConsecutive(f_NR_Asn2Nas_PlmnId(f_NR_CellInfo_GetPLMN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)), {bit2oct(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)});</w:t>
            </w:r>
          </w:p>
          <w:p w14:paraId="54E53F87" w14:textId="77777777" w:rsid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32963ED" w14:textId="4BFE620B" w:rsidR="00D83AA4" w:rsidRPr="00D83AA4" w:rsidRDefault="00186364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</w:t>
            </w:r>
            <w:r w:rsidR="00D83AA4"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CODE SKIPPED&gt;</w:t>
            </w:r>
          </w:p>
          <w:p w14:paraId="745B8BC8" w14:textId="77777777" w:rsidR="00186364" w:rsidRDefault="0018636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F0AF2A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>//@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"Step 34"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067CAFC9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f_NR5GC_Registration_Complete(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7870571B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8CAA3A5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"Step 35a1"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60F495BB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&gt; 0 ){</w:t>
            </w:r>
          </w:p>
          <w:p w14:paraId="222107E5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f_NR5GC_PDUSessionEstablishment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, -, tsc_NR_RbId_SRB1);</w:t>
            </w:r>
          </w:p>
          <w:p w14:paraId="6838915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tsc_NR_RbId_SRB2;   //@sic R5s220948 sic@</w:t>
            </w:r>
          </w:p>
          <w:p w14:paraId="6FAF794F" w14:textId="5D2BA1F2" w:rsidR="00BD6CEB" w:rsidRPr="00E335DA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A1D2FF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>function fl_TC_9_1_10_3_TestBody() runs on NR5GC_PTC</w:t>
            </w:r>
          </w:p>
          <w:p w14:paraId="63285920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DF00E53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f_NR5GC_MapNASCell(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ngc_CellA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NG_CellsOnDifferentPLMN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1D6236A2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BD6AC55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NR_SRB_COMMON_IND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59E1DA8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v_GMM_MobilityInfo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2DE49BA3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36337B61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NG_NAS_UL_Message_Type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701116CC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v_GSM_MobilityInfo_s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AA472CA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v_PTI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'00'O;</w:t>
            </w:r>
          </w:p>
          <w:p w14:paraId="71D491C3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tsc_NR_RbId_SRB1;       //@sic R5s220948 sic@</w:t>
            </w:r>
          </w:p>
          <w:p w14:paraId="02E8D2A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NG_NAS_GutiParameters_Type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f_NR5GC_CellInfo_GetGutiParameters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38E5872A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NG_MobileIdentity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v_GUTIToSend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f_NG_GutiParameters2MobileIdentity (f_NR_Asn2Nas_PlmnId(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)),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587F28D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214E444E" w14:textId="77777777" w:rsidR="007C72AD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NG_TrackingAreaIdList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v_TAIList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cs_NG_TAIListNonConsecutive(f_NR_Asn2Nas_PlmnId(f_NR_CellInfo_GetPLMN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)), {bit2oct(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)});</w:t>
            </w:r>
          </w:p>
          <w:p w14:paraId="529F1E68" w14:textId="77777777" w:rsidR="007C72AD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02958F" w14:textId="77777777" w:rsidR="000E2930" w:rsidRDefault="000E2930" w:rsidP="000E293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 Skipping the code */</w:t>
            </w:r>
          </w:p>
          <w:p w14:paraId="65B73590" w14:textId="77777777" w:rsidR="007C72AD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8EC482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>//@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"Step 34"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401577FB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f_NR5GC_Registration_Complete(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12A8C056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EE76926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"Step 35a1"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3EB9C2B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&gt; 0 ){</w:t>
            </w:r>
          </w:p>
          <w:p w14:paraId="776F3C71" w14:textId="1AF19B0D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f_NR5GC_PDUSessionEstablishment </w:t>
            </w:r>
            <w:r w:rsidR="00894BAB" w:rsidRPr="00894BA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="00894BAB" w:rsidRPr="00894BAB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="00894BAB" w:rsidRPr="00894BAB">
              <w:rPr>
                <w:rFonts w:ascii="Arial" w:hAnsi="Arial" w:cs="Arial"/>
                <w:lang w:val="en-US" w:eastAsia="zh-CN"/>
              </w:rPr>
              <w:t>, -, tsc_NR_RbId_SRB1</w:t>
            </w:r>
            <w:r w:rsidR="00894BAB" w:rsidRPr="00205345">
              <w:rPr>
                <w:rFonts w:ascii="Arial" w:hAnsi="Arial" w:cs="Arial"/>
                <w:highlight w:val="yellow"/>
                <w:lang w:val="en-US" w:eastAsia="zh-CN"/>
              </w:rPr>
              <w:t>,-,-,-,-,-,-,-,</w:t>
            </w:r>
            <w:proofErr w:type="spellStart"/>
            <w:r w:rsidR="00894BAB" w:rsidRPr="00205345">
              <w:rPr>
                <w:rFonts w:ascii="Arial" w:hAnsi="Arial" w:cs="Arial"/>
                <w:highlight w:val="yellow"/>
                <w:lang w:val="en-US" w:eastAsia="zh-CN"/>
              </w:rPr>
              <w:t>cs_S_NSSAI_WithIEI</w:t>
            </w:r>
            <w:proofErr w:type="spellEnd"/>
            <w:r w:rsidR="00894BAB" w:rsidRPr="00205345">
              <w:rPr>
                <w:rFonts w:ascii="Arial" w:hAnsi="Arial" w:cs="Arial"/>
                <w:highlight w:val="yellow"/>
                <w:lang w:val="en-US" w:eastAsia="zh-CN"/>
              </w:rPr>
              <w:t>('22'O, cs_S_NSSAI_SST3_MIoT)</w:t>
            </w:r>
            <w:r w:rsidR="00894BAB" w:rsidRPr="00894BAB">
              <w:rPr>
                <w:rFonts w:ascii="Arial" w:hAnsi="Arial" w:cs="Arial"/>
                <w:lang w:val="en-US" w:eastAsia="zh-CN"/>
              </w:rPr>
              <w:t>);</w:t>
            </w:r>
          </w:p>
          <w:p w14:paraId="016EBF1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tsc_NR_RbId_SRB2;   //@sic R5s220948 sic@</w:t>
            </w:r>
          </w:p>
          <w:p w14:paraId="6CC60C3B" w14:textId="10A517D8" w:rsidR="006B2F70" w:rsidRPr="00E335DA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2"/>
        <w:ind w:left="0" w:firstLine="0"/>
        <w:rPr>
          <w:b/>
          <w:lang w:eastAsia="en-GB"/>
        </w:rPr>
      </w:pPr>
    </w:p>
    <w:sectPr w:rsidR="0052019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8A21F" w14:textId="77777777" w:rsidR="00D8500E" w:rsidRDefault="00D8500E">
      <w:r>
        <w:separator/>
      </w:r>
    </w:p>
  </w:endnote>
  <w:endnote w:type="continuationSeparator" w:id="0">
    <w:p w14:paraId="174701B8" w14:textId="77777777" w:rsidR="00D8500E" w:rsidRDefault="00D8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64186" w14:textId="77777777" w:rsidR="00D8500E" w:rsidRDefault="00D8500E">
      <w:r>
        <w:separator/>
      </w:r>
    </w:p>
  </w:footnote>
  <w:footnote w:type="continuationSeparator" w:id="0">
    <w:p w14:paraId="666F7D3B" w14:textId="77777777" w:rsidR="00D8500E" w:rsidRDefault="00D85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339823" w14:textId="77777777" w:rsidR="00440F0E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FA72A" w14:textId="77777777" w:rsidR="00440F0E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1B054" w14:textId="77777777" w:rsidR="001E29E1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0622E" w14:textId="77777777" w:rsidR="001E29E1" w:rsidRDefault="001E29E1">
    <w:pPr>
      <w:pStyle w:val="a4"/>
      <w:tabs>
        <w:tab w:val="right" w:pos="9639"/>
      </w:tabs>
    </w:pPr>
    <w:r>
      <w:tab/>
    </w:r>
    <w:r w:rsidR="00F3632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4A04A" w14:textId="77777777" w:rsidR="001E29E1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0D"/>
    <w:rsid w:val="000019DC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930"/>
    <w:rsid w:val="000E2B15"/>
    <w:rsid w:val="000E30D0"/>
    <w:rsid w:val="000E59D1"/>
    <w:rsid w:val="000E59DB"/>
    <w:rsid w:val="000E70F9"/>
    <w:rsid w:val="000F103C"/>
    <w:rsid w:val="000F2650"/>
    <w:rsid w:val="000F34A2"/>
    <w:rsid w:val="000F5529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75E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3B22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4809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345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0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2FA3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641F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1D53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76D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E10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2AD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2AB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4BAB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2A6C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5ED5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4E8E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27BD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C6A91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3E8F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500E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58F1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5F10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E66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32B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37E7"/>
    <w:rsid w:val="00F647A3"/>
    <w:rsid w:val="00F66DC6"/>
    <w:rsid w:val="00F73B16"/>
    <w:rsid w:val="00F73C9F"/>
    <w:rsid w:val="00F76C7B"/>
    <w:rsid w:val="00F81B12"/>
    <w:rsid w:val="00F82226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EE0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34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AD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2Char">
    <w:name w:val="标题 2 Char"/>
    <w:aliases w:val="Head2A Char,2 Char,H2 Char,h2 Char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3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4">
    <w:name w:val="Strong"/>
    <w:uiPriority w:val="22"/>
    <w:qFormat/>
    <w:rsid w:val="006D22C0"/>
    <w:rPr>
      <w:b/>
      <w:bCs/>
    </w:rPr>
  </w:style>
  <w:style w:type="character" w:styleId="af5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AD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2Char">
    <w:name w:val="标题 2 Char"/>
    <w:aliases w:val="Head2A Char,2 Char,H2 Char,h2 Char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3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4">
    <w:name w:val="Strong"/>
    <w:uiPriority w:val="22"/>
    <w:qFormat/>
    <w:rsid w:val="006D22C0"/>
    <w:rPr>
      <w:b/>
      <w:bCs/>
    </w:rPr>
  </w:style>
  <w:style w:type="character" w:styleId="af5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22FC-3F97-47AC-A8F7-56747D57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2025-01-22T01:04:00Z</dcterms:created>
  <dcterms:modified xsi:type="dcterms:W3CDTF">2025-01-23T01:10:00Z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