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R5s250052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SSAC ACB per PLMN test case 13.5.1c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A0738" w:rsidR="001E41F3" w:rsidRDefault="00040A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0A86" w:rsidRDefault="00040A86" w:rsidP="000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6E4F3" w:rsidR="00040A86" w:rsidRDefault="00040A86" w:rsidP="00040A86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To add test case </w:t>
            </w:r>
            <w:r>
              <w:t>13.5.1c</w:t>
            </w:r>
            <w:r w:rsidRPr="007A7F6D">
              <w:t xml:space="preserve"> to the </w:t>
            </w:r>
            <w:r>
              <w:t>LTE_A_R12 test suite</w:t>
            </w:r>
            <w:r w:rsidRPr="007A7F6D">
              <w:t>.</w:t>
            </w:r>
          </w:p>
        </w:tc>
      </w:tr>
      <w:tr w:rsidR="00040A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0A86" w:rsidRDefault="00040A86" w:rsidP="00040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0A86" w:rsidRDefault="00040A86" w:rsidP="00040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0A86" w:rsidRDefault="00040A86" w:rsidP="000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BAC50" w:rsidR="00040A86" w:rsidRDefault="00040A86" w:rsidP="00040A86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This document lists all changes applied to test case </w:t>
            </w:r>
            <w:r>
              <w:t>13.5.1c</w:t>
            </w:r>
            <w:r w:rsidRPr="007A7F6D">
              <w:t xml:space="preserve"> required for approval. See detailed change description for further information</w:t>
            </w:r>
          </w:p>
        </w:tc>
      </w:tr>
      <w:tr w:rsidR="00040A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0A86" w:rsidRDefault="00040A86" w:rsidP="00040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0A86" w:rsidRDefault="00040A86" w:rsidP="00040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0A86" w:rsidRDefault="00040A86" w:rsidP="000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348AD" w:rsidR="00040A86" w:rsidRDefault="00040A86" w:rsidP="00040A86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33AE7" w:rsidR="001E41F3" w:rsidRDefault="0004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A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0A86" w:rsidRDefault="00040A86" w:rsidP="000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C1C6F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0A86" w:rsidRDefault="00040A86" w:rsidP="00040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0A86" w:rsidRDefault="00040A86" w:rsidP="000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A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0A86" w:rsidRDefault="00040A86" w:rsidP="00040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49B393" w:rsidR="00040A86" w:rsidRDefault="003A2C85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16305A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0A86" w:rsidRDefault="00040A86" w:rsidP="00040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E620E1" w:rsidR="00040A86" w:rsidRDefault="00040A86" w:rsidP="000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2C85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3A2C85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040A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0A86" w:rsidRDefault="00040A86" w:rsidP="00040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A6A40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0A86" w:rsidRDefault="00040A86" w:rsidP="00040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0A86" w:rsidRDefault="00040A86" w:rsidP="000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3B673" w14:textId="77777777" w:rsidR="003C11AB" w:rsidRPr="003C4E4F" w:rsidRDefault="003C11AB" w:rsidP="003C11A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9508196"/>
      <w:r w:rsidRPr="003C4E4F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0DA8535D" w14:textId="3190E1D1" w:rsidR="004D728A" w:rsidRDefault="003C11A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D728A" w:rsidRPr="00406D07">
        <w:rPr>
          <w:rFonts w:ascii="Arial" w:hAnsi="Arial" w:cs="Arial"/>
          <w:i/>
          <w:iCs/>
        </w:rPr>
        <w:t>Table of Contents</w:t>
      </w:r>
      <w:r w:rsidR="004D728A">
        <w:tab/>
      </w:r>
      <w:r w:rsidR="004D728A">
        <w:fldChar w:fldCharType="begin"/>
      </w:r>
      <w:r w:rsidR="004D728A">
        <w:instrText xml:space="preserve"> PAGEREF _Toc189508196 \h </w:instrText>
      </w:r>
      <w:r w:rsidR="004D728A">
        <w:fldChar w:fldCharType="separate"/>
      </w:r>
      <w:r w:rsidR="004D728A">
        <w:t>2</w:t>
      </w:r>
      <w:r w:rsidR="004D728A">
        <w:fldChar w:fldCharType="end"/>
      </w:r>
    </w:p>
    <w:p w14:paraId="0D92D940" w14:textId="0F48372F" w:rsidR="004D728A" w:rsidRDefault="004D728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_Toc189508197 \h </w:instrText>
      </w:r>
      <w:r>
        <w:fldChar w:fldCharType="separate"/>
      </w:r>
      <w:r>
        <w:t>3</w:t>
      </w:r>
      <w:r>
        <w:fldChar w:fldCharType="end"/>
      </w:r>
    </w:p>
    <w:p w14:paraId="55A52425" w14:textId="71AECEA2" w:rsidR="004D728A" w:rsidRDefault="004D728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_Toc189508198 \h </w:instrText>
      </w:r>
      <w:r>
        <w:fldChar w:fldCharType="separate"/>
      </w:r>
      <w:r>
        <w:t>3</w:t>
      </w:r>
      <w:r>
        <w:fldChar w:fldCharType="end"/>
      </w:r>
    </w:p>
    <w:p w14:paraId="3B688C9D" w14:textId="5ED58322" w:rsidR="004D728A" w:rsidRDefault="004D728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_Toc189508199 \h </w:instrText>
      </w:r>
      <w:r>
        <w:fldChar w:fldCharType="separate"/>
      </w:r>
      <w:r>
        <w:t>3</w:t>
      </w:r>
      <w:r>
        <w:fldChar w:fldCharType="end"/>
      </w:r>
    </w:p>
    <w:p w14:paraId="34E72F77" w14:textId="0B9065A4" w:rsidR="004D728A" w:rsidRDefault="004D728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_Toc189508200 \h </w:instrText>
      </w:r>
      <w:r>
        <w:fldChar w:fldCharType="separate"/>
      </w:r>
      <w:r>
        <w:t>3</w:t>
      </w:r>
      <w:r>
        <w:fldChar w:fldCharType="end"/>
      </w:r>
    </w:p>
    <w:p w14:paraId="2414A633" w14:textId="678B2820" w:rsidR="004D728A" w:rsidRDefault="004D728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_Toc189508201 \h </w:instrText>
      </w:r>
      <w:r>
        <w:fldChar w:fldCharType="separate"/>
      </w:r>
      <w:r>
        <w:t>4</w:t>
      </w:r>
      <w:r>
        <w:fldChar w:fldCharType="end"/>
      </w:r>
    </w:p>
    <w:p w14:paraId="4738AE52" w14:textId="1161F885" w:rsidR="004D728A" w:rsidRDefault="004D728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_Toc189508202 \h </w:instrText>
      </w:r>
      <w:r>
        <w:fldChar w:fldCharType="separate"/>
      </w:r>
      <w:r>
        <w:t>5</w:t>
      </w:r>
      <w:r>
        <w:fldChar w:fldCharType="end"/>
      </w:r>
    </w:p>
    <w:p w14:paraId="648457AE" w14:textId="1208922C" w:rsidR="004D728A" w:rsidRDefault="004D728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_Toc189508203 \h </w:instrText>
      </w:r>
      <w:r>
        <w:fldChar w:fldCharType="separate"/>
      </w:r>
      <w:r>
        <w:t>7</w:t>
      </w:r>
      <w:r>
        <w:fldChar w:fldCharType="end"/>
      </w:r>
    </w:p>
    <w:p w14:paraId="44248A86" w14:textId="7EE563F6" w:rsidR="004D728A" w:rsidRDefault="004D728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_Toc189508204 \h </w:instrText>
      </w:r>
      <w:r>
        <w:fldChar w:fldCharType="separate"/>
      </w:r>
      <w:r>
        <w:t>8</w:t>
      </w:r>
      <w:r>
        <w:fldChar w:fldCharType="end"/>
      </w:r>
    </w:p>
    <w:p w14:paraId="48E30820" w14:textId="7B4A2514" w:rsidR="004D728A" w:rsidRDefault="004D728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_Toc189508205 \h </w:instrText>
      </w:r>
      <w:r>
        <w:fldChar w:fldCharType="separate"/>
      </w:r>
      <w:r>
        <w:t>10</w:t>
      </w:r>
      <w:r>
        <w:fldChar w:fldCharType="end"/>
      </w:r>
    </w:p>
    <w:p w14:paraId="48BB9E79" w14:textId="1BF383D0" w:rsidR="004D728A" w:rsidRDefault="004D728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_Toc189508206 \h </w:instrText>
      </w:r>
      <w:r>
        <w:fldChar w:fldCharType="separate"/>
      </w:r>
      <w:r>
        <w:t>11</w:t>
      </w:r>
      <w:r>
        <w:fldChar w:fldCharType="end"/>
      </w:r>
    </w:p>
    <w:p w14:paraId="60BB628B" w14:textId="2704B3ED" w:rsidR="004D728A" w:rsidRDefault="004D728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_Toc189508207 \h </w:instrText>
      </w:r>
      <w:r>
        <w:fldChar w:fldCharType="separate"/>
      </w:r>
      <w:r>
        <w:t>11</w:t>
      </w:r>
      <w:r>
        <w:fldChar w:fldCharType="end"/>
      </w:r>
    </w:p>
    <w:p w14:paraId="0FC05F7E" w14:textId="49E56616" w:rsidR="004D728A" w:rsidRDefault="004D728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Qualcomm Snapdragon® X80 5G Modem-RF System, Qualcomm Technologies’ 6th generation modem-to-antenna 5G solution UE</w:t>
      </w:r>
      <w:r>
        <w:tab/>
      </w:r>
      <w:r>
        <w:fldChar w:fldCharType="begin"/>
      </w:r>
      <w:r>
        <w:instrText xml:space="preserve"> PAGEREF _Toc189508208 \h </w:instrText>
      </w:r>
      <w:r>
        <w:fldChar w:fldCharType="separate"/>
      </w:r>
      <w:r>
        <w:t>11</w:t>
      </w:r>
      <w:r>
        <w:fldChar w:fldCharType="end"/>
      </w:r>
    </w:p>
    <w:p w14:paraId="621C14F3" w14:textId="3B3EFEF8" w:rsidR="004D728A" w:rsidRDefault="004D728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_Toc189508209 \h </w:instrText>
      </w:r>
      <w:r>
        <w:fldChar w:fldCharType="separate"/>
      </w:r>
      <w:r>
        <w:t>11</w:t>
      </w:r>
      <w:r>
        <w:fldChar w:fldCharType="end"/>
      </w:r>
    </w:p>
    <w:p w14:paraId="65AD1F8F" w14:textId="6A5CA69C" w:rsidR="003C11AB" w:rsidRPr="003C4E4F" w:rsidRDefault="003C11AB" w:rsidP="003C11AB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3DA0AFA7" w14:textId="77777777" w:rsidR="003C11AB" w:rsidRPr="003C4E4F" w:rsidRDefault="003C11AB" w:rsidP="003C11AB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8950819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587F796D" w14:textId="3E0267EA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 xml:space="preserve">13.5.1c </w:t>
      </w:r>
      <w:r w:rsidRPr="003C4E4F">
        <w:rPr>
          <w:rFonts w:ascii="Arial" w:hAnsi="Arial" w:cs="Arial"/>
        </w:rPr>
        <w:t xml:space="preserve">which is part of the </w:t>
      </w:r>
      <w:r w:rsidR="00F76599" w:rsidRPr="00F76599">
        <w:rPr>
          <w:rFonts w:ascii="Arial" w:hAnsi="Arial" w:cs="Arial"/>
        </w:rPr>
        <w:t>LTE_A_R12</w:t>
      </w:r>
      <w:r w:rsidR="00F7659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2D6229AF" w14:textId="77777777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29E5E54F" w14:textId="77777777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sz w:val="24"/>
          <w:lang w:eastAsia="ja-JP"/>
        </w:rPr>
        <w:t>Mohit Kanchan</w:t>
      </w:r>
    </w:p>
    <w:p w14:paraId="739ACD28" w14:textId="77777777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Pr="00462729">
          <w:rPr>
            <w:rStyle w:val="Hyperlink"/>
            <w:rFonts w:ascii="Arial" w:hAnsi="Arial" w:cs="Arial"/>
            <w:sz w:val="24"/>
            <w:lang w:eastAsia="ja-JP"/>
          </w:rPr>
          <w:t>mohit.kanchan@keysight.com</w:t>
        </w:r>
      </w:hyperlink>
      <w:r>
        <w:rPr>
          <w:rFonts w:ascii="Arial" w:hAnsi="Arial" w:cs="Arial"/>
          <w:sz w:val="24"/>
          <w:lang w:eastAsia="ja-JP"/>
        </w:rPr>
        <w:t xml:space="preserve"> </w:t>
      </w:r>
    </w:p>
    <w:p w14:paraId="14BD5FFC" w14:textId="77777777" w:rsidR="003C11AB" w:rsidRPr="003C4E4F" w:rsidRDefault="003C11AB" w:rsidP="003C11AB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8950819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4018021D" w14:textId="34220472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76599">
        <w:rPr>
          <w:rFonts w:ascii="Arial" w:hAnsi="Arial" w:cs="Arial"/>
        </w:rPr>
        <w:t>13.5.1c</w:t>
      </w:r>
    </w:p>
    <w:p w14:paraId="7415FBE2" w14:textId="4F59A952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F76599" w:rsidRPr="00F76599">
        <w:rPr>
          <w:rFonts w:ascii="Arial" w:hAnsi="Arial" w:cs="Arial"/>
          <w:lang w:eastAsia="ja-JP"/>
        </w:rPr>
        <w:t>iwd-TTCN3-B2024-06_D24wk50</w:t>
      </w:r>
    </w:p>
    <w:p w14:paraId="0A6CF5C8" w14:textId="3DC1A15B" w:rsidR="003C11AB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6C4454">
        <w:rPr>
          <w:rFonts w:ascii="Arial" w:hAnsi="Arial" w:cs="Arial"/>
          <w:lang w:eastAsia="ja-JP"/>
        </w:rPr>
        <w:t>Keysight S8704A Protocol Conformance Toolset solution</w:t>
      </w:r>
    </w:p>
    <w:p w14:paraId="4D71C78D" w14:textId="77777777" w:rsidR="00F76599" w:rsidRPr="00F76599" w:rsidRDefault="003C11AB" w:rsidP="00F7659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F76599" w:rsidRPr="00F76599">
        <w:rPr>
          <w:rFonts w:ascii="Arial" w:hAnsi="Arial" w:cs="Arial"/>
          <w:bCs/>
          <w:lang w:eastAsia="ja-JP"/>
        </w:rPr>
        <w:t xml:space="preserve">Qualcomm Snapdragon® X80 5G Modem-RF System, Qualcomm </w:t>
      </w:r>
    </w:p>
    <w:p w14:paraId="111DA3B2" w14:textId="7352EA13" w:rsidR="003C11AB" w:rsidRPr="00F76599" w:rsidRDefault="00F76599" w:rsidP="00F7659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F76599">
        <w:rPr>
          <w:rFonts w:ascii="Arial" w:hAnsi="Arial" w:cs="Arial"/>
          <w:bCs/>
          <w:lang w:eastAsia="ja-JP"/>
        </w:rPr>
        <w:tab/>
      </w:r>
      <w:r w:rsidRPr="00F76599">
        <w:rPr>
          <w:rFonts w:ascii="Arial" w:hAnsi="Arial" w:cs="Arial"/>
          <w:bCs/>
          <w:lang w:eastAsia="ja-JP"/>
        </w:rPr>
        <w:tab/>
        <w:t>Technologies’ 6th generation modem-to-antenna 5G solution UE</w:t>
      </w:r>
    </w:p>
    <w:p w14:paraId="391D9352" w14:textId="77777777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3EA97859" w14:textId="77777777" w:rsidR="003C11AB" w:rsidRPr="003C4E4F" w:rsidRDefault="003C11AB" w:rsidP="003C11AB">
      <w:pPr>
        <w:rPr>
          <w:rFonts w:ascii="Arial" w:hAnsi="Arial" w:cs="Arial"/>
        </w:rPr>
      </w:pPr>
    </w:p>
    <w:p w14:paraId="067AB3B8" w14:textId="77777777" w:rsidR="003C11AB" w:rsidRPr="0073341E" w:rsidRDefault="003C11AB" w:rsidP="003C11A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89508199"/>
      <w:r w:rsidRPr="003C4E4F">
        <w:rPr>
          <w:rFonts w:cs="Arial"/>
          <w:b/>
        </w:rPr>
        <w:t>Corrections require</w:t>
      </w:r>
      <w:bookmarkEnd w:id="5"/>
      <w:bookmarkEnd w:id="6"/>
      <w:r w:rsidRPr="003C4E4F">
        <w:rPr>
          <w:rFonts w:cs="Arial"/>
          <w:b/>
        </w:rPr>
        <w:t>d</w:t>
      </w:r>
      <w:bookmarkEnd w:id="7"/>
    </w:p>
    <w:p w14:paraId="2AEE99ED" w14:textId="77777777" w:rsidR="004D728A" w:rsidRPr="00E12CDE" w:rsidRDefault="004D728A" w:rsidP="004D72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83764882"/>
      <w:bookmarkStart w:id="9" w:name="_Toc189500002"/>
      <w:bookmarkStart w:id="10" w:name="_Toc189508200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34C87583" w14:textId="77777777" w:rsidTr="007406FE">
        <w:trPr>
          <w:trHeight w:val="447"/>
        </w:trPr>
        <w:tc>
          <w:tcPr>
            <w:tcW w:w="1985" w:type="dxa"/>
          </w:tcPr>
          <w:p w14:paraId="1E93ED52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041C8F" w14:textId="77777777" w:rsidR="004D728A" w:rsidRPr="003421D5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F648CD">
              <w:rPr>
                <w:rFonts w:ascii="Arial" w:eastAsia="SimSun" w:hAnsi="Arial" w:cs="Arial"/>
                <w:lang w:eastAsia="zh-CN"/>
              </w:rPr>
              <w:t>f_TC_13_5_1c_EUTRA() runs on EUTRA_PTC</w:t>
            </w:r>
          </w:p>
        </w:tc>
      </w:tr>
      <w:tr w:rsidR="004D728A" w:rsidRPr="00E12CDE" w14:paraId="4544761A" w14:textId="77777777" w:rsidTr="007406FE">
        <w:trPr>
          <w:trHeight w:val="452"/>
        </w:trPr>
        <w:tc>
          <w:tcPr>
            <w:tcW w:w="1985" w:type="dxa"/>
          </w:tcPr>
          <w:p w14:paraId="0950FB15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BD1BF7" w14:textId="7D272C01" w:rsidR="004D728A" w:rsidRPr="008E6B03" w:rsidRDefault="004D728A" w:rsidP="007406F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In existing TTCN implementation the timer tolerance is being set before the initialization of EUTRA cell</w:t>
            </w:r>
            <w:r w:rsidR="00040A86">
              <w:rPr>
                <w:rFonts w:eastAsia="SimSun" w:cs="Arial"/>
                <w:lang w:eastAsia="zh-CN"/>
              </w:rPr>
              <w:t xml:space="preserve"> which is causing test case execution error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2BE68336" w14:textId="77777777" w:rsidR="004D728A" w:rsidRPr="003421D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4D728A" w:rsidRPr="00E12CDE" w14:paraId="1DE7B9F0" w14:textId="77777777" w:rsidTr="007406FE">
        <w:tc>
          <w:tcPr>
            <w:tcW w:w="1985" w:type="dxa"/>
          </w:tcPr>
          <w:p w14:paraId="6E7398DC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F688B7" w14:textId="07779207" w:rsidR="004D728A" w:rsidRPr="007E26D6" w:rsidRDefault="00040A86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Moved</w:t>
            </w:r>
            <w:r w:rsidR="004D728A">
              <w:rPr>
                <w:rFonts w:cs="Arial"/>
              </w:rPr>
              <w:t xml:space="preserve"> the timer tolerance function after </w:t>
            </w:r>
            <w:proofErr w:type="spellStart"/>
            <w:r w:rsidRPr="00040A86">
              <w:rPr>
                <w:rFonts w:cs="Arial"/>
              </w:rPr>
              <w:t>f_EUTRA_Init</w:t>
            </w:r>
            <w:proofErr w:type="spellEnd"/>
            <w:r w:rsidRPr="00040A86">
              <w:rPr>
                <w:rFonts w:cs="Arial"/>
              </w:rPr>
              <w:t xml:space="preserve"> </w:t>
            </w:r>
          </w:p>
        </w:tc>
      </w:tr>
      <w:tr w:rsidR="004D728A" w:rsidRPr="00E12CDE" w14:paraId="70AE42A1" w14:textId="77777777" w:rsidTr="007406FE">
        <w:tc>
          <w:tcPr>
            <w:tcW w:w="1985" w:type="dxa"/>
          </w:tcPr>
          <w:p w14:paraId="5DD4DD6A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3F124F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D728A" w:rsidRPr="00E12CDE" w14:paraId="4345C5F0" w14:textId="77777777" w:rsidTr="007406FE">
        <w:tc>
          <w:tcPr>
            <w:tcW w:w="1985" w:type="dxa"/>
          </w:tcPr>
          <w:p w14:paraId="683F03D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831191" w14:textId="77777777" w:rsidR="004D728A" w:rsidRPr="00D55906" w:rsidRDefault="004D728A" w:rsidP="007406FE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66C74EFE" w14:textId="77777777" w:rsidR="004D728A" w:rsidRDefault="004D728A" w:rsidP="004D728A">
      <w:pPr>
        <w:rPr>
          <w:rFonts w:ascii="Arial" w:hAnsi="Arial" w:cs="Arial"/>
          <w:b/>
        </w:rPr>
      </w:pPr>
    </w:p>
    <w:p w14:paraId="072E5911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ABED7E1" w14:textId="77777777" w:rsidTr="007406FE">
        <w:tc>
          <w:tcPr>
            <w:tcW w:w="9629" w:type="dxa"/>
          </w:tcPr>
          <w:p w14:paraId="181B9F25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function f_TC_13_5_1c_EUTRA() runs on EUTRA_PTC</w:t>
            </w:r>
          </w:p>
          <w:p w14:paraId="76B50A3B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MTSI MO speech call / SSAC / 0% access probability for MTSI MO speech call / AC-Barring per PLMN</w:t>
            </w:r>
          </w:p>
          <w:p w14:paraId="1A5677B1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23A7754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v_RRC_TI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8008392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v_NasInd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6C43867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v_TimerNoRRCSetupReq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f_EUTRA_SetTimerToleranceMin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(eutra_Cell1,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nonProtocolTimer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10.0);</w:t>
            </w:r>
          </w:p>
          <w:p w14:paraId="10B4B963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38C902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f_EUTRA_Init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(c1, HANDLE_UM_DATA, USE_BIG_GRANTS);</w:t>
            </w:r>
          </w:p>
          <w:p w14:paraId="1D84147D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6F12D32E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03C76C9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&lt;&lt;! SKIPPED CODE !&gt;&gt;</w:t>
            </w:r>
          </w:p>
          <w:p w14:paraId="6AA5C639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74B2644D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533585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8E8F9D9" w14:textId="77777777" w:rsidTr="007406FE">
        <w:tc>
          <w:tcPr>
            <w:tcW w:w="9629" w:type="dxa"/>
          </w:tcPr>
          <w:p w14:paraId="6DD0B335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function f_TC_13_5_1c_EUTRA() runs on EUTRA_PTC</w:t>
            </w:r>
          </w:p>
          <w:p w14:paraId="7A77DB88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{ // MTSI MO speech call / SSAC / 0% access probability for MTSI MO speech call / AC-Barring per PLMN</w:t>
            </w:r>
          </w:p>
          <w:p w14:paraId="632DE42B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29737E2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v_RRC_TI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E47D961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v_NasInd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56B36E2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</w:p>
          <w:p w14:paraId="4D252B02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EFBA54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f_EUTRA_Init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(c1, HANDLE_UM_DATA, USE_BIG_GRANTS);</w:t>
            </w:r>
          </w:p>
          <w:p w14:paraId="78CBF0BE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v_TimerNoRRCSetupReq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f_EUTRA_SetTimerToleranceMin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(eutra_Cell1,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nonProtocolTimer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10.0);</w:t>
            </w:r>
          </w:p>
          <w:p w14:paraId="42DFAD1F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1A016118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1F69F99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&lt;&lt;! SKIPPED CODE !&gt;&gt;</w:t>
            </w:r>
          </w:p>
          <w:p w14:paraId="2D558E2B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63BDC71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84A635" w14:textId="77777777" w:rsidR="004D728A" w:rsidRPr="00B5380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CC5D551" w14:textId="77777777" w:rsidR="004D728A" w:rsidRPr="00E12CDE" w:rsidRDefault="004D728A" w:rsidP="004D72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83764885"/>
      <w:bookmarkStart w:id="12" w:name="_Toc189500003"/>
      <w:bookmarkStart w:id="13" w:name="_Toc189508201"/>
      <w:r w:rsidRPr="00E12CDE">
        <w:rPr>
          <w:b/>
          <w:lang w:val="pt-BR"/>
        </w:rPr>
        <w:lastRenderedPageBreak/>
        <w:t xml:space="preserve">Change </w:t>
      </w:r>
      <w:bookmarkEnd w:id="11"/>
      <w:r>
        <w:rPr>
          <w:b/>
          <w:lang w:val="pt-BR"/>
        </w:rPr>
        <w:t>2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0AD3CB91" w14:textId="77777777" w:rsidTr="007406FE">
        <w:trPr>
          <w:trHeight w:val="447"/>
        </w:trPr>
        <w:tc>
          <w:tcPr>
            <w:tcW w:w="1985" w:type="dxa"/>
          </w:tcPr>
          <w:p w14:paraId="4C9587C6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86A0CE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0E05CE">
              <w:rPr>
                <w:rFonts w:ascii="Arial" w:eastAsia="SimSun" w:hAnsi="Arial" w:cs="Arial"/>
                <w:lang w:eastAsia="zh-CN"/>
              </w:rPr>
              <w:t>f_EUTRA_CellInfo_SetPLMN_2Entries</w:t>
            </w:r>
          </w:p>
        </w:tc>
      </w:tr>
      <w:tr w:rsidR="004D728A" w:rsidRPr="00E12CDE" w14:paraId="07D5B079" w14:textId="77777777" w:rsidTr="007406FE">
        <w:trPr>
          <w:trHeight w:val="452"/>
        </w:trPr>
        <w:tc>
          <w:tcPr>
            <w:tcW w:w="1985" w:type="dxa"/>
          </w:tcPr>
          <w:p w14:paraId="7A352D2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A8551A" w14:textId="16BA3D0E" w:rsidR="004D728A" w:rsidRPr="003421D5" w:rsidRDefault="00040A86" w:rsidP="00354CC7">
            <w:pPr>
              <w:pStyle w:val="CRCoverPage"/>
              <w:spacing w:after="0"/>
              <w:jc w:val="both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The current TTCN </w:t>
            </w:r>
            <w:r w:rsidR="004D728A">
              <w:rPr>
                <w:noProof/>
              </w:rPr>
              <w:t>implementation</w:t>
            </w:r>
            <w:r>
              <w:rPr>
                <w:noProof/>
              </w:rPr>
              <w:t xml:space="preserve"> of </w:t>
            </w:r>
            <w:r w:rsidRPr="00040A86">
              <w:rPr>
                <w:noProof/>
              </w:rPr>
              <w:t>f_EUTRA_CellInfo_SetPLMN_Common</w:t>
            </w:r>
            <w:r>
              <w:rPr>
                <w:noProof/>
              </w:rPr>
              <w:t xml:space="preserve"> function does not handling setting </w:t>
            </w:r>
            <w:r w:rsidR="004D728A">
              <w:rPr>
                <w:noProof/>
              </w:rPr>
              <w:t>the IE “</w:t>
            </w:r>
            <w:r w:rsidR="004D728A" w:rsidRPr="00715E82">
              <w:rPr>
                <w:noProof/>
              </w:rPr>
              <w:t>cellReservedForOperatorUse</w:t>
            </w:r>
            <w:r w:rsidR="004D728A">
              <w:rPr>
                <w:noProof/>
              </w:rPr>
              <w:t>”</w:t>
            </w:r>
            <w:r w:rsidR="00354CC7">
              <w:rPr>
                <w:noProof/>
              </w:rPr>
              <w:t xml:space="preserve"> to “reserved” which is required as in the test procedure (please refer to the associated prose CR.</w:t>
            </w:r>
          </w:p>
        </w:tc>
      </w:tr>
      <w:tr w:rsidR="004D728A" w:rsidRPr="00E12CDE" w14:paraId="168F4100" w14:textId="77777777" w:rsidTr="007406FE">
        <w:tc>
          <w:tcPr>
            <w:tcW w:w="1985" w:type="dxa"/>
          </w:tcPr>
          <w:p w14:paraId="2BDFC642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C5A393" w14:textId="727B2B44" w:rsidR="004D728A" w:rsidRPr="00C03DBC" w:rsidRDefault="004D728A" w:rsidP="007406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Modified the input PLMN parameters and added appropriate flag</w:t>
            </w:r>
            <w:r w:rsidR="00354CC7">
              <w:rPr>
                <w:rFonts w:cs="Arial"/>
              </w:rPr>
              <w:t xml:space="preserve"> to handle “reserved” value for </w:t>
            </w:r>
            <w:r w:rsidR="00354CC7">
              <w:rPr>
                <w:noProof/>
              </w:rPr>
              <w:t>the IE “</w:t>
            </w:r>
            <w:r w:rsidR="00354CC7" w:rsidRPr="00715E82">
              <w:rPr>
                <w:noProof/>
              </w:rPr>
              <w:t>cellReservedForOperatorUse</w:t>
            </w:r>
            <w:r w:rsidR="00354CC7">
              <w:rPr>
                <w:noProof/>
              </w:rPr>
              <w:t>”</w:t>
            </w:r>
          </w:p>
          <w:p w14:paraId="332110D3" w14:textId="77777777" w:rsidR="004D728A" w:rsidRPr="007E26D6" w:rsidRDefault="004D728A" w:rsidP="007406F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D728A" w:rsidRPr="00E12CDE" w14:paraId="15A6C1CA" w14:textId="77777777" w:rsidTr="007406FE">
        <w:tc>
          <w:tcPr>
            <w:tcW w:w="1985" w:type="dxa"/>
          </w:tcPr>
          <w:p w14:paraId="10BD6862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D5A20BD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05CE">
              <w:rPr>
                <w:rFonts w:ascii="Arial" w:hAnsi="Arial" w:cs="Arial"/>
                <w:lang w:eastAsia="zh-CN"/>
              </w:rPr>
              <w:t>Common\EUTRA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0E05CE">
              <w:rPr>
                <w:rFonts w:ascii="Arial" w:hAnsi="Arial" w:cs="Arial"/>
                <w:lang w:eastAsia="zh-CN"/>
              </w:rPr>
              <w:t>EUTRA_CellInfo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4D728A" w:rsidRPr="00E12CDE" w14:paraId="48126D1B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EAB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7702" w14:textId="77777777" w:rsidR="004D728A" w:rsidRPr="00D55906" w:rsidRDefault="004D728A" w:rsidP="007406FE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05F07583" w14:textId="77777777" w:rsidR="004D728A" w:rsidRDefault="004D728A" w:rsidP="004D728A">
      <w:pPr>
        <w:rPr>
          <w:rFonts w:ascii="Arial" w:hAnsi="Arial" w:cs="Arial"/>
          <w:b/>
        </w:rPr>
      </w:pPr>
    </w:p>
    <w:p w14:paraId="74D8C7C0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2D1438BF" w14:textId="77777777" w:rsidTr="007406FE">
        <w:tc>
          <w:tcPr>
            <w:tcW w:w="9629" w:type="dxa"/>
          </w:tcPr>
          <w:p w14:paraId="3B74148D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function f_EUTRA_CellInfo_SetPLMN_2Entries(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EUTRA_CellId_Type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p_CellId,</w:t>
            </w:r>
          </w:p>
          <w:p w14:paraId="6F452C2D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template (value)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p_PLMN1,</w:t>
            </w:r>
          </w:p>
          <w:p w14:paraId="4BBCBB13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template (value)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p_PLMN2,</w:t>
            </w:r>
          </w:p>
          <w:p w14:paraId="2261A424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integer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0) runs on EUTRA_PTC</w:t>
            </w:r>
          </w:p>
          <w:p w14:paraId="16E2C38F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@sic R5s110468: adding parameter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sic@</w:t>
            </w:r>
          </w:p>
          <w:p w14:paraId="14750D8F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f_EUTRA_CellInfo_SetPLMN_Common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p_CellId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{p_PLMN1, p_PLMN2},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p_PlmnIndex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R5s110468 sic@</w:t>
            </w:r>
          </w:p>
          <w:p w14:paraId="6995DACC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4F7B8A0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7296E9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7BD1B18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36948673" w14:textId="77777777" w:rsidR="004D728A" w:rsidRPr="005571C5" w:rsidRDefault="004D728A" w:rsidP="004D72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26BC31BE" w14:textId="77777777" w:rsidTr="007406FE">
        <w:tc>
          <w:tcPr>
            <w:tcW w:w="9629" w:type="dxa"/>
          </w:tcPr>
          <w:p w14:paraId="7AF6ADBC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473FBD5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f_EUTRA_CellInfo_SetPLMN_2Entries(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EUTRA_CellId_Type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p_CellId,</w:t>
            </w:r>
          </w:p>
          <w:p w14:paraId="50910201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template (value)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p_PLMN1,</w:t>
            </w:r>
          </w:p>
          <w:p w14:paraId="6606C238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template (value)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p_PLMN2,</w:t>
            </w:r>
          </w:p>
          <w:p w14:paraId="2C55C0BA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integer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0) runs on EUTRA_PTC</w:t>
            </w:r>
          </w:p>
          <w:p w14:paraId="70CF6600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@sic R5s110468: adding parameter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sic@</w:t>
            </w:r>
          </w:p>
          <w:p w14:paraId="5F89044F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f_EUTRA_CellInfo_SetPLMN_Common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p_CellId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{p_PLMN1, p_PLMN2}, p_PlmnIndex,-,true,1);</w:t>
            </w: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R5s110468 sic@</w:t>
            </w:r>
          </w:p>
          <w:p w14:paraId="267743B6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86D5E01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CCD16A6" w14:textId="77777777" w:rsidR="004D728A" w:rsidRPr="00E12CDE" w:rsidRDefault="004D728A" w:rsidP="004D72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9500004"/>
      <w:bookmarkStart w:id="15" w:name="_Toc189508202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308FF9FB" w14:textId="77777777" w:rsidTr="007406FE">
        <w:trPr>
          <w:trHeight w:val="447"/>
        </w:trPr>
        <w:tc>
          <w:tcPr>
            <w:tcW w:w="1985" w:type="dxa"/>
          </w:tcPr>
          <w:p w14:paraId="02EAA2DE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76D9D7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proofErr w:type="spellStart"/>
            <w:r w:rsidRPr="00E13B44">
              <w:rPr>
                <w:rFonts w:ascii="Arial" w:eastAsia="SimSun" w:hAnsi="Arial" w:cs="Arial"/>
                <w:lang w:eastAsia="zh-CN"/>
              </w:rPr>
              <w:t>f_EUTRA_CellInfo_SetPLMN_Common</w:t>
            </w:r>
            <w:proofErr w:type="spellEnd"/>
          </w:p>
        </w:tc>
      </w:tr>
      <w:tr w:rsidR="004D728A" w:rsidRPr="00E12CDE" w14:paraId="6B085E43" w14:textId="77777777" w:rsidTr="007406FE">
        <w:trPr>
          <w:trHeight w:val="452"/>
        </w:trPr>
        <w:tc>
          <w:tcPr>
            <w:tcW w:w="1985" w:type="dxa"/>
          </w:tcPr>
          <w:p w14:paraId="1E75D9BE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2F1369" w14:textId="7D92BE5D" w:rsidR="004D728A" w:rsidRPr="003421D5" w:rsidRDefault="00354CC7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Please refer C</w:t>
            </w:r>
            <w:r w:rsidR="004D728A">
              <w:rPr>
                <w:rFonts w:ascii="Arial" w:eastAsia="SimSun" w:hAnsi="Arial" w:cs="Arial"/>
                <w:lang w:eastAsia="zh-CN"/>
              </w:rPr>
              <w:t>hange</w:t>
            </w:r>
            <w:r>
              <w:rPr>
                <w:rFonts w:ascii="Arial" w:eastAsia="SimSun" w:hAnsi="Arial" w:cs="Arial"/>
                <w:lang w:eastAsia="zh-CN"/>
              </w:rPr>
              <w:t xml:space="preserve"> 2.2</w:t>
            </w:r>
          </w:p>
        </w:tc>
      </w:tr>
      <w:tr w:rsidR="004D728A" w:rsidRPr="00E12CDE" w14:paraId="1A781964" w14:textId="77777777" w:rsidTr="007406FE">
        <w:tc>
          <w:tcPr>
            <w:tcW w:w="1985" w:type="dxa"/>
          </w:tcPr>
          <w:p w14:paraId="3B15163E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032390" w14:textId="13CB4C22" w:rsidR="004D728A" w:rsidRPr="007E26D6" w:rsidRDefault="00354CC7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Please refer Change 2.2</w:t>
            </w:r>
          </w:p>
        </w:tc>
      </w:tr>
      <w:tr w:rsidR="004D728A" w:rsidRPr="00E12CDE" w14:paraId="24E43D88" w14:textId="77777777" w:rsidTr="007406FE">
        <w:tc>
          <w:tcPr>
            <w:tcW w:w="1985" w:type="dxa"/>
          </w:tcPr>
          <w:p w14:paraId="0C72CF2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8192AA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05CE">
              <w:rPr>
                <w:rFonts w:ascii="Arial" w:hAnsi="Arial" w:cs="Arial"/>
                <w:lang w:eastAsia="zh-CN"/>
              </w:rPr>
              <w:t>Common\EUTRA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0E05CE">
              <w:rPr>
                <w:rFonts w:ascii="Arial" w:hAnsi="Arial" w:cs="Arial"/>
                <w:lang w:eastAsia="zh-CN"/>
              </w:rPr>
              <w:t>EUTRA_CellInfo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4D728A" w:rsidRPr="00E12CDE" w14:paraId="454780CE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3F9B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F5CC" w14:textId="77777777" w:rsidR="004D728A" w:rsidRPr="00D55906" w:rsidRDefault="004D728A" w:rsidP="007406FE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632535AD" w14:textId="77777777" w:rsidR="004D728A" w:rsidRDefault="004D728A" w:rsidP="004D728A">
      <w:pPr>
        <w:rPr>
          <w:rFonts w:ascii="Arial" w:hAnsi="Arial" w:cs="Arial"/>
          <w:b/>
        </w:rPr>
      </w:pPr>
    </w:p>
    <w:p w14:paraId="25891BB2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26449DDC" w14:textId="77777777" w:rsidTr="007406FE">
        <w:tc>
          <w:tcPr>
            <w:tcW w:w="9629" w:type="dxa"/>
          </w:tcPr>
          <w:p w14:paraId="17F83A1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f_EUTRA_CellInfo_SetPLMN_Common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EUTRA_CellId_Type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8D8F6D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template (value)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PLMN_IdentityList_Type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p_PlmnList,</w:t>
            </w:r>
          </w:p>
          <w:p w14:paraId="2683882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0,</w:t>
            </w:r>
          </w:p>
          <w:p w14:paraId="1F0C04E9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p_UtranConfigured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false) //@sic R5s160174 sic@</w:t>
            </w:r>
          </w:p>
          <w:p w14:paraId="2B251AF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runs on EUTRA_PTC</w:t>
            </w:r>
          </w:p>
          <w:p w14:paraId="498831AC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@sic R5s110468: adding parameter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sic@</w:t>
            </w:r>
          </w:p>
          <w:p w14:paraId="08E6795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CC8C62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D65D88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73156A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MCC v_MCC_JapanBand6;</w:t>
            </w:r>
          </w:p>
          <w:p w14:paraId="5AD68F7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44BEFD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Combination_Type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03E3E1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SysinfoType_Type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 //@sic R5-167569 sic@</w:t>
            </w:r>
          </w:p>
          <w:p w14:paraId="0EDFD5F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210D26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v_NewCellInfo.NAS_Parameters.Guti_Parameters.PLMN_Identity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  // @sic R5s110468 sic@</w:t>
            </w:r>
          </w:p>
          <w:p w14:paraId="5B023428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:=0;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&lt;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i:=i+1) {</w:t>
            </w:r>
          </w:p>
          <w:p w14:paraId="7E97DC1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v_NewCellInfo.Sysinfo.BCCH_Info.SIB1.message_.c1.systemInformationBlockType1.cellAccessRelatedInfo.plmn_IdentityList[i].plmn_Identity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</w:t>
            </w:r>
          </w:p>
          <w:p w14:paraId="22E2437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v_NewCellInfo.Sysinfo.BCCH_Info.SIB1.message_.c1.systemInformationBlockType1.cellAccessRelatedInfo.plmn_IdentityList[i].cellReservedForOperatorUse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notReserved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//@sic R5s100850 sic@</w:t>
            </w:r>
          </w:p>
          <w:p w14:paraId="5D438E4A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sysinfoAndBR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 { //UE supports category M1 or enhanced coverage TC</w:t>
            </w:r>
          </w:p>
          <w:p w14:paraId="03B6871A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v_NewCellInfo.Sysinfo.BCCH_BR_Info.SIB1.message_.c1.systemInformationBlockType1_BR_r13.cellAccessRelatedInfo.plmn_IdentityList[i].plmn_Identity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</w:t>
            </w:r>
          </w:p>
          <w:p w14:paraId="0C69983C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v_NewCellInfo.Sysinfo.BCCH_BR_Info.SIB1.message_.c1.systemInformationBlockType1_BR_r13.cellAccessRelatedInfo.plmn_IdentityList[i].cellReservedForOperatorUse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notReserved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//@sic R5s100850 sic@</w:t>
            </w:r>
          </w:p>
          <w:p w14:paraId="4A01FA9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8F6F63A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550EF94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03D8C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v_CellInfo.Frequency.FrequencyBandIndicator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6 or</w:t>
            </w:r>
          </w:p>
          <w:p w14:paraId="27A14116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px_FDD_OperationBand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==6 and ((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c4)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c9)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c10)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c10a)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c11 or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p_UtranConfigured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))))    {</w:t>
            </w:r>
          </w:p>
          <w:p w14:paraId="704AB23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Band 6: set MCC to the Japan MCC value</w:t>
            </w:r>
          </w:p>
          <w:p w14:paraId="7CA313C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v_MCC_JapanBand6 := f_EUTRA_ConvertMCC_Nas2Asn(px_eJapanMCC_Band6);</w:t>
            </w:r>
          </w:p>
          <w:p w14:paraId="1739F36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v_NewCellInfo.NAS_Parameters.Guti_Parameters.PLMN_Identity.mcc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v_MCC_JapanBand6;</w:t>
            </w:r>
          </w:p>
          <w:p w14:paraId="253AE4D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F692D8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:=0;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&lt;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i:=i+1) {</w:t>
            </w:r>
          </w:p>
          <w:p w14:paraId="610524D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v_NewCellInfo.Sysinfo.BCCH_Info.SIB1.message_.c1.systemInformationBlockType1.cellAccessRelatedInfo.plmn_IdentityList[i].plmn_Identity.mcc := v_MCC_JapanBand6;</w:t>
            </w:r>
          </w:p>
          <w:p w14:paraId="1D63CCF6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sysinfoAndBR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 {//UE supports category M1 or enhanced coverage TC</w:t>
            </w:r>
          </w:p>
          <w:p w14:paraId="18BAC65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v_NewCellInfo.Sysinfo.BCCH_BR_Info.SIB1.message_.c1.systemInformationBlockType1_BR_r13.cellAccessRelatedInfo.plmn_IdentityList[i].plmn_Identity.mcc := v_MCC_JapanBand6;</w:t>
            </w:r>
          </w:p>
          <w:p w14:paraId="5057002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4AE5D4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03DE0C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0E45C8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f_EUTRA_CellInfo_Set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3BD752A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</w:tc>
      </w:tr>
    </w:tbl>
    <w:p w14:paraId="3168B872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978B7BF" w14:textId="77777777" w:rsidR="004D728A" w:rsidRPr="005571C5" w:rsidRDefault="004D728A" w:rsidP="004D72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3FDAC91A" w14:textId="77777777" w:rsidTr="007406FE">
        <w:tc>
          <w:tcPr>
            <w:tcW w:w="9629" w:type="dxa"/>
          </w:tcPr>
          <w:p w14:paraId="472DD50E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4535C8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f_EUTRA_CellInfo_SetPLMN_Common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EUTRA_CellId_Type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D120DE6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template (value)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PLMN_IdentityList_Type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p_PlmnList,</w:t>
            </w:r>
          </w:p>
          <w:p w14:paraId="48ABFC6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0,</w:t>
            </w:r>
          </w:p>
          <w:p w14:paraId="08FE0E8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p_UtranConfigured := false,</w:t>
            </w:r>
          </w:p>
          <w:p w14:paraId="1580EDA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p_CellReservedCheck := false,</w:t>
            </w:r>
          </w:p>
          <w:p w14:paraId="0E28C1A9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reserved_plmn_idx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0</w:t>
            </w: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 //@sic R5s160174 sic@</w:t>
            </w:r>
          </w:p>
          <w:p w14:paraId="4C9A1C2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runs on EUTRA_PTC</w:t>
            </w:r>
          </w:p>
          <w:p w14:paraId="4F36E10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@sic R5s110468: adding parameter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sic@</w:t>
            </w:r>
          </w:p>
          <w:p w14:paraId="0762BF3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24EE21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43A9C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9D4031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MCC v_MCC_JapanBand6;</w:t>
            </w:r>
          </w:p>
          <w:p w14:paraId="3587691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6D85C9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Combination_Type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566067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SysinfoType_Type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 //@sic R5-167569 sic@</w:t>
            </w:r>
          </w:p>
          <w:p w14:paraId="4613FB98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A7DEAC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v_NewCellInfo.NAS_Parameters.Guti_Parameters.PLMN_Identity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  // @sic R5s110468 sic@</w:t>
            </w:r>
          </w:p>
          <w:p w14:paraId="4E1627E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:=0;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&lt;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i:=i+1) {</w:t>
            </w:r>
          </w:p>
          <w:p w14:paraId="4305A45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v_NewCellInfo.Sysinfo.BCCH_Info.SIB1.message_.c1.systemInformationBlockType1.cellAccessRelatedInfo.plmn_IdentityList[i].plmn_Identity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</w:t>
            </w:r>
          </w:p>
          <w:p w14:paraId="4A7E1B6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p_CellReservedCheck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==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reserved_plmn_idx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62EF40E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v_NewCellInfo.Sysinfo.BCCH_Info.SIB1.message_.c1.systemInformationBlockType1.cellAccessRelatedInfo.plmn_IdentityList[i].cellReservedForOperatorUse := reserved; //@sic R5s100850 sic@</w:t>
            </w:r>
          </w:p>
          <w:p w14:paraId="0F998DA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10DBE7D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else  {</w:t>
            </w:r>
          </w:p>
          <w:p w14:paraId="5F5997A4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v_NewCellInfo.Sysinfo.BCCH_Info.SIB1.message_.c1.systemInformationBlockType1.cellAccessRelatedInfo.plmn_IdentityList[i].cellReservedForOperatorUse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notReserved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 //@sic R5s100850 sic@</w:t>
            </w:r>
          </w:p>
          <w:p w14:paraId="0B1B507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31E994B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sysinfoAndBR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 { //UE supports category M1 or enhanced coverage TC</w:t>
            </w:r>
          </w:p>
          <w:p w14:paraId="68FAAA2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v_NewCellInfo.Sysinfo.BCCH_BR_Info.SIB1.message_.c1.systemInformationBlockType1_BR_r13.cellAccessRelatedInfo.plmn_IdentityList[i].plmn_Identity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</w:t>
            </w:r>
          </w:p>
          <w:p w14:paraId="735FC36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v_NewCellInfo.Sysinfo.BCCH_BR_Info.SIB1.message_.c1.systemInformationBlockType1_BR_r13.cellAccessRelatedInfo.plmn_IdentityList[i].cellReservedForOperatorUse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notReserved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//@sic R5s100850 sic@</w:t>
            </w:r>
          </w:p>
          <w:p w14:paraId="3BD77F89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5448B34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19D1AF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3203DB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v_CellInfo.Frequency.FrequencyBandIndicator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6 or</w:t>
            </w:r>
          </w:p>
          <w:p w14:paraId="46ED447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px_FDD_OperationBand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==6 and ((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c4)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c9)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c10)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c10a)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c11 or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p_UtranConfigured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))))    {</w:t>
            </w:r>
          </w:p>
          <w:p w14:paraId="17695E88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Band 6: set MCC to the Japan MCC value</w:t>
            </w:r>
          </w:p>
          <w:p w14:paraId="405C493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v_MCC_JapanBand6 := f_EUTRA_ConvertMCC_Nas2Asn(px_eJapanMCC_Band6);</w:t>
            </w:r>
          </w:p>
          <w:p w14:paraId="2F70C91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v_NewCellInfo.NAS_Parameters.Guti_Parameters.PLMN_Identity.mcc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v_MCC_JapanBand6;</w:t>
            </w:r>
          </w:p>
          <w:p w14:paraId="14DEA37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30C8B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:=0;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&lt;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i:=i+1) {</w:t>
            </w:r>
          </w:p>
          <w:p w14:paraId="3691FEA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v_NewCellInfo.Sysinfo.BCCH_Info.SIB1.message_.c1.systemInformationBlockType1.cellAccessRelatedInfo.plmn_IdentityList[i].plmn_Identity.mcc := v_MCC_JapanBand6;</w:t>
            </w:r>
          </w:p>
          <w:p w14:paraId="19E45B5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sysinfoAndBR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 {//UE supports category M1 or enhanced coverage TC</w:t>
            </w:r>
          </w:p>
          <w:p w14:paraId="6891C5D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v_NewCellInfo.Sysinfo.BCCH_BR_Info.SIB1.message_.c1.systemInformationBlockType1_BR_r13.cellAccessRelatedInfo.plmn_IdentityList[i].plmn_Identity.mcc := v_MCC_JapanBand6;</w:t>
            </w:r>
          </w:p>
          <w:p w14:paraId="3B5EC44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D9BEFF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250D3D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1DB5FB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f_EUTRA_CellInfo_Set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7F3679D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761C6D5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0D15B1CC" w14:textId="77777777" w:rsidR="004D728A" w:rsidRPr="00E12CDE" w:rsidRDefault="004D728A" w:rsidP="004D72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89500005"/>
      <w:bookmarkStart w:id="17" w:name="_Toc189508203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  <w:bookmarkEnd w:id="16"/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241B87D8" w14:textId="77777777" w:rsidTr="007406FE">
        <w:trPr>
          <w:trHeight w:val="447"/>
        </w:trPr>
        <w:tc>
          <w:tcPr>
            <w:tcW w:w="1985" w:type="dxa"/>
          </w:tcPr>
          <w:p w14:paraId="14529F7A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0BCBFEC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F648CD">
              <w:rPr>
                <w:rFonts w:ascii="Arial" w:eastAsia="SimSun" w:hAnsi="Arial" w:cs="Arial"/>
                <w:lang w:eastAsia="zh-CN"/>
              </w:rPr>
              <w:t>f_TC_13_5_1c_EUTRA() runs on EUTRA_PTC</w:t>
            </w:r>
          </w:p>
        </w:tc>
      </w:tr>
      <w:tr w:rsidR="004D728A" w:rsidRPr="00E12CDE" w14:paraId="2E1CC5C8" w14:textId="77777777" w:rsidTr="007406FE">
        <w:trPr>
          <w:trHeight w:val="452"/>
        </w:trPr>
        <w:tc>
          <w:tcPr>
            <w:tcW w:w="1985" w:type="dxa"/>
          </w:tcPr>
          <w:p w14:paraId="4F372B68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8908A1" w14:textId="136BE77A" w:rsidR="004D728A" w:rsidRPr="00524EE8" w:rsidRDefault="001A240B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noProof/>
              </w:rPr>
              <w:t xml:space="preserve">The SIB2 in step 3 is not implemented in TTCN as per </w:t>
            </w:r>
            <w:r w:rsidRPr="001A240B">
              <w:rPr>
                <w:rFonts w:ascii="Arial" w:hAnsi="Arial" w:cs="Arial"/>
                <w:noProof/>
              </w:rPr>
              <w:t>Table 13.5.1c.3.3-3</w:t>
            </w:r>
            <w:r>
              <w:rPr>
                <w:rFonts w:ascii="Arial" w:hAnsi="Arial" w:cs="Arial"/>
                <w:noProof/>
              </w:rPr>
              <w:t xml:space="preserve"> in the prose.</w:t>
            </w:r>
          </w:p>
        </w:tc>
      </w:tr>
      <w:tr w:rsidR="004D728A" w:rsidRPr="00E12CDE" w14:paraId="6037E9FC" w14:textId="77777777" w:rsidTr="007406FE">
        <w:tc>
          <w:tcPr>
            <w:tcW w:w="1985" w:type="dxa"/>
          </w:tcPr>
          <w:p w14:paraId="20DC537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F7AAC7C" w14:textId="37606AB2" w:rsidR="004D728A" w:rsidRPr="007E26D6" w:rsidRDefault="004D728A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the SIB2 information </w:t>
            </w:r>
            <w:r w:rsidR="001A240B">
              <w:rPr>
                <w:rFonts w:cs="Arial"/>
              </w:rPr>
              <w:t>to align with prose.</w:t>
            </w:r>
          </w:p>
        </w:tc>
      </w:tr>
      <w:tr w:rsidR="004D728A" w:rsidRPr="00E12CDE" w14:paraId="7C4B6799" w14:textId="77777777" w:rsidTr="007406FE">
        <w:tc>
          <w:tcPr>
            <w:tcW w:w="1985" w:type="dxa"/>
          </w:tcPr>
          <w:p w14:paraId="5C1859B0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35996B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D728A" w:rsidRPr="00E12CDE" w14:paraId="271A4682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E97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A5A" w14:textId="77777777" w:rsidR="004D728A" w:rsidRPr="00D55906" w:rsidRDefault="004D728A" w:rsidP="007406FE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360FADB6" w14:textId="77777777" w:rsidR="004D728A" w:rsidRDefault="004D728A" w:rsidP="004D728A">
      <w:pPr>
        <w:rPr>
          <w:rFonts w:ascii="Arial" w:hAnsi="Arial" w:cs="Arial"/>
          <w:b/>
        </w:rPr>
      </w:pPr>
    </w:p>
    <w:p w14:paraId="1287F9B5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4ED88D31" w14:textId="77777777" w:rsidTr="007406FE">
        <w:tc>
          <w:tcPr>
            <w:tcW w:w="9629" w:type="dxa"/>
          </w:tcPr>
          <w:p w14:paraId="05835F6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function f_TC_13_5_1c_EUTRA() runs on EUTRA_PTC</w:t>
            </w:r>
          </w:p>
          <w:p w14:paraId="1BEF0925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MTSI MO speech call / SSAC / 0% access probability for MTSI MO speech call / AC-Barring per PLMN</w:t>
            </w:r>
          </w:p>
          <w:p w14:paraId="3C3EA26A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9E98B6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v_RRC_TI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F95F8E3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v_NasInd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  <w:p w14:paraId="5779E9B7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7B07F5BB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&lt;!SKIPPED CODE!&gt;</w:t>
            </w:r>
          </w:p>
          <w:p w14:paraId="7B6B087B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4315922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 @siclog "Step 1"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355056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//Make the UE attempt an MTSI MO Speech call</w:t>
            </w:r>
          </w:p>
          <w:p w14:paraId="0C57A4B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f_UT_RequestIMSCall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, LOCAL_CNF_REQUIRED);</w:t>
            </w:r>
          </w:p>
          <w:p w14:paraId="1956160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697204C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EBEC7B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Does the UE transmit a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 within 10 s?</w:t>
            </w:r>
          </w:p>
          <w:p w14:paraId="3800BBF4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F375EE1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2");</w:t>
            </w:r>
          </w:p>
          <w:p w14:paraId="5A3F8C0B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2EC659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201A19A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3A16BAF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adjusts SIB2 of Cell1 and transmits a Paging message. The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systemInfoValueTag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the SystemInformationBlockType1 is increased.</w:t>
            </w:r>
          </w:p>
          <w:p w14:paraId="02ACF125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f_EUTRA_CellInfo_SetSIB2_AC_BarringPerPlmnList_r12 (eutra_Cell1, 1, false);</w:t>
            </w:r>
          </w:p>
          <w:p w14:paraId="3FABC061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3B001BF6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E3D8B3B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4"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A130842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15 s (Note 1) to allow the new system information to take effect</w:t>
            </w:r>
          </w:p>
          <w:p w14:paraId="7730C42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(15.0);</w:t>
            </w:r>
          </w:p>
          <w:p w14:paraId="24E2403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6C690C5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AC82AC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//Make the UE attempt an MTSI MO Speech call</w:t>
            </w:r>
          </w:p>
          <w:p w14:paraId="271DE7AA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f_UT_RequestIMSCall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, LOCAL_CNF_REQUIRED);</w:t>
            </w:r>
          </w:p>
          <w:p w14:paraId="414D1CCE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656DF94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&lt;!SKIPPED CODE!&gt;</w:t>
            </w:r>
          </w:p>
          <w:p w14:paraId="0DCC1B51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A40B12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4AD65D8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6B28EF86" w14:textId="77777777" w:rsidR="004D728A" w:rsidRPr="005571C5" w:rsidRDefault="004D728A" w:rsidP="004D72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24ABF653" w14:textId="77777777" w:rsidTr="007406FE">
        <w:tc>
          <w:tcPr>
            <w:tcW w:w="9629" w:type="dxa"/>
          </w:tcPr>
          <w:p w14:paraId="1C79E2A4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AF863E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function f_TC_13_5_1c_EUTRA() runs on EUTRA_PTC</w:t>
            </w:r>
          </w:p>
          <w:p w14:paraId="761D62D7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MTSI MO speech call / SSAC / 0% access probability for MTSI MO speech call / AC-Barring per PLMN</w:t>
            </w:r>
          </w:p>
          <w:p w14:paraId="6065CEB6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CB7F8A7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v_RRC_TI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8CB0504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v_NasInd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  <w:p w14:paraId="1F8C6F4E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996B8C2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&lt;!SKIPPED CODE!&gt;</w:t>
            </w:r>
          </w:p>
          <w:p w14:paraId="563AD7DF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A78675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 @siclog "Step 1"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82172EF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//Make the UE attempt an MTSI MO Speech call</w:t>
            </w:r>
          </w:p>
          <w:p w14:paraId="66431E1A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f_UT_RequestIMSCall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, LOCAL_CNF_REQUIRED);</w:t>
            </w:r>
          </w:p>
          <w:p w14:paraId="37E6BF2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3F669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D4EEC7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Does the UE transmit a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 within 10 s?</w:t>
            </w:r>
          </w:p>
          <w:p w14:paraId="37D293FB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483DC9A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2");</w:t>
            </w:r>
          </w:p>
          <w:p w14:paraId="71B2C04E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18871A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A7D4E04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426BF67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adjusts SIB2 of Cell1 and transmits a Paging message. The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systemInfoValueTag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the SystemInformationBlockType1 is increased.</w:t>
            </w:r>
          </w:p>
          <w:p w14:paraId="6D89A4FD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f_EUTRA_CellInfo_SetSIB2_AC_BarringPerPlmnList_r12 (eutra_Cell1, 1, false,-,-,-,-,-,-,-,-,true);</w:t>
            </w:r>
          </w:p>
          <w:p w14:paraId="548B5E31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01A96761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AEFA517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4"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69D4DAE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15 s (Note 1) to allow the new system information to take effect</w:t>
            </w:r>
          </w:p>
          <w:p w14:paraId="4BB9E7D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(15.0);</w:t>
            </w:r>
          </w:p>
          <w:p w14:paraId="36004F4B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4EEB375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46766B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//Make the UE attempt an MTSI MO Speech call</w:t>
            </w:r>
          </w:p>
          <w:p w14:paraId="5DDC8B2A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f_UT_RequestIMSCall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, LOCAL_CNF_REQUIRED);</w:t>
            </w:r>
          </w:p>
          <w:p w14:paraId="70D3C0CB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698133A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&lt;!SKIPPED CODE!&gt;</w:t>
            </w:r>
          </w:p>
          <w:p w14:paraId="132645B4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4CD59E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415A584" w14:textId="77777777" w:rsidR="004D728A" w:rsidRDefault="004D728A" w:rsidP="004D728A"/>
    <w:p w14:paraId="7D7BB136" w14:textId="77777777" w:rsidR="004D728A" w:rsidRPr="00E12CDE" w:rsidRDefault="004D728A" w:rsidP="004D72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89500006"/>
      <w:bookmarkStart w:id="19" w:name="_Toc189508204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5</w:t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7EE72DA5" w14:textId="77777777" w:rsidTr="007406FE">
        <w:trPr>
          <w:trHeight w:val="447"/>
        </w:trPr>
        <w:tc>
          <w:tcPr>
            <w:tcW w:w="1985" w:type="dxa"/>
          </w:tcPr>
          <w:p w14:paraId="0D4A52FD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5E7CD0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E90AD9">
              <w:rPr>
                <w:rFonts w:ascii="Arial" w:eastAsia="SimSun" w:hAnsi="Arial" w:cs="Arial"/>
                <w:lang w:eastAsia="zh-CN"/>
              </w:rPr>
              <w:t>f_EUTRA_CellInfo_SetSIB2_AC_BarringPerPlmnList_r12</w:t>
            </w:r>
          </w:p>
        </w:tc>
      </w:tr>
      <w:tr w:rsidR="004D728A" w:rsidRPr="00E12CDE" w14:paraId="5D9306ED" w14:textId="77777777" w:rsidTr="007406FE">
        <w:trPr>
          <w:trHeight w:val="452"/>
        </w:trPr>
        <w:tc>
          <w:tcPr>
            <w:tcW w:w="1985" w:type="dxa"/>
          </w:tcPr>
          <w:p w14:paraId="05CF1D5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A53299" w14:textId="6CBB75CD" w:rsidR="004D728A" w:rsidRPr="003421D5" w:rsidRDefault="00354CC7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Please refer Change 2.4</w:t>
            </w:r>
          </w:p>
        </w:tc>
      </w:tr>
      <w:tr w:rsidR="004D728A" w:rsidRPr="00E12CDE" w14:paraId="11C710D6" w14:textId="77777777" w:rsidTr="007406FE">
        <w:tc>
          <w:tcPr>
            <w:tcW w:w="1985" w:type="dxa"/>
          </w:tcPr>
          <w:p w14:paraId="6C7D88F0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FB4D09" w14:textId="3195AD7E" w:rsidR="004D728A" w:rsidRPr="007E26D6" w:rsidRDefault="00354CC7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Please refer Change 2.4</w:t>
            </w:r>
          </w:p>
        </w:tc>
      </w:tr>
      <w:tr w:rsidR="004D728A" w:rsidRPr="00E12CDE" w14:paraId="4418EE57" w14:textId="77777777" w:rsidTr="007406FE">
        <w:tc>
          <w:tcPr>
            <w:tcW w:w="1985" w:type="dxa"/>
          </w:tcPr>
          <w:p w14:paraId="1CDDAEEC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8C4AA7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05CE">
              <w:rPr>
                <w:rFonts w:ascii="Arial" w:hAnsi="Arial" w:cs="Arial"/>
                <w:lang w:eastAsia="zh-CN"/>
              </w:rPr>
              <w:t>Common\EUTRA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0E05CE">
              <w:rPr>
                <w:rFonts w:ascii="Arial" w:hAnsi="Arial" w:cs="Arial"/>
                <w:lang w:eastAsia="zh-CN"/>
              </w:rPr>
              <w:t>EUTRA_CellInfo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4D728A" w:rsidRPr="00E12CDE" w14:paraId="7527DEC1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B3F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8FC" w14:textId="77777777" w:rsidR="004D728A" w:rsidRPr="00D55906" w:rsidRDefault="004D728A" w:rsidP="007406FE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15998FB2" w14:textId="77777777" w:rsidR="004D728A" w:rsidRDefault="004D728A" w:rsidP="004D728A">
      <w:pPr>
        <w:rPr>
          <w:rFonts w:ascii="Arial" w:hAnsi="Arial" w:cs="Arial"/>
          <w:b/>
        </w:rPr>
      </w:pPr>
    </w:p>
    <w:p w14:paraId="3F2A63A0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0090F7F" w14:textId="77777777" w:rsidTr="007406FE">
        <w:tc>
          <w:tcPr>
            <w:tcW w:w="9629" w:type="dxa"/>
          </w:tcPr>
          <w:p w14:paraId="583CC14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function f_EUTRA_CellInfo_SetSIB2_AC_BarringPerPlmnList_r12(EUTRA_CellId_Type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DD06816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integer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p_PlnmId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F35E7E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p_AcBarring := false,</w:t>
            </w:r>
          </w:p>
          <w:p w14:paraId="420EC04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p_BarringForMMTEL_Voice:= omit,</w:t>
            </w:r>
          </w:p>
          <w:p w14:paraId="4AF2DCC0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p_BarringForMMTEL_Video:= omit,</w:t>
            </w:r>
          </w:p>
          <w:p w14:paraId="620B88BD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p_BarringForMO_Signalling:= omit,</w:t>
            </w:r>
          </w:p>
          <w:p w14:paraId="6F89B670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p_BarringForMO_Data:= omit,</w:t>
            </w:r>
          </w:p>
          <w:p w14:paraId="1128E997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p_BarringForCSFB := omit,</w:t>
            </w:r>
          </w:p>
          <w:p w14:paraId="699605E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p_SkipForVoice := false,</w:t>
            </w:r>
          </w:p>
          <w:p w14:paraId="3B6DEDD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p_SkipForVideo := false,</w:t>
            </w:r>
          </w:p>
          <w:p w14:paraId="03498F3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p_SkipForSMS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false) runs on EUTRA_PTC</w:t>
            </w:r>
          </w:p>
          <w:p w14:paraId="3809245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1C36616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f_EUTRA_CellInfo_Get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03033F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44703C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v_CellInfo.Sysinfo.BCCH_Info.SIs[0].message_.c1.systemInformation.criticalExtensions.systemInformation_r8.sib_TypeAndInfo[0].sib2.ac_BarringPerPLMN_List_r12[0] :=</w:t>
            </w:r>
          </w:p>
          <w:p w14:paraId="136953E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cs_AC_BarringPerPLMN_r12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p_PlnmId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AC4472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p_AcBarring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6EB015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p_BarringForMO_Signalling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09EE302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p_BarringForMO_Data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A77A85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p_BarringForMMTEL_Voice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B8282B9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p_BarringForMMTEL_Video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8DDE0F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p_BarringForCSFB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30CB4B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p_SkipForVoice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597D4E1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v_CellInfo.Sysinfo.BCCH_Info.SIs[0].message_.c1.systemInformation.criticalExtensions.systemInformation_r8.sib_TypeAndInfo[0].sib2.ac_BarringPerPLMN_List_r12[0].ac_BarringSkipForMMTELVoice_r12:= true_;</w:t>
            </w:r>
          </w:p>
          <w:p w14:paraId="37295CA9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8D4A1D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p_SkipForVideo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2051F599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v_CellInfo.Sysinfo.BCCH_Info.SIs[0].message_.c1.systemInformation.criticalExtensions.systemInformation_r8.sib_TypeAndInfo[0].sib2.ac_BarringPerPLMN_List_r12[0].ac_BarringSkipForMMTELVideo_r12:= true_;</w:t>
            </w:r>
          </w:p>
          <w:p w14:paraId="0347BA6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1C72116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p_SkipForSMS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7F4D4C1E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v_CellInfo.Sysinfo.BCCH_Info.SIs[0].message_.c1.systemInformation.criticalExtensions.systemInformation_r8.sib_TypeAndInfo[0].sib2.ac_BarringPerPLMN_List_r12[0].ac_BarringSkipForSMS_r12:= true_;</w:t>
            </w:r>
          </w:p>
          <w:p w14:paraId="536E06D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F0A691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f_EUTRA_CellInfo_Set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D6F37A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f_EUTRA_SetSIs_ValueTag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EB7E640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</w:tc>
      </w:tr>
    </w:tbl>
    <w:p w14:paraId="26A46ADB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0CA426CF" w14:textId="77777777" w:rsidR="004D728A" w:rsidRPr="005571C5" w:rsidRDefault="004D728A" w:rsidP="004D72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BE74AA2" w14:textId="77777777" w:rsidTr="007406FE">
        <w:tc>
          <w:tcPr>
            <w:tcW w:w="9629" w:type="dxa"/>
          </w:tcPr>
          <w:p w14:paraId="10717F1C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D26199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f_EUTRA_CellInfo_SetSIB2_AC_BarringPerPlmnList_r12(EUTRA_CellId_Type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B03CB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integer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p_PlnmId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9176080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p_AcBarring := false,</w:t>
            </w:r>
          </w:p>
          <w:p w14:paraId="00DDE4A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p_BarringForMMTEL_Voice:= omit,</w:t>
            </w:r>
          </w:p>
          <w:p w14:paraId="5B9A499D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p_BarringForMMTEL_Video:= omit,</w:t>
            </w:r>
          </w:p>
          <w:p w14:paraId="4906EF8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p_BarringForMO_Signalling:= omit,</w:t>
            </w:r>
          </w:p>
          <w:p w14:paraId="2A206ED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p_BarringForMO_Data:= omit,</w:t>
            </w:r>
          </w:p>
          <w:p w14:paraId="394891D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p_BarringForCSFB := omit,</w:t>
            </w:r>
          </w:p>
          <w:p w14:paraId="30106C68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p_SkipForVoice := false,</w:t>
            </w:r>
          </w:p>
          <w:p w14:paraId="011B903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p_SkipForVideo := false,</w:t>
            </w:r>
          </w:p>
          <w:p w14:paraId="1977B3C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p_SkipForSMS := false,</w:t>
            </w:r>
          </w:p>
          <w:p w14:paraId="20384BB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p_SkipForBarring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false</w:t>
            </w: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2ABE2EF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D1DB79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f_EUTRA_CellInfo_Get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81971A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2A595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if (not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p_SkipForBarring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6AB1CBC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v_CellInfo.Sysinfo.BCCH_Info.SIs[0].message_.c1.systemInformation.criticalExtensions.systemInformation_r8.sib_TypeAndInfo[0].sib2.ac_BarringPerPLMN_List_r12[0] :=</w:t>
            </w:r>
          </w:p>
          <w:p w14:paraId="41E43A9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cs_AC_BarringPerPLMN_r12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p_PlnmId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6BA942E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p_AcBarring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57791FD0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p_BarringForMO_Signalling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5CC664D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p_BarringForMO_Data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4218B7F2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p_BarringForMMTEL_Voice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49559F32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p_BarringForMMTEL_Video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74C92AA9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p_BarringForCSFB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64768C01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}</w:t>
            </w:r>
          </w:p>
          <w:p w14:paraId="32E5F0E2" w14:textId="77777777" w:rsidR="004D728A" w:rsidRPr="00524C52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else{</w:t>
            </w:r>
          </w:p>
          <w:p w14:paraId="3A56E4DF" w14:textId="77777777" w:rsidR="004D728A" w:rsidRPr="00524C52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v_CellInfo.Sysinfo.BCCH_Info.SIs[0].message_.c1.systemInformation.criticalExtensions.systemInformation_r8.sib_TypeAndInfo[0].sib2.ac_BarringPerPLMN_List_r12[0]  := </w:t>
            </w:r>
          </w:p>
          <w:p w14:paraId="3296FF87" w14:textId="77777777" w:rsidR="004D728A" w:rsidRPr="00524C52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cs_AC_BarringPerPLMN_r12_SkipForBarring (</w:t>
            </w:r>
            <w:proofErr w:type="spellStart"/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p_PlnmId</w:t>
            </w:r>
            <w:proofErr w:type="spellEnd"/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65D5A09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}</w:t>
            </w:r>
          </w:p>
          <w:p w14:paraId="4F7E32FE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p_SkipForVoice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3777235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v_CellInfo.Sysinfo.BCCH_Info.SIs[0].message_.c1.systemInformation.criticalExtensions.systemInformation_r8.sib_TypeAndInfo[0].sib2.ac_BarringPerPLMN_List_r12[0].ac_BarringSkipForMMTELVoice_r12:= true_;</w:t>
            </w:r>
          </w:p>
          <w:p w14:paraId="7092F3F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0A5B87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p_SkipForVideo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00A1E15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v_CellInfo.Sysinfo.BCCH_Info.SIs[0].message_.c1.systemInformation.criticalExtensions.systemInformation_r8.sib_TypeAndInfo[0].sib2.ac_BarringPerPLMN_List_r12[0].ac_BarringSkipForMMTELVideo_r12:= true_;</w:t>
            </w:r>
          </w:p>
          <w:p w14:paraId="5D4E2D47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B2BEDDD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p_SkipForSMS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7F50F9E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v_CellInfo.Sysinfo.BCCH_Info.SIs[0].message_.c1.systemInformation.criticalExtensions.systemInformation_r8.sib_TypeAndInfo[0].sib2.ac_BarringPerPLMN_List_r12[0].ac_BarringSkipForSMS_r12:= true_;</w:t>
            </w:r>
          </w:p>
          <w:p w14:paraId="608FB26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3BB64E6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f_EUTRA_CellInfo_Set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71A725E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f_EUTRA_SetSIs_ValueTag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CA25D6F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5327047D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AE40EDF" w14:textId="77777777" w:rsidR="004D728A" w:rsidRDefault="004D728A" w:rsidP="004D728A"/>
    <w:p w14:paraId="3A1B4439" w14:textId="77777777" w:rsidR="004D728A" w:rsidRPr="00E12CDE" w:rsidRDefault="004D728A" w:rsidP="004D72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89500007"/>
      <w:bookmarkStart w:id="21" w:name="_Toc189508205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6</w:t>
      </w:r>
      <w:bookmarkEnd w:id="20"/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0D57B4A0" w14:textId="77777777" w:rsidTr="007406FE">
        <w:trPr>
          <w:trHeight w:val="447"/>
        </w:trPr>
        <w:tc>
          <w:tcPr>
            <w:tcW w:w="1985" w:type="dxa"/>
          </w:tcPr>
          <w:p w14:paraId="431515EC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F6E90F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524C52">
              <w:rPr>
                <w:rFonts w:ascii="Arial" w:eastAsia="SimSun" w:hAnsi="Arial" w:cs="Arial"/>
                <w:lang w:eastAsia="zh-CN"/>
              </w:rPr>
              <w:t>cs_AC_BarringPerPLMN_r12_SkipForBarring</w:t>
            </w:r>
          </w:p>
        </w:tc>
      </w:tr>
      <w:tr w:rsidR="004D728A" w:rsidRPr="00E12CDE" w14:paraId="4B1758E3" w14:textId="77777777" w:rsidTr="007406FE">
        <w:trPr>
          <w:trHeight w:val="452"/>
        </w:trPr>
        <w:tc>
          <w:tcPr>
            <w:tcW w:w="1985" w:type="dxa"/>
          </w:tcPr>
          <w:p w14:paraId="78B91F3C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0F03B14" w14:textId="574C79F8" w:rsidR="004D728A" w:rsidRPr="003421D5" w:rsidRDefault="00740115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Please refer Change 2.</w:t>
            </w:r>
            <w:r w:rsidR="009B16EE">
              <w:rPr>
                <w:rFonts w:ascii="Arial" w:eastAsia="SimSun" w:hAnsi="Arial" w:cs="Arial"/>
                <w:lang w:eastAsia="zh-CN"/>
              </w:rPr>
              <w:t>4</w:t>
            </w:r>
          </w:p>
        </w:tc>
      </w:tr>
      <w:tr w:rsidR="004D728A" w:rsidRPr="00E12CDE" w14:paraId="01445371" w14:textId="77777777" w:rsidTr="007406FE">
        <w:tc>
          <w:tcPr>
            <w:tcW w:w="1985" w:type="dxa"/>
          </w:tcPr>
          <w:p w14:paraId="59B9E89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1CA074" w14:textId="7AA2B4BE" w:rsidR="004D728A" w:rsidRPr="007E26D6" w:rsidRDefault="004D728A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 xml:space="preserve">New template </w:t>
            </w:r>
            <w:r w:rsidR="009B16EE">
              <w:rPr>
                <w:rFonts w:eastAsia="SimSun" w:cs="Arial"/>
                <w:lang w:eastAsia="zh-CN"/>
              </w:rPr>
              <w:t xml:space="preserve">added to set the </w:t>
            </w:r>
            <w:r w:rsidR="009B16EE" w:rsidRPr="009B16EE">
              <w:rPr>
                <w:rFonts w:eastAsia="SimSun" w:cs="Arial"/>
                <w:lang w:eastAsia="zh-CN"/>
              </w:rPr>
              <w:t>plmn-IdentityIndex-r12</w:t>
            </w:r>
            <w:r w:rsidR="009B16EE">
              <w:rPr>
                <w:rFonts w:eastAsia="SimSun" w:cs="Arial"/>
                <w:lang w:eastAsia="zh-CN"/>
              </w:rPr>
              <w:t xml:space="preserve"> as per </w:t>
            </w:r>
            <w:r w:rsidR="009B16EE" w:rsidRPr="009B16EE">
              <w:rPr>
                <w:rFonts w:eastAsia="SimSun" w:cs="Arial"/>
                <w:lang w:eastAsia="zh-CN"/>
              </w:rPr>
              <w:t>Table 13.5.1c.3.3-3</w:t>
            </w:r>
          </w:p>
        </w:tc>
      </w:tr>
      <w:tr w:rsidR="004D728A" w:rsidRPr="00E12CDE" w14:paraId="604473E3" w14:textId="77777777" w:rsidTr="007406FE">
        <w:tc>
          <w:tcPr>
            <w:tcW w:w="1985" w:type="dxa"/>
          </w:tcPr>
          <w:p w14:paraId="3541CC99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3852EC6A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05CE">
              <w:rPr>
                <w:rFonts w:ascii="Arial" w:hAnsi="Arial" w:cs="Arial"/>
                <w:lang w:eastAsia="zh-CN"/>
              </w:rPr>
              <w:t>Common\EUT</w:t>
            </w:r>
            <w:r>
              <w:rPr>
                <w:rFonts w:ascii="Arial" w:hAnsi="Arial" w:cs="Arial"/>
                <w:lang w:eastAsia="zh-CN"/>
              </w:rPr>
              <w:t>RA\</w:t>
            </w:r>
            <w:proofErr w:type="spellStart"/>
            <w:r w:rsidRPr="007B570E">
              <w:rPr>
                <w:rFonts w:ascii="Arial" w:hAnsi="Arial" w:cs="Arial"/>
                <w:lang w:eastAsia="zh-CN"/>
              </w:rPr>
              <w:t>EUTRA_SysInfo_Templates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4D728A" w:rsidRPr="00E12CDE" w14:paraId="57844454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B7A9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352" w14:textId="77777777" w:rsidR="004D728A" w:rsidRPr="00D55906" w:rsidRDefault="004D728A" w:rsidP="007406FE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083E27CE" w14:textId="77777777" w:rsidR="004D728A" w:rsidRDefault="004D728A" w:rsidP="004D728A">
      <w:pPr>
        <w:rPr>
          <w:rFonts w:ascii="Arial" w:hAnsi="Arial" w:cs="Arial"/>
          <w:b/>
        </w:rPr>
      </w:pPr>
    </w:p>
    <w:p w14:paraId="5389C2C8" w14:textId="77777777" w:rsidR="004D728A" w:rsidRDefault="004D728A" w:rsidP="004D728A">
      <w:pPr>
        <w:rPr>
          <w:rFonts w:ascii="Arial" w:hAnsi="Arial" w:cs="Arial"/>
          <w:b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1523944E" w14:textId="77777777" w:rsidTr="007406FE">
        <w:tc>
          <w:tcPr>
            <w:tcW w:w="9629" w:type="dxa"/>
          </w:tcPr>
          <w:p w14:paraId="67024E4B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template (value) AC_BarringPerPLMN_r12 cs_AC_BarringPerPLMN_r12_SkipForBarring(integer </w:t>
            </w:r>
            <w:proofErr w:type="spellStart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p_PlnmId</w:t>
            </w:r>
            <w:proofErr w:type="spellEnd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) :=</w:t>
            </w:r>
          </w:p>
          <w:p w14:paraId="5E8272B4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{</w:t>
            </w:r>
          </w:p>
          <w:p w14:paraId="4D774CF7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74D076F2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plmn_IdentityIndex_r12              := </w:t>
            </w:r>
            <w:proofErr w:type="spellStart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p_PlnmId</w:t>
            </w:r>
            <w:proofErr w:type="spellEnd"/>
          </w:p>
          <w:p w14:paraId="7C700C3C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71925068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};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</w:tc>
      </w:tr>
    </w:tbl>
    <w:p w14:paraId="10FD24D1" w14:textId="77777777" w:rsidR="004D728A" w:rsidRPr="00BB6C5E" w:rsidRDefault="004D728A" w:rsidP="004D728A"/>
    <w:p w14:paraId="2DC14745" w14:textId="77777777" w:rsidR="003C11AB" w:rsidRPr="003C4E4F" w:rsidRDefault="003C11AB" w:rsidP="003C11A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122434493"/>
      <w:bookmarkStart w:id="23" w:name="_Toc295288970"/>
      <w:bookmarkStart w:id="24" w:name="_Toc325725665"/>
      <w:bookmarkStart w:id="25" w:name="_Toc121172016"/>
      <w:bookmarkStart w:id="26" w:name="_Toc189508206"/>
      <w:r w:rsidRPr="003C4E4F">
        <w:rPr>
          <w:rFonts w:cs="Arial"/>
          <w:b/>
        </w:rPr>
        <w:t xml:space="preserve">Branches </w:t>
      </w:r>
      <w:bookmarkEnd w:id="22"/>
      <w:bookmarkEnd w:id="23"/>
      <w:bookmarkEnd w:id="24"/>
      <w:r w:rsidRPr="003C4E4F">
        <w:rPr>
          <w:rFonts w:cs="Arial"/>
          <w:b/>
        </w:rPr>
        <w:t>executed</w:t>
      </w:r>
      <w:bookmarkEnd w:id="25"/>
      <w:bookmarkEnd w:id="26"/>
    </w:p>
    <w:p w14:paraId="7B15C2E1" w14:textId="7C43FE15" w:rsidR="003C11AB" w:rsidRPr="002A4C0B" w:rsidRDefault="003C11AB" w:rsidP="00F76599">
      <w:pPr>
        <w:rPr>
          <w:rFonts w:ascii="Arial" w:hAnsi="Arial" w:cs="Arial"/>
          <w:b/>
        </w:rPr>
      </w:pPr>
      <w:bookmarkStart w:id="27" w:name="_Toc122434494"/>
      <w:bookmarkStart w:id="28" w:name="_Toc295288971"/>
      <w:bookmarkStart w:id="29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="00F76599" w:rsidRPr="00F76599">
        <w:rPr>
          <w:rFonts w:ascii="Arial" w:hAnsi="Arial" w:cs="Arial"/>
        </w:rPr>
        <w:t>on</w:t>
      </w:r>
      <w:proofErr w:type="spellEnd"/>
      <w:r w:rsidR="00F76599" w:rsidRPr="00F76599">
        <w:rPr>
          <w:rFonts w:ascii="Arial" w:hAnsi="Arial" w:cs="Arial"/>
        </w:rPr>
        <w:t xml:space="preserve"> EUTRA band </w:t>
      </w:r>
      <w:r w:rsidR="004D728A">
        <w:rPr>
          <w:rFonts w:ascii="Arial" w:hAnsi="Arial" w:cs="Arial"/>
        </w:rPr>
        <w:t>1</w:t>
      </w:r>
      <w:r w:rsidR="00F76599" w:rsidRPr="00F76599">
        <w:rPr>
          <w:rFonts w:ascii="Arial" w:hAnsi="Arial" w:cs="Arial"/>
        </w:rPr>
        <w:t xml:space="preserve"> using ciphering algorithm eea1 and integrity algorithm eia1</w:t>
      </w:r>
    </w:p>
    <w:p w14:paraId="38A078A9" w14:textId="22896A75" w:rsidR="003C11AB" w:rsidRPr="003C4E4F" w:rsidRDefault="003C11AB" w:rsidP="003C11AB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0" w:name="_Toc121172017"/>
      <w:bookmarkStart w:id="31" w:name="_Toc189508207"/>
      <w:r w:rsidRPr="003C4E4F">
        <w:rPr>
          <w:rFonts w:cs="Arial"/>
          <w:b/>
        </w:rPr>
        <w:t>Execution Log Files</w:t>
      </w:r>
      <w:bookmarkEnd w:id="27"/>
      <w:bookmarkEnd w:id="28"/>
      <w:bookmarkEnd w:id="29"/>
      <w:bookmarkEnd w:id="30"/>
      <w:bookmarkEnd w:id="31"/>
    </w:p>
    <w:p w14:paraId="7F41C395" w14:textId="7FFC77CA" w:rsidR="003C11AB" w:rsidRPr="003C4E4F" w:rsidRDefault="003548EB" w:rsidP="003C11A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2" w:name="_Toc189508208"/>
      <w:bookmarkStart w:id="33" w:name="_Hlk120026754"/>
      <w:r w:rsidRPr="003548EB">
        <w:rPr>
          <w:rFonts w:cs="Arial"/>
          <w:b/>
        </w:rPr>
        <w:t>Qualcomm Snapdragon® X80 5G Modem-RF System, Qualcomm Technologies’ 6th generation modem-to-antenna 5G solution UE</w:t>
      </w:r>
      <w:bookmarkEnd w:id="32"/>
    </w:p>
    <w:bookmarkEnd w:id="33"/>
    <w:p w14:paraId="18F92351" w14:textId="22E1ACF9" w:rsidR="003C11AB" w:rsidRPr="003C4E4F" w:rsidRDefault="003C11AB" w:rsidP="003C11AB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3548EB" w:rsidRPr="003548EB">
        <w:rPr>
          <w:rFonts w:ascii="Arial" w:hAnsi="Arial" w:cs="Arial"/>
        </w:rPr>
        <w:t>Qualcomm Snapdragon® X80 5G Modem-RF System, Qualcomm Technologies’ 6th generation modem-to-antenna 5G solution UE</w:t>
      </w:r>
      <w:r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Pr="006C4454">
        <w:rPr>
          <w:rFonts w:ascii="Arial" w:hAnsi="Arial" w:cs="Arial"/>
        </w:rPr>
        <w:t>Platform Keysight S8704A Protocol Conformance Toolset solution</w:t>
      </w:r>
      <w:r w:rsidR="003548EB">
        <w:rPr>
          <w:rFonts w:ascii="Arial" w:hAnsi="Arial" w:cs="Arial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28CC9B64" w14:textId="77777777" w:rsidR="003C11AB" w:rsidRPr="003C4E4F" w:rsidRDefault="003C11AB" w:rsidP="003C11A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4C721150" w14:textId="6FBB9E04" w:rsidR="003C11AB" w:rsidRPr="001D5966" w:rsidRDefault="003C11AB" w:rsidP="003C11AB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D5966">
        <w:rPr>
          <w:rFonts w:ascii="Arial" w:hAnsi="Arial" w:cs="Arial"/>
        </w:rPr>
        <w:t>TC_</w:t>
      </w:r>
      <w:r w:rsidR="003548EB">
        <w:rPr>
          <w:rFonts w:ascii="Arial" w:hAnsi="Arial" w:cs="Arial"/>
        </w:rPr>
        <w:t>13_5_1c</w:t>
      </w:r>
      <w:r w:rsidRPr="001D5966">
        <w:rPr>
          <w:rFonts w:ascii="Arial" w:hAnsi="Arial" w:cs="Arial"/>
        </w:rPr>
        <w:t>_LOG.html</w:t>
      </w:r>
    </w:p>
    <w:p w14:paraId="5CDA0305" w14:textId="77777777" w:rsidR="003C11AB" w:rsidRPr="003C4E4F" w:rsidRDefault="003C11AB" w:rsidP="003C11A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32B2AF9C" w14:textId="69B83E9D" w:rsidR="003C11AB" w:rsidRPr="001D5966" w:rsidRDefault="003C11AB" w:rsidP="003C11AB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1D5966">
        <w:rPr>
          <w:rFonts w:ascii="Arial" w:hAnsi="Arial" w:cs="Arial"/>
        </w:rPr>
        <w:t>TC_</w:t>
      </w:r>
      <w:r w:rsidR="003548EB">
        <w:rPr>
          <w:rFonts w:ascii="Arial" w:hAnsi="Arial" w:cs="Arial"/>
        </w:rPr>
        <w:t>13_5_1c</w:t>
      </w:r>
      <w:r w:rsidRPr="001D5966">
        <w:rPr>
          <w:rFonts w:ascii="Arial" w:hAnsi="Arial" w:cs="Arial"/>
        </w:rPr>
        <w:t>_PIXIT.xml</w:t>
      </w:r>
    </w:p>
    <w:p w14:paraId="39F98C0B" w14:textId="77777777" w:rsidR="003C11AB" w:rsidRPr="003C4E4F" w:rsidRDefault="003C11AB" w:rsidP="003C11AB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357E58B0" w14:textId="77777777" w:rsidR="003C11AB" w:rsidRPr="003C4E4F" w:rsidRDefault="003C11AB" w:rsidP="003C11AB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121172019"/>
      <w:bookmarkStart w:id="38" w:name="_Toc189508209"/>
      <w:r w:rsidRPr="003C4E4F">
        <w:rPr>
          <w:rFonts w:cs="Arial"/>
          <w:b/>
        </w:rPr>
        <w:t>References</w:t>
      </w:r>
      <w:bookmarkEnd w:id="34"/>
      <w:bookmarkEnd w:id="35"/>
      <w:bookmarkEnd w:id="36"/>
      <w:bookmarkEnd w:id="37"/>
      <w:bookmarkEnd w:id="3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3C11AB" w:rsidRPr="003C4E4F" w14:paraId="48410E43" w14:textId="77777777" w:rsidTr="004D728A">
        <w:trPr>
          <w:trHeight w:val="499"/>
        </w:trPr>
        <w:tc>
          <w:tcPr>
            <w:tcW w:w="787" w:type="dxa"/>
            <w:hideMark/>
          </w:tcPr>
          <w:p w14:paraId="4B1D37D8" w14:textId="77777777" w:rsidR="003C11AB" w:rsidRPr="003C4E4F" w:rsidRDefault="003C11AB" w:rsidP="007406FE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518" w:type="dxa"/>
            <w:hideMark/>
          </w:tcPr>
          <w:p w14:paraId="3AF4467D" w14:textId="02B1DB95" w:rsidR="003C11AB" w:rsidRPr="003C4E4F" w:rsidRDefault="004D728A" w:rsidP="007406FE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D728A">
              <w:rPr>
                <w:rFonts w:ascii="Arial" w:hAnsi="Arial" w:cs="Arial"/>
                <w:b/>
                <w:szCs w:val="22"/>
              </w:rPr>
              <w:t>R5s250053</w:t>
            </w:r>
            <w:r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4D728A">
              <w:rPr>
                <w:rFonts w:ascii="Arial" w:hAnsi="Arial" w:cs="Arial"/>
                <w:bCs/>
                <w:szCs w:val="22"/>
              </w:rPr>
              <w:t>Supporting information for addition of SSAC ACB per PLMN test case 13.5.1c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1B4EA" w14:textId="77777777" w:rsidR="00176C8E" w:rsidRDefault="00176C8E">
      <w:r>
        <w:separator/>
      </w:r>
    </w:p>
  </w:endnote>
  <w:endnote w:type="continuationSeparator" w:id="0">
    <w:p w14:paraId="236C73AD" w14:textId="77777777" w:rsidR="00176C8E" w:rsidRDefault="0017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98423" w14:textId="77777777" w:rsidR="00176C8E" w:rsidRDefault="00176C8E">
      <w:r>
        <w:separator/>
      </w:r>
    </w:p>
  </w:footnote>
  <w:footnote w:type="continuationSeparator" w:id="0">
    <w:p w14:paraId="4A96EE88" w14:textId="77777777" w:rsidR="00176C8E" w:rsidRDefault="00176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71880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2"/>
  </w:num>
  <w:num w:numId="3" w16cid:durableId="1083718607">
    <w:abstractNumId w:val="1"/>
  </w:num>
  <w:num w:numId="4" w16cid:durableId="1666471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86"/>
    <w:rsid w:val="00070E09"/>
    <w:rsid w:val="000A6394"/>
    <w:rsid w:val="000B7FED"/>
    <w:rsid w:val="000C038A"/>
    <w:rsid w:val="000C6598"/>
    <w:rsid w:val="000D44B3"/>
    <w:rsid w:val="00145D43"/>
    <w:rsid w:val="00176C8E"/>
    <w:rsid w:val="00192C46"/>
    <w:rsid w:val="001A08B3"/>
    <w:rsid w:val="001A240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8C6"/>
    <w:rsid w:val="003548EB"/>
    <w:rsid w:val="00354CC7"/>
    <w:rsid w:val="003609EF"/>
    <w:rsid w:val="0036231A"/>
    <w:rsid w:val="00374DD4"/>
    <w:rsid w:val="003A2C85"/>
    <w:rsid w:val="003C11AB"/>
    <w:rsid w:val="003E1A36"/>
    <w:rsid w:val="00410371"/>
    <w:rsid w:val="004242F1"/>
    <w:rsid w:val="004B75B7"/>
    <w:rsid w:val="004D728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01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A1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6E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6E63"/>
    <w:rsid w:val="00EE7D7C"/>
    <w:rsid w:val="00F25D98"/>
    <w:rsid w:val="00F300FB"/>
    <w:rsid w:val="00F370D2"/>
    <w:rsid w:val="00F46E0D"/>
    <w:rsid w:val="00F765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11</Pages>
  <Words>3563</Words>
  <Characters>20310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2025-02-03T20:47:00Z</dcterms:created>
  <dcterms:modified xsi:type="dcterms:W3CDTF">2025-02-05T10:03:00Z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</Properties>
</file>