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DD8448" w14:textId="77777777" w:rsidR="00856250" w:rsidRDefault="00856250" w:rsidP="008562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R5s250049</w:t>
      </w:r>
      <w:r>
        <w:rPr>
          <w:b/>
          <w:i/>
          <w:noProof/>
          <w:sz w:val="28"/>
        </w:rPr>
        <w:fldChar w:fldCharType="end"/>
      </w:r>
    </w:p>
    <w:p w14:paraId="5F288E1A" w14:textId="77777777" w:rsidR="00856250" w:rsidRDefault="00856250" w:rsidP="0085625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6250" w14:paraId="0ADD8D86" w14:textId="77777777" w:rsidTr="00C207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07461" w14:textId="77777777" w:rsidR="00856250" w:rsidRDefault="00856250" w:rsidP="00C207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56250" w14:paraId="2210F22D" w14:textId="77777777" w:rsidTr="00C207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B10D0" w14:textId="77777777" w:rsidR="00856250" w:rsidRDefault="00856250" w:rsidP="00C207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6250" w14:paraId="2713DBA2" w14:textId="77777777" w:rsidTr="00C207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77080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278CD65E" w14:textId="77777777" w:rsidTr="00C2077E">
        <w:tc>
          <w:tcPr>
            <w:tcW w:w="142" w:type="dxa"/>
            <w:tcBorders>
              <w:left w:val="single" w:sz="4" w:space="0" w:color="auto"/>
            </w:tcBorders>
          </w:tcPr>
          <w:p w14:paraId="3FDD9684" w14:textId="77777777" w:rsidR="00856250" w:rsidRDefault="00856250" w:rsidP="00C207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E4166D" w14:textId="77777777" w:rsidR="00856250" w:rsidRPr="00410371" w:rsidRDefault="00856250" w:rsidP="00C207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3D3095" w14:textId="77777777" w:rsidR="00856250" w:rsidRDefault="00856250" w:rsidP="00C207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DADEE" w14:textId="77777777" w:rsidR="00856250" w:rsidRPr="00410371" w:rsidRDefault="00856250" w:rsidP="00C2077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864939" w14:textId="77777777" w:rsidR="00856250" w:rsidRDefault="00856250" w:rsidP="00C207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B3C74E" w14:textId="77777777" w:rsidR="00856250" w:rsidRPr="00410371" w:rsidRDefault="00856250" w:rsidP="00C207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EF1CCA2" w14:textId="77777777" w:rsidR="00856250" w:rsidRDefault="00856250" w:rsidP="00C207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443FC4" w14:textId="77777777" w:rsidR="00856250" w:rsidRPr="00410371" w:rsidRDefault="00856250" w:rsidP="00C20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EFEAC" w14:textId="77777777" w:rsidR="00856250" w:rsidRDefault="00856250" w:rsidP="00C2077E">
            <w:pPr>
              <w:pStyle w:val="CRCoverPage"/>
              <w:spacing w:after="0"/>
              <w:rPr>
                <w:noProof/>
              </w:rPr>
            </w:pPr>
          </w:p>
        </w:tc>
      </w:tr>
      <w:tr w:rsidR="00856250" w14:paraId="1FD79055" w14:textId="77777777" w:rsidTr="00C207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88B5E" w14:textId="77777777" w:rsidR="00856250" w:rsidRDefault="00856250" w:rsidP="00C2077E">
            <w:pPr>
              <w:pStyle w:val="CRCoverPage"/>
              <w:spacing w:after="0"/>
              <w:rPr>
                <w:noProof/>
              </w:rPr>
            </w:pPr>
          </w:p>
        </w:tc>
      </w:tr>
      <w:tr w:rsidR="00856250" w14:paraId="53148BDD" w14:textId="77777777" w:rsidTr="00C207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8D809" w14:textId="77777777" w:rsidR="00856250" w:rsidRPr="00F25D98" w:rsidRDefault="00856250" w:rsidP="00C207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6250" w14:paraId="68941573" w14:textId="77777777" w:rsidTr="00C2077E">
        <w:tc>
          <w:tcPr>
            <w:tcW w:w="9641" w:type="dxa"/>
            <w:gridSpan w:val="9"/>
          </w:tcPr>
          <w:p w14:paraId="564678C6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07CE99" w14:textId="77777777" w:rsidR="00856250" w:rsidRDefault="00856250" w:rsidP="008562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6250" w14:paraId="46246D9B" w14:textId="77777777" w:rsidTr="00C2077E">
        <w:tc>
          <w:tcPr>
            <w:tcW w:w="2835" w:type="dxa"/>
          </w:tcPr>
          <w:p w14:paraId="0A8D73B1" w14:textId="77777777" w:rsidR="00856250" w:rsidRDefault="00856250" w:rsidP="00C207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9BF1F0" w14:textId="77777777" w:rsidR="00856250" w:rsidRDefault="00856250" w:rsidP="00C207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9D7D92" w14:textId="77777777" w:rsidR="00856250" w:rsidRDefault="00856250" w:rsidP="00C20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72DC5" w14:textId="77777777" w:rsidR="00856250" w:rsidRDefault="00856250" w:rsidP="00C207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3AF57" w14:textId="77777777" w:rsidR="00856250" w:rsidRDefault="00856250" w:rsidP="00C20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FA6F1B" w14:textId="77777777" w:rsidR="00856250" w:rsidRDefault="00856250" w:rsidP="00C207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8511C2" w14:textId="77777777" w:rsidR="00856250" w:rsidRDefault="00856250" w:rsidP="00C207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072D19" w14:textId="77777777" w:rsidR="00856250" w:rsidRDefault="00856250" w:rsidP="00C207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59E7F4" w14:textId="77777777" w:rsidR="00856250" w:rsidRDefault="00856250" w:rsidP="00C207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8DB7B6" w14:textId="77777777" w:rsidR="00856250" w:rsidRDefault="00856250" w:rsidP="008562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6250" w14:paraId="7608E05D" w14:textId="77777777" w:rsidTr="00C2077E">
        <w:tc>
          <w:tcPr>
            <w:tcW w:w="9640" w:type="dxa"/>
            <w:gridSpan w:val="11"/>
          </w:tcPr>
          <w:p w14:paraId="1DCDAA3E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4B2612F0" w14:textId="77777777" w:rsidTr="00C207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459CD" w14:textId="77777777" w:rsidR="00856250" w:rsidRDefault="00856250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5FDCA" w14:textId="77777777" w:rsidR="00856250" w:rsidRDefault="00856250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cs_MAC_MainConfig_Explicit_7_1_4_7a</w:t>
            </w:r>
            <w:r>
              <w:fldChar w:fldCharType="end"/>
            </w:r>
          </w:p>
        </w:tc>
      </w:tr>
      <w:tr w:rsidR="00856250" w14:paraId="4EF3B9B5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0EB151E3" w14:textId="77777777" w:rsidR="00856250" w:rsidRDefault="00856250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F3CFE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5B6C7BF9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772841FF" w14:textId="77777777" w:rsidR="00856250" w:rsidRDefault="00856250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8CD65" w14:textId="77777777" w:rsidR="00856250" w:rsidRDefault="00856250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56250" w14:paraId="35D8B8C5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6BDCE8F4" w14:textId="77777777" w:rsidR="00856250" w:rsidRDefault="00856250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CF41" w14:textId="37598E8E" w:rsidR="00856250" w:rsidRDefault="00856250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56250" w14:paraId="04D5E004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56353455" w14:textId="77777777" w:rsidR="00856250" w:rsidRDefault="00856250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587C1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00898F20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1BFFB852" w14:textId="77777777" w:rsidR="00856250" w:rsidRDefault="00856250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4EE47A" w14:textId="77777777" w:rsidR="00856250" w:rsidRDefault="00856250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9FE91F" w14:textId="77777777" w:rsidR="00856250" w:rsidRDefault="00856250" w:rsidP="00C207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F2B12" w14:textId="77777777" w:rsidR="00856250" w:rsidRDefault="00856250" w:rsidP="00C207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41F17" w14:textId="77777777" w:rsidR="00856250" w:rsidRDefault="00856250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2025-01-30</w:t>
            </w:r>
            <w:r>
              <w:rPr>
                <w:noProof/>
              </w:rPr>
              <w:fldChar w:fldCharType="end"/>
            </w:r>
          </w:p>
        </w:tc>
      </w:tr>
      <w:tr w:rsidR="00856250" w14:paraId="381BD2FF" w14:textId="77777777" w:rsidTr="00C2077E">
        <w:tc>
          <w:tcPr>
            <w:tcW w:w="1843" w:type="dxa"/>
            <w:tcBorders>
              <w:left w:val="single" w:sz="4" w:space="0" w:color="auto"/>
            </w:tcBorders>
          </w:tcPr>
          <w:p w14:paraId="384462F7" w14:textId="77777777" w:rsidR="00856250" w:rsidRDefault="00856250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957B3E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A5D2D7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96495E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8944AA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485229C2" w14:textId="77777777" w:rsidTr="00C207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A650B" w14:textId="77777777" w:rsidR="00856250" w:rsidRDefault="00856250" w:rsidP="00C207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319C2" w14:textId="77777777" w:rsidR="00856250" w:rsidRDefault="00856250" w:rsidP="00C207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7FFB3F" w14:textId="77777777" w:rsidR="00856250" w:rsidRDefault="00856250" w:rsidP="00C207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67C93" w14:textId="77777777" w:rsidR="00856250" w:rsidRDefault="00856250" w:rsidP="00C207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75E154" w14:textId="77777777" w:rsidR="00856250" w:rsidRDefault="00856250" w:rsidP="00C207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56250" w14:paraId="066C3AD2" w14:textId="77777777" w:rsidTr="00C207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18D3F1" w14:textId="77777777" w:rsidR="00856250" w:rsidRDefault="00856250" w:rsidP="00C207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877D92" w14:textId="77777777" w:rsidR="00856250" w:rsidRDefault="00856250" w:rsidP="00C207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E92CA4" w14:textId="77777777" w:rsidR="00856250" w:rsidRDefault="00856250" w:rsidP="00C207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629147" w14:textId="77777777" w:rsidR="00856250" w:rsidRPr="007C2097" w:rsidRDefault="00856250" w:rsidP="00C207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56250" w14:paraId="7B824C8F" w14:textId="77777777" w:rsidTr="00C2077E">
        <w:tc>
          <w:tcPr>
            <w:tcW w:w="1843" w:type="dxa"/>
          </w:tcPr>
          <w:p w14:paraId="01193E98" w14:textId="77777777" w:rsidR="00856250" w:rsidRDefault="00856250" w:rsidP="00C207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2F874" w14:textId="77777777" w:rsidR="00856250" w:rsidRDefault="00856250" w:rsidP="00C207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2EC83CB4" w14:textId="77777777" w:rsidTr="00C207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00E1F" w14:textId="77777777" w:rsidR="00856250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0AB23" w14:textId="77777777" w:rsidR="00856250" w:rsidRDefault="00856250" w:rsidP="00856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</w:t>
            </w:r>
            <w:r w:rsidRPr="002C06EC">
              <w:rPr>
                <w:noProof/>
                <w:lang w:eastAsia="zh-CN"/>
              </w:rPr>
              <w:t xml:space="preserve"> to 36.508 cl. 4.8.2.1.5 Table 4.8.2.1.5-1 , When pc_FeatrGrp_5 = FALSE, drx-Config should not be included in mac_MainConfig</w:t>
            </w:r>
            <w:r>
              <w:rPr>
                <w:rFonts w:hint="eastAsia"/>
                <w:noProof/>
                <w:lang w:eastAsia="zh-CN"/>
              </w:rPr>
              <w:t xml:space="preserve">. But current TTCN implementation of template </w:t>
            </w:r>
            <w:r w:rsidRPr="004B5422">
              <w:rPr>
                <w:noProof/>
                <w:lang w:eastAsia="zh-CN"/>
              </w:rPr>
              <w:t>cs_MAC_MainConfig_Explicit_7_1_4_7a</w:t>
            </w:r>
            <w:r>
              <w:rPr>
                <w:rFonts w:hint="eastAsia"/>
                <w:noProof/>
                <w:lang w:eastAsia="zh-CN"/>
              </w:rPr>
              <w:t xml:space="preserve"> called in TC 7.1.4.7a always inlcude drx-config even if </w:t>
            </w:r>
            <w:r w:rsidRPr="002C06EC">
              <w:rPr>
                <w:noProof/>
                <w:lang w:eastAsia="zh-CN"/>
              </w:rPr>
              <w:t>pc_FeatrGrp_5</w:t>
            </w:r>
            <w:r>
              <w:rPr>
                <w:rFonts w:hint="eastAsia"/>
                <w:noProof/>
                <w:lang w:eastAsia="zh-CN"/>
              </w:rPr>
              <w:t xml:space="preserve"> = FALSE.</w:t>
            </w:r>
          </w:p>
          <w:p w14:paraId="72EAA4FC" w14:textId="57B24F4E" w:rsidR="00856250" w:rsidRDefault="00856250" w:rsidP="00856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need to be addressed.</w:t>
            </w:r>
          </w:p>
        </w:tc>
      </w:tr>
      <w:tr w:rsidR="00856250" w14:paraId="4DD4ACEF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D8142" w14:textId="77777777" w:rsidR="00856250" w:rsidRDefault="00856250" w:rsidP="00856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49FD6" w14:textId="77777777" w:rsidR="00856250" w:rsidRDefault="00856250" w:rsidP="00856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1BF92820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B1EA5" w14:textId="77777777" w:rsidR="00856250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38745" w14:textId="6E994B42" w:rsidR="00856250" w:rsidRDefault="00856250" w:rsidP="00856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Modify template </w:t>
            </w:r>
            <w:r w:rsidRPr="004B5422">
              <w:rPr>
                <w:noProof/>
                <w:lang w:eastAsia="zh-CN"/>
              </w:rPr>
              <w:t>cs_MAC_MainConfig_Explicit_7_1_4_7a</w:t>
            </w:r>
          </w:p>
        </w:tc>
      </w:tr>
      <w:tr w:rsidR="00856250" w14:paraId="725DF199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2718" w14:textId="77777777" w:rsidR="00856250" w:rsidRDefault="00856250" w:rsidP="00856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9AAE5" w14:textId="77777777" w:rsidR="00856250" w:rsidRDefault="00856250" w:rsidP="00856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79FB18FE" w14:textId="77777777" w:rsidTr="00C207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A75B1" w14:textId="77777777" w:rsidR="00856250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1CB90" w14:textId="09E920B6" w:rsidR="00856250" w:rsidRDefault="00856250" w:rsidP="00856250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A conformant UE </w:t>
            </w:r>
            <w:r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E335DA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856250" w14:paraId="07532EB1" w14:textId="77777777" w:rsidTr="00C2077E">
        <w:tc>
          <w:tcPr>
            <w:tcW w:w="2694" w:type="dxa"/>
            <w:gridSpan w:val="2"/>
          </w:tcPr>
          <w:p w14:paraId="30FAC5A1" w14:textId="77777777" w:rsidR="00856250" w:rsidRDefault="00856250" w:rsidP="00856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7C86FC" w14:textId="77777777" w:rsidR="00856250" w:rsidRDefault="00856250" w:rsidP="00856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65200EDF" w14:textId="77777777" w:rsidTr="00C207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32F82C" w14:textId="77777777" w:rsidR="00856250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7687B" w14:textId="4F9891CD" w:rsidR="00856250" w:rsidRDefault="00856250" w:rsidP="00856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>7.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1.4.7a</w:t>
            </w:r>
          </w:p>
        </w:tc>
      </w:tr>
      <w:tr w:rsidR="00856250" w14:paraId="7A9959C1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77933" w14:textId="77777777" w:rsidR="00856250" w:rsidRDefault="00856250" w:rsidP="008562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15A7D" w14:textId="77777777" w:rsidR="00856250" w:rsidRDefault="00856250" w:rsidP="008562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250" w14:paraId="7A953B03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33FA" w14:textId="77777777" w:rsidR="00856250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7E932" w14:textId="77777777" w:rsidR="00856250" w:rsidRDefault="00856250" w:rsidP="00856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39E1CD" w14:textId="77777777" w:rsidR="00856250" w:rsidRDefault="00856250" w:rsidP="00856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986FFB" w14:textId="77777777" w:rsidR="00856250" w:rsidRDefault="00856250" w:rsidP="008562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0CC958" w14:textId="77777777" w:rsidR="00856250" w:rsidRDefault="00856250" w:rsidP="008562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250" w14:paraId="5ECE9FDD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5E0A5" w14:textId="77777777" w:rsidR="00856250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7EBD6" w14:textId="77777777" w:rsidR="00856250" w:rsidRDefault="00856250" w:rsidP="00856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F5F0A" w14:textId="2C8E0789" w:rsidR="00856250" w:rsidRDefault="00856250" w:rsidP="00856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9DC480" w14:textId="77777777" w:rsidR="00856250" w:rsidRDefault="00856250" w:rsidP="008562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80903" w14:textId="69094F62" w:rsidR="00856250" w:rsidRDefault="00856250" w:rsidP="008562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250" w14:paraId="06D71927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7D114" w14:textId="77777777" w:rsidR="00856250" w:rsidRDefault="00856250" w:rsidP="008562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CC667" w14:textId="77777777" w:rsidR="00856250" w:rsidRDefault="00856250" w:rsidP="00856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44AF6" w14:textId="5FC3E431" w:rsidR="00856250" w:rsidRDefault="00856250" w:rsidP="00856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4CAEC8" w14:textId="77777777" w:rsidR="00856250" w:rsidRDefault="00856250" w:rsidP="008562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A32AF" w14:textId="25374FA0" w:rsidR="00856250" w:rsidRDefault="00856250" w:rsidP="008562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250" w14:paraId="6597BCB5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C9BC7" w14:textId="77777777" w:rsidR="00856250" w:rsidRDefault="00856250" w:rsidP="008562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0D406" w14:textId="77777777" w:rsidR="00856250" w:rsidRDefault="00856250" w:rsidP="00856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29C87" w14:textId="7C04FC06" w:rsidR="00856250" w:rsidRDefault="00856250" w:rsidP="00856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EBE9A5" w14:textId="77777777" w:rsidR="00856250" w:rsidRDefault="00856250" w:rsidP="008562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F2980" w14:textId="55F66B9D" w:rsidR="00856250" w:rsidRDefault="00856250" w:rsidP="008562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250" w14:paraId="59CE82B4" w14:textId="77777777" w:rsidTr="00C207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F6837" w14:textId="77777777" w:rsidR="00856250" w:rsidRDefault="00856250" w:rsidP="008562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DAE24" w14:textId="77777777" w:rsidR="00856250" w:rsidRDefault="00856250" w:rsidP="00856250">
            <w:pPr>
              <w:pStyle w:val="CRCoverPage"/>
              <w:spacing w:after="0"/>
              <w:rPr>
                <w:noProof/>
              </w:rPr>
            </w:pPr>
          </w:p>
        </w:tc>
      </w:tr>
      <w:tr w:rsidR="00856250" w14:paraId="115E2B65" w14:textId="77777777" w:rsidTr="00C207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791552" w14:textId="77777777" w:rsidR="00856250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3D423" w14:textId="77777777" w:rsidR="00856250" w:rsidRDefault="00856250" w:rsidP="008562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250" w:rsidRPr="008863B9" w14:paraId="7162C285" w14:textId="77777777" w:rsidTr="00C20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36BA6" w14:textId="77777777" w:rsidR="00856250" w:rsidRPr="008863B9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35B4B7" w14:textId="77777777" w:rsidR="00856250" w:rsidRPr="008863B9" w:rsidRDefault="00856250" w:rsidP="008562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6250" w14:paraId="050CB0A5" w14:textId="77777777" w:rsidTr="00C207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D53B0" w14:textId="77777777" w:rsidR="00856250" w:rsidRDefault="00856250" w:rsidP="008562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06C05" w14:textId="77777777" w:rsidR="00856250" w:rsidRDefault="00856250" w:rsidP="008562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040434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8040434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23609CB2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</w:t>
      </w:r>
      <w:r w:rsidR="00856250">
        <w:rPr>
          <w:rFonts w:ascii="Arial" w:hAnsi="Arial" w:cs="Arial"/>
          <w:lang w:eastAsia="ja-JP"/>
        </w:rPr>
        <w:t>4</w:t>
      </w:r>
      <w:r w:rsidR="00803B22" w:rsidRPr="00803B22">
        <w:rPr>
          <w:rFonts w:ascii="Arial" w:hAnsi="Arial" w:cs="Arial"/>
          <w:lang w:eastAsia="ja-JP"/>
        </w:rPr>
        <w:t>-0</w:t>
      </w:r>
      <w:r w:rsidR="00856250">
        <w:rPr>
          <w:rFonts w:ascii="Arial" w:hAnsi="Arial" w:cs="Arial"/>
          <w:lang w:eastAsia="ja-JP"/>
        </w:rPr>
        <w:t>6</w:t>
      </w:r>
      <w:r w:rsidR="00803B22" w:rsidRPr="00803B22">
        <w:rPr>
          <w:rFonts w:ascii="Arial" w:hAnsi="Arial" w:cs="Arial"/>
          <w:lang w:eastAsia="ja-JP"/>
        </w:rPr>
        <w:t>_D2</w:t>
      </w:r>
      <w:r w:rsidR="00851D32">
        <w:rPr>
          <w:rFonts w:ascii="Arial" w:hAnsi="Arial" w:cs="Arial"/>
          <w:lang w:eastAsia="ja-JP"/>
        </w:rPr>
        <w:t>4wk</w:t>
      </w:r>
      <w:r w:rsidR="00856250">
        <w:rPr>
          <w:rFonts w:ascii="Arial" w:hAnsi="Arial" w:cs="Arial"/>
          <w:lang w:eastAsia="ja-JP"/>
        </w:rPr>
        <w:t>50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80404345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180404346"/>
      <w:bookmarkEnd w:id="36"/>
      <w:bookmarkEnd w:id="37"/>
      <w:bookmarkEnd w:id="38"/>
      <w:bookmarkEnd w:id="39"/>
      <w:r>
        <w:t xml:space="preserve">2.1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BB6BAF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650D436B" w:rsidR="00BB6BAF" w:rsidRPr="00DD02E9" w:rsidRDefault="00BB6BAF" w:rsidP="00BB6BAF">
            <w:pPr>
              <w:spacing w:after="0"/>
              <w:rPr>
                <w:rFonts w:ascii="Tahoma" w:hAnsi="Tahoma"/>
              </w:rPr>
            </w:pPr>
            <w:r w:rsidRPr="006F3557">
              <w:rPr>
                <w:rFonts w:ascii="Tahoma" w:hAnsi="Tahoma"/>
                <w:noProof/>
                <w:lang w:eastAsia="zh-CN"/>
              </w:rPr>
              <w:fldChar w:fldCharType="begin"/>
            </w:r>
            <w:r w:rsidRPr="006F3557">
              <w:rPr>
                <w:rFonts w:ascii="Tahoma" w:hAnsi="Tahoma"/>
                <w:noProof/>
                <w:lang w:eastAsia="zh-CN"/>
              </w:rPr>
              <w:instrText xml:space="preserve"> DOCPROPERTY  CrTitle  \* MERGEFORMAT </w:instrText>
            </w:r>
            <w:r w:rsidRPr="006F3557">
              <w:rPr>
                <w:rFonts w:ascii="Tahoma" w:hAnsi="Tahoma"/>
                <w:noProof/>
                <w:lang w:eastAsia="zh-CN"/>
              </w:rPr>
              <w:fldChar w:fldCharType="separate"/>
            </w:r>
            <w:r w:rsidRPr="006F3557">
              <w:rPr>
                <w:rFonts w:ascii="Tahoma" w:hAnsi="Tahoma"/>
                <w:noProof/>
                <w:lang w:eastAsia="zh-CN"/>
              </w:rPr>
              <w:t xml:space="preserve">Correction to </w:t>
            </w:r>
            <w:r w:rsidRPr="006F3557">
              <w:rPr>
                <w:rFonts w:ascii="Tahoma" w:hAnsi="Tahoma"/>
                <w:noProof/>
                <w:lang w:eastAsia="zh-CN"/>
              </w:rPr>
              <w:fldChar w:fldCharType="end"/>
            </w:r>
            <w:r w:rsidR="00C86CC5" w:rsidRPr="00C86CC5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="00C86CC5" w:rsidRPr="00C86CC5">
              <w:rPr>
                <w:rFonts w:ascii="Tahoma" w:hAnsi="Tahoma"/>
                <w:noProof/>
                <w:lang w:eastAsia="zh-CN"/>
              </w:rPr>
              <w:t>cs_MAC_MainConfig_Explicit_7_1_4_7a</w:t>
            </w:r>
          </w:p>
        </w:tc>
      </w:tr>
      <w:tr w:rsidR="0000252C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7572" w14:textId="77777777" w:rsidR="006D1805" w:rsidRDefault="006D1805" w:rsidP="006D18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</w:t>
            </w:r>
            <w:r w:rsidRPr="002C06EC">
              <w:rPr>
                <w:noProof/>
                <w:lang w:eastAsia="zh-CN"/>
              </w:rPr>
              <w:t xml:space="preserve"> to 36.508 cl. 4.8.2.1.5 Table 4.8.2.1.5-1 , When pc_FeatrGrp_5 = FALSE, drx-Config should not be included in mac_MainConfig</w:t>
            </w:r>
            <w:r>
              <w:rPr>
                <w:rFonts w:hint="eastAsia"/>
                <w:noProof/>
                <w:lang w:eastAsia="zh-CN"/>
              </w:rPr>
              <w:t xml:space="preserve">. But current TTCN implementation of template </w:t>
            </w:r>
            <w:r w:rsidRPr="004B5422">
              <w:rPr>
                <w:noProof/>
                <w:lang w:eastAsia="zh-CN"/>
              </w:rPr>
              <w:t>cs_MAC_MainConfig_Explicit_7_1_4_7a</w:t>
            </w:r>
            <w:r>
              <w:rPr>
                <w:rFonts w:hint="eastAsia"/>
                <w:noProof/>
                <w:lang w:eastAsia="zh-CN"/>
              </w:rPr>
              <w:t xml:space="preserve"> called in TC 7.1.4.7a always inlcude drx-config even if </w:t>
            </w:r>
            <w:r w:rsidRPr="002C06EC">
              <w:rPr>
                <w:noProof/>
                <w:lang w:eastAsia="zh-CN"/>
              </w:rPr>
              <w:t>pc_FeatrGrp_5</w:t>
            </w:r>
            <w:r>
              <w:rPr>
                <w:rFonts w:hint="eastAsia"/>
                <w:noProof/>
                <w:lang w:eastAsia="zh-CN"/>
              </w:rPr>
              <w:t xml:space="preserve"> = FALSE.</w:t>
            </w:r>
          </w:p>
          <w:p w14:paraId="6BB078D3" w14:textId="4FCF4B8B" w:rsidR="00D038CA" w:rsidRPr="00AF1B5E" w:rsidRDefault="00CF4E95" w:rsidP="00CF4E95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need to be addressed.</w:t>
            </w:r>
          </w:p>
        </w:tc>
      </w:tr>
      <w:tr w:rsidR="00BC572C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2F1C3F39" w:rsidR="00BC572C" w:rsidRPr="00803B22" w:rsidRDefault="006D1805" w:rsidP="00BC572C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Modify template </w:t>
            </w:r>
            <w:r w:rsidRPr="004B5422">
              <w:rPr>
                <w:noProof/>
                <w:lang w:eastAsia="zh-CN"/>
              </w:rPr>
              <w:t>cs_MAC_MainConfig_Explicit_7_1_4_7a</w:t>
            </w:r>
          </w:p>
        </w:tc>
      </w:tr>
      <w:tr w:rsidR="00BC572C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6F96EABD" w:rsidR="00BC572C" w:rsidRPr="00803B22" w:rsidRDefault="006E00B9" w:rsidP="00BC572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E00B9">
              <w:rPr>
                <w:rFonts w:ascii="Arial" w:hAnsi="Arial" w:cs="Arial"/>
                <w:color w:val="000000"/>
              </w:rPr>
              <w:t>\LTE\7_1\MAC_Templates.ttc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n</w:t>
            </w:r>
          </w:p>
        </w:tc>
      </w:tr>
      <w:tr w:rsidR="00BC572C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C572C" w:rsidRPr="006C4E11" w:rsidRDefault="00BC572C" w:rsidP="00BC57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BC572C" w:rsidRPr="00803B22" w:rsidRDefault="00BC572C" w:rsidP="00BC572C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156016FF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template (value) MAC_MainConfig_Type cs_MAC_MainConfig_Explicit_7_1_4_7a :=</w:t>
            </w:r>
          </w:p>
          <w:p w14:paraId="225EEE55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{ /* @status    APPROVED (LTE) */</w:t>
            </w:r>
          </w:p>
          <w:p w14:paraId="2EEA0779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  explicitValue := cs_MAC_MainConfig_Common(cs_UL_SCH_Config_7_1_4_7a,</w:t>
            </w:r>
          </w:p>
          <w:p w14:paraId="632D8991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                                            cs_508_DRX_Config_DrxL,-,</w:t>
            </w:r>
          </w:p>
          <w:p w14:paraId="65036CFF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                                            cs_PHR_Config_Release)</w:t>
            </w:r>
          </w:p>
          <w:p w14:paraId="5D09DE82" w14:textId="7B8BD515" w:rsidR="00186364" w:rsidRPr="0018636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</w:t>
            </w:r>
            <w:r w:rsidRPr="000470D4">
              <w:rPr>
                <w:rFonts w:ascii="Arial" w:hAnsi="Arial" w:cs="Arial"/>
                <w:lang w:val="de-DE" w:eastAsia="zh-CN"/>
              </w:rPr>
              <w:t>};</w:t>
            </w:r>
            <w:r w:rsidR="00D83AA4" w:rsidRPr="000470D4">
              <w:rPr>
                <w:rFonts w:ascii="Arial" w:hAnsi="Arial" w:cs="Arial"/>
                <w:lang w:val="de-DE" w:eastAsia="zh-CN"/>
              </w:rPr>
              <w:t xml:space="preserve">    </w:t>
            </w:r>
          </w:p>
          <w:p w14:paraId="6FAF794F" w14:textId="7EEF3B66" w:rsidR="00BD6CEB" w:rsidRPr="00E335DA" w:rsidRDefault="00FF1E38" w:rsidP="0018636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51225902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template (value) MAC_MainConfig_Type cs_MAC_MainConfig_Explicit_7_1_4_7a :=</w:t>
            </w:r>
          </w:p>
          <w:p w14:paraId="2DBD792B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{ /* @status    APPROVED (LTE) */</w:t>
            </w:r>
          </w:p>
          <w:p w14:paraId="58DE3F7C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  explicitValue := cs_MAC_MainConfig_Common(cs_UL_SCH_Config_7_1_4_7a,</w:t>
            </w:r>
          </w:p>
          <w:p w14:paraId="61366238" w14:textId="3AAFB61B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</w:t>
            </w:r>
            <w:r w:rsidR="00F62DC7" w:rsidRPr="00367CBC">
              <w:rPr>
                <w:rFonts w:ascii="Arial" w:hAnsi="Arial" w:cs="Arial"/>
                <w:highlight w:val="yellow"/>
                <w:lang w:val="en-US" w:eastAsia="zh-CN"/>
              </w:rPr>
              <w:t>f_GetUeDrxConfig(DRX_L)</w:t>
            </w:r>
            <w:r w:rsidRPr="000470D4">
              <w:rPr>
                <w:rFonts w:ascii="Arial" w:hAnsi="Arial" w:cs="Arial"/>
                <w:lang w:val="en-US" w:eastAsia="zh-CN"/>
              </w:rPr>
              <w:t>,-,</w:t>
            </w:r>
          </w:p>
          <w:p w14:paraId="7E62E6F1" w14:textId="77777777" w:rsidR="000470D4" w:rsidRPr="000470D4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                                            cs_PHR_Config_Release)</w:t>
            </w:r>
          </w:p>
          <w:p w14:paraId="6CC60C3B" w14:textId="33429B45" w:rsidR="006B2F70" w:rsidRPr="00E335DA" w:rsidRDefault="000470D4" w:rsidP="000470D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0470D4">
              <w:rPr>
                <w:rFonts w:ascii="Arial" w:hAnsi="Arial" w:cs="Arial"/>
                <w:lang w:val="en-US" w:eastAsia="zh-CN"/>
              </w:rPr>
              <w:t xml:space="preserve">  </w:t>
            </w:r>
            <w:r w:rsidRPr="000470D4">
              <w:rPr>
                <w:rFonts w:ascii="Arial" w:hAnsi="Arial" w:cs="Arial"/>
                <w:lang w:val="de-DE" w:eastAsia="zh-CN"/>
              </w:rPr>
              <w:t xml:space="preserve">};    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8FDDF" w14:textId="77777777" w:rsidR="00C84564" w:rsidRDefault="00C84564">
      <w:r>
        <w:separator/>
      </w:r>
    </w:p>
  </w:endnote>
  <w:endnote w:type="continuationSeparator" w:id="0">
    <w:p w14:paraId="51B0097B" w14:textId="77777777" w:rsidR="00C84564" w:rsidRDefault="00C8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28E9C" w14:textId="77777777" w:rsidR="00856250" w:rsidRDefault="008562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79ECB" w14:textId="77777777" w:rsidR="00856250" w:rsidRDefault="008562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9FF56" w14:textId="77777777" w:rsidR="00856250" w:rsidRDefault="008562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EBB20" w14:textId="77777777" w:rsidR="00C84564" w:rsidRDefault="00C84564">
      <w:r>
        <w:separator/>
      </w:r>
    </w:p>
  </w:footnote>
  <w:footnote w:type="continuationSeparator" w:id="0">
    <w:p w14:paraId="3121FE1A" w14:textId="77777777" w:rsidR="00C84564" w:rsidRDefault="00C84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56250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251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5D33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4560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2025-01-30T11:26:00Z</dcterms:created>
  <dcterms:modified xsi:type="dcterms:W3CDTF">2025-01-30T11:26:00Z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