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R5s250030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Dec'24 partial baseline upgrade for 5GS TTCN-3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5D4421" w:rsidR="001E41F3" w:rsidRDefault="007770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84EA0" w:rsidR="001E41F3" w:rsidRDefault="0023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In order to develop some of the Rel-18 5GS test cases in TTCN-3, the current baseline of type definitions shall be upgraded for </w:t>
            </w:r>
            <w:r>
              <w:t>NR RRC ASN.1 (TS 38.331)</w:t>
            </w:r>
            <w:r>
              <w:rPr>
                <w:noProof/>
                <w:lang w:val="en-US"/>
              </w:rPr>
              <w:t>. It is proposed to upgrade to December 202</w:t>
            </w:r>
            <w:r w:rsidR="006838A2">
              <w:rPr>
                <w:noProof/>
                <w:lang w:val="en-US"/>
              </w:rPr>
              <w:t>4</w:t>
            </w:r>
            <w:r>
              <w:rPr>
                <w:noProof/>
                <w:lang w:val="en-US"/>
              </w:rPr>
              <w:t xml:space="preserve"> release 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EC260" w14:textId="6081A7AA" w:rsidR="00232899" w:rsidRPr="00956F77" w:rsidRDefault="00232899" w:rsidP="00232899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CR lists all changes affecting the messages and IEs type definitions caused by the baseline upgrade to </w:t>
            </w:r>
            <w:r>
              <w:rPr>
                <w:lang w:val="en-US"/>
              </w:rPr>
              <w:t>December 202</w:t>
            </w:r>
            <w:r w:rsidR="006838A2">
              <w:rPr>
                <w:lang w:val="en-US"/>
              </w:rPr>
              <w:t>4</w:t>
            </w:r>
            <w:r w:rsidRPr="00956F77">
              <w:rPr>
                <w:lang w:val="en-US"/>
              </w:rPr>
              <w:t xml:space="preserve"> Rel-1</w:t>
            </w:r>
            <w:r>
              <w:rPr>
                <w:lang w:val="en-US"/>
              </w:rPr>
              <w:t>8</w:t>
            </w:r>
            <w:r w:rsidRPr="00956F77">
              <w:rPr>
                <w:lang w:val="en-US"/>
              </w:rPr>
              <w:t>.</w:t>
            </w:r>
          </w:p>
          <w:p w14:paraId="31C656EC" w14:textId="0BBE08DC" w:rsidR="001E41F3" w:rsidRDefault="00232899" w:rsidP="00232899">
            <w:pPr>
              <w:pStyle w:val="CRCoverPage"/>
              <w:spacing w:after="0"/>
              <w:ind w:left="100"/>
              <w:rPr>
                <w:noProof/>
              </w:rPr>
            </w:pPr>
            <w:r w:rsidRPr="00956F77">
              <w:rPr>
                <w:lang w:val="en-US"/>
              </w:rPr>
              <w:t xml:space="preserve">These changes of the type definitions in </w:t>
            </w:r>
            <w:r>
              <w:rPr>
                <w:lang w:val="en-US"/>
              </w:rPr>
              <w:t>NR</w:t>
            </w:r>
            <w:r w:rsidRPr="00956F77">
              <w:rPr>
                <w:lang w:val="en-US"/>
              </w:rPr>
              <w:t xml:space="preserve"> ASN.1 have been taken from TS 38.331-</w:t>
            </w:r>
            <w:r>
              <w:rPr>
                <w:lang w:val="en-US"/>
              </w:rPr>
              <w:t>i40</w:t>
            </w:r>
            <w:r w:rsidRPr="00956F7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7822D" w:rsidR="001E41F3" w:rsidRDefault="00232899">
            <w:pPr>
              <w:pStyle w:val="CRCoverPage"/>
              <w:spacing w:after="0"/>
              <w:ind w:left="100"/>
              <w:rPr>
                <w:noProof/>
              </w:rPr>
            </w:pPr>
            <w:r w:rsidRPr="00956F77">
              <w:rPr>
                <w:noProof/>
                <w:lang w:val="en-US"/>
              </w:rPr>
              <w:t>Some Rel-1</w:t>
            </w:r>
            <w:r>
              <w:rPr>
                <w:noProof/>
                <w:lang w:val="en-US"/>
              </w:rPr>
              <w:t>8</w:t>
            </w:r>
            <w:r w:rsidRPr="00956F77">
              <w:rPr>
                <w:noProof/>
                <w:lang w:val="en-US"/>
              </w:rPr>
              <w:t xml:space="preserve"> test cases cannot be implemented and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E9AB9" w:rsidR="001E41F3" w:rsidRDefault="00232899">
            <w:pPr>
              <w:pStyle w:val="CRCoverPage"/>
              <w:spacing w:after="0"/>
              <w:ind w:left="100"/>
              <w:rPr>
                <w:noProof/>
              </w:rPr>
            </w:pPr>
            <w:r w:rsidRPr="0037760E">
              <w:rPr>
                <w:noProof/>
              </w:rPr>
              <w:t xml:space="preserve">All </w:t>
            </w:r>
            <w:r>
              <w:rPr>
                <w:noProof/>
              </w:rPr>
              <w:t>5GS</w:t>
            </w:r>
            <w:r w:rsidRPr="0037760E">
              <w:rPr>
                <w:noProof/>
              </w:rPr>
              <w:t xml:space="preserve">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1B13B" w:rsidR="001E41F3" w:rsidRDefault="00304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8EA6B" w:rsidR="001E41F3" w:rsidRDefault="00304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5D760" w:rsidR="001E41F3" w:rsidRDefault="00304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EFE02" w14:textId="77777777" w:rsidR="00D91731" w:rsidRDefault="00D91731" w:rsidP="00D91731">
      <w:pPr>
        <w:pStyle w:val="Heading1"/>
        <w:numPr>
          <w:ilvl w:val="0"/>
          <w:numId w:val="1"/>
        </w:numPr>
        <w:tabs>
          <w:tab w:val="num" w:pos="360"/>
        </w:tabs>
        <w:ind w:left="1134" w:hanging="1134"/>
        <w:rPr>
          <w:rFonts w:eastAsia="SimSun"/>
        </w:rPr>
      </w:pPr>
      <w:bookmarkStart w:id="1" w:name="_Toc117256412"/>
      <w:r>
        <w:rPr>
          <w:rFonts w:eastAsia="SimSun"/>
        </w:rPr>
        <w:lastRenderedPageBreak/>
        <w:t xml:space="preserve">List of changes </w:t>
      </w:r>
    </w:p>
    <w:p w14:paraId="74E38D88" w14:textId="77777777" w:rsidR="00D91731" w:rsidRDefault="00D91731" w:rsidP="00D91731">
      <w:pPr>
        <w:pStyle w:val="Heading2"/>
        <w:ind w:left="0" w:firstLine="0"/>
        <w:rPr>
          <w:rFonts w:eastAsia="SimSun"/>
          <w:shd w:val="clear" w:color="auto" w:fill="FFFFFF"/>
        </w:rPr>
      </w:pPr>
      <w:bookmarkStart w:id="2" w:name="_Toc117256413"/>
      <w:bookmarkEnd w:id="1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  <w:t>NR_RRC_ASN1_Definitions</w:t>
      </w:r>
      <w:bookmarkEnd w:id="2"/>
    </w:p>
    <w:p w14:paraId="58B98F85" w14:textId="77777777" w:rsidR="00D91731" w:rsidRDefault="00D91731" w:rsidP="00D91731">
      <w:pPr>
        <w:pStyle w:val="Heading3"/>
        <w:ind w:left="0" w:firstLine="0"/>
        <w:rPr>
          <w:rFonts w:eastAsia="SimSun"/>
        </w:rPr>
      </w:pPr>
      <w:bookmarkStart w:id="3" w:name="_Toc117256414"/>
      <w:r>
        <w:rPr>
          <w:rFonts w:eastAsia="SimSun"/>
        </w:rPr>
        <w:t>1.1.1</w:t>
      </w:r>
      <w:r>
        <w:rPr>
          <w:rFonts w:eastAsia="SimSun"/>
        </w:rPr>
        <w:tab/>
        <w:t xml:space="preserve">Type change of </w:t>
      </w:r>
      <w:proofErr w:type="spellStart"/>
      <w:r>
        <w:rPr>
          <w:rFonts w:eastAsia="SimSun"/>
        </w:rPr>
        <w:t>nonCriticalExtension</w:t>
      </w:r>
      <w:bookmarkEnd w:id="3"/>
      <w:proofErr w:type="spellEnd"/>
    </w:p>
    <w:tbl>
      <w:tblPr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0"/>
        <w:gridCol w:w="5525"/>
      </w:tblGrid>
      <w:tr w:rsidR="00D91731" w14:paraId="57532C87" w14:textId="77777777" w:rsidTr="00176BD0"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78F" w14:textId="77777777" w:rsidR="00D91731" w:rsidRDefault="00D91731" w:rsidP="00176BD0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C56A" w14:textId="77777777" w:rsidR="00D91731" w:rsidRDefault="00D91731" w:rsidP="00176BD0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D91731" w14:paraId="67050D86" w14:textId="77777777" w:rsidTr="00176BD0"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9A6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RRCReconfiguration-v1800-IEs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0A5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RRCReconfiguration-v1830-IEs</w:t>
            </w:r>
          </w:p>
        </w:tc>
      </w:tr>
      <w:tr w:rsidR="00D91731" w14:paraId="678A2248" w14:textId="77777777" w:rsidTr="00176BD0"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C7BD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224CC7">
              <w:rPr>
                <w:rFonts w:cs="Arial"/>
                <w:szCs w:val="18"/>
              </w:rPr>
              <w:t>SidelinkUEInformationNR-v1800-IEs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361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224CC7">
              <w:rPr>
                <w:rFonts w:cs="Arial"/>
                <w:szCs w:val="18"/>
              </w:rPr>
              <w:t>SidelinkUEInformationNR-v1840-IEs</w:t>
            </w:r>
          </w:p>
        </w:tc>
      </w:tr>
      <w:tr w:rsidR="00D91731" w14:paraId="143B18E8" w14:textId="77777777" w:rsidTr="00176BD0"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063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036121">
              <w:rPr>
                <w:rFonts w:cs="Arial"/>
                <w:szCs w:val="18"/>
              </w:rPr>
              <w:t>UECapabilityEnquiry-v1610-IEs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5F3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036121">
              <w:rPr>
                <w:rFonts w:cs="Arial"/>
                <w:szCs w:val="18"/>
              </w:rPr>
              <w:t>UECapabilityEnquiry-v17b0-IEs</w:t>
            </w:r>
          </w:p>
        </w:tc>
      </w:tr>
      <w:tr w:rsidR="00D91731" w14:paraId="56775422" w14:textId="77777777" w:rsidTr="00176BD0"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A7" w14:textId="77777777" w:rsidR="00D91731" w:rsidRPr="0003612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3D213B">
              <w:rPr>
                <w:rFonts w:cs="Arial"/>
                <w:szCs w:val="18"/>
              </w:rPr>
              <w:t>UE-NR-Capability-v16d0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B3F" w14:textId="77777777" w:rsidR="00D91731" w:rsidRPr="0003612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3D213B">
              <w:rPr>
                <w:rFonts w:cs="Arial"/>
                <w:szCs w:val="18"/>
              </w:rPr>
              <w:t>UE-NR-Capability-v16j0</w:t>
            </w:r>
          </w:p>
        </w:tc>
      </w:tr>
      <w:tr w:rsidR="00D91731" w14:paraId="746818E3" w14:textId="77777777" w:rsidTr="00176BD0"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8D1F" w14:textId="77777777" w:rsidR="00D91731" w:rsidRPr="0003612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3D213B">
              <w:rPr>
                <w:rFonts w:cs="Arial"/>
                <w:szCs w:val="18"/>
              </w:rPr>
              <w:t>UE-NR-Capability-v1800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FE6" w14:textId="77777777" w:rsidR="00D91731" w:rsidRPr="0003612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3D213B">
              <w:rPr>
                <w:rFonts w:cs="Arial"/>
                <w:szCs w:val="18"/>
              </w:rPr>
              <w:t>UE-NR-Capability-v1830</w:t>
            </w:r>
          </w:p>
        </w:tc>
      </w:tr>
    </w:tbl>
    <w:p w14:paraId="588FB09A" w14:textId="77777777" w:rsidR="00D91731" w:rsidRDefault="00D91731" w:rsidP="00D91731">
      <w:pPr>
        <w:rPr>
          <w:b/>
          <w:bCs/>
          <w:lang w:eastAsia="en-GB"/>
        </w:rPr>
      </w:pPr>
      <w:r>
        <w:rPr>
          <w:b/>
          <w:bCs/>
          <w:lang w:eastAsia="en-GB"/>
        </w:rPr>
        <w:sym w:font="Symbol" w:char="F0DE"/>
      </w:r>
      <w:r>
        <w:rPr>
          <w:b/>
          <w:bCs/>
          <w:lang w:eastAsia="en-GB"/>
        </w:rPr>
        <w:t xml:space="preserve"> no changes in TTCN </w:t>
      </w:r>
    </w:p>
    <w:p w14:paraId="1B76F2C4" w14:textId="77777777" w:rsidR="00D91731" w:rsidRDefault="00D91731" w:rsidP="00D91731"/>
    <w:p w14:paraId="3D4C157B" w14:textId="77777777" w:rsidR="00D91731" w:rsidRDefault="00D91731" w:rsidP="00D91731">
      <w:pPr>
        <w:pStyle w:val="Heading3"/>
        <w:numPr>
          <w:ilvl w:val="2"/>
          <w:numId w:val="1"/>
        </w:numPr>
        <w:tabs>
          <w:tab w:val="num" w:pos="360"/>
        </w:tabs>
        <w:ind w:left="1134" w:hanging="1134"/>
        <w:rPr>
          <w:rFonts w:eastAsia="SimSun"/>
        </w:rPr>
      </w:pPr>
      <w:bookmarkStart w:id="4" w:name="_Toc117256415"/>
      <w:r>
        <w:rPr>
          <w:rFonts w:eastAsia="SimSun"/>
        </w:rPr>
        <w:lastRenderedPageBreak/>
        <w:t>Name changes</w:t>
      </w:r>
      <w:bookmarkEnd w:id="4"/>
    </w:p>
    <w:tbl>
      <w:tblPr>
        <w:tblW w:w="12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5416"/>
        <w:gridCol w:w="4253"/>
      </w:tblGrid>
      <w:tr w:rsidR="00D91731" w14:paraId="0CBE11E5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0E614" w14:textId="77777777" w:rsidR="00D91731" w:rsidRDefault="00D91731" w:rsidP="00176BD0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514E" w14:textId="77777777" w:rsidR="00D91731" w:rsidRDefault="00D91731" w:rsidP="00176BD0">
            <w:pPr>
              <w:pStyle w:val="TAH"/>
            </w:pPr>
            <w:r>
              <w:t>Renaming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6CE1E" w14:textId="77777777" w:rsidR="00D91731" w:rsidRDefault="00D91731" w:rsidP="00176BD0">
            <w:pPr>
              <w:pStyle w:val="TAH"/>
            </w:pPr>
            <w:r>
              <w:t>Impact on TTCN</w:t>
            </w:r>
          </w:p>
        </w:tc>
      </w:tr>
      <w:tr w:rsidR="00D91731" w14:paraId="336E46DF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2C1F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CG-SDT-ConfigLCH-Restriction-v1800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885C" w14:textId="77777777" w:rsidR="00D91731" w:rsidRDefault="00D91731" w:rsidP="00176B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Type renamed to </w:t>
            </w:r>
          </w:p>
          <w:p w14:paraId="166A2F3B" w14:textId="77777777" w:rsidR="00D91731" w:rsidRDefault="00D91731" w:rsidP="00176BD0">
            <w:pPr>
              <w:pStyle w:val="TAL"/>
              <w:rPr>
                <w:rFonts w:cs="Arial"/>
              </w:rPr>
            </w:pPr>
            <w:r w:rsidRPr="00AC2C28">
              <w:rPr>
                <w:rFonts w:cs="Arial"/>
              </w:rPr>
              <w:t>CG-SDT-ConfigLCH-RestrictionExt-v1800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9D04" w14:textId="77777777" w:rsidR="00D91731" w:rsidRDefault="00D91731" w:rsidP="00176BD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 impact</w:t>
            </w:r>
          </w:p>
        </w:tc>
      </w:tr>
      <w:tr w:rsidR="00D91731" w14:paraId="73AB1397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9722" w14:textId="77777777" w:rsidR="00D91731" w:rsidRDefault="00D91731" w:rsidP="00176BD0">
            <w:pPr>
              <w:pStyle w:val="TAL"/>
            </w:pPr>
            <w:r w:rsidRPr="00AC2C28">
              <w:t>SRS-PosRRC-InactiveEnhancedConfig-r18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ADB8" w14:textId="77777777" w:rsidR="00D91731" w:rsidRDefault="00D91731" w:rsidP="00176BD0">
            <w:pPr>
              <w:pStyle w:val="TAL"/>
            </w:pPr>
            <w:r>
              <w:t xml:space="preserve">Field renamed from </w:t>
            </w:r>
          </w:p>
          <w:p w14:paraId="722858C9" w14:textId="77777777" w:rsidR="00D91731" w:rsidRDefault="00D91731" w:rsidP="00176BD0">
            <w:pPr>
              <w:pStyle w:val="TAL"/>
            </w:pPr>
            <w:r w:rsidRPr="00AC2C28">
              <w:t>srs-PosRRC-AggBW-InactiveConfigList-r18</w:t>
            </w:r>
            <w:r>
              <w:t xml:space="preserve"> to </w:t>
            </w:r>
          </w:p>
          <w:p w14:paraId="10E31B45" w14:textId="77777777" w:rsidR="00D91731" w:rsidRDefault="00D91731" w:rsidP="00176BD0">
            <w:pPr>
              <w:pStyle w:val="TAL"/>
            </w:pPr>
            <w:r w:rsidRPr="00AC2C28">
              <w:t>srs-PosRRC-InactiveAggBW-ConfigList-r18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F078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14:paraId="61EB3649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8C8F" w14:textId="77777777" w:rsidR="00D91731" w:rsidRDefault="00D91731" w:rsidP="00176BD0">
            <w:pPr>
              <w:pStyle w:val="TAL"/>
            </w:pPr>
            <w:r w:rsidRPr="00AC2C28">
              <w:t>SRS-PosRRC-AggBW-InactiveConfigList-r18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F171" w14:textId="77777777" w:rsidR="00D91731" w:rsidRDefault="00D91731" w:rsidP="00176BD0">
            <w:pPr>
              <w:pStyle w:val="TAL"/>
            </w:pPr>
            <w:r>
              <w:t xml:space="preserve">Type renamed to </w:t>
            </w:r>
          </w:p>
          <w:p w14:paraId="529A24F6" w14:textId="77777777" w:rsidR="00D91731" w:rsidRDefault="00D91731" w:rsidP="00176BD0">
            <w:pPr>
              <w:pStyle w:val="TAL"/>
            </w:pPr>
            <w:r w:rsidRPr="00AC2C28">
              <w:t>SRS-PosRRC-InactiveAggBW-ConfigList-r18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D1F2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14:paraId="401E7E53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74A6" w14:textId="77777777" w:rsidR="00D91731" w:rsidRDefault="00D91731" w:rsidP="00176BD0">
            <w:pPr>
              <w:pStyle w:val="TAL"/>
            </w:pPr>
            <w:r w:rsidRPr="00951FD4">
              <w:t>QOS-FlowUL-TrafficInfo-r18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CDE2" w14:textId="77777777" w:rsidR="00D91731" w:rsidRDefault="00D91731" w:rsidP="00176BD0">
            <w:pPr>
              <w:pStyle w:val="TAL"/>
            </w:pPr>
            <w:r w:rsidRPr="00951FD4">
              <w:t>pduSetIdentification-r18</w:t>
            </w:r>
            <w:r>
              <w:t xml:space="preserve"> renamed to </w:t>
            </w:r>
            <w:r w:rsidRPr="00951FD4">
              <w:t>pdu-SetIdentification-r18</w:t>
            </w:r>
          </w:p>
          <w:p w14:paraId="45703F2D" w14:textId="77777777" w:rsidR="00D91731" w:rsidRDefault="00D91731" w:rsidP="00176BD0">
            <w:pPr>
              <w:pStyle w:val="TAL"/>
            </w:pPr>
            <w:r w:rsidRPr="00951FD4">
              <w:t>psiIdentification-r18</w:t>
            </w:r>
            <w:r>
              <w:t xml:space="preserve"> renamed to </w:t>
            </w:r>
            <w:r w:rsidRPr="00951FD4">
              <w:t>psi-Identification-r18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86A6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14:paraId="558E92B7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FEE8" w14:textId="77777777" w:rsidR="00D91731" w:rsidRDefault="00D91731" w:rsidP="00176BD0">
            <w:pPr>
              <w:pStyle w:val="TAL"/>
            </w:pPr>
            <w:r w:rsidRPr="00933F7B">
              <w:t>CandidateTCI-State-r18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F26F" w14:textId="77777777" w:rsidR="00D91731" w:rsidRDefault="00D91731" w:rsidP="00176BD0">
            <w:pPr>
              <w:pStyle w:val="TAL"/>
            </w:pPr>
            <w:r w:rsidRPr="00933F7B">
              <w:t>ul-powerControl-r18</w:t>
            </w:r>
            <w:r>
              <w:t xml:space="preserve"> renamed to</w:t>
            </w:r>
          </w:p>
          <w:p w14:paraId="29245262" w14:textId="77777777" w:rsidR="00D91731" w:rsidRDefault="00D91731" w:rsidP="00176BD0">
            <w:pPr>
              <w:pStyle w:val="TAL"/>
            </w:pPr>
            <w:r w:rsidRPr="00933F7B">
              <w:t>ul-PowerControl-r18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4D12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14:paraId="62EA0885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54F7" w14:textId="77777777" w:rsidR="00D91731" w:rsidRDefault="00D91731" w:rsidP="00176BD0">
            <w:pPr>
              <w:pStyle w:val="TAL"/>
            </w:pPr>
            <w:r w:rsidRPr="00933F7B">
              <w:t>CandidateTCI-UL-State-r18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6371" w14:textId="77777777" w:rsidR="00D91731" w:rsidRDefault="00D91731" w:rsidP="00176BD0">
            <w:pPr>
              <w:pStyle w:val="TAL"/>
            </w:pPr>
            <w:r w:rsidRPr="00933F7B">
              <w:t>ul-powerControl-r18</w:t>
            </w:r>
            <w:r>
              <w:t xml:space="preserve"> renamed to </w:t>
            </w:r>
          </w:p>
          <w:p w14:paraId="0E72CC7B" w14:textId="77777777" w:rsidR="00D91731" w:rsidRDefault="00D91731" w:rsidP="00176BD0">
            <w:pPr>
              <w:pStyle w:val="TAL"/>
            </w:pPr>
            <w:r w:rsidRPr="00933F7B">
              <w:t>ul-PowerControl-r18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49C5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14:paraId="541F96DF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BD1E" w14:textId="77777777" w:rsidR="00D91731" w:rsidRDefault="00D91731" w:rsidP="00176BD0">
            <w:pPr>
              <w:pStyle w:val="TAL"/>
            </w:pPr>
            <w:proofErr w:type="spellStart"/>
            <w:r w:rsidRPr="00933F7B">
              <w:t>MeasResultNR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09D5" w14:textId="77777777" w:rsidR="00D91731" w:rsidRDefault="00D91731" w:rsidP="00176BD0">
            <w:pPr>
              <w:pStyle w:val="TAL"/>
            </w:pPr>
            <w:r w:rsidRPr="00933F7B">
              <w:t>firstEntering-r18</w:t>
            </w:r>
            <w:r>
              <w:t xml:space="preserve"> renamed to </w:t>
            </w:r>
          </w:p>
          <w:p w14:paraId="5696F35D" w14:textId="77777777" w:rsidR="00D91731" w:rsidRDefault="00D91731" w:rsidP="00176BD0">
            <w:pPr>
              <w:pStyle w:val="TAL"/>
            </w:pPr>
            <w:r w:rsidRPr="00933F7B">
              <w:t>entering-r18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1F75" w14:textId="77777777" w:rsidR="00D91731" w:rsidRDefault="00D91731" w:rsidP="00176BD0">
            <w:pPr>
              <w:pStyle w:val="TAL"/>
            </w:pPr>
            <w:r>
              <w:t xml:space="preserve">Renaming done in </w:t>
            </w:r>
          </w:p>
          <w:p w14:paraId="2ADAC231" w14:textId="77777777" w:rsidR="00D91731" w:rsidRPr="00933F7B" w:rsidRDefault="00D91731" w:rsidP="00176BD0">
            <w:pPr>
              <w:pStyle w:val="TAL"/>
            </w:pPr>
            <w:proofErr w:type="spellStart"/>
            <w:r w:rsidRPr="00933F7B">
              <w:t>cr_NR_MeasResultNR</w:t>
            </w:r>
            <w:proofErr w:type="spellEnd"/>
          </w:p>
          <w:p w14:paraId="2558A0DA" w14:textId="77777777" w:rsidR="00D91731" w:rsidRDefault="00D91731" w:rsidP="00176BD0">
            <w:pPr>
              <w:pStyle w:val="TAL"/>
            </w:pPr>
          </w:p>
        </w:tc>
      </w:tr>
      <w:tr w:rsidR="00D91731" w14:paraId="0F63D3AE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D462" w14:textId="77777777" w:rsidR="00D91731" w:rsidRDefault="00D91731" w:rsidP="00176BD0">
            <w:pPr>
              <w:pStyle w:val="TAL"/>
            </w:pPr>
            <w:proofErr w:type="spellStart"/>
            <w:r w:rsidRPr="00933F7B">
              <w:t>ServingCellConfig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989B" w14:textId="77777777" w:rsidR="00D91731" w:rsidRDefault="00D91731" w:rsidP="00176BD0">
            <w:pPr>
              <w:pStyle w:val="TAL"/>
            </w:pPr>
            <w:r w:rsidRPr="00933F7B">
              <w:t>pdcch-CandidateReceptionWith-CRS-Overlap-r18</w:t>
            </w:r>
            <w:r>
              <w:t xml:space="preserve"> renamed to </w:t>
            </w:r>
          </w:p>
          <w:p w14:paraId="36CE4674" w14:textId="77777777" w:rsidR="00D91731" w:rsidRDefault="00D91731" w:rsidP="00176BD0">
            <w:pPr>
              <w:pStyle w:val="TAL"/>
            </w:pPr>
            <w:r w:rsidRPr="00933F7B">
              <w:t>pdcch-CandidateReceptionWithCRS-Overlap-r18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A94F" w14:textId="77777777" w:rsidR="00D91731" w:rsidRDefault="00D91731" w:rsidP="00176BD0">
            <w:pPr>
              <w:pStyle w:val="TAL"/>
            </w:pPr>
            <w:r>
              <w:t xml:space="preserve">Renaming done in </w:t>
            </w:r>
          </w:p>
          <w:p w14:paraId="7D78F504" w14:textId="77777777" w:rsidR="00D91731" w:rsidRPr="006E7A8A" w:rsidRDefault="00D91731" w:rsidP="00176BD0">
            <w:pPr>
              <w:pStyle w:val="TAL"/>
            </w:pPr>
            <w:proofErr w:type="spellStart"/>
            <w:r w:rsidRPr="006E7A8A">
              <w:t>cs_NR_ServingCellConfigDef</w:t>
            </w:r>
            <w:proofErr w:type="spellEnd"/>
          </w:p>
          <w:p w14:paraId="245C98EF" w14:textId="77777777" w:rsidR="00D91731" w:rsidRDefault="00D91731" w:rsidP="00176BD0">
            <w:pPr>
              <w:pStyle w:val="TAL"/>
            </w:pPr>
          </w:p>
        </w:tc>
      </w:tr>
      <w:tr w:rsidR="00D91731" w14:paraId="66DA2BF4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7F4D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6E7A8A">
              <w:rPr>
                <w:rFonts w:cs="Arial"/>
                <w:szCs w:val="18"/>
              </w:rPr>
              <w:t>BandCombination-v1690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4C37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6E7A8A">
              <w:rPr>
                <w:rFonts w:cs="Arial"/>
                <w:szCs w:val="18"/>
              </w:rPr>
              <w:t>ca-ParametersNR-v1690</w:t>
            </w:r>
          </w:p>
          <w:p w14:paraId="62B4D05E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renamed to </w:t>
            </w:r>
          </w:p>
          <w:p w14:paraId="4DAA7FB0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6E7A8A">
              <w:rPr>
                <w:rFonts w:cs="Arial"/>
                <w:szCs w:val="18"/>
              </w:rPr>
              <w:t>dummy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5F1A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t>No impact</w:t>
            </w:r>
          </w:p>
        </w:tc>
      </w:tr>
      <w:tr w:rsidR="00D91731" w14:paraId="62C42358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22BB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6E7A8A">
              <w:rPr>
                <w:rFonts w:cs="Arial"/>
                <w:szCs w:val="18"/>
              </w:rPr>
              <w:t>BandCombination-v1740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39C6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ED4ABB">
              <w:rPr>
                <w:rFonts w:cs="Arial"/>
                <w:szCs w:val="18"/>
              </w:rPr>
              <w:t xml:space="preserve">ca-ParametersNR-v1740 </w:t>
            </w:r>
          </w:p>
          <w:p w14:paraId="138F329B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renamed to </w:t>
            </w:r>
          </w:p>
          <w:p w14:paraId="77951755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6E7A8A">
              <w:rPr>
                <w:rFonts w:cs="Arial"/>
                <w:szCs w:val="18"/>
              </w:rPr>
              <w:t>dummy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0C78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t>No impact</w:t>
            </w:r>
          </w:p>
        </w:tc>
      </w:tr>
      <w:tr w:rsidR="00D91731" w14:paraId="7EA41A5A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D950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ED4ABB">
              <w:rPr>
                <w:rFonts w:cs="Arial"/>
                <w:szCs w:val="18"/>
              </w:rPr>
              <w:t>DL-PRS-MeasurementWithRxFH-RRC-Connected-r18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8C95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ED4ABB">
              <w:rPr>
                <w:rFonts w:cs="Arial"/>
                <w:szCs w:val="18"/>
              </w:rPr>
              <w:t>rf-RxRetunTimeFR1-r18</w:t>
            </w:r>
            <w:r>
              <w:rPr>
                <w:rFonts w:cs="Arial"/>
                <w:szCs w:val="18"/>
              </w:rPr>
              <w:t xml:space="preserve"> renamed to </w:t>
            </w:r>
            <w:r w:rsidRPr="00ED4ABB">
              <w:rPr>
                <w:rFonts w:cs="Arial"/>
                <w:szCs w:val="18"/>
              </w:rPr>
              <w:t>rf-RxRetuneTimeFR1-r18</w:t>
            </w:r>
          </w:p>
          <w:p w14:paraId="111304A7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ED4ABB">
              <w:rPr>
                <w:rFonts w:cs="Arial"/>
                <w:szCs w:val="18"/>
              </w:rPr>
              <w:t>rf-RxRetunTimeFR2-r18</w:t>
            </w:r>
            <w:r>
              <w:rPr>
                <w:rFonts w:cs="Arial"/>
                <w:szCs w:val="18"/>
              </w:rPr>
              <w:t xml:space="preserve"> renamed to </w:t>
            </w:r>
            <w:r w:rsidRPr="00ED4ABB">
              <w:rPr>
                <w:rFonts w:cs="Arial"/>
                <w:szCs w:val="18"/>
              </w:rPr>
              <w:t>rf-RxRetuneTimeFR2-r18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29F3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1731" w14:paraId="68288042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EF0B" w14:textId="77777777" w:rsidR="00D91731" w:rsidRDefault="00D91731" w:rsidP="00176BD0">
            <w:pPr>
              <w:pStyle w:val="TAL"/>
            </w:pPr>
            <w:r w:rsidRPr="00ED4ABB">
              <w:t>FeatureSetDownlink-v1800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F0B" w14:textId="77777777" w:rsidR="00D91731" w:rsidRDefault="00D91731" w:rsidP="00176BD0">
            <w:pPr>
              <w:pStyle w:val="TAL"/>
            </w:pPr>
            <w:r w:rsidRPr="00ED4ABB">
              <w:t>pdcch-RACH-DL-InfoList-r18</w:t>
            </w:r>
            <w:r>
              <w:t xml:space="preserve"> renamed to </w:t>
            </w:r>
            <w:r w:rsidRPr="00ED4ABB">
              <w:t>dummy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A130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14:paraId="55F6A8A1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4B4D" w14:textId="77777777" w:rsidR="00D91731" w:rsidRDefault="00D91731" w:rsidP="00176BD0">
            <w:pPr>
              <w:pStyle w:val="TAL"/>
            </w:pPr>
            <w:r w:rsidRPr="004E5D14">
              <w:t>MAC-</w:t>
            </w:r>
            <w:proofErr w:type="spellStart"/>
            <w:r w:rsidRPr="004E5D14">
              <w:t>ParametersXDD</w:t>
            </w:r>
            <w:proofErr w:type="spellEnd"/>
            <w:r w:rsidRPr="004E5D14">
              <w:t>-Diff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B553" w14:textId="77777777" w:rsidR="00D91731" w:rsidRDefault="00D91731" w:rsidP="00176BD0">
            <w:pPr>
              <w:pStyle w:val="TAL"/>
            </w:pPr>
            <w:r w:rsidRPr="004E5D14">
              <w:t>ptm-Retransmission-r18</w:t>
            </w:r>
            <w:r>
              <w:t xml:space="preserve"> renamed to dummy1</w:t>
            </w:r>
          </w:p>
          <w:p w14:paraId="4F0ED771" w14:textId="77777777" w:rsidR="00D91731" w:rsidRDefault="00D91731" w:rsidP="00176BD0">
            <w:pPr>
              <w:pStyle w:val="TAL"/>
            </w:pPr>
            <w:r w:rsidRPr="004E5D14">
              <w:t>ptm-RetransmissionInactive-r18</w:t>
            </w:r>
            <w:r>
              <w:t xml:space="preserve"> renamed to dummy2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DCED" w14:textId="77777777" w:rsidR="00D91731" w:rsidRDefault="00D91731" w:rsidP="00176BD0">
            <w:pPr>
              <w:pStyle w:val="TAL"/>
            </w:pPr>
            <w:r>
              <w:t xml:space="preserve">Fields renamed in </w:t>
            </w:r>
          </w:p>
          <w:p w14:paraId="50073688" w14:textId="77777777" w:rsidR="00D91731" w:rsidRPr="004A624A" w:rsidRDefault="00D91731" w:rsidP="00176BD0">
            <w:pPr>
              <w:pStyle w:val="TAL"/>
            </w:pPr>
            <w:proofErr w:type="spellStart"/>
            <w:r w:rsidRPr="00737E6E">
              <w:t>cr_NR_mac_ParametersXDD_Diff</w:t>
            </w:r>
            <w:proofErr w:type="spellEnd"/>
          </w:p>
          <w:p w14:paraId="3FC3CF5B" w14:textId="77777777" w:rsidR="00D91731" w:rsidRDefault="00D91731" w:rsidP="00176BD0">
            <w:pPr>
              <w:pStyle w:val="TAL"/>
            </w:pPr>
            <w:proofErr w:type="spellStart"/>
            <w:r w:rsidRPr="004A624A">
              <w:t>cr_NR_MAC_ParametersXDD_NoCheck</w:t>
            </w:r>
            <w:proofErr w:type="spellEnd"/>
          </w:p>
        </w:tc>
      </w:tr>
      <w:tr w:rsidR="00D91731" w14:paraId="077646BA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08C5" w14:textId="77777777" w:rsidR="00D91731" w:rsidRDefault="00D91731" w:rsidP="00176BD0">
            <w:pPr>
              <w:pStyle w:val="TAL"/>
            </w:pPr>
            <w:proofErr w:type="spellStart"/>
            <w:r w:rsidRPr="00244894">
              <w:t>MeasAndMobParametersCommon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5710" w14:textId="77777777" w:rsidR="00D91731" w:rsidRDefault="00D91731" w:rsidP="00176BD0">
            <w:pPr>
              <w:pStyle w:val="TAL"/>
            </w:pPr>
            <w:r w:rsidRPr="00244894">
              <w:t>ltm-FastUE-Processing-r18</w:t>
            </w:r>
            <w:r>
              <w:t xml:space="preserve"> renamed to </w:t>
            </w:r>
          </w:p>
          <w:p w14:paraId="4011F76D" w14:textId="77777777" w:rsidR="00D91731" w:rsidRDefault="00D91731" w:rsidP="00176BD0">
            <w:pPr>
              <w:pStyle w:val="TAL"/>
            </w:pPr>
            <w:r w:rsidRPr="00244894">
              <w:t>dummy-ltm-FastUE-Processing-r18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D8AF" w14:textId="77777777" w:rsidR="00D91731" w:rsidRDefault="00D91731" w:rsidP="00176BD0">
            <w:pPr>
              <w:pStyle w:val="TAL"/>
            </w:pPr>
            <w:r>
              <w:t xml:space="preserve">Field renamed in </w:t>
            </w:r>
          </w:p>
          <w:p w14:paraId="217E5B03" w14:textId="77777777" w:rsidR="00D91731" w:rsidRDefault="00D91731" w:rsidP="00176BD0">
            <w:pPr>
              <w:pStyle w:val="TAL"/>
            </w:pPr>
            <w:proofErr w:type="spellStart"/>
            <w:r w:rsidRPr="00244894">
              <w:t>cr_NR_MeasAndMobParametersCommon</w:t>
            </w:r>
            <w:proofErr w:type="spellEnd"/>
          </w:p>
        </w:tc>
      </w:tr>
      <w:tr w:rsidR="00D91731" w14:paraId="1229E1D2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0FBB" w14:textId="77777777" w:rsidR="00D91731" w:rsidRDefault="00D91731" w:rsidP="00176BD0">
            <w:pPr>
              <w:pStyle w:val="TAL"/>
            </w:pPr>
            <w:r w:rsidRPr="00417A3F">
              <w:t>PosSRS-TxFrequencyHoppingRRC-Connected-r18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1AE" w14:textId="77777777" w:rsidR="00D91731" w:rsidRDefault="00D91731" w:rsidP="00176BD0">
            <w:pPr>
              <w:pStyle w:val="TAL"/>
            </w:pPr>
            <w:r w:rsidRPr="00417A3F">
              <w:t>rf-TxRetunTimeFR1-r18</w:t>
            </w:r>
            <w:r>
              <w:t xml:space="preserve"> renamed to </w:t>
            </w:r>
            <w:r w:rsidRPr="00417A3F">
              <w:t>rf-TxRetuneTimeFR1-r18</w:t>
            </w:r>
          </w:p>
          <w:p w14:paraId="3B1C4DDE" w14:textId="77777777" w:rsidR="00D91731" w:rsidRDefault="00D91731" w:rsidP="00176BD0">
            <w:pPr>
              <w:pStyle w:val="TAL"/>
            </w:pPr>
            <w:r w:rsidRPr="00417A3F">
              <w:t>rf-TxRetunTimeFR2-r18</w:t>
            </w:r>
            <w:r>
              <w:t xml:space="preserve"> </w:t>
            </w:r>
            <w:proofErr w:type="spellStart"/>
            <w:r>
              <w:t>renemed</w:t>
            </w:r>
            <w:proofErr w:type="spellEnd"/>
            <w:r>
              <w:t xml:space="preserve"> to </w:t>
            </w:r>
            <w:r w:rsidRPr="00417A3F">
              <w:t>rf-TxRetuneTimeFR2-r18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0894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14:paraId="1544EE9C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F6C6" w14:textId="77777777" w:rsidR="00D91731" w:rsidRDefault="00D91731" w:rsidP="00176BD0">
            <w:pPr>
              <w:pStyle w:val="TAL"/>
            </w:pPr>
            <w:r w:rsidRPr="00417A3F">
              <w:t>PosSRS-TxFrequencyHoppingRRC-Inactive-r18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00B2" w14:textId="77777777" w:rsidR="00D91731" w:rsidRDefault="00D91731" w:rsidP="00176BD0">
            <w:pPr>
              <w:pStyle w:val="TAL"/>
            </w:pPr>
            <w:r w:rsidRPr="000E2174">
              <w:t>rf-TxRetunTimeFR1-r18</w:t>
            </w:r>
            <w:r>
              <w:t xml:space="preserve"> renamed to </w:t>
            </w:r>
            <w:r w:rsidRPr="000E2174">
              <w:t>rf-TxRetuneTimeFR1-r18</w:t>
            </w:r>
          </w:p>
          <w:p w14:paraId="56175C64" w14:textId="77777777" w:rsidR="00D91731" w:rsidRDefault="00D91731" w:rsidP="00176BD0">
            <w:pPr>
              <w:pStyle w:val="TAL"/>
            </w:pPr>
            <w:r w:rsidRPr="000E2174">
              <w:t>rf-TxRetunTimeFR2-r18</w:t>
            </w:r>
            <w:r>
              <w:t xml:space="preserve"> renamed to </w:t>
            </w:r>
            <w:r w:rsidRPr="000E2174">
              <w:t>rf-TxRetuneTimeFR2-r18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5D37" w14:textId="77777777" w:rsidR="00D91731" w:rsidRDefault="00D91731" w:rsidP="00176BD0">
            <w:pPr>
              <w:pStyle w:val="TAL"/>
            </w:pPr>
            <w:r>
              <w:t>No impact</w:t>
            </w:r>
          </w:p>
        </w:tc>
      </w:tr>
      <w:tr w:rsidR="00D91731" w:rsidRPr="000E2174" w14:paraId="6CFEF9CA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922B" w14:textId="77777777" w:rsidR="00D91731" w:rsidRDefault="00D91731" w:rsidP="00176BD0">
            <w:pPr>
              <w:pStyle w:val="TAL"/>
            </w:pPr>
            <w:proofErr w:type="spellStart"/>
            <w:r w:rsidRPr="000E2174">
              <w:t>BandNR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37A3" w14:textId="77777777" w:rsidR="00D91731" w:rsidRDefault="00D91731" w:rsidP="00176BD0">
            <w:pPr>
              <w:pStyle w:val="TAL"/>
            </w:pPr>
            <w:r w:rsidRPr="000E2174">
              <w:t>ltm-MAC-CE-JointTCI-r18 renamed to</w:t>
            </w:r>
            <w:r>
              <w:t xml:space="preserve"> </w:t>
            </w:r>
          </w:p>
          <w:p w14:paraId="14195504" w14:textId="77777777" w:rsidR="00D91731" w:rsidRPr="000E2174" w:rsidRDefault="00D91731" w:rsidP="00176BD0">
            <w:pPr>
              <w:pStyle w:val="TAL"/>
              <w:rPr>
                <w:lang w:val="fr-FR"/>
              </w:rPr>
            </w:pPr>
            <w:proofErr w:type="gramStart"/>
            <w:r w:rsidRPr="000E2174">
              <w:rPr>
                <w:lang w:val="fr-FR"/>
              </w:rPr>
              <w:t>dummy</w:t>
            </w:r>
            <w:proofErr w:type="gramEnd"/>
            <w:r w:rsidRPr="000E2174">
              <w:rPr>
                <w:lang w:val="fr-FR"/>
              </w:rPr>
              <w:t>-ltm-MAC-CE-JointTCI-r18</w:t>
            </w:r>
          </w:p>
          <w:p w14:paraId="2ADF240A" w14:textId="77777777" w:rsidR="00D91731" w:rsidRPr="000E2174" w:rsidRDefault="00D91731" w:rsidP="00176BD0">
            <w:pPr>
              <w:pStyle w:val="TAL"/>
              <w:rPr>
                <w:lang w:val="fr-FR"/>
              </w:rPr>
            </w:pPr>
          </w:p>
          <w:p w14:paraId="4D766634" w14:textId="77777777" w:rsidR="00D91731" w:rsidRDefault="00D91731" w:rsidP="00176BD0">
            <w:pPr>
              <w:pStyle w:val="TAL"/>
            </w:pPr>
            <w:r w:rsidRPr="000E2174">
              <w:t>ltm-MAC-CE-SeparateTCI-r18 renamed to</w:t>
            </w:r>
            <w:r>
              <w:t xml:space="preserve"> </w:t>
            </w:r>
          </w:p>
          <w:p w14:paraId="523BB92C" w14:textId="77777777" w:rsidR="00D91731" w:rsidRDefault="00D91731" w:rsidP="00176BD0">
            <w:pPr>
              <w:pStyle w:val="TAL"/>
            </w:pPr>
            <w:r w:rsidRPr="000E2174">
              <w:t>dummy-ltm-MAC-CE-SeparateTCI-r18</w:t>
            </w:r>
          </w:p>
          <w:p w14:paraId="583BB67B" w14:textId="77777777" w:rsidR="00D91731" w:rsidRDefault="00D91731" w:rsidP="00176BD0">
            <w:pPr>
              <w:pStyle w:val="TAL"/>
            </w:pPr>
          </w:p>
          <w:p w14:paraId="05D4834D" w14:textId="77777777" w:rsidR="00D91731" w:rsidRDefault="00D91731" w:rsidP="00176BD0">
            <w:pPr>
              <w:pStyle w:val="TAL"/>
            </w:pPr>
            <w:r w:rsidRPr="000E2174">
              <w:t>unifiedJointTCI-MultiMAC-CE-IntraCell-r18 renamed to</w:t>
            </w:r>
            <w:r>
              <w:t xml:space="preserve"> </w:t>
            </w:r>
            <w:r w:rsidRPr="000E2174">
              <w:t>unifiedJointTCI-MultiMAC-CE-DCI-1-3-r18</w:t>
            </w:r>
          </w:p>
          <w:p w14:paraId="44BDC2B1" w14:textId="77777777" w:rsidR="00D91731" w:rsidRDefault="00D91731" w:rsidP="00176BD0">
            <w:pPr>
              <w:pStyle w:val="TAL"/>
            </w:pPr>
          </w:p>
          <w:p w14:paraId="3EE2D01A" w14:textId="77777777" w:rsidR="00D91731" w:rsidRPr="000E2174" w:rsidRDefault="00D91731" w:rsidP="00176BD0">
            <w:pPr>
              <w:pStyle w:val="TAL"/>
            </w:pPr>
            <w:r>
              <w:t xml:space="preserve">Enumerated value </w:t>
            </w:r>
            <w:proofErr w:type="spellStart"/>
            <w:r>
              <w:t>srs</w:t>
            </w:r>
            <w:proofErr w:type="spellEnd"/>
            <w:r>
              <w:t xml:space="preserve"> renamed to </w:t>
            </w:r>
            <w:proofErr w:type="spellStart"/>
            <w:r>
              <w:t>ssb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3A15" w14:textId="77777777" w:rsidR="00D91731" w:rsidRPr="000E2174" w:rsidRDefault="00D91731" w:rsidP="00176BD0">
            <w:pPr>
              <w:pStyle w:val="TAL"/>
            </w:pPr>
            <w:r>
              <w:t>No impact</w:t>
            </w:r>
          </w:p>
        </w:tc>
      </w:tr>
      <w:tr w:rsidR="00D91731" w:rsidRPr="000E2174" w14:paraId="3E768EAD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A323" w14:textId="77777777" w:rsidR="00D91731" w:rsidRPr="000E2174" w:rsidRDefault="00D91731" w:rsidP="00176BD0">
            <w:pPr>
              <w:pStyle w:val="TAL"/>
            </w:pPr>
            <w:r w:rsidRPr="003D213B">
              <w:t>UE-NR-Capability-v1800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26CA" w14:textId="77777777" w:rsidR="00D91731" w:rsidRPr="000E2174" w:rsidRDefault="00D91731" w:rsidP="00176BD0">
            <w:pPr>
              <w:pStyle w:val="TAL"/>
            </w:pPr>
            <w:r w:rsidRPr="003D213B">
              <w:t>multiRx-FR2-Preference-r18</w:t>
            </w:r>
            <w:r>
              <w:t xml:space="preserve"> renamed to dummy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129D" w14:textId="77777777" w:rsidR="00D91731" w:rsidRDefault="00D91731" w:rsidP="00176BD0">
            <w:pPr>
              <w:pStyle w:val="TAL"/>
            </w:pPr>
            <w:r>
              <w:t>Renamed done in</w:t>
            </w:r>
          </w:p>
          <w:p w14:paraId="159BD4FF" w14:textId="77777777" w:rsidR="00D91731" w:rsidRPr="003D213B" w:rsidRDefault="00D91731" w:rsidP="00176BD0">
            <w:pPr>
              <w:pStyle w:val="TAL"/>
            </w:pPr>
            <w:r w:rsidRPr="003D213B">
              <w:t>cr_UE_NR_Capability_v1740_IEs_RedCap</w:t>
            </w:r>
          </w:p>
          <w:p w14:paraId="16470AD0" w14:textId="77777777" w:rsidR="00D91731" w:rsidRPr="000E2174" w:rsidRDefault="00D91731" w:rsidP="00176BD0">
            <w:pPr>
              <w:pStyle w:val="TAL"/>
            </w:pPr>
            <w:r w:rsidRPr="003D213B">
              <w:t>cr_UE_NR_Capability_v1740_IEs</w:t>
            </w:r>
          </w:p>
        </w:tc>
      </w:tr>
      <w:tr w:rsidR="00D91731" w:rsidRPr="000E2174" w14:paraId="11305E56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56C4" w14:textId="77777777" w:rsidR="00D91731" w:rsidRPr="000E2174" w:rsidRDefault="00D91731" w:rsidP="00176BD0">
            <w:pPr>
              <w:pStyle w:val="TAL"/>
            </w:pPr>
            <w:r w:rsidRPr="009E7F81">
              <w:t>SL-PSCCH-ConfigDedicatedSL-PRS-RP-r18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87D4" w14:textId="77777777" w:rsidR="00D91731" w:rsidRDefault="00D91731" w:rsidP="00176BD0">
            <w:pPr>
              <w:pStyle w:val="TAL"/>
            </w:pPr>
            <w:r w:rsidRPr="009E7F81">
              <w:t>timeResourcePSCCH-DedicatedSL-PRS-RP-r18</w:t>
            </w:r>
            <w:r>
              <w:t xml:space="preserve"> renamed to </w:t>
            </w:r>
            <w:r w:rsidRPr="009E7F81">
              <w:t>sl-TimeResourcePSCCH-DedicatedSL-PRS-RP-r18</w:t>
            </w:r>
          </w:p>
          <w:p w14:paraId="4ECC95B3" w14:textId="77777777" w:rsidR="00D91731" w:rsidRDefault="00D91731" w:rsidP="00176BD0">
            <w:pPr>
              <w:pStyle w:val="TAL"/>
            </w:pPr>
            <w:r w:rsidRPr="009E7F81">
              <w:t>freqResourcePSCCH-DedicatedSL-PRS-RP-r18</w:t>
            </w:r>
            <w:r>
              <w:t xml:space="preserve"> renamed to </w:t>
            </w:r>
            <w:r w:rsidRPr="009E7F81">
              <w:t>sl-FreqResourcePSCCH-DedicatedSL-PRS-RP-r18</w:t>
            </w:r>
          </w:p>
          <w:p w14:paraId="1997CB06" w14:textId="77777777" w:rsidR="00D91731" w:rsidRPr="000E2174" w:rsidRDefault="00D91731" w:rsidP="00176BD0">
            <w:pPr>
              <w:pStyle w:val="TAL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543B" w14:textId="77777777" w:rsidR="00D91731" w:rsidRPr="00051E4B" w:rsidRDefault="00D91731" w:rsidP="00176BD0">
            <w:pPr>
              <w:pStyle w:val="TAL"/>
              <w:rPr>
                <w:bCs/>
              </w:rPr>
            </w:pPr>
            <w:r w:rsidRPr="00051E4B">
              <w:rPr>
                <w:bCs/>
              </w:rPr>
              <w:t>No impact</w:t>
            </w:r>
          </w:p>
        </w:tc>
      </w:tr>
      <w:tr w:rsidR="00D91731" w:rsidRPr="000E2174" w14:paraId="3B00B3A2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C94F" w14:textId="77777777" w:rsidR="00D91731" w:rsidRPr="000E2174" w:rsidRDefault="00D91731" w:rsidP="00176BD0">
            <w:pPr>
              <w:pStyle w:val="TAL"/>
            </w:pPr>
            <w:r w:rsidRPr="00F14F7D">
              <w:t>SL-ResourcePool-r16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9ACB" w14:textId="77777777" w:rsidR="00D91731" w:rsidRDefault="00D91731" w:rsidP="00176BD0">
            <w:pPr>
              <w:pStyle w:val="TAL"/>
            </w:pPr>
            <w:r w:rsidRPr="00F14F7D">
              <w:t>sl-SCI-based-SL-PRS-Tx-Trigger-SCI2-D-r18</w:t>
            </w:r>
            <w:r>
              <w:t xml:space="preserve"> renamed to </w:t>
            </w:r>
          </w:p>
          <w:p w14:paraId="04110EFA" w14:textId="77777777" w:rsidR="00D91731" w:rsidRPr="000E2174" w:rsidRDefault="00D91731" w:rsidP="00176BD0">
            <w:pPr>
              <w:pStyle w:val="TAL"/>
            </w:pPr>
            <w:r w:rsidRPr="00F14F7D">
              <w:t>sl-SCI-basedSL-PRS-TxTriggerSCI2-D-r18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4D43" w14:textId="77777777" w:rsidR="00D91731" w:rsidRDefault="00D91731" w:rsidP="00176BD0">
            <w:pPr>
              <w:pStyle w:val="TAL"/>
            </w:pPr>
            <w:r>
              <w:t>Field renamed in</w:t>
            </w:r>
          </w:p>
          <w:p w14:paraId="2B38BEE9" w14:textId="77777777" w:rsidR="00D91731" w:rsidRPr="000E2174" w:rsidRDefault="00D91731" w:rsidP="00176BD0">
            <w:pPr>
              <w:pStyle w:val="TAL"/>
            </w:pPr>
            <w:proofErr w:type="spellStart"/>
            <w:r w:rsidRPr="00F14F7D">
              <w:t>cs_SL_ResourcePoolDef</w:t>
            </w:r>
            <w:proofErr w:type="spellEnd"/>
          </w:p>
        </w:tc>
      </w:tr>
      <w:tr w:rsidR="00D91731" w:rsidRPr="000E2174" w14:paraId="6550EA63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102A" w14:textId="77777777" w:rsidR="00D91731" w:rsidRPr="000E2174" w:rsidRDefault="00D91731" w:rsidP="00176BD0">
            <w:pPr>
              <w:pStyle w:val="TAL"/>
            </w:pPr>
            <w:r w:rsidRPr="001B1BD2">
              <w:t>SL-PRS-ResourceSharedSL-PRS-RP-r18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EB94" w14:textId="77777777" w:rsidR="00D91731" w:rsidRPr="000E2174" w:rsidRDefault="00D91731" w:rsidP="00176BD0">
            <w:pPr>
              <w:pStyle w:val="TAL"/>
            </w:pPr>
            <w:r w:rsidRPr="001B1BD2">
              <w:t>n6-r18</w:t>
            </w:r>
            <w:r>
              <w:t xml:space="preserve"> renamed to dummy1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822D" w14:textId="77777777" w:rsidR="00D91731" w:rsidRPr="000E2174" w:rsidRDefault="00D91731" w:rsidP="00176BD0">
            <w:pPr>
              <w:pStyle w:val="TAL"/>
            </w:pPr>
            <w:r>
              <w:t>No impact</w:t>
            </w:r>
          </w:p>
        </w:tc>
      </w:tr>
    </w:tbl>
    <w:p w14:paraId="6C3CC356" w14:textId="77777777" w:rsidR="00D91731" w:rsidRPr="000E2174" w:rsidRDefault="00D91731" w:rsidP="00D91731">
      <w:pPr>
        <w:pStyle w:val="TAL"/>
      </w:pPr>
    </w:p>
    <w:p w14:paraId="721E9F3E" w14:textId="77777777" w:rsidR="00D91731" w:rsidRDefault="00D91731" w:rsidP="00D91731">
      <w:pPr>
        <w:pStyle w:val="Heading3"/>
        <w:numPr>
          <w:ilvl w:val="2"/>
          <w:numId w:val="1"/>
        </w:numPr>
        <w:tabs>
          <w:tab w:val="num" w:pos="360"/>
        </w:tabs>
        <w:ind w:left="1134" w:hanging="1134"/>
        <w:rPr>
          <w:rFonts w:eastAsia="SimSun"/>
        </w:rPr>
      </w:pPr>
      <w:bookmarkStart w:id="5" w:name="_Toc117256416"/>
      <w:r>
        <w:rPr>
          <w:rFonts w:eastAsia="SimSun"/>
        </w:rPr>
        <w:t>Fields added with extension marker (ellipsis)</w:t>
      </w:r>
      <w:bookmarkEnd w:id="5"/>
    </w:p>
    <w:tbl>
      <w:tblPr>
        <w:tblW w:w="12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5416"/>
        <w:gridCol w:w="4253"/>
      </w:tblGrid>
      <w:tr w:rsidR="00D91731" w14:paraId="67E36AB6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00809" w14:textId="77777777" w:rsidR="00D91731" w:rsidRDefault="00D91731" w:rsidP="00176BD0">
            <w:pPr>
              <w:pStyle w:val="TAH"/>
              <w:rPr>
                <w:rFonts w:eastAsia="SimSun"/>
              </w:rPr>
            </w:pPr>
            <w:r>
              <w:lastRenderedPageBreak/>
              <w:t>ASN.1 type affected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0F426" w14:textId="77777777" w:rsidR="00D91731" w:rsidRDefault="00D91731" w:rsidP="00176BD0">
            <w:pPr>
              <w:pStyle w:val="TAH"/>
            </w:pPr>
            <w:r>
              <w:t>New fields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31617" w14:textId="77777777" w:rsidR="00D91731" w:rsidRDefault="00D91731" w:rsidP="00176BD0">
            <w:pPr>
              <w:pStyle w:val="TAH"/>
            </w:pPr>
            <w:r>
              <w:t>Impact on TTCN</w:t>
            </w:r>
          </w:p>
        </w:tc>
      </w:tr>
      <w:tr w:rsidR="00D91731" w14:paraId="2FAB1DD0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B9B6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SRS-PosRRC-InactiveEnhancedConfig-r18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3CAD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srs-PosRRC-InactiveAggBW-AdditionalCarriers-r18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B695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1731" w14:paraId="6F309451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8A6E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SRS-PosRRC-InactiveValidityAreaConfig-r18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7DF1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srs-PosConfigValidityAreaExt-v1830</w:t>
            </w:r>
          </w:p>
          <w:p w14:paraId="65A67A8A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 xml:space="preserve">srs-PosRRC-InactiveAggBW-AdditionalCarriersPerVA-r18 </w:t>
            </w:r>
          </w:p>
          <w:p w14:paraId="3EB7E0DE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srs-PosRRC-InactiveAggBW-ConfigListPerVA-r18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6B3B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1731" w14:paraId="2F88876C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D81E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C2C28">
              <w:rPr>
                <w:rFonts w:cs="Arial"/>
                <w:szCs w:val="18"/>
              </w:rPr>
              <w:t>FailureReportSCG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D7EE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perRAInfoList-v17b0</w:t>
            </w:r>
          </w:p>
          <w:p w14:paraId="56A1A7EA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AC2C28">
              <w:rPr>
                <w:rFonts w:cs="Arial"/>
                <w:szCs w:val="18"/>
              </w:rPr>
              <w:t>perRAInfoList-v1840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AFC6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</w:p>
          <w:p w14:paraId="126B0AC3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C2C28">
              <w:rPr>
                <w:rFonts w:cs="Arial"/>
                <w:szCs w:val="18"/>
              </w:rPr>
              <w:t>cr_FailureReportSCG</w:t>
            </w:r>
            <w:proofErr w:type="spellEnd"/>
          </w:p>
        </w:tc>
      </w:tr>
      <w:tr w:rsidR="00D91731" w14:paraId="08E5AFE2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16FF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224CC7">
              <w:t>SL-PosTxResourceReq-r18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0988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224CC7">
              <w:rPr>
                <w:rFonts w:cs="Arial"/>
                <w:szCs w:val="18"/>
              </w:rPr>
              <w:t>sl-PosTxInterestedFreqList2-r18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7887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1731" w14:paraId="66CFD861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2699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933F7B">
              <w:rPr>
                <w:rFonts w:cs="Arial"/>
                <w:szCs w:val="18"/>
              </w:rPr>
              <w:t>SIB12-IEs-r16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AFF3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933F7B">
              <w:rPr>
                <w:rFonts w:cs="Arial"/>
                <w:szCs w:val="18"/>
              </w:rPr>
              <w:t>sl-DiscConfigCommon-v1840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B434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 in</w:t>
            </w:r>
          </w:p>
          <w:p w14:paraId="12C9E7D7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933F7B">
              <w:rPr>
                <w:rFonts w:cs="Arial"/>
                <w:szCs w:val="18"/>
              </w:rPr>
              <w:t>cs_38508_SIB12_IEs</w:t>
            </w:r>
          </w:p>
        </w:tc>
      </w:tr>
      <w:tr w:rsidR="00D91731" w14:paraId="25374EB4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E0B2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933F7B">
              <w:rPr>
                <w:rFonts w:cs="Arial"/>
                <w:szCs w:val="18"/>
              </w:rPr>
              <w:t>EarlyUL-SyncConfig-r18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F63D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933F7B">
              <w:rPr>
                <w:rFonts w:cs="Arial"/>
                <w:szCs w:val="18"/>
              </w:rPr>
              <w:t>ltm-tdd-UL-DL-ConfigurationCommon-r18</w:t>
            </w:r>
          </w:p>
          <w:p w14:paraId="5FD75960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933F7B">
              <w:rPr>
                <w:rFonts w:cs="Arial"/>
                <w:szCs w:val="18"/>
              </w:rPr>
              <w:t>ltm-restrictedSetConfig-r18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A232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1731" w14:paraId="4A8D4583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1081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B3FFB">
              <w:rPr>
                <w:rFonts w:cs="Arial"/>
                <w:szCs w:val="18"/>
              </w:rPr>
              <w:t>FeatureSets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F8C9" w14:textId="77777777" w:rsidR="00D91731" w:rsidRPr="006B3FFB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6B3FFB">
              <w:rPr>
                <w:rFonts w:ascii="Arial" w:hAnsi="Arial" w:cs="Arial"/>
                <w:sz w:val="18"/>
                <w:szCs w:val="18"/>
              </w:rPr>
              <w:t>featureSetsDownlink-v1830</w:t>
            </w:r>
          </w:p>
          <w:p w14:paraId="6150FB47" w14:textId="77777777" w:rsidR="00D91731" w:rsidRPr="006B3FFB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6B3FFB">
              <w:rPr>
                <w:rFonts w:ascii="Arial" w:hAnsi="Arial" w:cs="Arial"/>
                <w:sz w:val="18"/>
                <w:szCs w:val="18"/>
              </w:rPr>
              <w:t>featureSetsDownlinkPerCC-v1840</w:t>
            </w:r>
          </w:p>
          <w:p w14:paraId="7AC4BED6" w14:textId="77777777" w:rsidR="00D91731" w:rsidRPr="006B3FFB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6B3FFB">
              <w:rPr>
                <w:rFonts w:ascii="Arial" w:hAnsi="Arial" w:cs="Arial"/>
                <w:sz w:val="18"/>
                <w:szCs w:val="18"/>
              </w:rPr>
              <w:t>featureSetsUplinkPerCC-v1840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1518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Fields added as * in</w:t>
            </w:r>
          </w:p>
          <w:p w14:paraId="11683594" w14:textId="77777777" w:rsidR="00D91731" w:rsidRPr="006B3FFB" w:rsidRDefault="00D91731" w:rsidP="00176BD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B3FFB">
              <w:rPr>
                <w:rFonts w:cs="Arial"/>
                <w:szCs w:val="18"/>
              </w:rPr>
              <w:t>cr_UE_NR_FeatureSets</w:t>
            </w:r>
            <w:proofErr w:type="spellEnd"/>
          </w:p>
          <w:p w14:paraId="65DC2BE8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</w:p>
        </w:tc>
      </w:tr>
      <w:tr w:rsidR="00D91731" w14:paraId="583F9FF4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9173" w14:textId="77777777" w:rsidR="00D91731" w:rsidRDefault="00D91731" w:rsidP="00176BD0">
            <w:pPr>
              <w:pStyle w:val="TAL"/>
            </w:pPr>
            <w:proofErr w:type="spellStart"/>
            <w:r w:rsidRPr="00244894">
              <w:t>MeasAndMobParametersCommon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C0F8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 xml:space="preserve">ltm-InterFreq-r18  </w:t>
            </w:r>
          </w:p>
          <w:p w14:paraId="689FBBEA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 xml:space="preserve">ltm-MCG-NRDC-r18  </w:t>
            </w:r>
          </w:p>
          <w:p w14:paraId="52F8E755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 xml:space="preserve">ltm-RACH-LessDG-r18   </w:t>
            </w:r>
          </w:p>
          <w:p w14:paraId="31CF943A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>ltm-RACH-LessCG-r18</w:t>
            </w:r>
          </w:p>
          <w:p w14:paraId="03764193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>ltm-Recovery-r18</w:t>
            </w:r>
          </w:p>
          <w:p w14:paraId="6ABE6956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>ltm-ReferenceConfig-r18</w:t>
            </w:r>
          </w:p>
          <w:p w14:paraId="25DBE647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>ltm-MCG-NRDC-Release-r18</w:t>
            </w:r>
          </w:p>
          <w:p w14:paraId="001E0A10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>ltm-FastUE-Processing-</w:t>
            </w:r>
            <w:r>
              <w:rPr>
                <w:rFonts w:ascii="Arial" w:hAnsi="Arial" w:cs="Arial"/>
                <w:sz w:val="18"/>
                <w:szCs w:val="18"/>
              </w:rPr>
              <w:t>r18</w:t>
            </w:r>
          </w:p>
          <w:p w14:paraId="1B74BA3E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>ntn-NeighbourCellInfoSupport-</w:t>
            </w:r>
            <w:r>
              <w:rPr>
                <w:rFonts w:ascii="Arial" w:hAnsi="Arial" w:cs="Arial"/>
                <w:sz w:val="18"/>
                <w:szCs w:val="18"/>
              </w:rPr>
              <w:t>r18</w:t>
            </w:r>
          </w:p>
          <w:p w14:paraId="6819995D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244894">
              <w:rPr>
                <w:rFonts w:ascii="Arial" w:hAnsi="Arial" w:cs="Arial"/>
                <w:sz w:val="18"/>
                <w:szCs w:val="18"/>
              </w:rPr>
              <w:t>ltm-interFreqL1-OnlyInBC-r18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7FE5" w14:textId="77777777" w:rsidR="00D91731" w:rsidRPr="00244894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 w:rsidRPr="00244894">
              <w:rPr>
                <w:rFonts w:cs="Arial"/>
                <w:szCs w:val="18"/>
              </w:rPr>
              <w:t>cr_NR_MeasAndMobParametersCommon</w:t>
            </w:r>
            <w:proofErr w:type="spellEnd"/>
          </w:p>
          <w:p w14:paraId="3BC03860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</w:p>
        </w:tc>
      </w:tr>
      <w:tr w:rsidR="00D91731" w14:paraId="38BC3A64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2EC2" w14:textId="77777777" w:rsidR="00D91731" w:rsidRPr="00244894" w:rsidRDefault="00D91731" w:rsidP="00176BD0">
            <w:pPr>
              <w:pStyle w:val="TAL"/>
            </w:pPr>
            <w:proofErr w:type="spellStart"/>
            <w:r w:rsidRPr="00417A3F">
              <w:t>Phy-ParametersCommon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7728" w14:textId="77777777" w:rsidR="00D91731" w:rsidRPr="00244894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417A3F">
              <w:rPr>
                <w:rFonts w:ascii="Arial" w:hAnsi="Arial" w:cs="Arial"/>
                <w:sz w:val="18"/>
                <w:szCs w:val="18"/>
              </w:rPr>
              <w:t>ncr-dft-S-OFDM-WaveformUL-r18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1997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* in </w:t>
            </w:r>
          </w:p>
          <w:p w14:paraId="3DB08A73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17A3F">
              <w:rPr>
                <w:rFonts w:cs="Arial"/>
                <w:szCs w:val="18"/>
              </w:rPr>
              <w:t>cr_Phy_ParametersCommon</w:t>
            </w:r>
            <w:proofErr w:type="spellEnd"/>
          </w:p>
        </w:tc>
      </w:tr>
      <w:tr w:rsidR="00D91731" w14:paraId="0CCE7DAD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D549" w14:textId="77777777" w:rsidR="00D91731" w:rsidRPr="00417A3F" w:rsidRDefault="00D91731" w:rsidP="00176BD0">
            <w:pPr>
              <w:pStyle w:val="TAL"/>
            </w:pPr>
            <w:r w:rsidRPr="000E2174">
              <w:t>RF-Parameters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2BE2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supportedBandCombinationList-v1830</w:t>
            </w:r>
          </w:p>
          <w:p w14:paraId="368F5930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 xml:space="preserve">supportedBandCombinationList-UplinkTxSwitch-v1830   </w:t>
            </w:r>
          </w:p>
          <w:p w14:paraId="345D6958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 xml:space="preserve">supportedBandCombinationList-v1840                  </w:t>
            </w:r>
          </w:p>
          <w:p w14:paraId="7E9F25D0" w14:textId="77777777" w:rsidR="00D91731" w:rsidRPr="00417A3F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supportedBandCombinationList-UplinkTxSwitch-v1840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9C64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</w:p>
        </w:tc>
      </w:tr>
      <w:tr w:rsidR="00D91731" w:rsidRPr="000E2174" w14:paraId="0450D6E8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050D" w14:textId="77777777" w:rsidR="00D91731" w:rsidRPr="000E2174" w:rsidRDefault="00D91731" w:rsidP="00176BD0">
            <w:pPr>
              <w:pStyle w:val="TAL"/>
            </w:pPr>
            <w:proofErr w:type="spellStart"/>
            <w:r w:rsidRPr="000E2174">
              <w:t>BandNR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AE31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mac-ParametersPerBand-r18</w:t>
            </w:r>
          </w:p>
          <w:p w14:paraId="73759245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channelBW-DL-NCR-r18</w:t>
            </w:r>
          </w:p>
          <w:p w14:paraId="007966AB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channelBW-UL-NCR-</w:t>
            </w:r>
            <w:r>
              <w:rPr>
                <w:rFonts w:ascii="Arial" w:hAnsi="Arial" w:cs="Arial"/>
                <w:sz w:val="18"/>
                <w:szCs w:val="18"/>
              </w:rPr>
              <w:t>r18</w:t>
            </w:r>
          </w:p>
          <w:p w14:paraId="4C645C80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 xml:space="preserve">ncr-PDSCH-64QAM-FR2-r18                                         </w:t>
            </w:r>
          </w:p>
          <w:p w14:paraId="413D850D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ltm-MCG-IntraFreq-</w:t>
            </w:r>
            <w:r>
              <w:rPr>
                <w:rFonts w:ascii="Arial" w:hAnsi="Arial" w:cs="Arial"/>
                <w:sz w:val="18"/>
                <w:szCs w:val="18"/>
              </w:rPr>
              <w:t>r18</w:t>
            </w:r>
          </w:p>
          <w:p w14:paraId="70260DE6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ltm-SCG-IntraFreq-r18</w:t>
            </w:r>
          </w:p>
          <w:p w14:paraId="7EF02A03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E2174">
              <w:rPr>
                <w:rFonts w:ascii="Arial" w:hAnsi="Arial" w:cs="Arial"/>
                <w:sz w:val="18"/>
                <w:szCs w:val="18"/>
                <w:lang w:val="fr-FR"/>
              </w:rPr>
              <w:t>ltm-MAC-CE-JointTCI-r18</w:t>
            </w:r>
          </w:p>
          <w:p w14:paraId="5E889FDC" w14:textId="77777777" w:rsidR="00D91731" w:rsidRPr="000E2174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E2174">
              <w:rPr>
                <w:rFonts w:ascii="Arial" w:hAnsi="Arial" w:cs="Arial"/>
                <w:sz w:val="18"/>
                <w:szCs w:val="18"/>
                <w:lang w:val="fr-FR"/>
              </w:rPr>
              <w:t xml:space="preserve">ltm-MAC-CE-SeparateTCI-r18          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B4FB" w14:textId="77777777" w:rsidR="00D91731" w:rsidRPr="000E2174" w:rsidRDefault="00D91731" w:rsidP="00176BD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 impact</w:t>
            </w:r>
          </w:p>
        </w:tc>
      </w:tr>
      <w:tr w:rsidR="00D91731" w:rsidRPr="000E2174" w14:paraId="00D23452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2DF7" w14:textId="77777777" w:rsidR="00D91731" w:rsidRPr="000E2174" w:rsidRDefault="00D91731" w:rsidP="00176BD0">
            <w:pPr>
              <w:pStyle w:val="TAL"/>
            </w:pPr>
            <w:r w:rsidRPr="000E2174">
              <w:t>RF-</w:t>
            </w:r>
            <w:proofErr w:type="spellStart"/>
            <w:r w:rsidRPr="000E2174">
              <w:t>ParametersMRDC</w:t>
            </w:r>
            <w:proofErr w:type="spellEnd"/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3299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 xml:space="preserve">supportedBandCombinationList-v1830   </w:t>
            </w:r>
          </w:p>
          <w:p w14:paraId="2F6AF791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 xml:space="preserve">supportedBandCombinationList-UplinkTxSwitch-v1830  </w:t>
            </w:r>
          </w:p>
          <w:p w14:paraId="35A8434D" w14:textId="77777777" w:rsidR="00D91731" w:rsidRPr="000E2174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E2174">
              <w:rPr>
                <w:rFonts w:ascii="Arial" w:hAnsi="Arial" w:cs="Arial"/>
                <w:sz w:val="18"/>
                <w:szCs w:val="18"/>
              </w:rPr>
              <w:t>supportedBandCombinationList-v1840                 supportedBandCombinationList-UplinkTxSwitch-v1840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C1B5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</w:p>
          <w:p w14:paraId="6A560356" w14:textId="77777777" w:rsidR="00D91731" w:rsidRPr="003D213B" w:rsidRDefault="00D91731" w:rsidP="00176BD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D213B">
              <w:rPr>
                <w:rFonts w:cs="Arial"/>
                <w:szCs w:val="18"/>
              </w:rPr>
              <w:t>cr_RF_ParametersMRDC</w:t>
            </w:r>
            <w:proofErr w:type="spellEnd"/>
          </w:p>
          <w:p w14:paraId="00CAD822" w14:textId="77777777" w:rsidR="00D91731" w:rsidRPr="000E2174" w:rsidRDefault="00D91731" w:rsidP="00176BD0">
            <w:pPr>
              <w:pStyle w:val="TAL"/>
              <w:rPr>
                <w:rFonts w:cs="Arial"/>
                <w:szCs w:val="18"/>
              </w:rPr>
            </w:pPr>
          </w:p>
        </w:tc>
      </w:tr>
      <w:tr w:rsidR="00D91731" w:rsidRPr="000E2174" w14:paraId="697FDB46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E876" w14:textId="77777777" w:rsidR="00D91731" w:rsidRPr="000E2174" w:rsidRDefault="00D91731" w:rsidP="00176BD0">
            <w:pPr>
              <w:pStyle w:val="TAL"/>
            </w:pPr>
            <w:r w:rsidRPr="003D213B">
              <w:t>BandSidelink-r16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BE75" w14:textId="77777777" w:rsidR="00D91731" w:rsidRPr="000E2174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3D213B">
              <w:rPr>
                <w:rFonts w:ascii="Arial" w:hAnsi="Arial" w:cs="Arial"/>
                <w:sz w:val="18"/>
                <w:szCs w:val="18"/>
              </w:rPr>
              <w:t>sl-PathlossBasedOLPC-SL-RSRP-Report-r18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79EA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1731" w:rsidRPr="000E2174" w14:paraId="42FB6B04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0164" w14:textId="77777777" w:rsidR="00D91731" w:rsidRPr="003D213B" w:rsidRDefault="00D91731" w:rsidP="00176BD0">
            <w:pPr>
              <w:pStyle w:val="TAL"/>
            </w:pPr>
            <w:r w:rsidRPr="009E7F81">
              <w:t>SL-ConfigDedicatedNR-r16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47ED" w14:textId="77777777" w:rsidR="00D9173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9E7F81">
              <w:rPr>
                <w:rFonts w:ascii="Arial" w:hAnsi="Arial" w:cs="Arial"/>
                <w:sz w:val="18"/>
                <w:szCs w:val="18"/>
              </w:rPr>
              <w:t>sl-DiscConfig-v1830</w:t>
            </w:r>
          </w:p>
          <w:p w14:paraId="2F3A0679" w14:textId="77777777" w:rsidR="00D91731" w:rsidRPr="003D213B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9E7F81">
              <w:rPr>
                <w:rFonts w:ascii="Arial" w:hAnsi="Arial" w:cs="Arial"/>
                <w:sz w:val="18"/>
                <w:szCs w:val="18"/>
              </w:rPr>
              <w:t>sl-DiscConfig-v1840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0C59" w14:textId="77777777" w:rsidR="00D91731" w:rsidRPr="009E7F8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9E7F81">
              <w:rPr>
                <w:rFonts w:cs="Arial"/>
                <w:szCs w:val="18"/>
              </w:rPr>
              <w:t>cs_SL_ConfigDedicatedNR_CSI_REPORT</w:t>
            </w:r>
            <w:proofErr w:type="spellEnd"/>
          </w:p>
          <w:p w14:paraId="6F419B9B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E7F81">
              <w:rPr>
                <w:rFonts w:cs="Arial"/>
                <w:szCs w:val="18"/>
              </w:rPr>
              <w:t>cs_SL_ConfigDedicatedNR_Def</w:t>
            </w:r>
            <w:proofErr w:type="spellEnd"/>
          </w:p>
        </w:tc>
      </w:tr>
      <w:tr w:rsidR="00D91731" w:rsidRPr="000E2174" w14:paraId="342CE08B" w14:textId="77777777" w:rsidTr="00D91731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4CE6" w14:textId="77777777" w:rsidR="00D91731" w:rsidRPr="009E7F81" w:rsidRDefault="00D91731" w:rsidP="00176BD0">
            <w:pPr>
              <w:pStyle w:val="TAL"/>
            </w:pPr>
            <w:r w:rsidRPr="00051E4B">
              <w:t>SL-PSCCH-ConfigDedicatedSL-PRS-RP-r18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E23A" w14:textId="77777777" w:rsidR="00D91731" w:rsidRPr="009E7F81" w:rsidRDefault="00D91731" w:rsidP="00176BD0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 w:rsidRPr="00051E4B">
              <w:rPr>
                <w:rFonts w:ascii="Arial" w:hAnsi="Arial" w:cs="Arial"/>
                <w:sz w:val="18"/>
                <w:szCs w:val="18"/>
              </w:rPr>
              <w:t>sl-DMRS-ScrambleID-DedicatedSL-PRS-RP-r18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C0A2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38AEF83B" w14:textId="77777777" w:rsidR="00D91731" w:rsidRDefault="00D91731" w:rsidP="00D91731">
      <w:pPr>
        <w:rPr>
          <w:lang w:eastAsia="en-GB"/>
        </w:rPr>
      </w:pPr>
    </w:p>
    <w:p w14:paraId="2B75D111" w14:textId="77777777" w:rsidR="00D91731" w:rsidRDefault="00D91731" w:rsidP="00D91731">
      <w:pPr>
        <w:pStyle w:val="Heading3"/>
      </w:pPr>
      <w:bookmarkStart w:id="6" w:name="_Toc173511274"/>
      <w:r>
        <w:t>1.1.4</w:t>
      </w:r>
      <w:r>
        <w:tab/>
        <w:t>Further ASN.1 changes</w:t>
      </w:r>
      <w:bookmarkEnd w:id="6"/>
      <w: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D91731" w:rsidRPr="00722643" w14:paraId="0C90493A" w14:textId="77777777" w:rsidTr="00176BD0">
        <w:tc>
          <w:tcPr>
            <w:tcW w:w="2698" w:type="dxa"/>
          </w:tcPr>
          <w:p w14:paraId="61E246A6" w14:textId="77777777" w:rsidR="00D91731" w:rsidRPr="00FF083F" w:rsidRDefault="00D91731" w:rsidP="00176BD0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40BD4777" w14:textId="77777777" w:rsidR="00D91731" w:rsidRPr="00FF083F" w:rsidRDefault="00D91731" w:rsidP="00176BD0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386B6F0E" w14:textId="77777777" w:rsidR="00D91731" w:rsidRDefault="00D91731" w:rsidP="00176BD0">
            <w:pPr>
              <w:pStyle w:val="TAH"/>
            </w:pPr>
            <w:r w:rsidRPr="00DA493A">
              <w:t>Impact on TTCN</w:t>
            </w:r>
          </w:p>
        </w:tc>
      </w:tr>
      <w:tr w:rsidR="00D91731" w:rsidRPr="002C708A" w14:paraId="7E04C46B" w14:textId="77777777" w:rsidTr="00176BD0">
        <w:tc>
          <w:tcPr>
            <w:tcW w:w="2698" w:type="dxa"/>
            <w:shd w:val="clear" w:color="auto" w:fill="auto"/>
          </w:tcPr>
          <w:p w14:paraId="1655E115" w14:textId="77777777" w:rsidR="00D91731" w:rsidRPr="002C708A" w:rsidRDefault="00D91731" w:rsidP="00176BD0">
            <w:pPr>
              <w:pStyle w:val="TAL"/>
              <w:rPr>
                <w:rFonts w:cs="Arial"/>
                <w:szCs w:val="18"/>
              </w:rPr>
            </w:pPr>
            <w:bookmarkStart w:id="7" w:name="_Hlk187738512"/>
            <w:proofErr w:type="spellStart"/>
            <w:r w:rsidRPr="00AC2C28">
              <w:rPr>
                <w:rFonts w:cs="Arial"/>
                <w:szCs w:val="18"/>
              </w:rPr>
              <w:t>RRCSetupComplete</w:t>
            </w:r>
            <w:proofErr w:type="spellEnd"/>
            <w:r w:rsidRPr="00AC2C28">
              <w:rPr>
                <w:rFonts w:cs="Arial"/>
                <w:szCs w:val="18"/>
              </w:rPr>
              <w:t>-IEs</w:t>
            </w:r>
          </w:p>
        </w:tc>
        <w:tc>
          <w:tcPr>
            <w:tcW w:w="4088" w:type="dxa"/>
            <w:shd w:val="clear" w:color="auto" w:fill="auto"/>
          </w:tcPr>
          <w:p w14:paraId="77A8A024" w14:textId="77777777" w:rsidR="00D91731" w:rsidRPr="002C708A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the field </w:t>
            </w:r>
            <w:proofErr w:type="spellStart"/>
            <w:r w:rsidRPr="00115ACB">
              <w:rPr>
                <w:rFonts w:cs="Arial"/>
                <w:szCs w:val="18"/>
              </w:rPr>
              <w:t>lateNonCriticalExtension</w:t>
            </w:r>
            <w:proofErr w:type="spellEnd"/>
            <w:r w:rsidRPr="00115AC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updated from OCTETSTRING to </w:t>
            </w:r>
            <w:r w:rsidRPr="00AC2C28">
              <w:rPr>
                <w:rFonts w:cs="Arial"/>
                <w:szCs w:val="18"/>
              </w:rPr>
              <w:t>OCTET STRING (CONTAINING RRCSetupComplete-v15s0-IEs)</w:t>
            </w:r>
          </w:p>
        </w:tc>
        <w:tc>
          <w:tcPr>
            <w:tcW w:w="4095" w:type="dxa"/>
            <w:shd w:val="clear" w:color="auto" w:fill="auto"/>
          </w:tcPr>
          <w:p w14:paraId="1B148A27" w14:textId="77777777" w:rsidR="00D91731" w:rsidRPr="002C708A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bookmarkEnd w:id="7"/>
    </w:tbl>
    <w:p w14:paraId="17F03D4D" w14:textId="77777777" w:rsidR="00D91731" w:rsidRPr="000E2174" w:rsidRDefault="00D91731" w:rsidP="00D91731">
      <w:pPr>
        <w:rPr>
          <w:lang w:eastAsia="en-GB"/>
        </w:rPr>
      </w:pPr>
    </w:p>
    <w:p w14:paraId="766C7355" w14:textId="77777777" w:rsidR="00D91731" w:rsidRDefault="00D91731" w:rsidP="00D91731">
      <w:pPr>
        <w:pStyle w:val="Heading2"/>
        <w:numPr>
          <w:ilvl w:val="1"/>
          <w:numId w:val="1"/>
        </w:numPr>
        <w:tabs>
          <w:tab w:val="num" w:pos="360"/>
        </w:tabs>
        <w:ind w:left="1134" w:hanging="1134"/>
        <w:rPr>
          <w:rFonts w:eastAsia="SimSun"/>
        </w:rPr>
      </w:pPr>
      <w:bookmarkStart w:id="8" w:name="_Toc117256418"/>
      <w:proofErr w:type="spellStart"/>
      <w:r>
        <w:rPr>
          <w:rFonts w:eastAsia="SimSun"/>
          <w:shd w:val="clear" w:color="auto" w:fill="FFFFFF"/>
        </w:rPr>
        <w:lastRenderedPageBreak/>
        <w:t>NR_SideLink_</w:t>
      </w:r>
      <w:r>
        <w:rPr>
          <w:rFonts w:eastAsia="SimSun"/>
        </w:rPr>
        <w:t>Preconf</w:t>
      </w:r>
      <w:bookmarkEnd w:id="8"/>
      <w:proofErr w:type="spellEnd"/>
    </w:p>
    <w:p w14:paraId="39918535" w14:textId="39C4464D" w:rsidR="00D91731" w:rsidRDefault="00D91731" w:rsidP="006838A2">
      <w:pPr>
        <w:pStyle w:val="Heading3"/>
        <w:numPr>
          <w:ilvl w:val="2"/>
          <w:numId w:val="2"/>
        </w:numPr>
        <w:rPr>
          <w:rFonts w:eastAsia="SimSun"/>
        </w:rPr>
      </w:pPr>
      <w:r>
        <w:rPr>
          <w:rFonts w:eastAsia="SimSun"/>
        </w:rPr>
        <w:t>Fields added with extension marker (ellipsis)</w:t>
      </w:r>
    </w:p>
    <w:tbl>
      <w:tblPr>
        <w:tblW w:w="1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4110"/>
        <w:gridCol w:w="4395"/>
      </w:tblGrid>
      <w:tr w:rsidR="00D91731" w14:paraId="1B6AD5C9" w14:textId="77777777" w:rsidTr="00D91731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00983" w14:textId="77777777" w:rsidR="00D91731" w:rsidRDefault="00D91731" w:rsidP="00176BD0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9B676" w14:textId="77777777" w:rsidR="00D91731" w:rsidRDefault="00D91731" w:rsidP="00176BD0">
            <w:pPr>
              <w:pStyle w:val="TAH"/>
            </w:pPr>
            <w:r>
              <w:t>New fields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9BED6" w14:textId="77777777" w:rsidR="00D91731" w:rsidRDefault="00D91731" w:rsidP="00176BD0">
            <w:pPr>
              <w:pStyle w:val="TAH"/>
            </w:pPr>
            <w:r>
              <w:t>Impact on TTCN</w:t>
            </w:r>
          </w:p>
        </w:tc>
      </w:tr>
      <w:tr w:rsidR="00D91731" w14:paraId="4166E570" w14:textId="77777777" w:rsidTr="00D91731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42C7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 w:rsidRPr="00F41DB9">
              <w:rPr>
                <w:rFonts w:cs="Arial"/>
                <w:szCs w:val="18"/>
              </w:rPr>
              <w:t>SidelinkPreconfigNR-r16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C66E" w14:textId="77777777" w:rsidR="00D91731" w:rsidRPr="00DB78CC" w:rsidRDefault="00D91731" w:rsidP="00176BD0">
            <w:pPr>
              <w:pStyle w:val="TAL"/>
              <w:rPr>
                <w:rFonts w:cs="Arial"/>
                <w:szCs w:val="18"/>
                <w:lang w:val="fr-FR"/>
              </w:rPr>
            </w:pPr>
            <w:proofErr w:type="gramStart"/>
            <w:r w:rsidRPr="00DB78CC">
              <w:rPr>
                <w:rFonts w:cs="Arial"/>
                <w:szCs w:val="18"/>
                <w:lang w:val="fr-FR"/>
              </w:rPr>
              <w:t>t</w:t>
            </w:r>
            <w:proofErr w:type="gramEnd"/>
            <w:r w:rsidRPr="00DB78CC">
              <w:rPr>
                <w:rFonts w:cs="Arial"/>
                <w:szCs w:val="18"/>
                <w:lang w:val="fr-FR"/>
              </w:rPr>
              <w:t>400-U2U-r18</w:t>
            </w:r>
          </w:p>
          <w:p w14:paraId="3E37206F" w14:textId="77777777" w:rsidR="00D91731" w:rsidRPr="00DB78CC" w:rsidRDefault="00D91731" w:rsidP="00176BD0">
            <w:pPr>
              <w:pStyle w:val="TAL"/>
              <w:rPr>
                <w:rFonts w:cs="Arial"/>
                <w:szCs w:val="18"/>
                <w:lang w:val="fr-FR"/>
              </w:rPr>
            </w:pPr>
            <w:proofErr w:type="gramStart"/>
            <w:r w:rsidRPr="00DB78CC">
              <w:rPr>
                <w:rFonts w:cs="Arial"/>
                <w:szCs w:val="18"/>
                <w:lang w:val="fr-FR"/>
              </w:rPr>
              <w:t>sl</w:t>
            </w:r>
            <w:proofErr w:type="gramEnd"/>
            <w:r w:rsidRPr="00DB78CC">
              <w:rPr>
                <w:rFonts w:cs="Arial"/>
                <w:szCs w:val="18"/>
                <w:lang w:val="fr-FR"/>
              </w:rPr>
              <w:t>-PreconfigDiscConfig-v1840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1E2F" w14:textId="77777777" w:rsidR="00D91731" w:rsidRDefault="00D91731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 w:rsidRPr="00FC409A">
              <w:rPr>
                <w:rFonts w:cs="Arial"/>
                <w:szCs w:val="18"/>
              </w:rPr>
              <w:t>cs_SL_PreconfigurationNR</w:t>
            </w:r>
            <w:proofErr w:type="spellEnd"/>
          </w:p>
        </w:tc>
      </w:tr>
    </w:tbl>
    <w:p w14:paraId="237CD6E6" w14:textId="77777777" w:rsidR="00D91731" w:rsidRDefault="00D91731" w:rsidP="00D91731">
      <w:pPr>
        <w:rPr>
          <w:lang w:eastAsia="en-GB"/>
        </w:rPr>
      </w:pPr>
    </w:p>
    <w:p w14:paraId="074D0DE6" w14:textId="77777777" w:rsidR="00D91731" w:rsidRDefault="00D91731" w:rsidP="006838A2">
      <w:pPr>
        <w:pStyle w:val="Heading2"/>
        <w:numPr>
          <w:ilvl w:val="1"/>
          <w:numId w:val="2"/>
        </w:numPr>
        <w:ind w:left="1134" w:hanging="1134"/>
        <w:rPr>
          <w:rFonts w:eastAsia="SimSun"/>
        </w:rPr>
      </w:pPr>
      <w:bookmarkStart w:id="9" w:name="_Toc117256420"/>
      <w:r>
        <w:rPr>
          <w:rFonts w:eastAsia="SimSun"/>
          <w:shd w:val="clear" w:color="auto" w:fill="FFFFFF"/>
        </w:rPr>
        <w:t>NR_PC5_RRC_</w:t>
      </w:r>
      <w:r>
        <w:rPr>
          <w:rFonts w:eastAsia="SimSun"/>
        </w:rPr>
        <w:t>Definitions</w:t>
      </w:r>
      <w:bookmarkEnd w:id="9"/>
    </w:p>
    <w:p w14:paraId="321AE9F3" w14:textId="77777777" w:rsidR="00D91731" w:rsidRDefault="00D91731" w:rsidP="00D91731">
      <w:r>
        <w:t>No changes</w:t>
      </w:r>
    </w:p>
    <w:p w14:paraId="4D8DEE5C" w14:textId="77777777" w:rsidR="00D91731" w:rsidRDefault="00D91731" w:rsidP="00D9173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4A51A" w14:textId="77777777" w:rsidR="00336110" w:rsidRDefault="00336110">
      <w:r>
        <w:separator/>
      </w:r>
    </w:p>
  </w:endnote>
  <w:endnote w:type="continuationSeparator" w:id="0">
    <w:p w14:paraId="3A1FC911" w14:textId="77777777" w:rsidR="00336110" w:rsidRDefault="0033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C406F" w14:textId="77777777" w:rsidR="00336110" w:rsidRDefault="00336110">
      <w:r>
        <w:separator/>
      </w:r>
    </w:p>
  </w:footnote>
  <w:footnote w:type="continuationSeparator" w:id="0">
    <w:p w14:paraId="7FE7CC79" w14:textId="77777777" w:rsidR="00336110" w:rsidRDefault="00336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2456D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BDF07A9"/>
    <w:multiLevelType w:val="multilevel"/>
    <w:tmpl w:val="195E6D6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num w:numId="1" w16cid:durableId="1236938326">
    <w:abstractNumId w:val="0"/>
  </w:num>
  <w:num w:numId="2" w16cid:durableId="2012562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A9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7C4"/>
    <w:rsid w:val="00232899"/>
    <w:rsid w:val="00256527"/>
    <w:rsid w:val="0026004D"/>
    <w:rsid w:val="002640DD"/>
    <w:rsid w:val="00275D12"/>
    <w:rsid w:val="00284FEB"/>
    <w:rsid w:val="002860C4"/>
    <w:rsid w:val="002B5741"/>
    <w:rsid w:val="002D1855"/>
    <w:rsid w:val="002E472E"/>
    <w:rsid w:val="00304FF8"/>
    <w:rsid w:val="00305409"/>
    <w:rsid w:val="0033611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8A2"/>
    <w:rsid w:val="00695808"/>
    <w:rsid w:val="006B46FB"/>
    <w:rsid w:val="006E21FB"/>
    <w:rsid w:val="00737E6E"/>
    <w:rsid w:val="007770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38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59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731"/>
    <w:rsid w:val="00D970C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917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917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D91731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D9173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91731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locked/>
    <w:rsid w:val="002328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5</Pages>
  <Words>1361</Words>
  <Characters>7762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1899-12-31T23:00:00Z</cp:lastPrinted>
  <dcterms:created xsi:type="dcterms:W3CDTF">2025-01-16T08:34:00Z</dcterms:created>
  <dcterms:modified xsi:type="dcterms:W3CDTF">2025-01-17T12:56:00Z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R5s250030</vt:lpwstr>
  </property>
  <property fmtid="{D5CDD505-2E9C-101B-9397-08002B2CF9AE}" pid="10" name="Spec#">
    <vt:lpwstr>38.523-3</vt:lpwstr>
  </property>
  <property fmtid="{D5CDD505-2E9C-101B-9397-08002B2CF9AE}" pid="11" name="Cr#">
    <vt:lpwstr>3614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Rel-18 Dec'24 partial baseline upgrade for 5GS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2025-01-15</vt:lpwstr>
  </property>
  <property fmtid="{D5CDD505-2E9C-101B-9397-08002B2CF9AE}" pid="20" name="Release">
    <vt:lpwstr>Rel-18</vt:lpwstr>
  </property>
</Properties>
</file>