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C63D9" w14:textId="55290162" w:rsidR="001476F5" w:rsidRDefault="001476F5" w:rsidP="001476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R5s25001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14:paraId="690F41BD" w14:textId="77777777" w:rsidR="001476F5" w:rsidRDefault="001476F5" w:rsidP="001476F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2F855" w:rsidR="001E41F3" w:rsidRPr="00410371" w:rsidRDefault="00810888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10888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A9A93" w:rsidR="001E41F3" w:rsidRPr="00410371" w:rsidRDefault="00810888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810888">
                <w:rPr>
                  <w:b/>
                  <w:noProof/>
                  <w:sz w:val="28"/>
                </w:rPr>
                <w:t>0117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E1F48A" w:rsidR="001E41F3" w:rsidRPr="00745C21" w:rsidRDefault="001476F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E84D4" w:rsidR="001E41F3" w:rsidRPr="00410371" w:rsidRDefault="008108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10888">
                <w:rPr>
                  <w:b/>
                  <w:noProof/>
                  <w:sz w:val="28"/>
                </w:rPr>
                <w:t>1</w:t>
              </w:r>
              <w:r w:rsidR="001476F5">
                <w:rPr>
                  <w:b/>
                  <w:noProof/>
                  <w:sz w:val="28"/>
                </w:rPr>
                <w:t>8.1</w:t>
              </w:r>
              <w:r w:rsidRPr="0081088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B3A228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A70DD0" w:rsidR="001E41F3" w:rsidRDefault="008108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5.1 to the MCX ATS with MCX-EUTRA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A8155" w:rsidR="001E41F3" w:rsidRDefault="008108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030300" w:rsidR="001E41F3" w:rsidRDefault="001476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0888">
              <w:rPr>
                <w:noProof/>
              </w:rPr>
              <w:t xml:space="preserve">TEI14_Test, </w:t>
            </w:r>
            <w:r w:rsidR="00810888">
              <w:t>MCPTT-</w:t>
            </w:r>
            <w:proofErr w:type="spellStart"/>
            <w:r w:rsidR="00810888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FB714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10888">
              <w:rPr>
                <w:noProof/>
              </w:rPr>
              <w:t>2024-07-26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3067B1" w:rsidR="001E41F3" w:rsidRDefault="008108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81088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C8E23" w:rsidR="001E41F3" w:rsidRDefault="008108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476F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51E1A7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ED571B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5.1 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C05F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71740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-EUTRA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B36F3" w:rsidR="001E41F3" w:rsidRDefault="00161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5B0E32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65C252" w:rsidR="001E41F3" w:rsidRDefault="00900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C76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E834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00A36">
              <w:rPr>
                <w:noProof/>
              </w:rPr>
              <w:t xml:space="preserve"> 36.579-1, 36.579-5, 36.508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333596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AEFC480" w14:textId="11AE0EC0" w:rsidR="00F47208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47208" w:rsidRPr="001B063D">
        <w:rPr>
          <w:rFonts w:cs="Arial"/>
          <w:iCs/>
        </w:rPr>
        <w:t>Table of Contents</w:t>
      </w:r>
      <w:r w:rsidR="00F47208">
        <w:tab/>
      </w:r>
      <w:r w:rsidR="00F47208">
        <w:fldChar w:fldCharType="begin"/>
      </w:r>
      <w:r w:rsidR="00F47208">
        <w:instrText xml:space="preserve"> PAGEREF _Toc173335963 \h </w:instrText>
      </w:r>
      <w:r w:rsidR="00F47208">
        <w:fldChar w:fldCharType="separate"/>
      </w:r>
      <w:r w:rsidR="00F47208">
        <w:t>2</w:t>
      </w:r>
      <w:r w:rsidR="00F47208">
        <w:fldChar w:fldCharType="end"/>
      </w:r>
    </w:p>
    <w:p w14:paraId="6B5236CB" w14:textId="63060324" w:rsidR="00F47208" w:rsidRDefault="00F472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_Toc173335964 \h </w:instrText>
      </w:r>
      <w:r>
        <w:fldChar w:fldCharType="separate"/>
      </w:r>
      <w:r>
        <w:t>3</w:t>
      </w:r>
      <w:r>
        <w:fldChar w:fldCharType="end"/>
      </w:r>
    </w:p>
    <w:p w14:paraId="4C0CF0D9" w14:textId="5705E32D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_Toc173335965 \h </w:instrText>
      </w:r>
      <w:r>
        <w:fldChar w:fldCharType="separate"/>
      </w:r>
      <w:r>
        <w:t>3</w:t>
      </w:r>
      <w:r>
        <w:fldChar w:fldCharType="end"/>
      </w:r>
    </w:p>
    <w:p w14:paraId="27808C46" w14:textId="4F2C844D" w:rsidR="00F47208" w:rsidRDefault="00F472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_Toc173335966 \h </w:instrText>
      </w:r>
      <w:r>
        <w:fldChar w:fldCharType="separate"/>
      </w:r>
      <w:r>
        <w:t>3</w:t>
      </w:r>
      <w:r>
        <w:fldChar w:fldCharType="end"/>
      </w:r>
    </w:p>
    <w:p w14:paraId="0992324C" w14:textId="4B0B2FF4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_Toc173335967 \h </w:instrText>
      </w:r>
      <w:r>
        <w:fldChar w:fldCharType="separate"/>
      </w:r>
      <w:r>
        <w:t>3</w:t>
      </w:r>
      <w:r>
        <w:fldChar w:fldCharType="end"/>
      </w:r>
    </w:p>
    <w:p w14:paraId="48A0516B" w14:textId="0816E733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_Toc173335968 \h </w:instrText>
      </w:r>
      <w:r>
        <w:fldChar w:fldCharType="separate"/>
      </w:r>
      <w:r>
        <w:t>4</w:t>
      </w:r>
      <w:r>
        <w:fldChar w:fldCharType="end"/>
      </w:r>
    </w:p>
    <w:p w14:paraId="49605E79" w14:textId="32068D6D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_Toc173335969 \h </w:instrText>
      </w:r>
      <w:r>
        <w:fldChar w:fldCharType="separate"/>
      </w:r>
      <w:r>
        <w:t>6</w:t>
      </w:r>
      <w:r>
        <w:fldChar w:fldCharType="end"/>
      </w:r>
    </w:p>
    <w:p w14:paraId="11151151" w14:textId="4ABCE58B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_Toc173335970 \h </w:instrText>
      </w:r>
      <w:r>
        <w:fldChar w:fldCharType="separate"/>
      </w:r>
      <w:r>
        <w:t>6</w:t>
      </w:r>
      <w:r>
        <w:fldChar w:fldCharType="end"/>
      </w:r>
    </w:p>
    <w:p w14:paraId="7045FD3B" w14:textId="788E5C07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_Toc173335971 \h </w:instrText>
      </w:r>
      <w:r>
        <w:fldChar w:fldCharType="separate"/>
      </w:r>
      <w:r>
        <w:t>7</w:t>
      </w:r>
      <w:r>
        <w:fldChar w:fldCharType="end"/>
      </w:r>
    </w:p>
    <w:p w14:paraId="4810B21A" w14:textId="567DCBAD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_Toc173335972 \h </w:instrText>
      </w:r>
      <w:r>
        <w:fldChar w:fldCharType="separate"/>
      </w:r>
      <w:r>
        <w:t>10</w:t>
      </w:r>
      <w:r>
        <w:fldChar w:fldCharType="end"/>
      </w:r>
    </w:p>
    <w:p w14:paraId="438D580D" w14:textId="0FA324E3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_Toc173335973 \h </w:instrText>
      </w:r>
      <w:r>
        <w:fldChar w:fldCharType="separate"/>
      </w:r>
      <w:r>
        <w:t>10</w:t>
      </w:r>
      <w:r>
        <w:fldChar w:fldCharType="end"/>
      </w:r>
    </w:p>
    <w:p w14:paraId="2077C4F0" w14:textId="36F9CB00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8</w:t>
      </w:r>
      <w:r>
        <w:tab/>
      </w:r>
      <w:r>
        <w:fldChar w:fldCharType="begin"/>
      </w:r>
      <w:r>
        <w:instrText xml:space="preserve"> PAGEREF _Toc173335974 \h </w:instrText>
      </w:r>
      <w:r>
        <w:fldChar w:fldCharType="separate"/>
      </w:r>
      <w:r>
        <w:t>11</w:t>
      </w:r>
      <w:r>
        <w:fldChar w:fldCharType="end"/>
      </w:r>
    </w:p>
    <w:p w14:paraId="2DCAF957" w14:textId="3B2D0536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9</w:t>
      </w:r>
      <w:r>
        <w:tab/>
      </w:r>
      <w:r>
        <w:fldChar w:fldCharType="begin"/>
      </w:r>
      <w:r>
        <w:instrText xml:space="preserve"> PAGEREF _Toc173335975 \h </w:instrText>
      </w:r>
      <w:r>
        <w:fldChar w:fldCharType="separate"/>
      </w:r>
      <w:r>
        <w:t>12</w:t>
      </w:r>
      <w:r>
        <w:fldChar w:fldCharType="end"/>
      </w:r>
    </w:p>
    <w:p w14:paraId="5ECC4363" w14:textId="3A89F559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10</w:t>
      </w:r>
      <w:r>
        <w:tab/>
      </w:r>
      <w:r>
        <w:fldChar w:fldCharType="begin"/>
      </w:r>
      <w:r>
        <w:instrText xml:space="preserve"> PAGEREF _Toc173335976 \h </w:instrText>
      </w:r>
      <w:r>
        <w:fldChar w:fldCharType="separate"/>
      </w:r>
      <w:r>
        <w:t>14</w:t>
      </w:r>
      <w:r>
        <w:fldChar w:fldCharType="end"/>
      </w:r>
    </w:p>
    <w:p w14:paraId="5D42236D" w14:textId="42DE4769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11</w:t>
      </w:r>
      <w:r>
        <w:tab/>
      </w:r>
      <w:r>
        <w:fldChar w:fldCharType="begin"/>
      </w:r>
      <w:r>
        <w:instrText xml:space="preserve"> PAGEREF _Toc173335977 \h </w:instrText>
      </w:r>
      <w:r>
        <w:fldChar w:fldCharType="separate"/>
      </w:r>
      <w:r>
        <w:t>14</w:t>
      </w:r>
      <w:r>
        <w:fldChar w:fldCharType="end"/>
      </w:r>
    </w:p>
    <w:p w14:paraId="4D55ED1B" w14:textId="1FDE9292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12</w:t>
      </w:r>
      <w:r>
        <w:tab/>
      </w:r>
      <w:r>
        <w:fldChar w:fldCharType="begin"/>
      </w:r>
      <w:r>
        <w:instrText xml:space="preserve"> PAGEREF _Toc173335978 \h </w:instrText>
      </w:r>
      <w:r>
        <w:fldChar w:fldCharType="separate"/>
      </w:r>
      <w:r>
        <w:t>15</w:t>
      </w:r>
      <w:r>
        <w:fldChar w:fldCharType="end"/>
      </w:r>
    </w:p>
    <w:p w14:paraId="7475FCD9" w14:textId="3F8FD4B3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13</w:t>
      </w:r>
      <w:r>
        <w:tab/>
      </w:r>
      <w:r>
        <w:fldChar w:fldCharType="begin"/>
      </w:r>
      <w:r>
        <w:instrText xml:space="preserve"> PAGEREF _Toc173335979 \h </w:instrText>
      </w:r>
      <w:r>
        <w:fldChar w:fldCharType="separate"/>
      </w:r>
      <w:r>
        <w:t>15</w:t>
      </w:r>
      <w:r>
        <w:fldChar w:fldCharType="end"/>
      </w:r>
    </w:p>
    <w:p w14:paraId="6D71FB14" w14:textId="70C2B2FB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14</w:t>
      </w:r>
      <w:r>
        <w:tab/>
      </w:r>
      <w:r>
        <w:fldChar w:fldCharType="begin"/>
      </w:r>
      <w:r>
        <w:instrText xml:space="preserve"> PAGEREF _Toc173335980 \h </w:instrText>
      </w:r>
      <w:r>
        <w:fldChar w:fldCharType="separate"/>
      </w:r>
      <w:r>
        <w:t>15</w:t>
      </w:r>
      <w:r>
        <w:fldChar w:fldCharType="end"/>
      </w:r>
    </w:p>
    <w:p w14:paraId="48BA1DFC" w14:textId="77F40CAE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15</w:t>
      </w:r>
      <w:r>
        <w:tab/>
      </w:r>
      <w:r>
        <w:fldChar w:fldCharType="begin"/>
      </w:r>
      <w:r>
        <w:instrText xml:space="preserve"> PAGEREF _Toc173335981 \h </w:instrText>
      </w:r>
      <w:r>
        <w:fldChar w:fldCharType="separate"/>
      </w:r>
      <w:r>
        <w:t>16</w:t>
      </w:r>
      <w:r>
        <w:fldChar w:fldCharType="end"/>
      </w:r>
    </w:p>
    <w:p w14:paraId="271D1FCB" w14:textId="0FD087B4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16</w:t>
      </w:r>
      <w:r>
        <w:tab/>
      </w:r>
      <w:r>
        <w:fldChar w:fldCharType="begin"/>
      </w:r>
      <w:r>
        <w:instrText xml:space="preserve"> PAGEREF _Toc173335982 \h </w:instrText>
      </w:r>
      <w:r>
        <w:fldChar w:fldCharType="separate"/>
      </w:r>
      <w:r>
        <w:t>17</w:t>
      </w:r>
      <w:r>
        <w:fldChar w:fldCharType="end"/>
      </w:r>
    </w:p>
    <w:p w14:paraId="23598105" w14:textId="30527574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17</w:t>
      </w:r>
      <w:r>
        <w:tab/>
      </w:r>
      <w:r>
        <w:fldChar w:fldCharType="begin"/>
      </w:r>
      <w:r>
        <w:instrText xml:space="preserve"> PAGEREF _Toc173335983 \h </w:instrText>
      </w:r>
      <w:r>
        <w:fldChar w:fldCharType="separate"/>
      </w:r>
      <w:r>
        <w:t>18</w:t>
      </w:r>
      <w:r>
        <w:fldChar w:fldCharType="end"/>
      </w:r>
    </w:p>
    <w:p w14:paraId="3BB7613A" w14:textId="5C245433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18</w:t>
      </w:r>
      <w:r>
        <w:tab/>
      </w:r>
      <w:r>
        <w:fldChar w:fldCharType="begin"/>
      </w:r>
      <w:r>
        <w:instrText xml:space="preserve"> PAGEREF _Toc173335984 \h </w:instrText>
      </w:r>
      <w:r>
        <w:fldChar w:fldCharType="separate"/>
      </w:r>
      <w:r>
        <w:t>20</w:t>
      </w:r>
      <w:r>
        <w:fldChar w:fldCharType="end"/>
      </w:r>
    </w:p>
    <w:p w14:paraId="0519C1B2" w14:textId="4C1225F7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19</w:t>
      </w:r>
      <w:r>
        <w:tab/>
      </w:r>
      <w:r>
        <w:fldChar w:fldCharType="begin"/>
      </w:r>
      <w:r>
        <w:instrText xml:space="preserve"> PAGEREF _Toc173335985 \h </w:instrText>
      </w:r>
      <w:r>
        <w:fldChar w:fldCharType="separate"/>
      </w:r>
      <w:r>
        <w:t>21</w:t>
      </w:r>
      <w:r>
        <w:fldChar w:fldCharType="end"/>
      </w:r>
    </w:p>
    <w:p w14:paraId="4828720D" w14:textId="32FC8663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20</w:t>
      </w:r>
      <w:r>
        <w:tab/>
      </w:r>
      <w:r>
        <w:fldChar w:fldCharType="begin"/>
      </w:r>
      <w:r>
        <w:instrText xml:space="preserve"> PAGEREF _Toc173335986 \h </w:instrText>
      </w:r>
      <w:r>
        <w:fldChar w:fldCharType="separate"/>
      </w:r>
      <w:r>
        <w:t>22</w:t>
      </w:r>
      <w:r>
        <w:fldChar w:fldCharType="end"/>
      </w:r>
    </w:p>
    <w:p w14:paraId="52AC32E4" w14:textId="0C218E5F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21</w:t>
      </w:r>
      <w:r>
        <w:tab/>
      </w:r>
      <w:r>
        <w:fldChar w:fldCharType="begin"/>
      </w:r>
      <w:r>
        <w:instrText xml:space="preserve"> PAGEREF _Toc173335987 \h </w:instrText>
      </w:r>
      <w:r>
        <w:fldChar w:fldCharType="separate"/>
      </w:r>
      <w:r>
        <w:t>23</w:t>
      </w:r>
      <w:r>
        <w:fldChar w:fldCharType="end"/>
      </w:r>
    </w:p>
    <w:p w14:paraId="33292A53" w14:textId="2502B83B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22</w:t>
      </w:r>
      <w:r>
        <w:tab/>
      </w:r>
      <w:r>
        <w:fldChar w:fldCharType="begin"/>
      </w:r>
      <w:r>
        <w:instrText xml:space="preserve"> PAGEREF _Toc173335988 \h </w:instrText>
      </w:r>
      <w:r>
        <w:fldChar w:fldCharType="separate"/>
      </w:r>
      <w:r>
        <w:t>24</w:t>
      </w:r>
      <w:r>
        <w:fldChar w:fldCharType="end"/>
      </w:r>
    </w:p>
    <w:p w14:paraId="4D496F4B" w14:textId="5FC7BE52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23</w:t>
      </w:r>
      <w:r>
        <w:tab/>
      </w:r>
      <w:r>
        <w:fldChar w:fldCharType="begin"/>
      </w:r>
      <w:r>
        <w:instrText xml:space="preserve"> PAGEREF _Toc173335989 \h </w:instrText>
      </w:r>
      <w:r>
        <w:fldChar w:fldCharType="separate"/>
      </w:r>
      <w:r>
        <w:t>25</w:t>
      </w:r>
      <w:r>
        <w:fldChar w:fldCharType="end"/>
      </w:r>
    </w:p>
    <w:p w14:paraId="153F727B" w14:textId="7EF85C58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24</w:t>
      </w:r>
      <w:r>
        <w:tab/>
      </w:r>
      <w:r>
        <w:fldChar w:fldCharType="begin"/>
      </w:r>
      <w:r>
        <w:instrText xml:space="preserve"> PAGEREF _Toc173335990 \h </w:instrText>
      </w:r>
      <w:r>
        <w:fldChar w:fldCharType="separate"/>
      </w:r>
      <w:r>
        <w:t>27</w:t>
      </w:r>
      <w:r>
        <w:fldChar w:fldCharType="end"/>
      </w:r>
    </w:p>
    <w:p w14:paraId="3E17912E" w14:textId="5147D8B4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25</w:t>
      </w:r>
      <w:r>
        <w:tab/>
      </w:r>
      <w:r>
        <w:fldChar w:fldCharType="begin"/>
      </w:r>
      <w:r>
        <w:instrText xml:space="preserve"> PAGEREF _Toc173335991 \h </w:instrText>
      </w:r>
      <w:r>
        <w:fldChar w:fldCharType="separate"/>
      </w:r>
      <w:r>
        <w:t>28</w:t>
      </w:r>
      <w:r>
        <w:fldChar w:fldCharType="end"/>
      </w:r>
    </w:p>
    <w:p w14:paraId="292969E7" w14:textId="316D1F34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26</w:t>
      </w:r>
      <w:r>
        <w:tab/>
      </w:r>
      <w:r>
        <w:fldChar w:fldCharType="begin"/>
      </w:r>
      <w:r>
        <w:instrText xml:space="preserve"> PAGEREF _Toc173335992 \h </w:instrText>
      </w:r>
      <w:r>
        <w:fldChar w:fldCharType="separate"/>
      </w:r>
      <w:r>
        <w:t>29</w:t>
      </w:r>
      <w:r>
        <w:fldChar w:fldCharType="end"/>
      </w:r>
    </w:p>
    <w:p w14:paraId="34D094BE" w14:textId="081962A7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27</w:t>
      </w:r>
      <w:r>
        <w:tab/>
      </w:r>
      <w:r>
        <w:fldChar w:fldCharType="begin"/>
      </w:r>
      <w:r>
        <w:instrText xml:space="preserve"> PAGEREF _Toc173335993 \h </w:instrText>
      </w:r>
      <w:r>
        <w:fldChar w:fldCharType="separate"/>
      </w:r>
      <w:r>
        <w:t>30</w:t>
      </w:r>
      <w:r>
        <w:fldChar w:fldCharType="end"/>
      </w:r>
    </w:p>
    <w:p w14:paraId="40E6FDFD" w14:textId="0153FEC4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28</w:t>
      </w:r>
      <w:r>
        <w:tab/>
      </w:r>
      <w:r>
        <w:fldChar w:fldCharType="begin"/>
      </w:r>
      <w:r>
        <w:instrText xml:space="preserve"> PAGEREF _Toc173335994 \h </w:instrText>
      </w:r>
      <w:r>
        <w:fldChar w:fldCharType="separate"/>
      </w:r>
      <w:r>
        <w:t>33</w:t>
      </w:r>
      <w:r>
        <w:fldChar w:fldCharType="end"/>
      </w:r>
    </w:p>
    <w:p w14:paraId="78AA98E4" w14:textId="72B61307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29</w:t>
      </w:r>
      <w:r>
        <w:tab/>
      </w:r>
      <w:r>
        <w:fldChar w:fldCharType="begin"/>
      </w:r>
      <w:r>
        <w:instrText xml:space="preserve"> PAGEREF _Toc173335995 \h </w:instrText>
      </w:r>
      <w:r>
        <w:fldChar w:fldCharType="separate"/>
      </w:r>
      <w:r>
        <w:t>35</w:t>
      </w:r>
      <w:r>
        <w:fldChar w:fldCharType="end"/>
      </w:r>
    </w:p>
    <w:p w14:paraId="43B855B1" w14:textId="5A9C0A3E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30</w:t>
      </w:r>
      <w:r>
        <w:tab/>
      </w:r>
      <w:r>
        <w:fldChar w:fldCharType="begin"/>
      </w:r>
      <w:r>
        <w:instrText xml:space="preserve"> PAGEREF _Toc173335996 \h </w:instrText>
      </w:r>
      <w:r>
        <w:fldChar w:fldCharType="separate"/>
      </w:r>
      <w:r>
        <w:t>35</w:t>
      </w:r>
      <w:r>
        <w:fldChar w:fldCharType="end"/>
      </w:r>
    </w:p>
    <w:p w14:paraId="11BC52AD" w14:textId="65F5703C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31</w:t>
      </w:r>
      <w:r>
        <w:tab/>
      </w:r>
      <w:r>
        <w:fldChar w:fldCharType="begin"/>
      </w:r>
      <w:r>
        <w:instrText xml:space="preserve"> PAGEREF _Toc173335997 \h </w:instrText>
      </w:r>
      <w:r>
        <w:fldChar w:fldCharType="separate"/>
      </w:r>
      <w:r>
        <w:t>36</w:t>
      </w:r>
      <w:r>
        <w:fldChar w:fldCharType="end"/>
      </w:r>
    </w:p>
    <w:p w14:paraId="00BC757E" w14:textId="0D88768B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32</w:t>
      </w:r>
      <w:r>
        <w:tab/>
      </w:r>
      <w:r>
        <w:fldChar w:fldCharType="begin"/>
      </w:r>
      <w:r>
        <w:instrText xml:space="preserve"> PAGEREF _Toc173335998 \h </w:instrText>
      </w:r>
      <w:r>
        <w:fldChar w:fldCharType="separate"/>
      </w:r>
      <w:r>
        <w:t>36</w:t>
      </w:r>
      <w:r>
        <w:fldChar w:fldCharType="end"/>
      </w:r>
    </w:p>
    <w:p w14:paraId="58F4108E" w14:textId="71495FB2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33</w:t>
      </w:r>
      <w:r>
        <w:tab/>
      </w:r>
      <w:r>
        <w:fldChar w:fldCharType="begin"/>
      </w:r>
      <w:r>
        <w:instrText xml:space="preserve"> PAGEREF _Toc173335999 \h </w:instrText>
      </w:r>
      <w:r>
        <w:fldChar w:fldCharType="separate"/>
      </w:r>
      <w:r>
        <w:t>37</w:t>
      </w:r>
      <w:r>
        <w:fldChar w:fldCharType="end"/>
      </w:r>
    </w:p>
    <w:p w14:paraId="262BF0C1" w14:textId="412AFDB2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34</w:t>
      </w:r>
      <w:r>
        <w:tab/>
      </w:r>
      <w:r>
        <w:fldChar w:fldCharType="begin"/>
      </w:r>
      <w:r>
        <w:instrText xml:space="preserve"> PAGEREF _Toc173336000 \h </w:instrText>
      </w:r>
      <w:r>
        <w:fldChar w:fldCharType="separate"/>
      </w:r>
      <w:r>
        <w:t>38</w:t>
      </w:r>
      <w:r>
        <w:fldChar w:fldCharType="end"/>
      </w:r>
    </w:p>
    <w:p w14:paraId="7EBFE0E5" w14:textId="21A904B2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b/>
          <w:lang w:val="pt-BR"/>
        </w:rPr>
        <w:t>2.35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lang w:val="pt-BR"/>
        </w:rPr>
        <w:t>Change 35</w:t>
      </w:r>
      <w:r>
        <w:tab/>
      </w:r>
      <w:r>
        <w:fldChar w:fldCharType="begin"/>
      </w:r>
      <w:r>
        <w:instrText xml:space="preserve"> PAGEREF _Toc173336001 \h </w:instrText>
      </w:r>
      <w:r>
        <w:fldChar w:fldCharType="separate"/>
      </w:r>
      <w:r>
        <w:t>38</w:t>
      </w:r>
      <w:r>
        <w:fldChar w:fldCharType="end"/>
      </w:r>
    </w:p>
    <w:p w14:paraId="2223A7A8" w14:textId="15DD3904" w:rsidR="00F47208" w:rsidRDefault="00F472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_Toc173336002 \h </w:instrText>
      </w:r>
      <w:r>
        <w:fldChar w:fldCharType="separate"/>
      </w:r>
      <w:r>
        <w:t>39</w:t>
      </w:r>
      <w:r>
        <w:fldChar w:fldCharType="end"/>
      </w:r>
    </w:p>
    <w:p w14:paraId="4CE39240" w14:textId="34FA39E4" w:rsidR="00F47208" w:rsidRDefault="00F472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_Toc173336003 \h </w:instrText>
      </w:r>
      <w:r>
        <w:fldChar w:fldCharType="separate"/>
      </w:r>
      <w:r>
        <w:t>39</w:t>
      </w:r>
      <w:r>
        <w:fldChar w:fldCharType="end"/>
      </w:r>
    </w:p>
    <w:p w14:paraId="516E8042" w14:textId="5AE2F9B7" w:rsidR="00F47208" w:rsidRDefault="00F472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b/>
          <w:bCs/>
        </w:rPr>
        <w:t>Alea - a Leonardo Company, MCXPTT Platform v. 4.1.0 - Android Client v 1.11.5</w:t>
      </w:r>
      <w:r>
        <w:tab/>
      </w:r>
      <w:r>
        <w:fldChar w:fldCharType="begin"/>
      </w:r>
      <w:r>
        <w:instrText xml:space="preserve"> PAGEREF _Toc173336004 \h </w:instrText>
      </w:r>
      <w:r>
        <w:fldChar w:fldCharType="separate"/>
      </w:r>
      <w:r>
        <w:t>39</w:t>
      </w:r>
      <w:r>
        <w:fldChar w:fldCharType="end"/>
      </w:r>
    </w:p>
    <w:p w14:paraId="173B4A1B" w14:textId="70288D11" w:rsidR="00F47208" w:rsidRDefault="00F472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B063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B063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_Toc173336005 \h </w:instrText>
      </w:r>
      <w:r>
        <w:fldChar w:fldCharType="separate"/>
      </w:r>
      <w:r>
        <w:t>39</w:t>
      </w:r>
      <w:r>
        <w:fldChar w:fldCharType="end"/>
      </w:r>
    </w:p>
    <w:p w14:paraId="325A0C2F" w14:textId="5896B76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3335964"/>
      <w:r>
        <w:rPr>
          <w:b/>
          <w:lang w:eastAsia="ja-JP"/>
        </w:rPr>
        <w:lastRenderedPageBreak/>
        <w:t>Overview</w:t>
      </w:r>
      <w:bookmarkEnd w:id="2"/>
      <w:bookmarkEnd w:id="3"/>
    </w:p>
    <w:p w14:paraId="2834AD16" w14:textId="3515F5AA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4" w:name="_Toc122434488"/>
      <w:bookmarkStart w:id="5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810888">
        <w:rPr>
          <w:rFonts w:cs="Arial"/>
          <w:lang w:eastAsia="ja-JP"/>
        </w:rPr>
        <w:t>5.1.MCPTT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810888">
        <w:rPr>
          <w:rFonts w:cs="Arial"/>
        </w:rPr>
        <w:t>MCX_EUTRA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54888061"/>
      <w:bookmarkStart w:id="7" w:name="_Toc173335965"/>
      <w:r w:rsidRPr="007036CE">
        <w:rPr>
          <w:b/>
        </w:rPr>
        <w:t>Verification Test Summary</w:t>
      </w:r>
      <w:bookmarkEnd w:id="6"/>
      <w:bookmarkEnd w:id="7"/>
    </w:p>
    <w:p w14:paraId="015EF2B9" w14:textId="57E7BE9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810888">
        <w:rPr>
          <w:rFonts w:cs="Arial"/>
          <w:lang w:eastAsia="ja-JP"/>
        </w:rPr>
        <w:t>5.1.MCPTT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2592B1E4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810888">
        <w:rPr>
          <w:rFonts w:cs="Arial"/>
        </w:rPr>
        <w:t>iwd-TTCN3-B2022-09_D24wk24</w:t>
      </w:r>
      <w:r w:rsidR="0048090B">
        <w:rPr>
          <w:rFonts w:cs="Arial"/>
        </w:rPr>
        <w:fldChar w:fldCharType="end"/>
      </w:r>
    </w:p>
    <w:p w14:paraId="32370A34" w14:textId="4DD00B48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810888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5A1CA630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810888">
        <w:rPr>
          <w:rFonts w:cs="Arial"/>
          <w:b/>
          <w:lang w:eastAsia="ja-JP"/>
        </w:rPr>
        <w:t>Alea - a Leonardo Company, MCXPTT Platform v. 4.1.0 - Android Client v 1.11.5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LTE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73335966"/>
      <w:r w:rsidRPr="00854C55">
        <w:rPr>
          <w:b/>
        </w:rPr>
        <w:t>Corrections required</w:t>
      </w:r>
      <w:bookmarkEnd w:id="4"/>
      <w:bookmarkEnd w:id="5"/>
      <w:bookmarkEnd w:id="8"/>
    </w:p>
    <w:p w14:paraId="6567DAB3" w14:textId="2D443C80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73335967"/>
      <w:bookmarkStart w:id="10" w:name="_Ref173157194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1</w:t>
      </w:r>
      <w:bookmarkEnd w:id="9"/>
      <w:r w:rsidR="006D4DFA">
        <w:rPr>
          <w:b/>
          <w:lang w:val="pt-BR"/>
        </w:rPr>
        <w:fldChar w:fldCharType="end"/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2B132A45" w:rsidR="004A437D" w:rsidRPr="002D56A7" w:rsidRDefault="003D5C7D" w:rsidP="004A437D">
            <w:pPr>
              <w:spacing w:after="0"/>
            </w:pPr>
            <w:bookmarkStart w:id="11" w:name="_Hlk132623393"/>
            <w:proofErr w:type="spellStart"/>
            <w:r w:rsidRPr="005A18A1">
              <w:t>f_MCX_EUTRA_IPCAN_PdnIndex</w:t>
            </w:r>
            <w:proofErr w:type="spellEnd"/>
            <w:r w:rsidRPr="005A18A1">
              <w:t>()</w:t>
            </w:r>
            <w:bookmarkEnd w:id="11"/>
          </w:p>
        </w:tc>
      </w:tr>
      <w:tr w:rsidR="001B0DAB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1B0DAB" w:rsidRPr="00E751F5" w:rsidRDefault="001B0DAB" w:rsidP="001B0DA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B3C9504" w14:textId="456914E8" w:rsidR="00F60463" w:rsidRDefault="00F60463" w:rsidP="001B0DAB">
            <w:pPr>
              <w:rPr>
                <w:lang w:val="en-US"/>
              </w:rPr>
            </w:pPr>
            <w:r>
              <w:t xml:space="preserve">In current IPCAN PTC implementation, the inter-PTC port for MCX and (optional) IMS PTC are initialised with index of </w:t>
            </w:r>
            <w:r>
              <w:rPr>
                <w:lang w:val="en-US"/>
              </w:rPr>
              <w:t>tsc_Index_IMS1</w:t>
            </w:r>
            <w:r w:rsidR="00A573C1">
              <w:rPr>
                <w:lang w:val="en-US"/>
              </w:rPr>
              <w:t xml:space="preserve"> (0)</w:t>
            </w:r>
            <w:r>
              <w:rPr>
                <w:lang w:val="en-US"/>
              </w:rPr>
              <w:t xml:space="preserve"> and tsc_Index_IMS2 </w:t>
            </w:r>
            <w:r w:rsidR="00A573C1">
              <w:rPr>
                <w:lang w:val="en-US"/>
              </w:rPr>
              <w:t xml:space="preserve">(1) </w:t>
            </w:r>
            <w:r>
              <w:rPr>
                <w:lang w:val="en-US"/>
              </w:rPr>
              <w:t xml:space="preserve">respectively (see </w:t>
            </w:r>
            <w:proofErr w:type="spellStart"/>
            <w:r>
              <w:rPr>
                <w:lang w:val="en-US"/>
              </w:rPr>
              <w:t>f_MTC_MCX_InitAndConnect_IP_IMS_HTTP</w:t>
            </w:r>
            <w:proofErr w:type="spellEnd"/>
            <w:r>
              <w:rPr>
                <w:lang w:val="en-US"/>
              </w:rPr>
              <w:t>)</w:t>
            </w:r>
          </w:p>
          <w:p w14:paraId="3E3D77C5" w14:textId="27B61106" w:rsidR="001B0DAB" w:rsidRPr="00A573C1" w:rsidRDefault="00F60463" w:rsidP="001B0DAB">
            <w:pPr>
              <w:rPr>
                <w:lang w:val="en-US"/>
              </w:rPr>
            </w:pPr>
            <w:r>
              <w:rPr>
                <w:lang w:val="en-US"/>
              </w:rPr>
              <w:t xml:space="preserve">However, when routing SIP messages </w:t>
            </w:r>
            <w:proofErr w:type="spellStart"/>
            <w:r>
              <w:rPr>
                <w:lang w:val="en-US"/>
              </w:rPr>
              <w:t>etc</w:t>
            </w:r>
            <w:proofErr w:type="spellEnd"/>
            <w:r>
              <w:rPr>
                <w:lang w:val="en-US"/>
              </w:rPr>
              <w:t xml:space="preserve"> from </w:t>
            </w:r>
            <w:r w:rsidR="009F611D">
              <w:rPr>
                <w:lang w:val="en-US"/>
              </w:rPr>
              <w:t>IPCAN</w:t>
            </w:r>
            <w:r>
              <w:rPr>
                <w:lang w:val="en-US"/>
              </w:rPr>
              <w:t xml:space="preserve"> to MCX/IMS PTC, PDN index is used</w:t>
            </w:r>
            <w:r w:rsidR="00720B3C">
              <w:rPr>
                <w:lang w:val="en-US"/>
              </w:rPr>
              <w:t xml:space="preserve"> (see f_PDN_PdnIndex2Integer</w:t>
            </w:r>
            <w:r w:rsidR="00777595">
              <w:rPr>
                <w:lang w:val="en-US"/>
              </w:rPr>
              <w:t xml:space="preserve">, common </w:t>
            </w:r>
            <w:r w:rsidR="009F611D">
              <w:rPr>
                <w:lang w:val="en-US"/>
              </w:rPr>
              <w:t>in</w:t>
            </w:r>
            <w:r w:rsidR="00777595">
              <w:rPr>
                <w:lang w:val="en-US"/>
              </w:rPr>
              <w:t xml:space="preserve"> many ATS suites</w:t>
            </w:r>
            <w:r w:rsidR="00720B3C">
              <w:rPr>
                <w:lang w:val="en-US"/>
              </w:rPr>
              <w:t>)</w:t>
            </w:r>
            <w:r>
              <w:rPr>
                <w:lang w:val="en-US"/>
              </w:rPr>
              <w:t xml:space="preserve"> to determined which port to use, with PDN_2</w:t>
            </w:r>
            <w:r w:rsidR="00A573C1">
              <w:rPr>
                <w:lang w:val="en-US"/>
              </w:rPr>
              <w:t xml:space="preserve"> (1)</w:t>
            </w:r>
            <w:r>
              <w:rPr>
                <w:lang w:val="en-US"/>
              </w:rPr>
              <w:t xml:space="preserve"> and PDN_1</w:t>
            </w:r>
            <w:r w:rsidR="00A573C1">
              <w:rPr>
                <w:lang w:val="en-US"/>
              </w:rPr>
              <w:t xml:space="preserve"> (0)</w:t>
            </w:r>
            <w:r>
              <w:rPr>
                <w:lang w:val="en-US"/>
              </w:rPr>
              <w:t xml:space="preserve"> mapped to MCX and IMS</w:t>
            </w:r>
            <w:r w:rsidR="009F611D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r w:rsidR="009F611D">
              <w:rPr>
                <w:lang w:val="en-US"/>
              </w:rPr>
              <w:t>which is done</w:t>
            </w:r>
            <w:r w:rsidR="00720B3C">
              <w:rPr>
                <w:lang w:val="en-US"/>
              </w:rPr>
              <w:t xml:space="preserve"> in </w:t>
            </w:r>
            <w:proofErr w:type="spellStart"/>
            <w:r w:rsidR="00720B3C" w:rsidRPr="005A18A1">
              <w:t>f_MCX_EUTRA_IPCAN_PdnIndex</w:t>
            </w:r>
            <w:proofErr w:type="spellEnd"/>
            <w:r>
              <w:rPr>
                <w:lang w:val="en-US"/>
              </w:rPr>
              <w:t xml:space="preserve">.  This results in the messages </w:t>
            </w:r>
            <w:r w:rsidR="00A573C1">
              <w:rPr>
                <w:lang w:val="en-US"/>
              </w:rPr>
              <w:t xml:space="preserve">are </w:t>
            </w:r>
            <w:r>
              <w:rPr>
                <w:lang w:val="en-US"/>
              </w:rPr>
              <w:t xml:space="preserve">routed to </w:t>
            </w:r>
            <w:r w:rsidR="00A82DD9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wrong PTC.</w:t>
            </w:r>
          </w:p>
        </w:tc>
      </w:tr>
      <w:tr w:rsidR="001B0DAB" w14:paraId="2EE06418" w14:textId="77777777" w:rsidTr="00EA3878">
        <w:tc>
          <w:tcPr>
            <w:tcW w:w="1985" w:type="dxa"/>
          </w:tcPr>
          <w:p w14:paraId="4BF7969C" w14:textId="77777777" w:rsidR="001B0DAB" w:rsidRPr="00E751F5" w:rsidRDefault="001B0DAB" w:rsidP="001B0DA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00ED8FAA" w:rsidR="001B0DAB" w:rsidRPr="00A573C1" w:rsidRDefault="00A573C1" w:rsidP="001B0DAB">
            <w:pPr>
              <w:pStyle w:val="CRCoverPage"/>
              <w:spacing w:after="0"/>
              <w:rPr>
                <w:rFonts w:ascii="Times New Roman" w:hAnsi="Times New Roman"/>
                <w:noProof/>
                <w:lang w:val="en-SG"/>
              </w:rPr>
            </w:pPr>
            <w:r w:rsidRPr="00A573C1">
              <w:rPr>
                <w:rFonts w:ascii="Times New Roman" w:hAnsi="Times New Roman"/>
              </w:rPr>
              <w:t xml:space="preserve">It is </w:t>
            </w:r>
            <w:proofErr w:type="spellStart"/>
            <w:r w:rsidRPr="00A573C1">
              <w:rPr>
                <w:rFonts w:ascii="Times New Roman" w:hAnsi="Times New Roman"/>
              </w:rPr>
              <w:t>suggeseted</w:t>
            </w:r>
            <w:proofErr w:type="spellEnd"/>
            <w:r w:rsidRPr="00A573C1">
              <w:rPr>
                <w:rFonts w:ascii="Times New Roman" w:hAnsi="Times New Roman"/>
              </w:rPr>
              <w:t xml:space="preserve"> </w:t>
            </w:r>
            <w:r w:rsidR="00777595">
              <w:rPr>
                <w:rFonts w:ascii="Times New Roman" w:hAnsi="Times New Roman"/>
              </w:rPr>
              <w:t xml:space="preserve">to update </w:t>
            </w:r>
            <w:proofErr w:type="spellStart"/>
            <w:r w:rsidR="00777595" w:rsidRPr="00777595">
              <w:rPr>
                <w:rFonts w:ascii="Times New Roman" w:hAnsi="Times New Roman"/>
              </w:rPr>
              <w:t>f_MCX_EUTRA_IPCAN_PdnIndex</w:t>
            </w:r>
            <w:proofErr w:type="spellEnd"/>
            <w:r w:rsidR="00777595">
              <w:t>,</w:t>
            </w:r>
            <w:r w:rsidRPr="00A573C1">
              <w:rPr>
                <w:rFonts w:ascii="Times New Roman" w:hAnsi="Times New Roman"/>
              </w:rPr>
              <w:t xml:space="preserve"> us</w:t>
            </w:r>
            <w:r w:rsidR="00777595">
              <w:rPr>
                <w:rFonts w:ascii="Times New Roman" w:hAnsi="Times New Roman"/>
              </w:rPr>
              <w:t>ing</w:t>
            </w:r>
            <w:r w:rsidRPr="00A573C1">
              <w:rPr>
                <w:rFonts w:ascii="Times New Roman" w:hAnsi="Times New Roman"/>
              </w:rPr>
              <w:t xml:space="preserve"> </w:t>
            </w:r>
            <w:r w:rsidRPr="00A573C1">
              <w:rPr>
                <w:rFonts w:ascii="Times New Roman" w:hAnsi="Times New Roman"/>
                <w:lang w:val="en-US"/>
              </w:rPr>
              <w:t>PDN_1 (0) for MCX, and PDN_2 (1) for IMS, to align with the port indexing</w:t>
            </w:r>
          </w:p>
        </w:tc>
      </w:tr>
      <w:tr w:rsidR="001B0DAB" w14:paraId="349BF3BB" w14:textId="77777777" w:rsidTr="00EA3878">
        <w:tc>
          <w:tcPr>
            <w:tcW w:w="1985" w:type="dxa"/>
          </w:tcPr>
          <w:p w14:paraId="716CB7DE" w14:textId="77777777" w:rsidR="001B0DAB" w:rsidRPr="00E751F5" w:rsidRDefault="001B0DAB" w:rsidP="001B0DA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18530153" w:rsidR="001B0DAB" w:rsidRPr="001B0DAB" w:rsidRDefault="003D5C7D" w:rsidP="001B0DAB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D84AEA">
              <w:t>IPCAN_MCX_EUTRA.ttcn</w:t>
            </w:r>
            <w:proofErr w:type="spellEnd"/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75AC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</w:t>
            </w:r>
            <w:proofErr w:type="gram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MCX_Registration_PDN_Type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</w:p>
          <w:p w14:paraId="1D6B0441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D8EF101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5FC08076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70D2B8B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4F4C7D4A" w14:textId="7908C5B1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proofErr w:type="gram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imsPDN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  </w:t>
            </w:r>
            <w:proofErr w:type="gram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{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v_PdnIndex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PDN_1;</w:t>
            </w: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} </w:t>
            </w:r>
          </w:p>
          <w:p w14:paraId="446F5B38" w14:textId="5088BAA5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proofErr w:type="gram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  </w:t>
            </w:r>
            <w:proofErr w:type="gram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{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v_PdnIndex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PDN_2;</w:t>
            </w: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}</w:t>
            </w:r>
          </w:p>
          <w:p w14:paraId="7F0B5D4A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</w:t>
            </w:r>
            <w:proofErr w:type="gram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_PdnIndex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PDN_3; }</w:t>
            </w:r>
          </w:p>
          <w:p w14:paraId="7206D9F0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</w:t>
            </w:r>
            <w:proofErr w:type="gram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FatalError</w:t>
            </w:r>
            <w:proofErr w:type="spellEnd"/>
            <w:proofErr w:type="gram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"invalid PDN"); }</w:t>
            </w:r>
          </w:p>
          <w:p w14:paraId="0BE3C859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3C89B10F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387221D6" w14:textId="5805E7B2" w:rsidR="004A437D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1049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</w:t>
            </w:r>
            <w:proofErr w:type="gram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MCX_Registration_PDN_Type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</w:p>
          <w:p w14:paraId="0BFCAA3F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771BF1AC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06135BEF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FBA8A76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225E91E8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proofErr w:type="gram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imsPDN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  </w:t>
            </w:r>
            <w:proofErr w:type="gram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{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v_PdnIndex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PDN_2;</w:t>
            </w: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} </w:t>
            </w:r>
          </w:p>
          <w:p w14:paraId="21103E3C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proofErr w:type="gram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  </w:t>
            </w:r>
            <w:proofErr w:type="gram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{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v_PdnIndex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PDN_1;</w:t>
            </w: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}</w:t>
            </w:r>
          </w:p>
          <w:p w14:paraId="07304C2E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</w:t>
            </w:r>
            <w:proofErr w:type="gram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_PdnIndex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PDN_3; }</w:t>
            </w:r>
          </w:p>
          <w:p w14:paraId="62E74605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</w:t>
            </w:r>
            <w:proofErr w:type="gram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FatalError</w:t>
            </w:r>
            <w:proofErr w:type="spellEnd"/>
            <w:proofErr w:type="gram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"invalid PDN"); }</w:t>
            </w:r>
          </w:p>
          <w:p w14:paraId="5D760854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142A688B" w14:textId="77777777" w:rsidR="00A573C1" w:rsidRPr="00A32194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4510531E" w14:textId="2C9D73B5" w:rsidR="004A437D" w:rsidRPr="00F754C8" w:rsidRDefault="00A573C1" w:rsidP="00A573C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  <w:r w:rsidR="004A437D" w:rsidRPr="00A32194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 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p w14:paraId="7B231F32" w14:textId="624547E2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73335968"/>
      <w:bookmarkStart w:id="13" w:name="_Ref173152103"/>
      <w:bookmarkStart w:id="14" w:name="_Ref173152282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2</w:t>
      </w:r>
      <w:bookmarkEnd w:id="12"/>
      <w:r w:rsidR="006D4DFA">
        <w:rPr>
          <w:b/>
          <w:lang w:val="pt-BR"/>
        </w:rPr>
        <w:fldChar w:fldCharType="end"/>
      </w:r>
      <w:bookmarkEnd w:id="13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D5C7D" w14:paraId="25974564" w14:textId="77777777" w:rsidTr="00393147">
        <w:trPr>
          <w:trHeight w:val="447"/>
        </w:trPr>
        <w:tc>
          <w:tcPr>
            <w:tcW w:w="1985" w:type="dxa"/>
          </w:tcPr>
          <w:p w14:paraId="2C7CE072" w14:textId="77777777" w:rsidR="003D5C7D" w:rsidRPr="009E7581" w:rsidRDefault="003D5C7D" w:rsidP="009E7581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E04513C" w14:textId="77777777" w:rsidR="003D5C7D" w:rsidRPr="002102B6" w:rsidRDefault="003D5C7D" w:rsidP="00393147">
            <w:pPr>
              <w:spacing w:after="0"/>
              <w:rPr>
                <w:lang w:val="en-US" w:eastAsia="en-GB"/>
              </w:rPr>
            </w:pPr>
            <w:proofErr w:type="spellStart"/>
            <w:r w:rsidRPr="002102B6">
              <w:rPr>
                <w:lang w:val="en-US" w:eastAsia="en-GB"/>
              </w:rPr>
              <w:t>f_IMS_PTC_</w:t>
            </w:r>
            <w:proofErr w:type="gramStart"/>
            <w:r w:rsidRPr="002102B6">
              <w:rPr>
                <w:lang w:val="en-US" w:eastAsia="en-GB"/>
              </w:rPr>
              <w:t>Init</w:t>
            </w:r>
            <w:proofErr w:type="spellEnd"/>
            <w:r w:rsidRPr="002102B6">
              <w:rPr>
                <w:lang w:val="en-US" w:eastAsia="en-GB"/>
              </w:rPr>
              <w:t>(</w:t>
            </w:r>
            <w:proofErr w:type="gramEnd"/>
            <w:r w:rsidRPr="002102B6">
              <w:rPr>
                <w:lang w:val="en-US" w:eastAsia="en-GB"/>
              </w:rPr>
              <w:t>)</w:t>
            </w:r>
          </w:p>
          <w:p w14:paraId="4DBB4D74" w14:textId="5AB57F8A" w:rsidR="00525BFE" w:rsidRPr="002102B6" w:rsidRDefault="00CF3471" w:rsidP="00393147">
            <w:pPr>
              <w:spacing w:after="0"/>
            </w:pPr>
            <w:r>
              <w:t>(</w:t>
            </w:r>
            <w:r w:rsidRPr="001C5666">
              <w:rPr>
                <w:b/>
                <w:bCs/>
              </w:rPr>
              <w:t>n</w:t>
            </w:r>
            <w:r w:rsidRPr="003B606F">
              <w:rPr>
                <w:b/>
                <w:bCs/>
              </w:rPr>
              <w:t>ew</w:t>
            </w:r>
            <w:r>
              <w:t xml:space="preserve">) </w:t>
            </w:r>
            <w:proofErr w:type="spellStart"/>
            <w:r w:rsidR="00525BFE" w:rsidRPr="002102B6">
              <w:t>cs_MCX_SecurityInfo_Init</w:t>
            </w:r>
            <w:proofErr w:type="spellEnd"/>
            <w:r w:rsidR="004D71AC">
              <w:t xml:space="preserve"> </w:t>
            </w:r>
          </w:p>
        </w:tc>
      </w:tr>
      <w:tr w:rsidR="003D5C7D" w14:paraId="74AEF8E8" w14:textId="77777777" w:rsidTr="00393147">
        <w:trPr>
          <w:trHeight w:val="452"/>
        </w:trPr>
        <w:tc>
          <w:tcPr>
            <w:tcW w:w="1985" w:type="dxa"/>
          </w:tcPr>
          <w:p w14:paraId="374DD689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347925" w14:textId="34B57130" w:rsidR="0087175A" w:rsidRPr="002102B6" w:rsidRDefault="0087175A" w:rsidP="00393147">
            <w:r w:rsidRPr="002102B6">
              <w:t xml:space="preserve">The current TTCN use the same PCIS setting </w:t>
            </w:r>
            <w:proofErr w:type="spellStart"/>
            <w:r w:rsidRPr="002102B6">
              <w:rPr>
                <w:rFonts w:eastAsia="SimSun"/>
              </w:rPr>
              <w:t>cs_IMS_SecurityInfo_Init</w:t>
            </w:r>
            <w:proofErr w:type="spellEnd"/>
            <w:r w:rsidRPr="002102B6">
              <w:t xml:space="preserve"> for both MCX, and IMS. While in real world application, this may not be true</w:t>
            </w:r>
            <w:r w:rsidR="003F4850" w:rsidRPr="002102B6">
              <w:t>, e.g. different vendor for both client side as well as server side, and support different set of security settings, and requires different setting in MCX than that for IMS.</w:t>
            </w:r>
          </w:p>
          <w:p w14:paraId="402C0B01" w14:textId="37139F70" w:rsidR="003D5C7D" w:rsidRPr="002102B6" w:rsidRDefault="00A5213A" w:rsidP="00393147">
            <w:r w:rsidRPr="002102B6">
              <w:t xml:space="preserve">It is </w:t>
            </w:r>
            <w:proofErr w:type="spellStart"/>
            <w:r w:rsidRPr="002102B6">
              <w:t>suggeseted</w:t>
            </w:r>
            <w:proofErr w:type="spellEnd"/>
            <w:r w:rsidRPr="002102B6">
              <w:t xml:space="preserve"> to apply independent security setting for MCX</w:t>
            </w:r>
          </w:p>
        </w:tc>
      </w:tr>
      <w:tr w:rsidR="003D5C7D" w14:paraId="7407264A" w14:textId="77777777" w:rsidTr="00393147">
        <w:tc>
          <w:tcPr>
            <w:tcW w:w="1985" w:type="dxa"/>
          </w:tcPr>
          <w:p w14:paraId="778FCA6C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B90241" w14:textId="77777777" w:rsidR="00A5213A" w:rsidRPr="002102B6" w:rsidRDefault="00A5213A" w:rsidP="00393147">
            <w:pPr>
              <w:pStyle w:val="CRCoverPage"/>
              <w:spacing w:after="0"/>
              <w:rPr>
                <w:rFonts w:ascii="Times New Roman" w:hAnsi="Times New Roman"/>
                <w:highlight w:val="yellow"/>
              </w:rPr>
            </w:pPr>
          </w:p>
          <w:p w14:paraId="53AD32F9" w14:textId="4B408F5E" w:rsidR="00A5213A" w:rsidRPr="002102B6" w:rsidRDefault="000F6606" w:rsidP="000F6606">
            <w:pPr>
              <w:pStyle w:val="CRCoverPage"/>
              <w:spacing w:after="0"/>
              <w:rPr>
                <w:rFonts w:ascii="Times New Roman" w:hAnsi="Times New Roman"/>
                <w:highlight w:val="yellow"/>
              </w:rPr>
            </w:pPr>
            <w:r w:rsidRPr="002102B6">
              <w:rPr>
                <w:rFonts w:ascii="Times New Roman" w:hAnsi="Times New Roman"/>
                <w:highlight w:val="yellow"/>
              </w:rPr>
              <w:t xml:space="preserve">1, </w:t>
            </w:r>
            <w:r w:rsidR="00A5213A" w:rsidRPr="002102B6">
              <w:rPr>
                <w:rFonts w:ascii="Times New Roman" w:hAnsi="Times New Roman"/>
                <w:highlight w:val="yellow"/>
              </w:rPr>
              <w:t>Apply independent security setting for MCX</w:t>
            </w:r>
          </w:p>
          <w:p w14:paraId="605CDB6F" w14:textId="437ABA7E" w:rsidR="00EE0F06" w:rsidRPr="002102B6" w:rsidRDefault="00EE0F06" w:rsidP="000F6606">
            <w:pPr>
              <w:pStyle w:val="CRCoverPage"/>
              <w:spacing w:after="0"/>
              <w:rPr>
                <w:rFonts w:ascii="Times New Roman" w:hAnsi="Times New Roman"/>
                <w:b/>
                <w:bCs/>
                <w:highlight w:val="yellow"/>
              </w:rPr>
            </w:pPr>
            <w:r w:rsidRPr="002102B6">
              <w:rPr>
                <w:rFonts w:ascii="Times New Roman" w:hAnsi="Times New Roman"/>
                <w:highlight w:val="yellow"/>
              </w:rPr>
              <w:t>NOTE –</w:t>
            </w:r>
            <w:r w:rsidR="00E217CF" w:rsidRPr="002102B6">
              <w:rPr>
                <w:rFonts w:ascii="Times New Roman" w:hAnsi="Times New Roman"/>
                <w:highlight w:val="yellow"/>
              </w:rPr>
              <w:t xml:space="preserve"> new PIXI</w:t>
            </w:r>
            <w:r w:rsidR="007E1969">
              <w:rPr>
                <w:rFonts w:ascii="Times New Roman" w:hAnsi="Times New Roman"/>
                <w:highlight w:val="yellow"/>
              </w:rPr>
              <w:t>T</w:t>
            </w:r>
            <w:r w:rsidR="00E217CF" w:rsidRPr="002102B6">
              <w:rPr>
                <w:rFonts w:ascii="Times New Roman" w:hAnsi="Times New Roman"/>
                <w:highlight w:val="yellow"/>
              </w:rPr>
              <w:t xml:space="preserve"> added </w:t>
            </w:r>
            <w:r w:rsidR="00E217CF" w:rsidRPr="00EC1A4E">
              <w:rPr>
                <w:rFonts w:ascii="Times New Roman" w:hAnsi="Times New Roman"/>
                <w:highlight w:val="yellow"/>
              </w:rPr>
              <w:t>in</w:t>
            </w:r>
            <w:r w:rsidR="00EC1A4E" w:rsidRPr="00EC1A4E">
              <w:rPr>
                <w:rFonts w:ascii="Times New Roman" w:hAnsi="Times New Roman"/>
                <w:highlight w:val="yellow"/>
              </w:rPr>
              <w:t xml:space="preserve"> </w:t>
            </w:r>
            <w:r w:rsidR="00EC1A4E" w:rsidRPr="00EC1A4E">
              <w:rPr>
                <w:rFonts w:ascii="Times New Roman" w:hAnsi="Times New Roman"/>
                <w:highlight w:val="yellow"/>
              </w:rPr>
              <w:fldChar w:fldCharType="begin"/>
            </w:r>
            <w:r w:rsidR="00EC1A4E" w:rsidRPr="00EC1A4E">
              <w:rPr>
                <w:rFonts w:ascii="Times New Roman" w:hAnsi="Times New Roman"/>
                <w:highlight w:val="yellow"/>
              </w:rPr>
              <w:instrText xml:space="preserve"> REF _Ref173152299 \h  \* MERGEFORMAT </w:instrText>
            </w:r>
            <w:r w:rsidR="00EC1A4E" w:rsidRPr="00EC1A4E">
              <w:rPr>
                <w:rFonts w:ascii="Times New Roman" w:hAnsi="Times New Roman"/>
                <w:highlight w:val="yellow"/>
              </w:rPr>
            </w:r>
            <w:r w:rsidR="00EC1A4E" w:rsidRPr="00EC1A4E">
              <w:rPr>
                <w:rFonts w:ascii="Times New Roman" w:hAnsi="Times New Roman"/>
                <w:highlight w:val="yellow"/>
              </w:rPr>
              <w:fldChar w:fldCharType="separate"/>
            </w:r>
            <w:r w:rsidR="00810888" w:rsidRPr="00810888">
              <w:rPr>
                <w:rFonts w:ascii="Times New Roman" w:hAnsi="Times New Roman"/>
                <w:b/>
                <w:highlight w:val="yellow"/>
                <w:lang w:val="pt-BR"/>
              </w:rPr>
              <w:t>Change 3</w:t>
            </w:r>
            <w:r w:rsidR="00EC1A4E" w:rsidRPr="00EC1A4E">
              <w:rPr>
                <w:rFonts w:ascii="Times New Roman" w:hAnsi="Times New Roman"/>
                <w:highlight w:val="yellow"/>
              </w:rPr>
              <w:fldChar w:fldCharType="end"/>
            </w:r>
          </w:p>
          <w:p w14:paraId="07D978BB" w14:textId="77777777" w:rsidR="00FA569B" w:rsidRPr="002102B6" w:rsidRDefault="00FA569B" w:rsidP="000F6606">
            <w:pPr>
              <w:pStyle w:val="CRCoverPage"/>
              <w:spacing w:after="0"/>
              <w:rPr>
                <w:rFonts w:ascii="Times New Roman" w:hAnsi="Times New Roman"/>
                <w:highlight w:val="yellow"/>
              </w:rPr>
            </w:pPr>
          </w:p>
          <w:p w14:paraId="510A811A" w14:textId="0A2DC41E" w:rsidR="00A5213A" w:rsidRPr="002102B6" w:rsidRDefault="000F6606" w:rsidP="000F6606">
            <w:pPr>
              <w:pStyle w:val="CRCoverPage"/>
              <w:spacing w:after="0"/>
              <w:rPr>
                <w:rFonts w:ascii="Times New Roman" w:hAnsi="Times New Roman"/>
                <w:highlight w:val="cyan"/>
              </w:rPr>
            </w:pPr>
            <w:r w:rsidRPr="002102B6">
              <w:rPr>
                <w:rFonts w:ascii="Times New Roman" w:hAnsi="Times New Roman"/>
                <w:highlight w:val="cyan"/>
              </w:rPr>
              <w:t xml:space="preserve">2, </w:t>
            </w:r>
            <w:r w:rsidR="00A5213A" w:rsidRPr="002102B6">
              <w:rPr>
                <w:rFonts w:ascii="Times New Roman" w:hAnsi="Times New Roman"/>
                <w:highlight w:val="cyan"/>
              </w:rPr>
              <w:t xml:space="preserve">Due </w:t>
            </w:r>
            <w:r w:rsidR="00A5213A" w:rsidRPr="006B2E6A">
              <w:rPr>
                <w:rFonts w:ascii="Times New Roman" w:hAnsi="Times New Roman"/>
                <w:highlight w:val="cyan"/>
              </w:rPr>
              <w:t>to</w:t>
            </w:r>
            <w:r w:rsidR="006B2E6A" w:rsidRPr="006B2E6A">
              <w:rPr>
                <w:rFonts w:ascii="Times New Roman" w:hAnsi="Times New Roman"/>
                <w:highlight w:val="cyan"/>
              </w:rPr>
              <w:t xml:space="preserve"> </w:t>
            </w:r>
            <w:r w:rsidR="006B2E6A" w:rsidRPr="006B2E6A">
              <w:rPr>
                <w:rFonts w:ascii="Times New Roman" w:hAnsi="Times New Roman"/>
                <w:highlight w:val="cyan"/>
              </w:rPr>
              <w:fldChar w:fldCharType="begin"/>
            </w:r>
            <w:r w:rsidR="006B2E6A" w:rsidRPr="006B2E6A">
              <w:rPr>
                <w:rFonts w:ascii="Times New Roman" w:hAnsi="Times New Roman"/>
                <w:highlight w:val="cyan"/>
              </w:rPr>
              <w:instrText xml:space="preserve"> REF _Ref173157194 \h  \* MERGEFORMAT </w:instrText>
            </w:r>
            <w:r w:rsidR="006B2E6A" w:rsidRPr="006B2E6A">
              <w:rPr>
                <w:rFonts w:ascii="Times New Roman" w:hAnsi="Times New Roman"/>
                <w:highlight w:val="cyan"/>
              </w:rPr>
            </w:r>
            <w:r w:rsidR="006B2E6A" w:rsidRPr="006B2E6A">
              <w:rPr>
                <w:rFonts w:ascii="Times New Roman" w:hAnsi="Times New Roman"/>
                <w:highlight w:val="cyan"/>
              </w:rPr>
              <w:fldChar w:fldCharType="separate"/>
            </w:r>
            <w:r w:rsidR="00810888" w:rsidRPr="00810888">
              <w:rPr>
                <w:rFonts w:ascii="Times New Roman" w:hAnsi="Times New Roman"/>
                <w:b/>
                <w:highlight w:val="cyan"/>
                <w:lang w:val="pt-BR"/>
              </w:rPr>
              <w:t>Change 1</w:t>
            </w:r>
            <w:r w:rsidR="006B2E6A" w:rsidRPr="006B2E6A">
              <w:rPr>
                <w:rFonts w:ascii="Times New Roman" w:hAnsi="Times New Roman"/>
                <w:highlight w:val="cyan"/>
              </w:rPr>
              <w:fldChar w:fldCharType="end"/>
            </w:r>
            <w:r w:rsidR="00A5213A" w:rsidRPr="006B2E6A">
              <w:rPr>
                <w:rFonts w:ascii="Times New Roman" w:hAnsi="Times New Roman"/>
                <w:highlight w:val="cyan"/>
              </w:rPr>
              <w:t xml:space="preserve">, </w:t>
            </w:r>
            <w:r w:rsidR="00A5213A" w:rsidRPr="002102B6">
              <w:rPr>
                <w:rFonts w:ascii="Times New Roman" w:hAnsi="Times New Roman"/>
                <w:highlight w:val="cyan"/>
              </w:rPr>
              <w:t>the v_SPI_ValidValueList_PDN1 and v_SPI_ValidValueList_PDN2 need to be swapped</w:t>
            </w:r>
          </w:p>
          <w:p w14:paraId="43717E4D" w14:textId="628F31DB" w:rsidR="003D5C7D" w:rsidRPr="002102B6" w:rsidRDefault="003D5C7D" w:rsidP="00393147">
            <w:pPr>
              <w:pStyle w:val="CRCoverPage"/>
              <w:spacing w:after="0"/>
              <w:rPr>
                <w:rFonts w:ascii="Times New Roman" w:hAnsi="Times New Roman"/>
                <w:noProof/>
                <w:lang w:val="en-SG"/>
              </w:rPr>
            </w:pPr>
          </w:p>
        </w:tc>
      </w:tr>
      <w:tr w:rsidR="003D5C7D" w14:paraId="4E6BB301" w14:textId="77777777" w:rsidTr="00393147">
        <w:tc>
          <w:tcPr>
            <w:tcW w:w="1985" w:type="dxa"/>
          </w:tcPr>
          <w:p w14:paraId="5154C850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958067" w14:textId="77777777" w:rsidR="003D5C7D" w:rsidRPr="002102B6" w:rsidRDefault="003D5C7D" w:rsidP="00393147">
            <w:pPr>
              <w:spacing w:after="0"/>
              <w:rPr>
                <w:noProof/>
              </w:rPr>
            </w:pPr>
            <w:proofErr w:type="spellStart"/>
            <w:r w:rsidRPr="002102B6">
              <w:t>IMS_Component.ttcn</w:t>
            </w:r>
            <w:proofErr w:type="spellEnd"/>
          </w:p>
        </w:tc>
      </w:tr>
      <w:tr w:rsidR="003D5C7D" w:rsidRPr="00E751F5" w14:paraId="3960ADAB" w14:textId="77777777" w:rsidTr="00393147">
        <w:tc>
          <w:tcPr>
            <w:tcW w:w="1985" w:type="dxa"/>
          </w:tcPr>
          <w:p w14:paraId="14BF0110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98722A" w14:textId="77777777" w:rsidR="003D5C7D" w:rsidRPr="00E751F5" w:rsidRDefault="003D5C7D" w:rsidP="00393147">
            <w:pPr>
              <w:rPr>
                <w:rFonts w:ascii="Arial" w:hAnsi="Arial"/>
                <w:highlight w:val="cyan"/>
              </w:rPr>
            </w:pPr>
          </w:p>
        </w:tc>
      </w:tr>
    </w:tbl>
    <w:p w14:paraId="4CF34F10" w14:textId="77777777" w:rsidR="003D5C7D" w:rsidRDefault="003D5C7D" w:rsidP="003D5C7D">
      <w:pPr>
        <w:rPr>
          <w:noProof/>
        </w:rPr>
      </w:pPr>
    </w:p>
    <w:p w14:paraId="2D2CFFC4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5C7D" w:rsidRPr="006C51C6" w14:paraId="0CB8E3DA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0451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f_IMS_PTC_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p_PdnIndex := PDN_1,</w:t>
            </w:r>
          </w:p>
          <w:p w14:paraId="141860A2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IMS_PTC_Handling_Type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Handling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testcaseSpecificHandling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63FEC17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template (omit)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IMS_SecurityScheme_Type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SecurityScheme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omit,</w:t>
            </w:r>
          </w:p>
          <w:p w14:paraId="5D50DB89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template (omit)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IPCAN_RAN_Type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RanType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omit,</w:t>
            </w:r>
          </w:p>
          <w:p w14:paraId="020304EB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IMS_TestSpec_Type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TestSpec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TS_34229,</w:t>
            </w:r>
          </w:p>
          <w:p w14:paraId="48E05F4C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NameValueList_Type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TestsuiteParameterList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{})  runs on IMS_PTC</w:t>
            </w:r>
          </w:p>
          <w:p w14:paraId="62B4BBBA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* @sic R5s130651: new parameter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p_PdnIndex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 */</w:t>
            </w:r>
          </w:p>
          <w:p w14:paraId="4A92CC99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/* @sic R5s130756 additional changes: new parameter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p_SecurityScheme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 */</w:t>
            </w:r>
          </w:p>
          <w:p w14:paraId="7CBFF759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/* @sic R5s130756: new parameter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p_Pcscf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 */</w:t>
            </w:r>
          </w:p>
          <w:p w14:paraId="6B811581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/* @sic R5-144747: removal of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px_IMS_Pcscf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and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px_IMS_Pcscf_Emg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=&gt;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p_Pcscf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removed sic@ */</w:t>
            </w:r>
          </w:p>
          <w:p w14:paraId="5222DF96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/* @sic R5s190727 change 4.2: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p_DigestPasswordForSIP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p_TestSpec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;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p_UE_Release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removed sic@ */</w:t>
            </w:r>
          </w:p>
          <w:p w14:paraId="1EE862B9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/* @sic R5-196983: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p_TestSpec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- support of MCX sic@ */</w:t>
            </w:r>
          </w:p>
          <w:p w14:paraId="542015E4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/* @sic R5-196983: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p_TestsuiteParameterList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- support of MCX: to avoid the need of importing MCX specific PICS/PIXITs sic@ */</w:t>
            </w:r>
          </w:p>
          <w:p w14:paraId="6DF4BEFE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/* @sic R5s201657: Removal of FBBA sic@ */</w:t>
            </w:r>
          </w:p>
          <w:p w14:paraId="614FF714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HomeDomainName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53C6AE2E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PrivateUserId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0814F47B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CharStringList_Type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IMPUList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26F3B707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IMS_SecurityScheme_Type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SecurityScheme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6EC13EB0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IsMCX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068EDA28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IntegerList_Type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v_SPI_ValidValueList_PDN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1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fl_IMS_PTC_SPI_ValidValueList_Init(px_IMS_SPI_ValidValueList_PDN1);  /* @sic R5-172048 sic@ */</w:t>
            </w:r>
          </w:p>
          <w:p w14:paraId="3153D985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IntegerList_Type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v_SPI_ValidValueList_PDN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2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fl_IMS_PTC_SPI_ValidValueList_Init(px_IMS_SPI_ValidValueList_PDN2);  /* @sic R5-172048 sic@ */</w:t>
            </w:r>
          </w:p>
          <w:p w14:paraId="78CC8480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integer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v_UE_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Release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omit;</w:t>
            </w:r>
          </w:p>
          <w:p w14:paraId="590423C0" w14:textId="5DED5E78" w:rsidR="006C51C6" w:rsidRDefault="006C51C6" w:rsidP="006C51C6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UEwithISIM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px_UEwithISIM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0A325CA" w14:textId="3EEC9C4C" w:rsid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  <w:p w14:paraId="5F73504F" w14:textId="349FDA04" w:rsid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  <w:p w14:paraId="76D26953" w14:textId="77777777" w:rsid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297D36C" w14:textId="77777777" w:rsidR="00E62A24" w:rsidRPr="00E62A24" w:rsidRDefault="00E62A24" w:rsidP="00E62A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596964C" w14:textId="77777777" w:rsidR="00E62A24" w:rsidRPr="00E62A24" w:rsidRDefault="00E62A24" w:rsidP="00E62A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vc_IMS_</w:t>
            </w:r>
            <w:proofErr w:type="gram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Global.PdnIndex</w:t>
            </w:r>
            <w:proofErr w:type="spellEnd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p_PdnIndex</w:t>
            </w:r>
            <w:proofErr w:type="spellEnd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D10C710" w14:textId="77777777" w:rsidR="00E62A24" w:rsidRPr="00E62A24" w:rsidRDefault="00E62A24" w:rsidP="00E62A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vc_IMS_</w:t>
            </w:r>
            <w:proofErr w:type="gram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Global.Ctrl.TestBody</w:t>
            </w:r>
            <w:proofErr w:type="spellEnd"/>
            <w:proofErr w:type="gramEnd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false;</w:t>
            </w:r>
          </w:p>
          <w:p w14:paraId="67B18867" w14:textId="77777777" w:rsidR="00E62A24" w:rsidRPr="00E62A24" w:rsidRDefault="00E62A24" w:rsidP="00E62A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vc_IMS_</w:t>
            </w:r>
            <w:proofErr w:type="gram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Global.Ctrl.BlockUlDataInDefault</w:t>
            </w:r>
            <w:proofErr w:type="spellEnd"/>
            <w:proofErr w:type="gramEnd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false;       /* @sic R5s140780 - MCC160 Implementation sic@ */</w:t>
            </w:r>
          </w:p>
          <w:p w14:paraId="20CABE39" w14:textId="77777777" w:rsidR="00E62A24" w:rsidRPr="00E62A24" w:rsidRDefault="00E62A24" w:rsidP="00E62A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vc_IMS_</w:t>
            </w:r>
            <w:proofErr w:type="gram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Global.Ctrl.IgnoreReset</w:t>
            </w:r>
            <w:proofErr w:type="spellEnd"/>
            <w:proofErr w:type="gramEnd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                 /* @sic R5s150031: IMS is already reset after </w:t>
            </w:r>
            <w:proofErr w:type="spell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initialisation</w:t>
            </w:r>
            <w:proofErr w:type="spellEnd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 */</w:t>
            </w:r>
          </w:p>
          <w:p w14:paraId="1CF04C47" w14:textId="77777777" w:rsidR="00E62A24" w:rsidRPr="00E62A24" w:rsidRDefault="00E62A24" w:rsidP="00E62A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vc_IMS_</w:t>
            </w:r>
            <w:proofErr w:type="gram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Global.Ctrl.Default</w:t>
            </w:r>
            <w:proofErr w:type="spellEnd"/>
            <w:proofErr w:type="gramEnd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null;</w:t>
            </w:r>
          </w:p>
          <w:p w14:paraId="49AB02C7" w14:textId="77777777" w:rsidR="00E62A24" w:rsidRPr="00A5213A" w:rsidRDefault="00E62A24" w:rsidP="00E62A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vc_IMS_</w:t>
            </w:r>
            <w:proofErr w:type="gram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Global.Security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valueof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cs_IMS_SecurityInfo_Init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409674F8" w14:textId="77777777" w:rsidR="00E62A24" w:rsidRPr="00E62A24" w:rsidRDefault="00E62A24" w:rsidP="00E62A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vc_IMS_</w:t>
            </w:r>
            <w:proofErr w:type="gram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Global.ImsInfo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:</w:t>
            </w:r>
            <w:proofErr w:type="gram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valueof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cs_IMS_ImsInfo_Init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p_RanType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v_IMPUList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v_UE_Release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v_HomeDomainName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v_PrivateUserId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v_SecurityScheme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, v_SPI_ValidValueList_PDN1, v_SPI_ValidValueList_PDN2</w:t>
            </w:r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v_UEwithISIM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));</w:t>
            </w:r>
          </w:p>
          <w:p w14:paraId="67121E6A" w14:textId="77777777" w:rsidR="00E62A24" w:rsidRPr="00E62A24" w:rsidRDefault="00E62A24" w:rsidP="00E62A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7CD3A08" w14:textId="07382006" w:rsidR="00E62A24" w:rsidRDefault="00E62A24" w:rsidP="00E62A2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proofErr w:type="spell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f_IMS_PTC_ActivateDefault</w:t>
            </w:r>
            <w:proofErr w:type="spellEnd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p_Handling</w:t>
            </w:r>
            <w:proofErr w:type="spellEnd"/>
            <w:proofErr w:type="gramStart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  <w:proofErr w:type="gramEnd"/>
            <w:r w:rsidRPr="00E62A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1B993779" w14:textId="03DBF185" w:rsidR="006C51C6" w:rsidRPr="006C51C6" w:rsidRDefault="006C51C6" w:rsidP="00E62A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</w:t>
            </w:r>
          </w:p>
          <w:p w14:paraId="3D269898" w14:textId="0EDC6355" w:rsidR="003D5C7D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</w:tc>
      </w:tr>
    </w:tbl>
    <w:p w14:paraId="75A74E17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2E6BB215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749B8E7E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C51C6" w14:paraId="286D7AD9" w14:textId="77777777" w:rsidTr="006C51C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6A87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f_IMS_PTC_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p_PdnIndex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PDN_1,</w:t>
            </w:r>
          </w:p>
          <w:p w14:paraId="48B3A0D9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IMS_PTC_Handling_Type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Handling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testcaseSpecificHandling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2E2E7C93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template (omit)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IMS_SecurityScheme_Type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SecurityScheme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omit,</w:t>
            </w:r>
          </w:p>
          <w:p w14:paraId="486DE1C7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template (omit)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IPCAN_RAN_Type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RanType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omit,</w:t>
            </w:r>
          </w:p>
          <w:p w14:paraId="3A7B68FC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IMS_TestSpec_Type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TestSpec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TS_34229,</w:t>
            </w:r>
          </w:p>
          <w:p w14:paraId="2B774F49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NameValueList_Type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TestsuiteParameterList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{})  runs on IMS_PTC</w:t>
            </w:r>
          </w:p>
          <w:p w14:paraId="1B295ECA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* @sic R5s130651: new parameter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p_PdnIndex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 */</w:t>
            </w:r>
          </w:p>
          <w:p w14:paraId="1D2638DC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/* @sic R5s130756 additional changes: new parameter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p_SecurityScheme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 */</w:t>
            </w:r>
          </w:p>
          <w:p w14:paraId="5E6022B7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/* @sic R5s130756: new parameter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p_Pcscf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 */</w:t>
            </w:r>
          </w:p>
          <w:p w14:paraId="2920BBAC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/* @sic R5-144747: removal of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px_IMS_Pcscf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and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px_IMS_Pcscf_Emg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=&gt;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p_Pcscf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removed sic@ */</w:t>
            </w:r>
          </w:p>
          <w:p w14:paraId="67CC6C41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/* @sic R5s190727 change 4.2: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p_DigestPasswordForSIP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p_TestSpec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;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p_UE_Release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removed sic@ */</w:t>
            </w:r>
          </w:p>
          <w:p w14:paraId="2861F15A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/* @sic R5-196983: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p_TestSpec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- support of MCX sic@ */</w:t>
            </w:r>
          </w:p>
          <w:p w14:paraId="5074C736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/* @sic R5-196983: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p_TestsuiteParameterList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- support of MCX: to avoid the need of importing MCX specific PICS/PIXITs sic@ */</w:t>
            </w:r>
          </w:p>
          <w:p w14:paraId="2B0B4154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/* @sic R5s201657: Removal of FBBA sic@ */</w:t>
            </w:r>
          </w:p>
          <w:p w14:paraId="69D5FDC4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HomeDomainName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517548A1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PrivateUserId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1B702F11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CharStringList_Type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IMPUList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39CA6C34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IMS_SecurityScheme_Type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SecurityScheme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25A5D63E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IsMCX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6618C9B6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IntegerList_Type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v_SPI_ValidValueList_PDN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1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fl_IMS_PTC_SPI_ValidValueList_Init(px_IMS_SPI_ValidValueList_PDN1);  /* @sic R5-172048 sic@ */</w:t>
            </w:r>
          </w:p>
          <w:p w14:paraId="5FFF2601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IntegerList_Type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v_SPI_ValidValueList_PDN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2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fl_IMS_PTC_SPI_ValidValueList_Init(px_IMS_SPI_ValidValueList_PDN2);  /* @sic R5-172048 sic@ */</w:t>
            </w:r>
          </w:p>
          <w:p w14:paraId="5A61DADD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integer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v_UE_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Release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omit;</w:t>
            </w:r>
          </w:p>
          <w:p w14:paraId="77163CB4" w14:textId="77777777" w:rsidR="006C51C6" w:rsidRDefault="006C51C6" w:rsidP="006C51C6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UEwithISIM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px_UEwithISIM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B23BF3A" w14:textId="77777777" w:rsid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  <w:p w14:paraId="156BD509" w14:textId="77777777" w:rsid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  <w:p w14:paraId="64D88040" w14:textId="77777777" w:rsid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0BD0A1D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vc_IMS_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Global.PdnIndex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p_PdnIndex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F39E5D5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vc_IMS_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Global.Ctrl.TestBody</w:t>
            </w:r>
            <w:proofErr w:type="spellEnd"/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false;</w:t>
            </w:r>
          </w:p>
          <w:p w14:paraId="7B32FA69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vc_IMS_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Global.Ctrl.BlockUlDataInDefault</w:t>
            </w:r>
            <w:proofErr w:type="spellEnd"/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false;       /* @sic R5s140780 - MCC160 Implementation sic@ */</w:t>
            </w:r>
          </w:p>
          <w:p w14:paraId="6DBD8CC5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vc_IMS_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Global.Ctrl.IgnoreReset</w:t>
            </w:r>
            <w:proofErr w:type="spellEnd"/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                 /* @sic R5s150031: IMS is already reset after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initialisation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 */</w:t>
            </w:r>
          </w:p>
          <w:p w14:paraId="1BCE60DF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vc_IMS_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Global.Ctrl.Default</w:t>
            </w:r>
            <w:proofErr w:type="spellEnd"/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null;</w:t>
            </w:r>
          </w:p>
          <w:p w14:paraId="576715DD" w14:textId="77777777" w:rsidR="006C51C6" w:rsidRPr="00A5213A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v_IsMCX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{   </w:t>
            </w:r>
          </w:p>
          <w:p w14:paraId="28BEAABC" w14:textId="77777777" w:rsidR="006C51C6" w:rsidRPr="00A5213A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vc_IMS_</w:t>
            </w:r>
            <w:proofErr w:type="gram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Global.Security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valueof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cs_MCX_SecurityInfo_Init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35A8B3E8" w14:textId="172337C7" w:rsidR="006C51C6" w:rsidRPr="00A5213A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vc_IMS_</w:t>
            </w:r>
            <w:proofErr w:type="gram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Global.ImsInfo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:</w:t>
            </w:r>
            <w:proofErr w:type="gram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valueof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cs_IMS_ImsInfo_Init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p_RanType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v_IMPUList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v_UE_Release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v_HomeDomainName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v_PrivateUserId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v_SecurityScheme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r w:rsidRPr="00A5213A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v_SPI_ValidValueList_PDN2, v_SPI_ValidValueList_PDN1</w:t>
            </w:r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v_UEwithISIM</w:t>
            </w:r>
            <w:proofErr w:type="spellEnd"/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)); </w:t>
            </w:r>
          </w:p>
          <w:p w14:paraId="240A9B4F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5213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} else {</w:t>
            </w:r>
          </w:p>
          <w:p w14:paraId="45F4D8E0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vc_IMS_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Global.Security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valueof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cs_IMS_SecurityInfo_Init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D30E589" w14:textId="546A9000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vc_IMS_</w:t>
            </w:r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Global.ImsInfo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valueof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cs_IMS_ImsInfo_Init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p_RanType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v_IMPUList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v_UE_Release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v_HomeDomainName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v_PrivateUserId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v_SecurityScheme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v_SPI_ValidValueList_PDN1, v_SPI_ValidValueList_PDN2, 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v_UEwithISIM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)); </w:t>
            </w:r>
          </w:p>
          <w:p w14:paraId="37E2A2A5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6C51C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0C8660AC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A3759F6" w14:textId="77777777" w:rsidR="006C51C6" w:rsidRDefault="006C51C6" w:rsidP="006C51C6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f_IMS_PTC_ActivateDefault</w:t>
            </w:r>
            <w:proofErr w:type="spell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p_Handling</w:t>
            </w:r>
            <w:proofErr w:type="spellEnd"/>
            <w:proofErr w:type="gramStart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  <w:proofErr w:type="gramEnd"/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5883040A" w14:textId="77777777" w:rsidR="006C51C6" w:rsidRP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</w:t>
            </w:r>
          </w:p>
          <w:p w14:paraId="28FD05B5" w14:textId="77777777" w:rsidR="006C51C6" w:rsidRDefault="006C51C6" w:rsidP="006C51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8304158" w14:textId="79E0035D" w:rsidR="00F666F4" w:rsidRPr="00F666F4" w:rsidRDefault="00F666F4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666F4">
              <w:rPr>
                <w:rFonts w:ascii="Courier New" w:hAnsi="Courier New" w:cs="Courier New"/>
                <w:lang w:val="en-US" w:eastAsia="en-GB"/>
              </w:rPr>
              <w:t>...</w:t>
            </w:r>
          </w:p>
          <w:p w14:paraId="24F51216" w14:textId="012FFFE9" w:rsidR="00F666F4" w:rsidRPr="00F666F4" w:rsidRDefault="00F666F4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>...</w:t>
            </w:r>
          </w:p>
          <w:p w14:paraId="140D8347" w14:textId="77777777" w:rsidR="00F666F4" w:rsidRDefault="00F666F4" w:rsidP="006C51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43FB372" w14:textId="7FE5D56E" w:rsidR="00F666F4" w:rsidRPr="004D71AC" w:rsidRDefault="00F666F4" w:rsidP="006C51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6"/>
                <w:szCs w:val="16"/>
                <w:highlight w:val="yellow"/>
                <w:lang w:val="en-US" w:eastAsia="en-GB"/>
              </w:rPr>
            </w:pPr>
            <w:r w:rsidRPr="004D71AC">
              <w:rPr>
                <w:rFonts w:ascii="Courier New" w:hAnsi="Courier New" w:cs="Courier New"/>
                <w:b/>
                <w:bCs/>
                <w:sz w:val="16"/>
                <w:szCs w:val="16"/>
                <w:highlight w:val="yellow"/>
                <w:lang w:val="en-US" w:eastAsia="en-GB"/>
              </w:rPr>
              <w:t>// new template</w:t>
            </w:r>
          </w:p>
          <w:p w14:paraId="2983D99E" w14:textId="77777777" w:rsidR="00F666F4" w:rsidRPr="00F666F4" w:rsidRDefault="00F666F4" w:rsidP="00F666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lastRenderedPageBreak/>
              <w:t xml:space="preserve">  template (value) </w:t>
            </w:r>
            <w:proofErr w:type="spell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IMS_PTC_SecurityInfo_Type</w:t>
            </w:r>
            <w:proofErr w:type="spell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cs_MCX_SecurityInfo_</w:t>
            </w:r>
            <w:proofErr w:type="gram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Init</w:t>
            </w:r>
            <w:proofErr w:type="spell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gram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template (omit) </w:t>
            </w:r>
            <w:proofErr w:type="spell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IMS_SPIs_Type</w:t>
            </w:r>
            <w:proofErr w:type="spell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p_SPIs</w:t>
            </w:r>
            <w:proofErr w:type="spell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omit) := //MCPTT-2024 TTCN CR Raised change 2</w:t>
            </w:r>
          </w:p>
          <w:p w14:paraId="424048AE" w14:textId="77777777" w:rsidR="00F666F4" w:rsidRPr="00F666F4" w:rsidRDefault="00F666F4" w:rsidP="00F666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</w:t>
            </w:r>
            <w:proofErr w:type="gram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{ /</w:t>
            </w:r>
            <w:proofErr w:type="gram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* @status    APPROVED (ENDC, IMS, IMS_IRAT, LTE, LTE_A_IRAT, LTE_A_PRO, LTE_A_R10_R11, LTE_A_R12, LTE_IRAT, MCX, NR5GC, NR5GC_IRAT, POS) */</w:t>
            </w:r>
          </w:p>
          <w:p w14:paraId="37312396" w14:textId="77777777" w:rsidR="00F666F4" w:rsidRPr="00F666F4" w:rsidRDefault="00F666F4" w:rsidP="00F666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</w:t>
            </w:r>
            <w:proofErr w:type="spellStart"/>
            <w:proofErr w:type="gram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IntegrityAlgorithm</w:t>
            </w:r>
            <w:proofErr w:type="spell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px_MCX_IPSecAlgorithm</w:t>
            </w:r>
            <w:proofErr w:type="spell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,</w:t>
            </w:r>
          </w:p>
          <w:p w14:paraId="732F0C4D" w14:textId="77777777" w:rsidR="00F666F4" w:rsidRPr="00F666F4" w:rsidRDefault="00F666F4" w:rsidP="00F666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</w:t>
            </w:r>
            <w:proofErr w:type="spellStart"/>
            <w:proofErr w:type="gram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CipheringAlgorithm</w:t>
            </w:r>
            <w:proofErr w:type="spell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px_MCX_CiphAlgo_Def</w:t>
            </w:r>
            <w:proofErr w:type="spell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,</w:t>
            </w:r>
          </w:p>
          <w:p w14:paraId="6EF7EBDE" w14:textId="77777777" w:rsidR="00F666F4" w:rsidRPr="00F666F4" w:rsidRDefault="00F666F4" w:rsidP="00F666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</w:t>
            </w:r>
            <w:proofErr w:type="gram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ProtectedPorts :</w:t>
            </w:r>
            <w:proofErr w:type="gram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= omit,</w:t>
            </w:r>
          </w:p>
          <w:p w14:paraId="38209444" w14:textId="77777777" w:rsidR="00F666F4" w:rsidRPr="00F666F4" w:rsidRDefault="00F666F4" w:rsidP="00F666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</w:t>
            </w:r>
            <w:proofErr w:type="gram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SPIs :</w:t>
            </w:r>
            <w:proofErr w:type="gram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p_SPIs</w:t>
            </w:r>
            <w:proofErr w:type="spell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  </w:t>
            </w:r>
          </w:p>
          <w:p w14:paraId="54E4CED7" w14:textId="77777777" w:rsidR="00F666F4" w:rsidRPr="00F666F4" w:rsidRDefault="00F666F4" w:rsidP="00F666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</w:t>
            </w:r>
            <w:proofErr w:type="gram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Nonce :</w:t>
            </w:r>
            <w:proofErr w:type="gram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= omit,</w:t>
            </w:r>
          </w:p>
          <w:p w14:paraId="68DFFBA6" w14:textId="77777777" w:rsidR="00F666F4" w:rsidRPr="00F666F4" w:rsidRDefault="00F666F4" w:rsidP="00F666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</w:t>
            </w:r>
            <w:proofErr w:type="gram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XRES :</w:t>
            </w:r>
            <w:proofErr w:type="gram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= omit,</w:t>
            </w:r>
          </w:p>
          <w:p w14:paraId="73C5FE92" w14:textId="77777777" w:rsidR="00F666F4" w:rsidRPr="00F666F4" w:rsidRDefault="00F666F4" w:rsidP="00F666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</w:t>
            </w:r>
            <w:proofErr w:type="spellStart"/>
            <w:proofErr w:type="gramStart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XRESLength</w:t>
            </w:r>
            <w:proofErr w:type="spell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omit  </w:t>
            </w:r>
          </w:p>
          <w:p w14:paraId="47162D60" w14:textId="0DC41D21" w:rsidR="00F666F4" w:rsidRPr="005640D9" w:rsidRDefault="00F666F4" w:rsidP="00F666F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666F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};</w:t>
            </w:r>
          </w:p>
        </w:tc>
      </w:tr>
    </w:tbl>
    <w:p w14:paraId="439943A1" w14:textId="77777777" w:rsidR="00411BE2" w:rsidRDefault="00411BE2" w:rsidP="00007D89">
      <w:pPr>
        <w:rPr>
          <w:noProof/>
        </w:rPr>
      </w:pPr>
    </w:p>
    <w:p w14:paraId="5A58A7FE" w14:textId="3544F9A2" w:rsidR="00403C53" w:rsidRDefault="00403C53" w:rsidP="00403C5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73335969"/>
      <w:bookmarkStart w:id="16" w:name="_Ref173152299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3</w:t>
      </w:r>
      <w:bookmarkEnd w:id="15"/>
      <w:r w:rsidR="006D4DFA">
        <w:rPr>
          <w:b/>
          <w:lang w:val="pt-BR"/>
        </w:rPr>
        <w:fldChar w:fldCharType="end"/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E0F06" w14:paraId="10A42B7B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C7A2" w14:textId="77777777" w:rsidR="00EE0F06" w:rsidRDefault="00EE0F06" w:rsidP="0039314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B6D2" w14:textId="61674159" w:rsidR="00EE0F06" w:rsidRPr="00F8110D" w:rsidRDefault="002A006C" w:rsidP="00393147">
            <w:pPr>
              <w:autoSpaceDE w:val="0"/>
              <w:autoSpaceDN w:val="0"/>
              <w:adjustRightInd w:val="0"/>
              <w:spacing w:after="0"/>
              <w:rPr>
                <w:rFonts w:eastAsia="SimSun"/>
              </w:rPr>
            </w:pPr>
            <w:r w:rsidRPr="00F8110D">
              <w:rPr>
                <w:rFonts w:eastAsia="SimSun"/>
              </w:rPr>
              <w:t>(</w:t>
            </w:r>
            <w:r w:rsidRPr="00F8110D">
              <w:rPr>
                <w:rFonts w:eastAsia="SimSun"/>
                <w:b/>
                <w:bCs/>
              </w:rPr>
              <w:t>new</w:t>
            </w:r>
            <w:r w:rsidRPr="00F8110D">
              <w:rPr>
                <w:rFonts w:eastAsia="SimSun"/>
              </w:rPr>
              <w:t>)</w:t>
            </w:r>
            <w:r>
              <w:rPr>
                <w:rFonts w:eastAsia="SimSun"/>
              </w:rPr>
              <w:t xml:space="preserve"> </w:t>
            </w:r>
            <w:proofErr w:type="spellStart"/>
            <w:r w:rsidR="006054B7" w:rsidRPr="00F8110D">
              <w:rPr>
                <w:rFonts w:eastAsia="SimSun"/>
              </w:rPr>
              <w:t>px_MCX_IPSecAlgorithm</w:t>
            </w:r>
            <w:proofErr w:type="spellEnd"/>
            <w:r w:rsidR="006054B7" w:rsidRPr="00F8110D">
              <w:rPr>
                <w:rFonts w:eastAsia="SimSun"/>
              </w:rPr>
              <w:t xml:space="preserve"> </w:t>
            </w:r>
          </w:p>
          <w:p w14:paraId="0BDF4D46" w14:textId="0FF8A901" w:rsidR="006054B7" w:rsidRPr="00F8110D" w:rsidRDefault="002A006C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F8110D">
              <w:rPr>
                <w:rFonts w:eastAsia="SimSun"/>
              </w:rPr>
              <w:t>(</w:t>
            </w:r>
            <w:r w:rsidRPr="00F8110D">
              <w:rPr>
                <w:rFonts w:eastAsia="SimSun"/>
                <w:b/>
                <w:bCs/>
              </w:rPr>
              <w:t>new</w:t>
            </w:r>
            <w:r w:rsidRPr="00F8110D">
              <w:rPr>
                <w:rFonts w:eastAsia="SimSun"/>
              </w:rPr>
              <w:t>)</w:t>
            </w:r>
            <w:r>
              <w:rPr>
                <w:rFonts w:eastAsia="SimSun"/>
              </w:rPr>
              <w:t xml:space="preserve"> </w:t>
            </w:r>
            <w:proofErr w:type="spellStart"/>
            <w:r w:rsidR="006054B7" w:rsidRPr="00F8110D">
              <w:rPr>
                <w:rFonts w:eastAsia="SimSun"/>
              </w:rPr>
              <w:t>px_MCX_CiphAlgo_Def</w:t>
            </w:r>
            <w:proofErr w:type="spellEnd"/>
            <w:r w:rsidR="006054B7" w:rsidRPr="00F8110D">
              <w:rPr>
                <w:rFonts w:eastAsia="SimSun"/>
              </w:rPr>
              <w:t xml:space="preserve">   </w:t>
            </w:r>
          </w:p>
        </w:tc>
      </w:tr>
      <w:tr w:rsidR="00EE0F06" w14:paraId="1999E164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D83E" w14:textId="77777777" w:rsidR="00EE0F06" w:rsidRDefault="00EE0F06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6BBB" w14:textId="39A4EB3A" w:rsidR="00EE0F06" w:rsidRPr="00F8110D" w:rsidRDefault="00123B9B" w:rsidP="00393147">
            <w:pPr>
              <w:pStyle w:val="B2"/>
              <w:ind w:left="0" w:firstLine="0"/>
            </w:pPr>
            <w:r w:rsidRPr="00F8110D">
              <w:t xml:space="preserve">As for </w:t>
            </w:r>
            <w:r w:rsidR="0087045B" w:rsidRPr="00F8110D">
              <w:fldChar w:fldCharType="begin"/>
            </w:r>
            <w:r w:rsidR="0087045B" w:rsidRPr="00F8110D">
              <w:instrText xml:space="preserve"> REF _Ref173152282 \h </w:instrText>
            </w:r>
            <w:r w:rsidR="00F8110D">
              <w:instrText xml:space="preserve"> \* MERGEFORMAT </w:instrText>
            </w:r>
            <w:r w:rsidR="0087045B" w:rsidRPr="00F8110D">
              <w:fldChar w:fldCharType="separate"/>
            </w:r>
            <w:r w:rsidR="00810888">
              <w:rPr>
                <w:b/>
                <w:lang w:val="pt-BR"/>
              </w:rPr>
              <w:t>Change 2</w:t>
            </w:r>
            <w:r w:rsidR="0087045B" w:rsidRPr="00F8110D">
              <w:fldChar w:fldCharType="end"/>
            </w:r>
          </w:p>
        </w:tc>
      </w:tr>
      <w:tr w:rsidR="00EE0F06" w14:paraId="5A69CD09" w14:textId="77777777" w:rsidTr="00393147">
        <w:trPr>
          <w:trHeight w:val="59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7EE" w14:textId="77777777" w:rsidR="00EE0F06" w:rsidRDefault="00EE0F06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10CC" w14:textId="77777777" w:rsidR="00EE0F06" w:rsidRDefault="00304483" w:rsidP="00393147">
            <w:pPr>
              <w:pStyle w:val="CRCoverPage"/>
              <w:spacing w:after="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</w:t>
            </w:r>
            <w:r w:rsidR="00F52BB4">
              <w:rPr>
                <w:rFonts w:ascii="Times New Roman" w:hAnsi="Times New Roman"/>
              </w:rPr>
              <w:t>ed</w:t>
            </w:r>
            <w:r>
              <w:rPr>
                <w:rFonts w:ascii="Times New Roman" w:hAnsi="Times New Roman"/>
              </w:rPr>
              <w:t xml:space="preserve"> t</w:t>
            </w:r>
            <w:r w:rsidR="00F8110D">
              <w:rPr>
                <w:rFonts w:ascii="Times New Roman" w:hAnsi="Times New Roman"/>
              </w:rPr>
              <w:t xml:space="preserve">wo new PIXIS for MCX </w:t>
            </w:r>
            <w:proofErr w:type="spellStart"/>
            <w:r w:rsidR="00F8110D">
              <w:rPr>
                <w:rFonts w:ascii="Times New Roman" w:hAnsi="Times New Roman"/>
              </w:rPr>
              <w:t>secutirty</w:t>
            </w:r>
            <w:proofErr w:type="spellEnd"/>
            <w:r w:rsidR="00F8110D">
              <w:rPr>
                <w:rFonts w:ascii="Times New Roman" w:hAnsi="Times New Roman"/>
              </w:rPr>
              <w:t xml:space="preserve"> setting</w:t>
            </w:r>
          </w:p>
          <w:p w14:paraId="43D13FC5" w14:textId="7A4BE2C6" w:rsidR="003E454C" w:rsidRPr="002102B6" w:rsidRDefault="003E454C" w:rsidP="003E454C">
            <w:pPr>
              <w:pStyle w:val="CRCoverPage"/>
              <w:spacing w:after="0"/>
              <w:rPr>
                <w:rFonts w:ascii="Times New Roman" w:hAnsi="Times New Roman"/>
                <w:b/>
                <w:bCs/>
                <w:highlight w:val="yellow"/>
              </w:rPr>
            </w:pPr>
            <w:r w:rsidRPr="002102B6">
              <w:rPr>
                <w:rFonts w:ascii="Times New Roman" w:hAnsi="Times New Roman"/>
                <w:highlight w:val="yellow"/>
              </w:rPr>
              <w:t>NOTE –</w:t>
            </w:r>
            <w:r w:rsidR="00D67846">
              <w:rPr>
                <w:rFonts w:ascii="Times New Roman" w:hAnsi="Times New Roman"/>
                <w:highlight w:val="yellow"/>
              </w:rPr>
              <w:t xml:space="preserve"> </w:t>
            </w:r>
            <w:r w:rsidRPr="00EC1A4E">
              <w:rPr>
                <w:rFonts w:ascii="Times New Roman" w:hAnsi="Times New Roman"/>
                <w:b/>
                <w:bCs/>
                <w:highlight w:val="yellow"/>
              </w:rPr>
              <w:t>p</w:t>
            </w:r>
            <w:r w:rsidRPr="002102B6">
              <w:rPr>
                <w:rFonts w:ascii="Times New Roman" w:hAnsi="Times New Roman"/>
                <w:b/>
                <w:bCs/>
                <w:highlight w:val="yellow"/>
              </w:rPr>
              <w:t>rose</w:t>
            </w:r>
            <w:r>
              <w:rPr>
                <w:rFonts w:ascii="Times New Roman" w:hAnsi="Times New Roman"/>
                <w:b/>
                <w:bCs/>
                <w:highlight w:val="yellow"/>
              </w:rPr>
              <w:t xml:space="preserve"> </w:t>
            </w:r>
            <w:r w:rsidRPr="00E24FD4">
              <w:rPr>
                <w:rFonts w:ascii="Times New Roman" w:hAnsi="Times New Roman"/>
                <w:b/>
                <w:bCs/>
                <w:highlight w:val="yellow"/>
              </w:rPr>
              <w:t xml:space="preserve">on 36.579-5 </w:t>
            </w:r>
            <w:r w:rsidRPr="002102B6">
              <w:rPr>
                <w:rFonts w:ascii="Times New Roman" w:hAnsi="Times New Roman"/>
                <w:b/>
                <w:bCs/>
                <w:highlight w:val="yellow"/>
              </w:rPr>
              <w:t>needed</w:t>
            </w:r>
            <w:r>
              <w:rPr>
                <w:rFonts w:ascii="Times New Roman" w:hAnsi="Times New Roman"/>
                <w:b/>
                <w:bCs/>
                <w:highlight w:val="yellow"/>
              </w:rPr>
              <w:t xml:space="preserve"> </w:t>
            </w:r>
          </w:p>
          <w:p w14:paraId="28337DB2" w14:textId="16B2B1BD" w:rsidR="003E454C" w:rsidRPr="003E454C" w:rsidRDefault="003E454C" w:rsidP="00393147">
            <w:pPr>
              <w:pStyle w:val="CRCoverPage"/>
              <w:spacing w:after="0" w:line="259" w:lineRule="auto"/>
              <w:rPr>
                <w:rFonts w:ascii="Times New Roman" w:hAnsi="Times New Roman"/>
                <w:lang w:eastAsia="zh-CN"/>
              </w:rPr>
            </w:pPr>
          </w:p>
        </w:tc>
      </w:tr>
      <w:tr w:rsidR="00EE0F06" w14:paraId="638E93D8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B507" w14:textId="77777777" w:rsidR="00EE0F06" w:rsidRDefault="00EE0F06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9075" w14:textId="52F35909" w:rsidR="00EE0F06" w:rsidRPr="00EB22DA" w:rsidRDefault="00355AC4" w:rsidP="00393147">
            <w:pPr>
              <w:spacing w:after="0"/>
              <w:rPr>
                <w:color w:val="FF0000"/>
                <w:lang w:eastAsia="en-GB"/>
              </w:rPr>
            </w:pPr>
            <w:proofErr w:type="spellStart"/>
            <w:r>
              <w:rPr>
                <w:rStyle w:val="ui-provider"/>
              </w:rPr>
              <w:t>IMS_</w:t>
            </w:r>
            <w:r w:rsidRPr="00355AC4">
              <w:rPr>
                <w:rStyle w:val="ui-provider"/>
              </w:rPr>
              <w:t>CommonParameters</w:t>
            </w:r>
            <w:r w:rsidR="00C503C4" w:rsidRPr="00355AC4">
              <w:rPr>
                <w:lang w:eastAsia="en-GB"/>
              </w:rPr>
              <w:t>.TTCN</w:t>
            </w:r>
            <w:proofErr w:type="spellEnd"/>
          </w:p>
        </w:tc>
      </w:tr>
      <w:tr w:rsidR="00EE0F06" w14:paraId="237FF4F2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C046" w14:textId="77777777" w:rsidR="00EE0F06" w:rsidRDefault="00EE0F06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3278" w14:textId="77777777" w:rsidR="00EE0F06" w:rsidRDefault="00EE0F06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7EE4A919" w14:textId="77777777" w:rsidR="00EE0F06" w:rsidRDefault="00EE0F06" w:rsidP="00EE0F06">
      <w:pPr>
        <w:rPr>
          <w:lang w:val="en-US" w:eastAsia="zh-CN"/>
        </w:rPr>
      </w:pPr>
    </w:p>
    <w:p w14:paraId="1ADCAF2F" w14:textId="77777777" w:rsidR="00EE0F06" w:rsidRDefault="00EE0F06" w:rsidP="00EE0F0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PIXITs: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E0F06" w14:paraId="717F4EA2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C771" w14:textId="77777777" w:rsidR="00EE0F06" w:rsidRDefault="00EE0F06" w:rsidP="00393147">
            <w:pPr>
              <w:spacing w:after="0"/>
              <w:rPr>
                <w:rFonts w:eastAsia="SimSun"/>
              </w:rPr>
            </w:pPr>
          </w:p>
          <w:p w14:paraId="3580A0D1" w14:textId="0470F08A" w:rsidR="009F6E91" w:rsidRDefault="008A5271" w:rsidP="008A5271">
            <w:pPr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modulepar</w:t>
            </w:r>
            <w:proofErr w:type="spellEnd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IPsec_IntegrityAlgorithm_Type</w:t>
            </w:r>
            <w:proofErr w:type="spellEnd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px_MCX_IPSecAlgorithm</w:t>
            </w:r>
            <w:proofErr w:type="spellEnd"/>
            <w:r w:rsidR="00D161D4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:= hmac_sha_1_96; // @desc  Integrity Algorithm</w:t>
            </w:r>
          </w:p>
          <w:p w14:paraId="046BEDAA" w14:textId="01DAE27F" w:rsidR="009F6E91" w:rsidRDefault="009F6E91" w:rsidP="008A5271">
            <w:pPr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</w:t>
            </w:r>
            <w:r w:rsidR="008A5271" w:rsidRPr="008A5271">
              <w:rPr>
                <w:rFonts w:ascii="Courier New" w:eastAsia="SimSun" w:hAnsi="Courier New" w:cs="Courier New"/>
                <w:sz w:val="16"/>
                <w:szCs w:val="16"/>
              </w:rPr>
              <w:t>// Supported values:</w:t>
            </w:r>
          </w:p>
          <w:p w14:paraId="6AB39FBE" w14:textId="1CD25828" w:rsidR="009F6E91" w:rsidRDefault="009F6E91" w:rsidP="008A5271">
            <w:pPr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</w:t>
            </w:r>
            <w:r w:rsidR="008A5271"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 // hmac_md5_96,</w:t>
            </w:r>
          </w:p>
          <w:p w14:paraId="2F717C32" w14:textId="6508B717" w:rsidR="009F6E91" w:rsidRDefault="008A5271" w:rsidP="008A5271">
            <w:pPr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r w:rsidR="009F6E91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</w:t>
            </w: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// hmac_sha_1_96</w:t>
            </w:r>
          </w:p>
          <w:p w14:paraId="56F59855" w14:textId="5725166F" w:rsidR="009F6E91" w:rsidRDefault="009F6E91" w:rsidP="009F6E91">
            <w:pPr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</w:t>
            </w:r>
            <w:r w:rsidR="008A5271"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// Reference to </w:t>
            </w:r>
            <w:proofErr w:type="gramStart"/>
            <w:r w:rsidR="008A5271" w:rsidRPr="008A5271">
              <w:rPr>
                <w:rFonts w:ascii="Courier New" w:eastAsia="SimSun" w:hAnsi="Courier New" w:cs="Courier New"/>
                <w:sz w:val="16"/>
                <w:szCs w:val="16"/>
              </w:rPr>
              <w:t>other</w:t>
            </w:r>
            <w:proofErr w:type="gramEnd"/>
            <w:r w:rsidR="008A5271"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 Spec:</w:t>
            </w:r>
          </w:p>
          <w:p w14:paraId="26E1D4A4" w14:textId="2FB65924" w:rsidR="008A5271" w:rsidRPr="008A5271" w:rsidRDefault="008A5271" w:rsidP="008A5271">
            <w:pPr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  </w:t>
            </w:r>
          </w:p>
          <w:p w14:paraId="1393FB4B" w14:textId="250B777E" w:rsidR="008A5271" w:rsidRDefault="008A5271" w:rsidP="008A5271">
            <w:pPr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modulepar</w:t>
            </w:r>
            <w:proofErr w:type="spellEnd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IPsec_CipheringAlgorithm_Type</w:t>
            </w:r>
            <w:proofErr w:type="spellEnd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px_MCX_CiphAlgo_Def</w:t>
            </w:r>
            <w:proofErr w:type="spellEnd"/>
            <w:r w:rsidR="00D161D4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:= </w:t>
            </w:r>
            <w:proofErr w:type="spellStart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aes_cbc</w:t>
            </w:r>
            <w:proofErr w:type="spellEnd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; //</w:t>
            </w:r>
            <w:r w:rsidR="003315D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@desc  Ciphering</w:t>
            </w:r>
            <w:r w:rsidR="00B9195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Algorithm</w:t>
            </w:r>
          </w:p>
          <w:p w14:paraId="74C79729" w14:textId="77777777" w:rsidR="008A5271" w:rsidRDefault="008A5271" w:rsidP="008A5271">
            <w:pPr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</w:t>
            </w: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</w:t>
            </w: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// Supported values:</w:t>
            </w:r>
          </w:p>
          <w:p w14:paraId="0DE488B7" w14:textId="77777777" w:rsidR="008A5271" w:rsidRDefault="008A5271" w:rsidP="008A5271">
            <w:pPr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</w:t>
            </w: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// des_ede3_cbc</w:t>
            </w: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</w:p>
          <w:p w14:paraId="4334443F" w14:textId="77777777" w:rsidR="008A5271" w:rsidRDefault="008A5271" w:rsidP="008A5271">
            <w:pPr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</w:t>
            </w: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// </w:t>
            </w:r>
            <w:proofErr w:type="spellStart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aes_cbc</w:t>
            </w:r>
            <w:proofErr w:type="spellEnd"/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</w:p>
          <w:p w14:paraId="7BC51EEB" w14:textId="77777777" w:rsidR="008A5271" w:rsidRDefault="008A5271" w:rsidP="008A5271">
            <w:pPr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</w:t>
            </w: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// </w:t>
            </w:r>
            <w:proofErr w:type="spellStart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nociph</w:t>
            </w:r>
            <w:proofErr w:type="spellEnd"/>
          </w:p>
          <w:p w14:paraId="4BA0C3AB" w14:textId="7519293D" w:rsidR="00EE0F06" w:rsidRDefault="008A5271" w:rsidP="009F6E91">
            <w:pPr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</w:t>
            </w:r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// Reference to </w:t>
            </w:r>
            <w:proofErr w:type="gramStart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>other</w:t>
            </w:r>
            <w:proofErr w:type="gramEnd"/>
            <w:r w:rsidRPr="008A5271">
              <w:rPr>
                <w:rFonts w:ascii="Courier New" w:eastAsia="SimSun" w:hAnsi="Courier New" w:cs="Courier New"/>
                <w:sz w:val="16"/>
                <w:szCs w:val="16"/>
              </w:rPr>
              <w:t xml:space="preserve"> Spec: </w:t>
            </w:r>
          </w:p>
        </w:tc>
      </w:tr>
    </w:tbl>
    <w:p w14:paraId="0A76C594" w14:textId="77777777" w:rsidR="00403C53" w:rsidRDefault="00403C53" w:rsidP="00403C53">
      <w:pPr>
        <w:rPr>
          <w:noProof/>
        </w:rPr>
      </w:pPr>
    </w:p>
    <w:p w14:paraId="098667D4" w14:textId="79C5CBFE" w:rsidR="00403C53" w:rsidRDefault="00403C53" w:rsidP="00403C5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73335970"/>
      <w:bookmarkStart w:id="18" w:name="_Ref173168873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4</w:t>
      </w:r>
      <w:bookmarkEnd w:id="17"/>
      <w:r w:rsidR="006D4DFA">
        <w:rPr>
          <w:b/>
          <w:lang w:val="pt-BR"/>
        </w:rPr>
        <w:fldChar w:fldCharType="end"/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334F" w:rsidRPr="000440B2" w14:paraId="72CFBE18" w14:textId="77777777" w:rsidTr="00393147">
        <w:tc>
          <w:tcPr>
            <w:tcW w:w="1985" w:type="dxa"/>
          </w:tcPr>
          <w:p w14:paraId="56810BBB" w14:textId="77777777" w:rsidR="004F334F" w:rsidRPr="000440B2" w:rsidRDefault="004F334F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2FABF481" w14:textId="77777777" w:rsidR="004F334F" w:rsidRPr="000341D8" w:rsidRDefault="004F334F" w:rsidP="00393147">
            <w:pPr>
              <w:rPr>
                <w:color w:val="000000"/>
                <w:lang w:val="en-US" w:eastAsia="zh-CN"/>
              </w:rPr>
            </w:pPr>
            <w:proofErr w:type="spellStart"/>
            <w:r>
              <w:t>f_EUTRA_DelayForUserPlaneSignalling</w:t>
            </w:r>
            <w:proofErr w:type="spellEnd"/>
            <w:r>
              <w:t>()</w:t>
            </w:r>
          </w:p>
        </w:tc>
      </w:tr>
      <w:tr w:rsidR="004F334F" w:rsidRPr="000440B2" w14:paraId="003DB13B" w14:textId="77777777" w:rsidTr="00393147">
        <w:tc>
          <w:tcPr>
            <w:tcW w:w="1985" w:type="dxa"/>
          </w:tcPr>
          <w:p w14:paraId="26BC98A1" w14:textId="77777777" w:rsidR="004F334F" w:rsidRPr="000440B2" w:rsidRDefault="004F334F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C382059" w14:textId="77777777" w:rsidR="004F334F" w:rsidRPr="000341D8" w:rsidRDefault="004F334F" w:rsidP="00393147">
            <w:pPr>
              <w:rPr>
                <w:noProof/>
                <w:lang w:val="pt-BR"/>
              </w:rPr>
            </w:pPr>
            <w:r w:rsidRPr="008219AA">
              <w:rPr>
                <w:lang w:val="en-US" w:eastAsia="fr-FR"/>
              </w:rPr>
              <w:t xml:space="preserve">In the function </w:t>
            </w:r>
            <w:proofErr w:type="spellStart"/>
            <w:r w:rsidRPr="008219AA">
              <w:rPr>
                <w:lang w:val="en-US" w:eastAsia="fr-FR"/>
              </w:rPr>
              <w:t>f_MTC_MCX_CreateMapAndConnectPTCs_</w:t>
            </w:r>
            <w:proofErr w:type="gramStart"/>
            <w:r w:rsidRPr="008219AA">
              <w:rPr>
                <w:lang w:val="en-US" w:eastAsia="fr-FR"/>
              </w:rPr>
              <w:t>EUTRA</w:t>
            </w:r>
            <w:proofErr w:type="spellEnd"/>
            <w:r w:rsidRPr="008219AA">
              <w:rPr>
                <w:lang w:val="en-US" w:eastAsia="fr-FR"/>
              </w:rPr>
              <w:t>(</w:t>
            </w:r>
            <w:proofErr w:type="gramEnd"/>
            <w:r w:rsidRPr="008219AA">
              <w:rPr>
                <w:lang w:val="en-US" w:eastAsia="fr-FR"/>
              </w:rPr>
              <w:t xml:space="preserve">), the IMS PTC is connected to the IPCAN_EUTRA PTC on port IMS[tsc_Index_IMS2]. But the function </w:t>
            </w:r>
            <w:proofErr w:type="spellStart"/>
            <w:r w:rsidRPr="008219AA">
              <w:rPr>
                <w:lang w:val="en-US" w:eastAsia="fr-FR"/>
              </w:rPr>
              <w:t>f_EUTRA_</w:t>
            </w:r>
            <w:proofErr w:type="gramStart"/>
            <w:r w:rsidRPr="008219AA">
              <w:rPr>
                <w:lang w:val="en-US" w:eastAsia="fr-FR"/>
              </w:rPr>
              <w:t>DelayForUserPlaneSignalling</w:t>
            </w:r>
            <w:proofErr w:type="spellEnd"/>
            <w:r w:rsidRPr="008219AA">
              <w:rPr>
                <w:lang w:val="en-US" w:eastAsia="fr-FR"/>
              </w:rPr>
              <w:t>(</w:t>
            </w:r>
            <w:proofErr w:type="gramEnd"/>
            <w:r w:rsidRPr="008219AA">
              <w:rPr>
                <w:lang w:val="en-US" w:eastAsia="fr-FR"/>
              </w:rPr>
              <w:t xml:space="preserve">)will always </w:t>
            </w:r>
            <w:proofErr w:type="spellStart"/>
            <w:r w:rsidRPr="008219AA">
              <w:rPr>
                <w:lang w:val="en-US" w:eastAsia="fr-FR"/>
              </w:rPr>
              <w:t>synchronise</w:t>
            </w:r>
            <w:proofErr w:type="spellEnd"/>
            <w:r w:rsidRPr="008219AA">
              <w:rPr>
                <w:lang w:val="en-US" w:eastAsia="fr-FR"/>
              </w:rPr>
              <w:t xml:space="preserve"> on port IMS[tsc_Index_IMS1] to control IMS registration following IMS PDN establishment.</w:t>
            </w:r>
          </w:p>
        </w:tc>
      </w:tr>
      <w:tr w:rsidR="004F334F" w:rsidRPr="000440B2" w14:paraId="742B571A" w14:textId="77777777" w:rsidTr="00393147">
        <w:tc>
          <w:tcPr>
            <w:tcW w:w="1985" w:type="dxa"/>
          </w:tcPr>
          <w:p w14:paraId="59C4CF11" w14:textId="77777777" w:rsidR="004F334F" w:rsidRPr="000440B2" w:rsidRDefault="004F334F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6E48A693" w14:textId="77777777" w:rsidR="004F334F" w:rsidRPr="004F7F71" w:rsidRDefault="004F334F" w:rsidP="00393147">
            <w:pPr>
              <w:pStyle w:val="CRCoverPage"/>
              <w:spacing w:after="0"/>
              <w:rPr>
                <w:rFonts w:ascii="Times New Roman" w:hAnsi="Times New Roman"/>
                <w:lang w:val="en-US" w:eastAsia="fr-FR"/>
              </w:rPr>
            </w:pPr>
            <w:r w:rsidRPr="008219AA">
              <w:rPr>
                <w:rFonts w:ascii="Times New Roman" w:hAnsi="Times New Roman"/>
                <w:lang w:val="en-US" w:eastAsia="fr-FR"/>
              </w:rPr>
              <w:t xml:space="preserve">Add a parameter to this function indicating to use port </w:t>
            </w:r>
            <w:proofErr w:type="gramStart"/>
            <w:r w:rsidRPr="008219AA">
              <w:rPr>
                <w:rFonts w:ascii="Times New Roman" w:hAnsi="Times New Roman"/>
                <w:lang w:val="en-US" w:eastAsia="fr-FR"/>
              </w:rPr>
              <w:t>IMS[</w:t>
            </w:r>
            <w:proofErr w:type="gramEnd"/>
            <w:r w:rsidRPr="008219AA">
              <w:rPr>
                <w:rFonts w:ascii="Times New Roman" w:hAnsi="Times New Roman"/>
                <w:lang w:val="en-US" w:eastAsia="fr-FR"/>
              </w:rPr>
              <w:t>tsc_Index_IMS2] for IMS coordination in case of MCX configuration.</w:t>
            </w:r>
          </w:p>
        </w:tc>
      </w:tr>
      <w:tr w:rsidR="004F334F" w:rsidRPr="000440B2" w14:paraId="78E78D71" w14:textId="77777777" w:rsidTr="00393147">
        <w:tc>
          <w:tcPr>
            <w:tcW w:w="1985" w:type="dxa"/>
          </w:tcPr>
          <w:p w14:paraId="3DB96A78" w14:textId="77777777" w:rsidR="004F334F" w:rsidRPr="000440B2" w:rsidRDefault="004F334F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D365856" w14:textId="77777777" w:rsidR="004F334F" w:rsidRPr="00544B66" w:rsidRDefault="004F334F" w:rsidP="00393147">
            <w:pPr>
              <w:spacing w:after="0"/>
              <w:rPr>
                <w:lang w:val="en-US" w:eastAsia="fr-FR"/>
              </w:rPr>
            </w:pPr>
            <w:proofErr w:type="spellStart"/>
            <w:r w:rsidRPr="001D454E">
              <w:rPr>
                <w:rFonts w:cs="Arial"/>
              </w:rPr>
              <w:t>EUTRA_NASSteps.ttcn</w:t>
            </w:r>
            <w:proofErr w:type="spellEnd"/>
          </w:p>
        </w:tc>
      </w:tr>
      <w:tr w:rsidR="004F334F" w:rsidRPr="000440B2" w14:paraId="23CC519F" w14:textId="77777777" w:rsidTr="00393147">
        <w:tc>
          <w:tcPr>
            <w:tcW w:w="1985" w:type="dxa"/>
          </w:tcPr>
          <w:p w14:paraId="662A1CB6" w14:textId="77777777" w:rsidR="004F334F" w:rsidRPr="000440B2" w:rsidRDefault="004F334F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89C6B46" w14:textId="77777777" w:rsidR="004F334F" w:rsidRPr="000440B2" w:rsidRDefault="004F334F" w:rsidP="00393147"/>
        </w:tc>
      </w:tr>
    </w:tbl>
    <w:p w14:paraId="7063F788" w14:textId="77777777" w:rsidR="004F334F" w:rsidRDefault="004F334F" w:rsidP="004F334F">
      <w:pPr>
        <w:spacing w:after="0"/>
        <w:rPr>
          <w:b/>
          <w:lang w:eastAsia="en-GB"/>
        </w:rPr>
      </w:pPr>
    </w:p>
    <w:p w14:paraId="461C1424" w14:textId="77777777" w:rsidR="004F334F" w:rsidRPr="000440B2" w:rsidRDefault="004F334F" w:rsidP="004F334F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48F991EB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function f_EUTRA_DelayForUserPlaneSignalling(DelayForUserPlaneSignalling_Type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p_DelayForUserPlaneSignalling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waitForIMS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>)</w:t>
      </w:r>
      <w:r w:rsidRPr="00EC25C1">
        <w:rPr>
          <w:rFonts w:ascii="Courier New" w:eastAsia="SimSun" w:hAnsi="Courier New" w:cs="Courier New"/>
          <w:sz w:val="16"/>
          <w:szCs w:val="16"/>
        </w:rPr>
        <w:t xml:space="preserve"> runs on EUTRA_PTC</w:t>
      </w:r>
    </w:p>
    <w:p w14:paraId="295FD225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lastRenderedPageBreak/>
        <w:t xml:space="preserve">  { /* @sic R5s160133 - use of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f_IPCAN_DelayForUserPlaneSignalling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sic@ */</w:t>
      </w:r>
    </w:p>
    <w:p w14:paraId="5C0D8CE3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var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boolean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v_LoopbackIsActivated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;</w:t>
      </w:r>
    </w:p>
    <w:p w14:paraId="0EE2CA31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var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CoOrd_OtherRATState_Type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v_CoOrd_OtherRATState_Type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f_EUTRA_MobileInfo_GetCoOrd_OtherRATState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();</w:t>
      </w:r>
    </w:p>
    <w:p w14:paraId="2D737898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var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DelayForUserPlaneSignalling_Type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p_DelayForUserPlaneSignalling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;</w:t>
      </w:r>
    </w:p>
    <w:p w14:paraId="41E61AF0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</w:p>
    <w:p w14:paraId="33A43A1C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if (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p_DelayForUserPlaneSignalling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==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waitForIMS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) {</w:t>
      </w:r>
    </w:p>
    <w:p w14:paraId="3E56249B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if (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v_CoOrd_OtherRATState_Type.IMS_Registered_WithExtraPDP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) { // @sic R5s160740 sic@ send trigger to inform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IMS_DefaultHandler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that '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OtherIPCAN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' shall be used as coordination port during IMS registration</w:t>
      </w:r>
    </w:p>
    <w:p w14:paraId="09C71F62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 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f_IMS_IPCAN_SendCoOrdMsg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(IMS[tsc_Index_IMS1],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cms_IPCAN_IMS_IpcanInd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);</w:t>
      </w:r>
    </w:p>
    <w:p w14:paraId="370BBA9C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}</w:t>
      </w:r>
    </w:p>
    <w:p w14:paraId="5802BB80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v_LoopbackIsActivated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f_EUTRA_LoopbackIsActivated_Get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();  /* @sic R5-153971 sic@ */</w:t>
      </w:r>
    </w:p>
    <w:p w14:paraId="7BE00C9E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if (not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pc_IMS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or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v_LoopbackIsActivated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) {</w:t>
      </w:r>
    </w:p>
    <w:p w14:paraId="5D50F18C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 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dontWaitForIMS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;</w:t>
      </w:r>
    </w:p>
    <w:p w14:paraId="054F7449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 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f_IMS_IPCAN_SendCoOrdMsg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(</w:t>
      </w:r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>IMS[tsc_Index_IMS1],</w:t>
      </w:r>
      <w:r w:rsidRPr="00EC25C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cms_IPCAN_IMS_NoRegistration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);         // @sic R5-169150 sic@</w:t>
      </w:r>
    </w:p>
    <w:p w14:paraId="542CC1A0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}</w:t>
      </w:r>
    </w:p>
    <w:p w14:paraId="540CFE4D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}</w:t>
      </w:r>
    </w:p>
    <w:p w14:paraId="1184AE63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</w:p>
    <w:p w14:paraId="2A22BA59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f_IPCAN_DelayForUserPlaneSignalling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(</w:t>
      </w:r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>IMS[tsc_Index_IMS1],</w:t>
      </w:r>
      <w:r w:rsidRPr="00EC25C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); // @sic R5s160562 sic@</w:t>
      </w:r>
    </w:p>
    <w:p w14:paraId="5DC27DB9" w14:textId="78C266FA" w:rsidR="004F334F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} </w:t>
      </w:r>
    </w:p>
    <w:p w14:paraId="095E1513" w14:textId="77777777" w:rsidR="004F334F" w:rsidRPr="000440B2" w:rsidRDefault="004F334F" w:rsidP="004F334F"/>
    <w:p w14:paraId="795B3ED5" w14:textId="77777777" w:rsidR="004F334F" w:rsidRPr="000440B2" w:rsidRDefault="004F334F" w:rsidP="004F334F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23C05D33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function f_EUTRA_DelayForUserPlaneSignalling(DelayForUserPlaneSignalling_Type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p_DelayForUserPlaneSignalling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:= waitForIMS,</w:t>
      </w:r>
    </w:p>
    <w:p w14:paraId="25C436CF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                                                                                                           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>boolean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 xml:space="preserve">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>p_MCX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 xml:space="preserve"> := false)</w:t>
      </w:r>
      <w:r w:rsidRPr="00EC25C1">
        <w:rPr>
          <w:rFonts w:ascii="Courier New" w:eastAsia="SimSun" w:hAnsi="Courier New" w:cs="Courier New"/>
          <w:sz w:val="16"/>
          <w:szCs w:val="16"/>
        </w:rPr>
        <w:t xml:space="preserve"> runs on EUTRA_PTC //MCPTT-2024 TTCN CR Raised change 5</w:t>
      </w:r>
    </w:p>
    <w:p w14:paraId="73776F66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{ /* @sic R5s160133 - use of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f_IPCAN_DelayForUserPlaneSignalling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sic@ */</w:t>
      </w:r>
    </w:p>
    <w:p w14:paraId="47F991D8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var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boolean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v_LoopbackIsActivated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;</w:t>
      </w:r>
    </w:p>
    <w:p w14:paraId="4C5CD3A0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var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CoOrd_OtherRATState_Type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v_CoOrd_OtherRATState_Type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f_EUTRA_MobileInfo_GetCoOrd_OtherRATState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();</w:t>
      </w:r>
    </w:p>
    <w:p w14:paraId="202F77E5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var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DelayForUserPlaneSignalling_Type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p_DelayForUserPlaneSignalling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;</w:t>
      </w:r>
    </w:p>
    <w:p w14:paraId="58174CB4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</w:t>
      </w:r>
    </w:p>
    <w:p w14:paraId="10E67E4B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</w:t>
      </w:r>
      <w:r w:rsidRPr="0081205B">
        <w:rPr>
          <w:rFonts w:ascii="Courier New" w:eastAsia="SimSun" w:hAnsi="Courier New" w:cs="Courier New"/>
          <w:sz w:val="16"/>
          <w:szCs w:val="16"/>
          <w:highlight w:val="yellow"/>
        </w:rPr>
        <w:t xml:space="preserve">var IMS_IPCAN_CO_ORD_PORT </w:t>
      </w:r>
      <w:proofErr w:type="spellStart"/>
      <w:r w:rsidRPr="0081205B">
        <w:rPr>
          <w:rFonts w:ascii="Courier New" w:eastAsia="SimSun" w:hAnsi="Courier New" w:cs="Courier New"/>
          <w:sz w:val="16"/>
          <w:szCs w:val="16"/>
          <w:highlight w:val="yellow"/>
        </w:rPr>
        <w:t>v_Port</w:t>
      </w:r>
      <w:proofErr w:type="spellEnd"/>
      <w:r w:rsidRPr="0081205B">
        <w:rPr>
          <w:rFonts w:ascii="Courier New" w:eastAsia="SimSun" w:hAnsi="Courier New" w:cs="Courier New"/>
          <w:sz w:val="16"/>
          <w:szCs w:val="16"/>
          <w:highlight w:val="yellow"/>
        </w:rPr>
        <w:t xml:space="preserve"> := IMS[tsc_Index_IMS1];</w:t>
      </w:r>
      <w:r w:rsidRPr="00EC25C1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7587C21C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  <w:highlight w:val="yellow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</w:t>
      </w:r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>if (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>p_MCX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 xml:space="preserve">) </w:t>
      </w:r>
    </w:p>
    <w:p w14:paraId="742E9538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  <w:highlight w:val="yellow"/>
        </w:rPr>
      </w:pPr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 xml:space="preserve">    { </w:t>
      </w:r>
    </w:p>
    <w:p w14:paraId="3A1F78A9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  <w:highlight w:val="yellow"/>
        </w:rPr>
      </w:pPr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 xml:space="preserve">       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>v_Port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>:= IMS[tsc_Index_IMS2];</w:t>
      </w:r>
    </w:p>
    <w:p w14:paraId="6464B3D9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 xml:space="preserve">    }</w:t>
      </w:r>
    </w:p>
    <w:p w14:paraId="06547E7A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</w:p>
    <w:p w14:paraId="7284BE59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if (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p_DelayForUserPlaneSignalling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==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waitForIMS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) {</w:t>
      </w:r>
    </w:p>
    <w:p w14:paraId="698746BA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if (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v_CoOrd_OtherRATState_Type.IMS_Registered_WithExtraPDP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) { // @sic R5s160740 sic@ send trigger to inform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IMS_DefaultHandler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that '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OtherIPCAN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' shall be used as coordination port during IMS registration</w:t>
      </w:r>
    </w:p>
    <w:p w14:paraId="05B14B14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 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f_IMS_IPCAN_SendCoOrdMsg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(IMS[tsc_Index_IMS1],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cms_IPCAN_IMS_IpcanInd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);</w:t>
      </w:r>
    </w:p>
    <w:p w14:paraId="7D99FB41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}</w:t>
      </w:r>
    </w:p>
    <w:p w14:paraId="1748E746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v_LoopbackIsActivated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f_EUTRA_LoopbackIsActivated_Get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();  /* @sic R5-153971 sic@ */</w:t>
      </w:r>
    </w:p>
    <w:p w14:paraId="62DD293E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if (not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pc_IMS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or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v_LoopbackIsActivated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) {</w:t>
      </w:r>
    </w:p>
    <w:p w14:paraId="59840DEF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 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dontWaitForIMS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;</w:t>
      </w:r>
    </w:p>
    <w:p w14:paraId="3A175E92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 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f_IMS_IPCAN_SendCoOrdMsg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>v_Port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,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cms_IPCAN_IMS_NoRegistration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);         // @sic R5-169150 sic@</w:t>
      </w:r>
    </w:p>
    <w:p w14:paraId="2D93CB3A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  }</w:t>
      </w:r>
    </w:p>
    <w:p w14:paraId="19E82ECA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}</w:t>
      </w:r>
    </w:p>
    <w:p w14:paraId="7B57B021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</w:p>
    <w:p w14:paraId="6E0CDD65" w14:textId="77777777" w:rsidR="00EC25C1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f_IPCAN_DelayForUserPlaneSignalling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  <w:highlight w:val="yellow"/>
        </w:rPr>
        <w:t>v_Port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 xml:space="preserve">, </w:t>
      </w:r>
      <w:proofErr w:type="spellStart"/>
      <w:r w:rsidRPr="00EC25C1">
        <w:rPr>
          <w:rFonts w:ascii="Courier New" w:eastAsia="SimSun" w:hAnsi="Courier New" w:cs="Courier New"/>
          <w:sz w:val="16"/>
          <w:szCs w:val="16"/>
        </w:rPr>
        <w:t>v_DelayForUserPlaneSignalling</w:t>
      </w:r>
      <w:proofErr w:type="spellEnd"/>
      <w:r w:rsidRPr="00EC25C1">
        <w:rPr>
          <w:rFonts w:ascii="Courier New" w:eastAsia="SimSun" w:hAnsi="Courier New" w:cs="Courier New"/>
          <w:sz w:val="16"/>
          <w:szCs w:val="16"/>
        </w:rPr>
        <w:t>); // @sic R5s160562 sic@</w:t>
      </w:r>
    </w:p>
    <w:p w14:paraId="4B3DFE15" w14:textId="527C79C7" w:rsidR="004F334F" w:rsidRPr="00EC25C1" w:rsidRDefault="00EC25C1" w:rsidP="00EC25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C25C1">
        <w:rPr>
          <w:rFonts w:ascii="Courier New" w:eastAsia="SimSun" w:hAnsi="Courier New" w:cs="Courier New"/>
          <w:sz w:val="16"/>
          <w:szCs w:val="16"/>
        </w:rPr>
        <w:t xml:space="preserve">  }</w:t>
      </w:r>
    </w:p>
    <w:p w14:paraId="24493A15" w14:textId="77777777" w:rsidR="004F334F" w:rsidRPr="006F4061" w:rsidRDefault="004F334F" w:rsidP="004F33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2845F1ED" w14:textId="77777777" w:rsidR="004F334F" w:rsidRDefault="004F334F" w:rsidP="004F334F"/>
    <w:p w14:paraId="55B85AA0" w14:textId="25FB7251" w:rsidR="00403C53" w:rsidRDefault="00403C53" w:rsidP="00403C5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73335971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5</w:t>
      </w:r>
      <w:bookmarkEnd w:id="19"/>
      <w:r w:rsidR="006D4DFA">
        <w:rPr>
          <w:b/>
          <w:lang w:val="pt-BR"/>
        </w:rPr>
        <w:fldChar w:fldCharType="end"/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607E4" w:rsidRPr="000440B2" w14:paraId="7DD6257C" w14:textId="77777777" w:rsidTr="00393147">
        <w:tc>
          <w:tcPr>
            <w:tcW w:w="1985" w:type="dxa"/>
          </w:tcPr>
          <w:p w14:paraId="3AC7BDCA" w14:textId="77777777" w:rsidR="001607E4" w:rsidRPr="00C679BC" w:rsidRDefault="001607E4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C679BC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</w:tcPr>
          <w:p w14:paraId="1BC8B50B" w14:textId="3E111551" w:rsidR="001607E4" w:rsidRPr="00C679BC" w:rsidRDefault="00347892" w:rsidP="00393147">
            <w:pPr>
              <w:rPr>
                <w:lang w:eastAsia="zh-CN"/>
              </w:rPr>
            </w:pPr>
            <w:r w:rsidRPr="00C679BC">
              <w:t>JSON</w:t>
            </w:r>
            <w:r w:rsidR="00C97BED">
              <w:t xml:space="preserve"> related</w:t>
            </w:r>
            <w:r w:rsidRPr="00C679BC">
              <w:t xml:space="preserve"> </w:t>
            </w:r>
            <w:r w:rsidR="00EC02AA" w:rsidRPr="00C679BC">
              <w:t>type</w:t>
            </w:r>
            <w:r w:rsidR="00184F04">
              <w:t xml:space="preserve"> </w:t>
            </w:r>
            <w:r w:rsidR="00C16B29" w:rsidRPr="00C679BC">
              <w:rPr>
                <w:rFonts w:eastAsia="SimSun"/>
              </w:rPr>
              <w:t>declaration</w:t>
            </w:r>
          </w:p>
        </w:tc>
      </w:tr>
      <w:tr w:rsidR="001607E4" w:rsidRPr="000440B2" w14:paraId="729A35A3" w14:textId="77777777" w:rsidTr="00393147">
        <w:tc>
          <w:tcPr>
            <w:tcW w:w="1985" w:type="dxa"/>
          </w:tcPr>
          <w:p w14:paraId="1B68F29F" w14:textId="77777777" w:rsidR="001607E4" w:rsidRPr="00C679BC" w:rsidRDefault="001607E4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C679BC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43078E2" w14:textId="10F870DC" w:rsidR="001607E4" w:rsidRPr="00C679BC" w:rsidRDefault="001607E4" w:rsidP="00393147">
            <w:pPr>
              <w:rPr>
                <w:noProof/>
                <w:lang w:val="pt-BR"/>
              </w:rPr>
            </w:pPr>
            <w:r w:rsidRPr="00C679BC">
              <w:rPr>
                <w:noProof/>
                <w:lang w:val="pt-BR"/>
              </w:rPr>
              <w:t xml:space="preserve">Variant information needs to be added for JSON </w:t>
            </w:r>
            <w:r w:rsidR="007D3784" w:rsidRPr="00C679BC">
              <w:rPr>
                <w:noProof/>
                <w:lang w:val="pt-BR"/>
              </w:rPr>
              <w:t>typs, so that it may be handled properly by the compiler</w:t>
            </w:r>
          </w:p>
        </w:tc>
      </w:tr>
      <w:tr w:rsidR="001607E4" w:rsidRPr="000440B2" w14:paraId="4BA8FC02" w14:textId="77777777" w:rsidTr="00393147">
        <w:tc>
          <w:tcPr>
            <w:tcW w:w="1985" w:type="dxa"/>
          </w:tcPr>
          <w:p w14:paraId="2108AF9E" w14:textId="77777777" w:rsidR="001607E4" w:rsidRPr="00C679BC" w:rsidRDefault="001607E4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C679BC">
              <w:rPr>
                <w:rFonts w:ascii="Arial" w:hAnsi="Arial" w:cs="Arial"/>
                <w:b/>
                <w:lang w:eastAsia="en-GB"/>
              </w:rPr>
              <w:lastRenderedPageBreak/>
              <w:t>Summary of change</w:t>
            </w:r>
          </w:p>
        </w:tc>
        <w:tc>
          <w:tcPr>
            <w:tcW w:w="7513" w:type="dxa"/>
          </w:tcPr>
          <w:p w14:paraId="75B1A702" w14:textId="3A256188" w:rsidR="00341211" w:rsidRPr="00C679BC" w:rsidRDefault="00341211" w:rsidP="0034121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eastAsia="SimSun"/>
                <w:sz w:val="16"/>
                <w:szCs w:val="16"/>
              </w:rPr>
            </w:pPr>
            <w:r w:rsidRPr="00626544">
              <w:rPr>
                <w:rFonts w:ascii="Courier New" w:eastAsia="SimSun" w:hAnsi="Courier New" w:cs="Courier New"/>
                <w:sz w:val="16"/>
                <w:szCs w:val="16"/>
              </w:rPr>
              <w:t>with {variant "JSON:</w:t>
            </w:r>
            <w:r w:rsidR="00BF01AE" w:rsidRPr="00626544">
              <w:rPr>
                <w:rFonts w:ascii="Courier New" w:eastAsia="SimSun" w:hAnsi="Courier New" w:cs="Courier New"/>
                <w:sz w:val="16"/>
                <w:szCs w:val="16"/>
              </w:rPr>
              <w:t>????</w:t>
            </w:r>
            <w:r w:rsidRPr="00626544">
              <w:rPr>
                <w:rFonts w:ascii="Courier New" w:eastAsia="SimSun" w:hAnsi="Courier New" w:cs="Courier New"/>
                <w:sz w:val="16"/>
                <w:szCs w:val="16"/>
              </w:rPr>
              <w:t>" }</w:t>
            </w:r>
            <w:r w:rsidRPr="00C679BC">
              <w:rPr>
                <w:rFonts w:eastAsia="SimSun"/>
                <w:sz w:val="16"/>
                <w:szCs w:val="16"/>
              </w:rPr>
              <w:t xml:space="preserve"> </w:t>
            </w:r>
            <w:r w:rsidR="003020D1" w:rsidRPr="00C679BC">
              <w:rPr>
                <w:rFonts w:eastAsia="SimSun"/>
              </w:rPr>
              <w:t>is added in type declaration</w:t>
            </w:r>
          </w:p>
          <w:p w14:paraId="65460E8C" w14:textId="394DAC3F" w:rsidR="001607E4" w:rsidRPr="00C679BC" w:rsidRDefault="001607E4" w:rsidP="00393147">
            <w:pPr>
              <w:pStyle w:val="CRCoverPage"/>
              <w:spacing w:after="0"/>
              <w:rPr>
                <w:rFonts w:ascii="Times New Roman" w:hAnsi="Times New Roman"/>
                <w:lang w:val="en-US" w:eastAsia="fr-FR"/>
              </w:rPr>
            </w:pPr>
          </w:p>
        </w:tc>
      </w:tr>
      <w:tr w:rsidR="001607E4" w:rsidRPr="000440B2" w14:paraId="173B07F0" w14:textId="77777777" w:rsidTr="00393147">
        <w:tc>
          <w:tcPr>
            <w:tcW w:w="1985" w:type="dxa"/>
          </w:tcPr>
          <w:p w14:paraId="2CD8A8D4" w14:textId="77777777" w:rsidR="001607E4" w:rsidRPr="00C679BC" w:rsidRDefault="001607E4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C679BC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ED1872A" w14:textId="77777777" w:rsidR="001607E4" w:rsidRPr="00C679BC" w:rsidRDefault="001607E4" w:rsidP="00393147">
            <w:pPr>
              <w:spacing w:after="0"/>
              <w:rPr>
                <w:lang w:val="en-US" w:eastAsia="fr-FR"/>
              </w:rPr>
            </w:pPr>
            <w:proofErr w:type="spellStart"/>
            <w:r w:rsidRPr="00C679BC">
              <w:t>JSON.ttcn</w:t>
            </w:r>
            <w:proofErr w:type="spellEnd"/>
          </w:p>
        </w:tc>
      </w:tr>
      <w:tr w:rsidR="001607E4" w:rsidRPr="000440B2" w14:paraId="70BBC767" w14:textId="77777777" w:rsidTr="00393147">
        <w:tc>
          <w:tcPr>
            <w:tcW w:w="1985" w:type="dxa"/>
          </w:tcPr>
          <w:p w14:paraId="4EAC4612" w14:textId="77777777" w:rsidR="001607E4" w:rsidRPr="00C679BC" w:rsidRDefault="001607E4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C679BC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4209101C" w14:textId="153F764F" w:rsidR="001607E4" w:rsidRPr="000440B2" w:rsidRDefault="001607E4" w:rsidP="00393147"/>
        </w:tc>
      </w:tr>
    </w:tbl>
    <w:p w14:paraId="6EDDB453" w14:textId="77777777" w:rsidR="001607E4" w:rsidRDefault="001607E4" w:rsidP="001607E4">
      <w:pPr>
        <w:spacing w:after="0"/>
        <w:rPr>
          <w:b/>
          <w:lang w:eastAsia="en-GB"/>
        </w:rPr>
      </w:pPr>
    </w:p>
    <w:p w14:paraId="4A5BC25F" w14:textId="77777777" w:rsidR="001607E4" w:rsidRPr="000440B2" w:rsidRDefault="001607E4" w:rsidP="001607E4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3D0CBBFE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>//====================Types to define JSON Schemas =================================</w:t>
      </w:r>
    </w:p>
    <w:p w14:paraId="2C94D452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64A2077B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 JSON Number type (generic)</w:t>
      </w:r>
    </w:p>
    <w:p w14:paraId="3705F4A4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float Number (!-infinity</w:t>
      </w:r>
      <w:proofErr w:type="gramStart"/>
      <w:r w:rsidRPr="006A5819">
        <w:rPr>
          <w:rFonts w:ascii="Courier New" w:eastAsia="SimSun" w:hAnsi="Courier New" w:cs="Courier New"/>
          <w:sz w:val="16"/>
          <w:szCs w:val="16"/>
        </w:rPr>
        <w:t xml:space="preserve"> ..</w:t>
      </w:r>
      <w:proofErr w:type="gramEnd"/>
      <w:r w:rsidRPr="006A5819">
        <w:rPr>
          <w:rFonts w:ascii="Courier New" w:eastAsia="SimSun" w:hAnsi="Courier New" w:cs="Courier New"/>
          <w:sz w:val="16"/>
          <w:szCs w:val="16"/>
        </w:rPr>
        <w:t xml:space="preserve"> !infinity);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/*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7A871430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JSON:number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2B1E62C2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*/</w:t>
      </w:r>
    </w:p>
    <w:p w14:paraId="47BF86EA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19A7A211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 Integer type</w:t>
      </w:r>
    </w:p>
    <w:p w14:paraId="4F011E99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integer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Integer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(-infinity</w:t>
      </w:r>
      <w:proofErr w:type="gramStart"/>
      <w:r w:rsidRPr="006A5819">
        <w:rPr>
          <w:rFonts w:ascii="Courier New" w:eastAsia="SimSun" w:hAnsi="Courier New" w:cs="Courier New"/>
          <w:sz w:val="16"/>
          <w:szCs w:val="16"/>
        </w:rPr>
        <w:t xml:space="preserve"> ..</w:t>
      </w:r>
      <w:proofErr w:type="gramEnd"/>
      <w:r w:rsidRPr="006A5819">
        <w:rPr>
          <w:rFonts w:ascii="Courier New" w:eastAsia="SimSun" w:hAnsi="Courier New" w:cs="Courier New"/>
          <w:sz w:val="16"/>
          <w:szCs w:val="16"/>
        </w:rPr>
        <w:t xml:space="preserve"> infinity);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/*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78FFA4CD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JSON:integer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026248C8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*/</w:t>
      </w:r>
    </w:p>
    <w:p w14:paraId="0F8EE153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7766D743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 String type</w:t>
      </w:r>
    </w:p>
    <w:p w14:paraId="3F5D1954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universal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charstring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String;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/*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71A18C3F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JSON:string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5D8E39D5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*/</w:t>
      </w:r>
    </w:p>
    <w:p w14:paraId="344D7E6A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1BF780C7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011404B9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 Array type</w:t>
      </w:r>
    </w:p>
    <w:p w14:paraId="7805EA0C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of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JSON.Values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Array;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/*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15F0BB16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4F45E939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*/</w:t>
      </w:r>
    </w:p>
    <w:p w14:paraId="48110C51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51126CBF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 Subsidiary array types</w:t>
      </w:r>
    </w:p>
    <w:p w14:paraId="4AE2B5C0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of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JSON.String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StrArray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;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/*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766362D5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5DD38EA5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*/</w:t>
      </w:r>
    </w:p>
    <w:p w14:paraId="18144728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5CFA7CA2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of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JSON.Number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NumArray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;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/*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108C280C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6BE91BFD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*/</w:t>
      </w:r>
    </w:p>
    <w:p w14:paraId="68E3ABA0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013BF691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of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JSON.Integer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IntArray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;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/*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746EB931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56C3868F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*/</w:t>
      </w:r>
    </w:p>
    <w:p w14:paraId="260E07C6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034CF905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of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JSON.Bool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BoolArray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;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/*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3AF9F03C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21820937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*/</w:t>
      </w:r>
    </w:p>
    <w:p w14:paraId="14A83E2D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15660ADC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of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JSON.Object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ObjArray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;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/*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06BB4A7B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5A24F8C5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*/</w:t>
      </w:r>
    </w:p>
    <w:p w14:paraId="57687E39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5EBF36AF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 Object member</w:t>
      </w:r>
    </w:p>
    <w:p w14:paraId="68A1B994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ObjectMember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{</w:t>
      </w:r>
    </w:p>
    <w:p w14:paraId="1F595316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JSON.String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name,</w:t>
      </w:r>
    </w:p>
    <w:p w14:paraId="40D5312F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JSON.Values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value_</w:t>
      </w:r>
    </w:p>
    <w:p w14:paraId="4DCCA8C5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};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/*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3F737F75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JSON:objectMember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4CED88F0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*/</w:t>
      </w:r>
    </w:p>
    <w:p w14:paraId="4FAB4C6F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79A011B7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 Generic JSON object type</w:t>
      </w:r>
    </w:p>
    <w:p w14:paraId="0CD4A00E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Object {</w:t>
      </w:r>
    </w:p>
    <w:p w14:paraId="540CF541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record length (</w:t>
      </w:r>
      <w:proofErr w:type="gramStart"/>
      <w:r w:rsidRPr="006A5819">
        <w:rPr>
          <w:rFonts w:ascii="Courier New" w:eastAsia="SimSun" w:hAnsi="Courier New" w:cs="Courier New"/>
          <w:sz w:val="16"/>
          <w:szCs w:val="16"/>
        </w:rPr>
        <w:t>1..</w:t>
      </w:r>
      <w:proofErr w:type="gramEnd"/>
      <w:r w:rsidRPr="006A5819">
        <w:rPr>
          <w:rFonts w:ascii="Courier New" w:eastAsia="SimSun" w:hAnsi="Courier New" w:cs="Courier New"/>
          <w:sz w:val="16"/>
          <w:szCs w:val="16"/>
        </w:rPr>
        <w:t xml:space="preserve">infinity) of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JSON.ObjectMember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memberList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optional</w:t>
      </w:r>
    </w:p>
    <w:p w14:paraId="102992FC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};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/*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25F89541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JSON:object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4C82B1EF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*/</w:t>
      </w:r>
    </w:p>
    <w:p w14:paraId="4CF0F710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53430777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union Values {</w:t>
      </w:r>
    </w:p>
    <w:p w14:paraId="4D823439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JSON.String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str,</w:t>
      </w:r>
    </w:p>
    <w:p w14:paraId="171A604D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JSON.Number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num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,</w:t>
      </w:r>
    </w:p>
    <w:p w14:paraId="69ED2B88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JSON.Integer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int,</w:t>
      </w:r>
    </w:p>
    <w:p w14:paraId="4AABFE23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JSON.Object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object,</w:t>
      </w:r>
    </w:p>
    <w:p w14:paraId="4341569D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array,</w:t>
      </w:r>
    </w:p>
    <w:p w14:paraId="3CA48CF8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JSON.StrArray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strArray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,</w:t>
      </w:r>
    </w:p>
    <w:p w14:paraId="0FC0C7F6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JSON.NumArray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numArray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,</w:t>
      </w:r>
    </w:p>
    <w:p w14:paraId="71C3CEE1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JSON.IntArray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intArray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,</w:t>
      </w:r>
    </w:p>
    <w:p w14:paraId="7FE47583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lastRenderedPageBreak/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JSON.BoolArray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boolArray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,</w:t>
      </w:r>
    </w:p>
    <w:p w14:paraId="7A7D1274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JSON.ObjArray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objArray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,</w:t>
      </w:r>
    </w:p>
    <w:p w14:paraId="2B39F3B0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JSON.Bool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bool,</w:t>
      </w:r>
    </w:p>
    <w:p w14:paraId="6946710A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JSON.Null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null_</w:t>
      </w:r>
    </w:p>
    <w:p w14:paraId="4E6B7F1F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};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/*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0CF8B716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asValue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3C946CE8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*/</w:t>
      </w:r>
    </w:p>
    <w:p w14:paraId="2522D6AD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44926EE2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//JSON literals</w:t>
      </w:r>
    </w:p>
    <w:p w14:paraId="40B4AB3E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//When only the true and false literals are allowed</w:t>
      </w:r>
    </w:p>
    <w:p w14:paraId="6E1A4CE0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boolean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Bool;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/*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JSON:literal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" }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*/</w:t>
      </w:r>
    </w:p>
    <w:p w14:paraId="02042809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7480A214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//When only the null literal is allowed</w:t>
      </w:r>
    </w:p>
    <w:p w14:paraId="299BB29B" w14:textId="05D6DE0B" w:rsidR="001607E4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enumerated Null { null_ };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/*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JSON:literal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" } </w:t>
      </w:r>
      <w:r w:rsidRPr="00895812">
        <w:rPr>
          <w:rFonts w:ascii="Courier New" w:eastAsia="SimSun" w:hAnsi="Courier New" w:cs="Courier New"/>
          <w:sz w:val="16"/>
          <w:szCs w:val="16"/>
          <w:highlight w:val="yellow"/>
        </w:rPr>
        <w:t>*/</w:t>
      </w:r>
    </w:p>
    <w:p w14:paraId="5EF66534" w14:textId="77777777" w:rsidR="001607E4" w:rsidRPr="000440B2" w:rsidRDefault="001607E4" w:rsidP="001607E4"/>
    <w:p w14:paraId="2D956B29" w14:textId="77777777" w:rsidR="001607E4" w:rsidRPr="000440B2" w:rsidRDefault="001607E4" w:rsidP="001607E4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20681149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>//====================Types to define JSON Schemas =================================</w:t>
      </w:r>
    </w:p>
    <w:p w14:paraId="536BD018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6A1B19DC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 JSON Number type (generic) </w:t>
      </w:r>
    </w:p>
    <w:p w14:paraId="2CBBF167" w14:textId="39C02213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float Number (!-infinity</w:t>
      </w:r>
      <w:proofErr w:type="gramStart"/>
      <w:r w:rsidRPr="006A5819">
        <w:rPr>
          <w:rFonts w:ascii="Courier New" w:eastAsia="SimSun" w:hAnsi="Courier New" w:cs="Courier New"/>
          <w:sz w:val="16"/>
          <w:szCs w:val="16"/>
        </w:rPr>
        <w:t xml:space="preserve"> ..</w:t>
      </w:r>
      <w:proofErr w:type="gramEnd"/>
      <w:r w:rsidRPr="006A5819">
        <w:rPr>
          <w:rFonts w:ascii="Courier New" w:eastAsia="SimSun" w:hAnsi="Courier New" w:cs="Courier New"/>
          <w:sz w:val="16"/>
          <w:szCs w:val="16"/>
        </w:rPr>
        <w:t xml:space="preserve"> !infinity)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4128C626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JSON:number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54466F74" w14:textId="50B1240D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</w:p>
    <w:p w14:paraId="2D2E9234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6EAB9F4B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 Integer type</w:t>
      </w:r>
    </w:p>
    <w:p w14:paraId="490AE83F" w14:textId="2298CD49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integer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Integer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(-infinity</w:t>
      </w:r>
      <w:proofErr w:type="gramStart"/>
      <w:r w:rsidRPr="006A5819">
        <w:rPr>
          <w:rFonts w:ascii="Courier New" w:eastAsia="SimSun" w:hAnsi="Courier New" w:cs="Courier New"/>
          <w:sz w:val="16"/>
          <w:szCs w:val="16"/>
        </w:rPr>
        <w:t xml:space="preserve"> ..</w:t>
      </w:r>
      <w:proofErr w:type="gramEnd"/>
      <w:r w:rsidRPr="006A5819">
        <w:rPr>
          <w:rFonts w:ascii="Courier New" w:eastAsia="SimSun" w:hAnsi="Courier New" w:cs="Courier New"/>
          <w:sz w:val="16"/>
          <w:szCs w:val="16"/>
        </w:rPr>
        <w:t xml:space="preserve"> infinity)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427C9739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JSON:integer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40C2337C" w14:textId="6401F524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</w:p>
    <w:p w14:paraId="753DE45A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626E3566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 String type</w:t>
      </w:r>
    </w:p>
    <w:p w14:paraId="390368B1" w14:textId="69018572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universal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charstring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String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52D41196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JSON:string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2CB385AE" w14:textId="35C10D88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</w:p>
    <w:p w14:paraId="7E1C240C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189FD746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47125618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 Array type</w:t>
      </w:r>
    </w:p>
    <w:p w14:paraId="257DC35E" w14:textId="52D1E9A9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of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JSON.Values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Array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64BCAF29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359892B5" w14:textId="7CB8B3F6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</w:p>
    <w:p w14:paraId="3941094A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0F0E2611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 Subsidiary array types</w:t>
      </w:r>
    </w:p>
    <w:p w14:paraId="2CD706E9" w14:textId="384811A6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of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JSON.String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StrArray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5030DCFA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7D9A55D5" w14:textId="26A1DB50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</w:p>
    <w:p w14:paraId="24DBC59D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1E38EDFB" w14:textId="5805AB65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of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JSON.Number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NumArray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090E76C7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0AEF5370" w14:textId="7F87FDFE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</w:p>
    <w:p w14:paraId="1A60AA6F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09772764" w14:textId="5BB74DC6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of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JSON.Integer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IntArray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3B2ECA3F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0D119F18" w14:textId="13ABF6E8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</w:p>
    <w:p w14:paraId="781104C7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3FF134D0" w14:textId="761EF761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of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JSON.Bool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BoolArray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2383E668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162AEB44" w14:textId="6EE5CBCC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</w:p>
    <w:p w14:paraId="07904E1F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4611BA80" w14:textId="1D7477F3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of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JSON.Object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ObjArray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312CA607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18EA391B" w14:textId="2F6A3572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</w:p>
    <w:p w14:paraId="6C9D7D20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70D616EE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 Object member</w:t>
      </w:r>
    </w:p>
    <w:p w14:paraId="603A8E49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ObjectMember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{</w:t>
      </w:r>
    </w:p>
    <w:p w14:paraId="41718107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JSON.String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name,</w:t>
      </w:r>
    </w:p>
    <w:p w14:paraId="3A6FC2B5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JSON.Values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value_</w:t>
      </w:r>
    </w:p>
    <w:p w14:paraId="6C8D796F" w14:textId="14B17254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0A7895CF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JSON:objectMember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4F17CAB0" w14:textId="02C7981C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</w:p>
    <w:p w14:paraId="5EC7AD62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2D537493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 Generic JSON object type</w:t>
      </w:r>
    </w:p>
    <w:p w14:paraId="75ABFB6C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record Object {</w:t>
      </w:r>
    </w:p>
    <w:p w14:paraId="61D95E23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record length (</w:t>
      </w:r>
      <w:proofErr w:type="gramStart"/>
      <w:r w:rsidRPr="006A5819">
        <w:rPr>
          <w:rFonts w:ascii="Courier New" w:eastAsia="SimSun" w:hAnsi="Courier New" w:cs="Courier New"/>
          <w:sz w:val="16"/>
          <w:szCs w:val="16"/>
        </w:rPr>
        <w:t>1..</w:t>
      </w:r>
      <w:proofErr w:type="gramEnd"/>
      <w:r w:rsidRPr="006A5819">
        <w:rPr>
          <w:rFonts w:ascii="Courier New" w:eastAsia="SimSun" w:hAnsi="Courier New" w:cs="Courier New"/>
          <w:sz w:val="16"/>
          <w:szCs w:val="16"/>
        </w:rPr>
        <w:t xml:space="preserve">infinity) of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JSON.ObjectMember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memberList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optional</w:t>
      </w:r>
    </w:p>
    <w:p w14:paraId="6AFD40F3" w14:textId="630488B0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10B19B1F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JSON:object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0898BD05" w14:textId="59B1C2A5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</w:p>
    <w:p w14:paraId="66982A9A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</w:t>
      </w:r>
    </w:p>
    <w:p w14:paraId="76A74237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union Values {</w:t>
      </w:r>
    </w:p>
    <w:p w14:paraId="09A423E1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lastRenderedPageBreak/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JSON.String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str,</w:t>
      </w:r>
    </w:p>
    <w:p w14:paraId="790137CA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JSON.Number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num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,</w:t>
      </w:r>
    </w:p>
    <w:p w14:paraId="3EC64468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JSON.Integer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int,</w:t>
      </w:r>
    </w:p>
    <w:p w14:paraId="573B25B8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JSON.Object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object,</w:t>
      </w:r>
    </w:p>
    <w:p w14:paraId="1322D8D1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array,</w:t>
      </w:r>
    </w:p>
    <w:p w14:paraId="3AE47CA7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JSON.StrArray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strArray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,</w:t>
      </w:r>
    </w:p>
    <w:p w14:paraId="6A8EEB61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JSON.NumArray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numArray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,</w:t>
      </w:r>
    </w:p>
    <w:p w14:paraId="07E8EAD8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JSON.IntArray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intArray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,</w:t>
      </w:r>
    </w:p>
    <w:p w14:paraId="0D860496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JSON.BoolArray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boolArray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,</w:t>
      </w:r>
    </w:p>
    <w:p w14:paraId="696AB718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JSON.ObjArray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objArray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,</w:t>
      </w:r>
    </w:p>
    <w:p w14:paraId="3DFF144C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JSON.Bool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bool,</w:t>
      </w:r>
    </w:p>
    <w:p w14:paraId="7DBA75C2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JSON.Null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null_</w:t>
      </w:r>
    </w:p>
    <w:p w14:paraId="75447E9F" w14:textId="74A4C9D9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</w:t>
      </w:r>
    </w:p>
    <w:p w14:paraId="5FBA905F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asValue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>"</w:t>
      </w:r>
    </w:p>
    <w:p w14:paraId="13417B09" w14:textId="701C7899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 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</w:p>
    <w:p w14:paraId="5219B8AC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3FCE855C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//JSON literals</w:t>
      </w:r>
    </w:p>
    <w:p w14:paraId="70DF0352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//When only the true and false literals are allowed</w:t>
      </w:r>
    </w:p>
    <w:p w14:paraId="368F4605" w14:textId="30FF817F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boolean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 Bool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JSON:literal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"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</w:p>
    <w:p w14:paraId="317DF094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</w:t>
      </w:r>
    </w:p>
    <w:p w14:paraId="47833189" w14:textId="77777777" w:rsidR="006A5819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//When only the null literal is allowed</w:t>
      </w:r>
    </w:p>
    <w:p w14:paraId="2E9EBA6D" w14:textId="134E356F" w:rsidR="001607E4" w:rsidRPr="006A5819" w:rsidRDefault="006A5819" w:rsidP="006A58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6A5819">
        <w:rPr>
          <w:rFonts w:ascii="Courier New" w:eastAsia="SimSun" w:hAnsi="Courier New" w:cs="Courier New"/>
          <w:sz w:val="16"/>
          <w:szCs w:val="16"/>
        </w:rPr>
        <w:t xml:space="preserve">  type enumerated Null { null_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  <w:r w:rsidRPr="006A5819">
        <w:rPr>
          <w:rFonts w:ascii="Courier New" w:eastAsia="SimSun" w:hAnsi="Courier New" w:cs="Courier New"/>
          <w:sz w:val="16"/>
          <w:szCs w:val="16"/>
        </w:rPr>
        <w:t xml:space="preserve"> with { variant "</w:t>
      </w:r>
      <w:proofErr w:type="spellStart"/>
      <w:r w:rsidRPr="006A5819">
        <w:rPr>
          <w:rFonts w:ascii="Courier New" w:eastAsia="SimSun" w:hAnsi="Courier New" w:cs="Courier New"/>
          <w:sz w:val="16"/>
          <w:szCs w:val="16"/>
        </w:rPr>
        <w:t>JSON:literal</w:t>
      </w:r>
      <w:proofErr w:type="spellEnd"/>
      <w:r w:rsidRPr="006A5819">
        <w:rPr>
          <w:rFonts w:ascii="Courier New" w:eastAsia="SimSun" w:hAnsi="Courier New" w:cs="Courier New"/>
          <w:sz w:val="16"/>
          <w:szCs w:val="16"/>
        </w:rPr>
        <w:t xml:space="preserve">" } </w:t>
      </w:r>
      <w:r w:rsidR="00895812" w:rsidRPr="00895812">
        <w:rPr>
          <w:rFonts w:ascii="Courier New" w:eastAsia="SimSun" w:hAnsi="Courier New" w:cs="Courier New"/>
          <w:sz w:val="16"/>
          <w:szCs w:val="16"/>
          <w:highlight w:val="yellow"/>
        </w:rPr>
        <w:t>/**/</w:t>
      </w:r>
    </w:p>
    <w:p w14:paraId="7F56EC67" w14:textId="77777777" w:rsidR="00403C53" w:rsidRDefault="00403C53" w:rsidP="00403C53">
      <w:pPr>
        <w:rPr>
          <w:noProof/>
        </w:rPr>
      </w:pPr>
    </w:p>
    <w:p w14:paraId="44B83AD5" w14:textId="272DC87B" w:rsidR="00403C53" w:rsidRDefault="00403C53" w:rsidP="00403C5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73335972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6</w:t>
      </w:r>
      <w:bookmarkEnd w:id="20"/>
      <w:r w:rsidR="006D4DFA">
        <w:rPr>
          <w:b/>
          <w:lang w:val="pt-BR"/>
        </w:rPr>
        <w:fldChar w:fldCharType="end"/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F3719" w14:paraId="325E0EF0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3DB7" w14:textId="77777777" w:rsidR="003F3719" w:rsidRPr="00C8112A" w:rsidRDefault="003F3719" w:rsidP="00C8112A">
            <w:pPr>
              <w:spacing w:before="40" w:after="40"/>
              <w:rPr>
                <w:rFonts w:ascii="Arial" w:hAnsi="Arial" w:cs="Arial"/>
                <w:b/>
              </w:rPr>
            </w:pPr>
            <w:r w:rsidRPr="00C8112A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376C" w14:textId="5F8FDBC3" w:rsidR="003F3719" w:rsidRPr="00B65B1E" w:rsidRDefault="00B13F44" w:rsidP="003931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679BC">
              <w:t>JSON</w:t>
            </w:r>
            <w:r>
              <w:t xml:space="preserve"> related</w:t>
            </w:r>
            <w:r w:rsidRPr="00C679BC">
              <w:t xml:space="preserve"> type</w:t>
            </w:r>
            <w:r>
              <w:t xml:space="preserve"> </w:t>
            </w:r>
            <w:r w:rsidRPr="00C679BC">
              <w:rPr>
                <w:rFonts w:eastAsia="SimSun"/>
              </w:rPr>
              <w:t>declaration</w:t>
            </w:r>
          </w:p>
        </w:tc>
      </w:tr>
      <w:tr w:rsidR="003F3719" w14:paraId="6314955F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EBD2" w14:textId="77777777" w:rsidR="003F3719" w:rsidRDefault="003F3719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C0F1" w14:textId="55D697BA" w:rsidR="003F3719" w:rsidRPr="008D31B6" w:rsidRDefault="003F3719" w:rsidP="00393147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8C4982">
              <w:rPr>
                <w:noProof/>
                <w:lang w:val="pt-BR"/>
              </w:rPr>
              <w:t xml:space="preserve">Variant information needs to be added for JSON </w:t>
            </w:r>
            <w:r>
              <w:rPr>
                <w:noProof/>
                <w:lang w:val="pt-BR"/>
              </w:rPr>
              <w:t>typs, so that it may be handled properly by the compiler</w:t>
            </w:r>
          </w:p>
        </w:tc>
      </w:tr>
      <w:tr w:rsidR="003F3719" w14:paraId="72F0B47F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43B7" w14:textId="77777777" w:rsidR="003F3719" w:rsidRDefault="003F3719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216A" w14:textId="34C7E36B" w:rsidR="00BF01AE" w:rsidRPr="006A5819" w:rsidRDefault="00BF01AE" w:rsidP="00BF01AE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6A5819">
              <w:rPr>
                <w:rFonts w:ascii="Courier New" w:eastAsia="SimSun" w:hAnsi="Courier New" w:cs="Courier New"/>
                <w:sz w:val="16"/>
                <w:szCs w:val="16"/>
              </w:rPr>
              <w:t>with {variant "JSON:</w:t>
            </w:r>
            <w:r>
              <w:rPr>
                <w:rFonts w:ascii="Courier New" w:eastAsia="SimSun" w:hAnsi="Courier New" w:cs="Courier New"/>
                <w:sz w:val="16"/>
                <w:szCs w:val="16"/>
              </w:rPr>
              <w:t>????</w:t>
            </w:r>
            <w:r w:rsidRPr="006A5819">
              <w:rPr>
                <w:rFonts w:ascii="Courier New" w:eastAsia="SimSun" w:hAnsi="Courier New" w:cs="Courier New"/>
                <w:sz w:val="16"/>
                <w:szCs w:val="16"/>
              </w:rPr>
              <w:t>"</w:t>
            </w: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} </w:t>
            </w:r>
            <w:r w:rsidRPr="00341211">
              <w:rPr>
                <w:rFonts w:eastAsia="SimSun"/>
              </w:rPr>
              <w:t xml:space="preserve">is added </w:t>
            </w:r>
            <w:r>
              <w:rPr>
                <w:rFonts w:eastAsia="SimSun"/>
              </w:rPr>
              <w:t xml:space="preserve">in type </w:t>
            </w:r>
            <w:r w:rsidR="003020D1" w:rsidRPr="003020D1">
              <w:rPr>
                <w:rFonts w:eastAsia="SimSun"/>
              </w:rPr>
              <w:t>declaration</w:t>
            </w:r>
          </w:p>
          <w:p w14:paraId="23399408" w14:textId="79CDBE9A" w:rsidR="003F3719" w:rsidRPr="00BF01AE" w:rsidRDefault="003F3719" w:rsidP="00393147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</w:tc>
      </w:tr>
      <w:tr w:rsidR="003F3719" w14:paraId="5E044AC2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1D1" w14:textId="77777777" w:rsidR="003F3719" w:rsidRDefault="003F3719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8521" w14:textId="77777777" w:rsidR="003F3719" w:rsidRPr="00C13762" w:rsidRDefault="003F3719" w:rsidP="00393147">
            <w:pPr>
              <w:spacing w:after="0"/>
              <w:rPr>
                <w:noProof/>
                <w:lang w:val="pt-BR"/>
              </w:rPr>
            </w:pPr>
            <w:r w:rsidRPr="00C13762">
              <w:rPr>
                <w:noProof/>
                <w:lang w:val="pt-BR"/>
              </w:rPr>
              <w:t>MCX_JSON_Objects.ttcn</w:t>
            </w:r>
          </w:p>
        </w:tc>
      </w:tr>
      <w:tr w:rsidR="003F3719" w14:paraId="7B3F7809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D369" w14:textId="77777777" w:rsidR="003F3719" w:rsidRDefault="003F3719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424D" w14:textId="77777777" w:rsidR="003F3719" w:rsidRDefault="003F3719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4CECD8F8" w14:textId="77777777" w:rsidR="003F3719" w:rsidRDefault="003F3719" w:rsidP="003F3719">
      <w:pPr>
        <w:spacing w:after="0"/>
        <w:rPr>
          <w:b/>
          <w:lang w:eastAsia="en-GB"/>
        </w:rPr>
      </w:pPr>
    </w:p>
    <w:p w14:paraId="354C8AEB" w14:textId="77777777" w:rsidR="003F3719" w:rsidRPr="000440B2" w:rsidRDefault="003F3719" w:rsidP="003F3719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4161A3D7" w14:textId="77777777" w:rsidR="00EF69C6" w:rsidRPr="00EF69C6" w:rsidRDefault="00EF69C6" w:rsidP="00EF69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F69C6">
        <w:rPr>
          <w:rFonts w:ascii="Courier New" w:eastAsia="SimSun" w:hAnsi="Courier New" w:cs="Courier New"/>
          <w:sz w:val="16"/>
          <w:szCs w:val="16"/>
        </w:rPr>
        <w:t xml:space="preserve">  group 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</w:rPr>
        <w:t>JSON_AliasDefinitions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</w:rPr>
        <w:t xml:space="preserve"> {</w:t>
      </w:r>
    </w:p>
    <w:p w14:paraId="59D754C8" w14:textId="77777777" w:rsidR="00EF69C6" w:rsidRPr="00EF69C6" w:rsidRDefault="00EF69C6" w:rsidP="00EF69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F69C6">
        <w:rPr>
          <w:rFonts w:ascii="Courier New" w:eastAsia="SimSun" w:hAnsi="Courier New" w:cs="Courier New"/>
          <w:sz w:val="16"/>
          <w:szCs w:val="16"/>
        </w:rPr>
        <w:t xml:space="preserve">  </w:t>
      </w:r>
    </w:p>
    <w:p w14:paraId="34DC6927" w14:textId="77777777" w:rsidR="00EF69C6" w:rsidRPr="00EF69C6" w:rsidRDefault="00EF69C6" w:rsidP="00EF69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F69C6">
        <w:rPr>
          <w:rFonts w:ascii="Courier New" w:eastAsia="SimSun" w:hAnsi="Courier New" w:cs="Courier New"/>
          <w:sz w:val="16"/>
          <w:szCs w:val="16"/>
        </w:rPr>
        <w:t xml:space="preserve">  type 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</w:rPr>
        <w:t>JSON.ObjectMember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</w:rPr>
        <w:t>JSON_ObjectMember_Type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</w:rPr>
        <w:t>;                /* @status    APPROVED (MCX) */</w:t>
      </w:r>
    </w:p>
    <w:p w14:paraId="06BAD79C" w14:textId="77777777" w:rsidR="00EF69C6" w:rsidRPr="00EF69C6" w:rsidRDefault="00EF69C6" w:rsidP="00EF69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F69C6">
        <w:rPr>
          <w:rFonts w:ascii="Courier New" w:eastAsia="SimSun" w:hAnsi="Courier New" w:cs="Courier New"/>
          <w:sz w:val="16"/>
          <w:szCs w:val="16"/>
        </w:rPr>
        <w:t xml:space="preserve">  type 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</w:rPr>
        <w:t>JSON.Object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</w:rPr>
        <w:t>JSON_Object_Type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</w:rPr>
        <w:t>;                            /* @status    APPROVED (MCX) */</w:t>
      </w:r>
    </w:p>
    <w:p w14:paraId="48EE385D" w14:textId="77777777" w:rsidR="00EF69C6" w:rsidRPr="00EF69C6" w:rsidRDefault="00EF69C6" w:rsidP="00EF69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F69C6">
        <w:rPr>
          <w:rFonts w:ascii="Courier New" w:eastAsia="SimSun" w:hAnsi="Courier New" w:cs="Courier New"/>
          <w:sz w:val="16"/>
          <w:szCs w:val="16"/>
        </w:rPr>
        <w:t xml:space="preserve">  type 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</w:rPr>
        <w:t>JSON.Object.memberList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</w:rPr>
        <w:t>JSON_Object_MemberList_Type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</w:rPr>
        <w:t>;      /* @status    APPROVED (MCX) */</w:t>
      </w:r>
    </w:p>
    <w:p w14:paraId="75F52691" w14:textId="77777777" w:rsidR="00EF69C6" w:rsidRPr="00EF69C6" w:rsidRDefault="00EF69C6" w:rsidP="00EF69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</w:p>
    <w:p w14:paraId="2256C4F3" w14:textId="3B1AD5F5" w:rsidR="003F3719" w:rsidRPr="00EF69C6" w:rsidRDefault="00EF69C6" w:rsidP="00EF69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F69C6">
        <w:rPr>
          <w:rFonts w:ascii="Courier New" w:eastAsia="SimSun" w:hAnsi="Courier New" w:cs="Courier New"/>
          <w:sz w:val="16"/>
          <w:szCs w:val="16"/>
        </w:rPr>
        <w:t xml:space="preserve">  } with { encode "JSON" } </w:t>
      </w:r>
    </w:p>
    <w:p w14:paraId="75CE696D" w14:textId="77777777" w:rsidR="003F3719" w:rsidRPr="000440B2" w:rsidRDefault="003F3719" w:rsidP="003F3719"/>
    <w:p w14:paraId="0AAF81EC" w14:textId="77777777" w:rsidR="003F3719" w:rsidRPr="000440B2" w:rsidRDefault="003F3719" w:rsidP="003F3719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78286991" w14:textId="77777777" w:rsidR="00EF69C6" w:rsidRPr="00EF69C6" w:rsidRDefault="00EF69C6" w:rsidP="00EF69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F69C6">
        <w:rPr>
          <w:rFonts w:ascii="Courier New" w:eastAsia="SimSun" w:hAnsi="Courier New" w:cs="Courier New"/>
          <w:sz w:val="16"/>
          <w:szCs w:val="16"/>
        </w:rPr>
        <w:t xml:space="preserve">  group 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</w:rPr>
        <w:t>JSON_AliasDefinitions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</w:rPr>
        <w:t xml:space="preserve"> {</w:t>
      </w:r>
    </w:p>
    <w:p w14:paraId="4166E4AC" w14:textId="77777777" w:rsidR="00EF69C6" w:rsidRPr="00EF69C6" w:rsidRDefault="00EF69C6" w:rsidP="00EF69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F69C6">
        <w:rPr>
          <w:rFonts w:ascii="Courier New" w:eastAsia="SimSun" w:hAnsi="Courier New" w:cs="Courier New"/>
          <w:sz w:val="16"/>
          <w:szCs w:val="16"/>
        </w:rPr>
        <w:t xml:space="preserve">  </w:t>
      </w:r>
    </w:p>
    <w:p w14:paraId="235F8436" w14:textId="77777777" w:rsidR="00EF69C6" w:rsidRPr="00EF69C6" w:rsidRDefault="00EF69C6" w:rsidP="00EF69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F69C6">
        <w:rPr>
          <w:rFonts w:ascii="Courier New" w:eastAsia="SimSun" w:hAnsi="Courier New" w:cs="Courier New"/>
          <w:sz w:val="16"/>
          <w:szCs w:val="16"/>
        </w:rPr>
        <w:t xml:space="preserve">  type 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</w:rPr>
        <w:t>JSON.ObjectMember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</w:rPr>
        <w:t>JSON_ObjectMember_Type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</w:rPr>
        <w:t xml:space="preserve"> </w:t>
      </w:r>
      <w:r w:rsidRPr="00EF69C6">
        <w:rPr>
          <w:rFonts w:ascii="Courier New" w:eastAsia="SimSun" w:hAnsi="Courier New" w:cs="Courier New"/>
          <w:sz w:val="16"/>
          <w:szCs w:val="16"/>
          <w:highlight w:val="yellow"/>
        </w:rPr>
        <w:t>with {variant "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  <w:highlight w:val="yellow"/>
        </w:rPr>
        <w:t>JSON:objectMember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  <w:highlight w:val="yellow"/>
        </w:rPr>
        <w:t>"}</w:t>
      </w:r>
      <w:r w:rsidRPr="00EF69C6">
        <w:rPr>
          <w:rFonts w:ascii="Courier New" w:eastAsia="SimSun" w:hAnsi="Courier New" w:cs="Courier New"/>
          <w:sz w:val="16"/>
          <w:szCs w:val="16"/>
        </w:rPr>
        <w:t>;                /* @status    APPROVED (MCX) */</w:t>
      </w:r>
    </w:p>
    <w:p w14:paraId="225FCA69" w14:textId="77777777" w:rsidR="00EF69C6" w:rsidRPr="00EF69C6" w:rsidRDefault="00EF69C6" w:rsidP="00EF69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F69C6">
        <w:rPr>
          <w:rFonts w:ascii="Courier New" w:eastAsia="SimSun" w:hAnsi="Courier New" w:cs="Courier New"/>
          <w:sz w:val="16"/>
          <w:szCs w:val="16"/>
        </w:rPr>
        <w:t xml:space="preserve">  type 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</w:rPr>
        <w:t>JSON.Object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</w:rPr>
        <w:t>JSON_Object_Type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</w:rPr>
        <w:t xml:space="preserve"> </w:t>
      </w:r>
      <w:r w:rsidRPr="00EF69C6">
        <w:rPr>
          <w:rFonts w:ascii="Courier New" w:eastAsia="SimSun" w:hAnsi="Courier New" w:cs="Courier New"/>
          <w:sz w:val="16"/>
          <w:szCs w:val="16"/>
          <w:highlight w:val="yellow"/>
        </w:rPr>
        <w:t>with {variant "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  <w:highlight w:val="yellow"/>
        </w:rPr>
        <w:t>JSON:object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  <w:highlight w:val="yellow"/>
        </w:rPr>
        <w:t>"}</w:t>
      </w:r>
      <w:r w:rsidRPr="00EF69C6">
        <w:rPr>
          <w:rFonts w:ascii="Courier New" w:eastAsia="SimSun" w:hAnsi="Courier New" w:cs="Courier New"/>
          <w:sz w:val="16"/>
          <w:szCs w:val="16"/>
        </w:rPr>
        <w:t>;                            /* @status    APPROVED (MCX) */</w:t>
      </w:r>
    </w:p>
    <w:p w14:paraId="4FE4D9DD" w14:textId="77777777" w:rsidR="00EF69C6" w:rsidRPr="00EF69C6" w:rsidRDefault="00EF69C6" w:rsidP="00EF69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F69C6">
        <w:rPr>
          <w:rFonts w:ascii="Courier New" w:eastAsia="SimSun" w:hAnsi="Courier New" w:cs="Courier New"/>
          <w:sz w:val="16"/>
          <w:szCs w:val="16"/>
        </w:rPr>
        <w:t xml:space="preserve">  type 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</w:rPr>
        <w:t>JSON.Object.memberList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</w:rPr>
        <w:t>JSON_Object_MemberList_Type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</w:rPr>
        <w:t xml:space="preserve"> </w:t>
      </w:r>
      <w:r w:rsidRPr="00EF69C6">
        <w:rPr>
          <w:rFonts w:ascii="Courier New" w:eastAsia="SimSun" w:hAnsi="Courier New" w:cs="Courier New"/>
          <w:sz w:val="16"/>
          <w:szCs w:val="16"/>
          <w:highlight w:val="yellow"/>
        </w:rPr>
        <w:t>with {variant "</w:t>
      </w:r>
      <w:proofErr w:type="spellStart"/>
      <w:r w:rsidRPr="00EF69C6">
        <w:rPr>
          <w:rFonts w:ascii="Courier New" w:eastAsia="SimSun" w:hAnsi="Courier New" w:cs="Courier New"/>
          <w:sz w:val="16"/>
          <w:szCs w:val="16"/>
          <w:highlight w:val="yellow"/>
        </w:rPr>
        <w:t>JSON:array</w:t>
      </w:r>
      <w:proofErr w:type="spellEnd"/>
      <w:r w:rsidRPr="00EF69C6">
        <w:rPr>
          <w:rFonts w:ascii="Courier New" w:eastAsia="SimSun" w:hAnsi="Courier New" w:cs="Courier New"/>
          <w:sz w:val="16"/>
          <w:szCs w:val="16"/>
          <w:highlight w:val="yellow"/>
        </w:rPr>
        <w:t>"}</w:t>
      </w:r>
      <w:r w:rsidRPr="00EF69C6">
        <w:rPr>
          <w:rFonts w:ascii="Courier New" w:eastAsia="SimSun" w:hAnsi="Courier New" w:cs="Courier New"/>
          <w:sz w:val="16"/>
          <w:szCs w:val="16"/>
        </w:rPr>
        <w:t>;      /* @status    APPROVED (MCX) */</w:t>
      </w:r>
    </w:p>
    <w:p w14:paraId="1986C436" w14:textId="77777777" w:rsidR="00EF69C6" w:rsidRPr="00EF69C6" w:rsidRDefault="00EF69C6" w:rsidP="00EF69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</w:p>
    <w:p w14:paraId="38B44F8E" w14:textId="7A9C556A" w:rsidR="003F3719" w:rsidRPr="00EF69C6" w:rsidRDefault="00EF69C6" w:rsidP="00EF69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EF69C6">
        <w:rPr>
          <w:rFonts w:ascii="Courier New" w:eastAsia="SimSun" w:hAnsi="Courier New" w:cs="Courier New"/>
          <w:sz w:val="16"/>
          <w:szCs w:val="16"/>
        </w:rPr>
        <w:t xml:space="preserve">  } with { encode "JSON" }</w:t>
      </w:r>
    </w:p>
    <w:p w14:paraId="6AB5CA54" w14:textId="177E910E" w:rsidR="00403C53" w:rsidRDefault="00403C53" w:rsidP="00403C53">
      <w:pPr>
        <w:rPr>
          <w:noProof/>
        </w:rPr>
      </w:pPr>
    </w:p>
    <w:p w14:paraId="71F7BAA5" w14:textId="5C7E3343" w:rsidR="00403C53" w:rsidRDefault="00403C53" w:rsidP="00403C5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173335973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7</w:t>
      </w:r>
      <w:bookmarkEnd w:id="21"/>
      <w:r w:rsidR="006D4DFA">
        <w:rPr>
          <w:b/>
          <w:lang w:val="pt-BR"/>
        </w:rPr>
        <w:fldChar w:fldCharType="end"/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F3342" w14:paraId="05531D45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DEA8" w14:textId="77777777" w:rsidR="001F3342" w:rsidRDefault="001F3342" w:rsidP="0039314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BCC2" w14:textId="77777777" w:rsidR="001F3342" w:rsidRPr="00B65B1E" w:rsidRDefault="001F3342" w:rsidP="003931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9096E">
              <w:t xml:space="preserve">Template </w:t>
            </w:r>
            <w:proofErr w:type="spellStart"/>
            <w:r w:rsidRPr="0029096E">
              <w:t>cr_MCX_HttpRequest</w:t>
            </w:r>
            <w:proofErr w:type="spellEnd"/>
          </w:p>
        </w:tc>
      </w:tr>
      <w:tr w:rsidR="001F3342" w14:paraId="04F283FD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9BC8" w14:textId="77777777" w:rsidR="001F3342" w:rsidRDefault="001F3342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3EF2" w14:textId="4F3DAF9F" w:rsidR="001F3342" w:rsidRPr="008D31B6" w:rsidRDefault="00AD2315" w:rsidP="00393147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29096E">
              <w:rPr>
                <w:lang w:val="en-US" w:eastAsia="fr-FR"/>
              </w:rPr>
              <w:t xml:space="preserve">cache-control header </w:t>
            </w:r>
            <w:r>
              <w:rPr>
                <w:lang w:val="en-US" w:eastAsia="fr-FR"/>
              </w:rPr>
              <w:t xml:space="preserve">in Http Request </w:t>
            </w:r>
            <w:proofErr w:type="gramStart"/>
            <w:r>
              <w:rPr>
                <w:lang w:val="en-US" w:eastAsia="fr-FR"/>
              </w:rPr>
              <w:t>are</w:t>
            </w:r>
            <w:proofErr w:type="gramEnd"/>
            <w:r>
              <w:rPr>
                <w:lang w:val="en-US" w:eastAsia="fr-FR"/>
              </w:rPr>
              <w:t xml:space="preserve"> optional, and a c</w:t>
            </w:r>
            <w:r w:rsidR="001F3342" w:rsidRPr="0029096E">
              <w:rPr>
                <w:lang w:val="en-US" w:eastAsia="fr-FR"/>
              </w:rPr>
              <w:t xml:space="preserve">lient may not </w:t>
            </w:r>
            <w:r w:rsidR="00941992">
              <w:rPr>
                <w:lang w:val="en-US" w:eastAsia="fr-FR"/>
              </w:rPr>
              <w:t>include</w:t>
            </w:r>
            <w:r w:rsidR="001F3342" w:rsidRPr="0029096E">
              <w:rPr>
                <w:lang w:val="en-US" w:eastAsia="fr-FR"/>
              </w:rPr>
              <w:t xml:space="preserve"> cache-control header in HTTP requests</w:t>
            </w:r>
          </w:p>
        </w:tc>
      </w:tr>
      <w:tr w:rsidR="001F3342" w14:paraId="4089F1CF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2B9E" w14:textId="77777777" w:rsidR="001F3342" w:rsidRDefault="001F3342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3AC5" w14:textId="77777777" w:rsidR="001F3342" w:rsidRPr="0029096E" w:rsidRDefault="001F3342" w:rsidP="00393147">
            <w:pPr>
              <w:pStyle w:val="CRCoverPage"/>
              <w:spacing w:after="0" w:line="259" w:lineRule="auto"/>
              <w:rPr>
                <w:rFonts w:ascii="Times New Roman" w:hAnsi="Times New Roman"/>
                <w:lang w:val="en-US" w:eastAsia="fr-FR"/>
              </w:rPr>
            </w:pPr>
            <w:r w:rsidRPr="0029096E">
              <w:rPr>
                <w:rFonts w:ascii="Times New Roman" w:hAnsi="Times New Roman"/>
                <w:lang w:val="en-US" w:eastAsia="fr-FR"/>
              </w:rPr>
              <w:t xml:space="preserve">Allow cache-control to be omitted </w:t>
            </w:r>
          </w:p>
          <w:p w14:paraId="0C876066" w14:textId="0B974110" w:rsidR="001F3342" w:rsidRPr="00355AC4" w:rsidRDefault="00F84CA6" w:rsidP="00393147">
            <w:pPr>
              <w:pStyle w:val="CRCoverPage"/>
              <w:spacing w:after="0" w:line="259" w:lineRule="auto"/>
              <w:rPr>
                <w:rFonts w:cs="Arial"/>
                <w:b/>
                <w:bCs/>
                <w:highlight w:val="yellow"/>
                <w:lang w:val="en-US" w:eastAsia="zh-CN"/>
              </w:rPr>
            </w:pPr>
            <w:r w:rsidRPr="00355AC4">
              <w:rPr>
                <w:rFonts w:ascii="Times New Roman" w:hAnsi="Times New Roman"/>
                <w:b/>
                <w:bCs/>
                <w:lang w:val="en-US" w:eastAsia="fr-FR"/>
              </w:rPr>
              <w:t xml:space="preserve">NOTE – prose needed on </w:t>
            </w:r>
            <w:r w:rsidR="001F3342" w:rsidRPr="00355AC4">
              <w:rPr>
                <w:rFonts w:ascii="Times New Roman" w:hAnsi="Times New Roman"/>
                <w:b/>
                <w:bCs/>
                <w:lang w:val="en-US" w:eastAsia="fr-FR"/>
              </w:rPr>
              <w:t xml:space="preserve">36.579-1 </w:t>
            </w:r>
            <w:r w:rsidR="00252BCA" w:rsidRPr="00252BCA">
              <w:rPr>
                <w:rFonts w:ascii="Times New Roman" w:hAnsi="Times New Roman"/>
                <w:b/>
                <w:bCs/>
                <w:lang w:val="en-US" w:eastAsia="fr-FR"/>
              </w:rPr>
              <w:t>Table 5.5.4.2</w:t>
            </w:r>
            <w:r w:rsidR="008B65D7">
              <w:rPr>
                <w:rFonts w:ascii="Times New Roman" w:hAnsi="Times New Roman"/>
                <w:b/>
                <w:bCs/>
                <w:lang w:val="en-US" w:eastAsia="fr-FR"/>
              </w:rPr>
              <w:t>/3/4/5</w:t>
            </w:r>
            <w:r w:rsidR="00252BCA" w:rsidRPr="00252BCA">
              <w:rPr>
                <w:rFonts w:ascii="Times New Roman" w:hAnsi="Times New Roman"/>
                <w:b/>
                <w:bCs/>
                <w:lang w:val="en-US" w:eastAsia="fr-FR"/>
              </w:rPr>
              <w:t>-1</w:t>
            </w:r>
          </w:p>
        </w:tc>
      </w:tr>
      <w:tr w:rsidR="001F3342" w14:paraId="19E9C3D8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7A5A" w14:textId="77777777" w:rsidR="001F3342" w:rsidRDefault="001F3342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949A" w14:textId="77777777" w:rsidR="001F3342" w:rsidRDefault="001F3342" w:rsidP="00393147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1F3342" w14:paraId="7A253D64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FE86" w14:textId="77777777" w:rsidR="001F3342" w:rsidRDefault="001F3342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3858" w14:textId="77777777" w:rsidR="001F3342" w:rsidRDefault="001F3342" w:rsidP="00393147">
            <w:pPr>
              <w:rPr>
                <w:rFonts w:ascii="Arial" w:hAnsi="Arial"/>
                <w:lang w:eastAsia="zh-CN"/>
              </w:rPr>
            </w:pPr>
            <w:proofErr w:type="spellStart"/>
            <w:r w:rsidRPr="0029096E">
              <w:rPr>
                <w:rFonts w:cs="Arial"/>
              </w:rPr>
              <w:t>MCX_HTTP_CommonFunctions.ttcn</w:t>
            </w:r>
            <w:proofErr w:type="spellEnd"/>
          </w:p>
        </w:tc>
      </w:tr>
    </w:tbl>
    <w:p w14:paraId="0128248B" w14:textId="77777777" w:rsidR="001F3342" w:rsidRDefault="001F3342" w:rsidP="001F3342"/>
    <w:p w14:paraId="7C0E9A19" w14:textId="77777777" w:rsidR="001F3342" w:rsidRDefault="001F3342" w:rsidP="001F334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F3342" w14:paraId="2614AC14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1F6E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template (present)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HttpRequest_Type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cr_MCX_HttpRequest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(template (present)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p_Method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244DB700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template (present)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p_Uri := ?,</w:t>
            </w:r>
          </w:p>
          <w:p w14:paraId="54722E06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template Authorization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p_Authorization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*,</w:t>
            </w:r>
          </w:p>
          <w:p w14:paraId="3B5C90C5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template Host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p_Host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*,</w:t>
            </w:r>
          </w:p>
          <w:p w14:paraId="692AA151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template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ContentType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p_ContentType := *,</w:t>
            </w:r>
          </w:p>
          <w:p w14:paraId="237B92C5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template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HttpMessageBody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p_MessageBody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*) :=</w:t>
            </w:r>
          </w:p>
          <w:p w14:paraId="56BA4A16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{ /* @status    APPROVED (MCX) */</w:t>
            </w:r>
          </w:p>
          <w:p w14:paraId="43B90283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requestLine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cr_HttpRequestLine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p_Method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p_Uri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),</w:t>
            </w:r>
          </w:p>
          <w:p w14:paraId="2BA2313C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userAgent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*,</w:t>
            </w:r>
          </w:p>
          <w:p w14:paraId="084795E1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authorization :=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p_Authorization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3D4D8C5D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host :=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p_Host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630EAB64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contentType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p_ContentType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44D212D7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cacheControl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cr_HttpCacheControl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4A299114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x3GPPIntendedIdentity := *,</w:t>
            </w:r>
          </w:p>
          <w:p w14:paraId="37AF9757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messageBody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p_MessageBody</w:t>
            </w:r>
            <w:proofErr w:type="spellEnd"/>
          </w:p>
          <w:p w14:paraId="2C99DF35" w14:textId="664DADBC" w:rsidR="001F3342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021A3B1C" w14:textId="77777777" w:rsidR="001F3342" w:rsidRDefault="001F3342" w:rsidP="001F3342">
      <w:pPr>
        <w:spacing w:after="0"/>
        <w:rPr>
          <w:rFonts w:ascii="Arial" w:hAnsi="Arial"/>
          <w:b/>
          <w:lang w:eastAsia="en-GB"/>
        </w:rPr>
      </w:pPr>
    </w:p>
    <w:p w14:paraId="756ADEE5" w14:textId="77777777" w:rsidR="001F3342" w:rsidRDefault="001F3342" w:rsidP="001F3342">
      <w:pPr>
        <w:spacing w:after="0"/>
        <w:rPr>
          <w:rFonts w:ascii="Arial" w:hAnsi="Arial"/>
          <w:b/>
          <w:lang w:eastAsia="en-GB"/>
        </w:rPr>
      </w:pPr>
    </w:p>
    <w:p w14:paraId="1FF6008A" w14:textId="77777777" w:rsidR="001F3342" w:rsidRDefault="001F3342" w:rsidP="001F334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F3342" w14:paraId="4A8C6C5B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FA9" w14:textId="77777777" w:rsidR="001F3342" w:rsidRPr="00571BB2" w:rsidRDefault="001F3342" w:rsidP="003931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ED0F9DC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template (present)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HttpRequest_Type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cr_MCX_HttpRequest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(template (present)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p_Method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120E63E9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template (present)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p_Uri := ?,</w:t>
            </w:r>
          </w:p>
          <w:p w14:paraId="4D1BA634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template Authorization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p_Authorization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*,</w:t>
            </w:r>
          </w:p>
          <w:p w14:paraId="38C3FA73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template Host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p_Host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*,</w:t>
            </w:r>
          </w:p>
          <w:p w14:paraId="516BD449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template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ContentType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p_ContentType := *,</w:t>
            </w:r>
          </w:p>
          <w:p w14:paraId="30BBCB70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template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HttpMessageBody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p_MessageBody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*) :=</w:t>
            </w:r>
          </w:p>
          <w:p w14:paraId="2F785624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{ /* @status    APPROVED (MCX) */</w:t>
            </w:r>
          </w:p>
          <w:p w14:paraId="368D5D60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requestLine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cr_HttpRequestLine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p_Method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p_Uri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),</w:t>
            </w:r>
          </w:p>
          <w:p w14:paraId="6843EB7D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userAgent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*,</w:t>
            </w:r>
          </w:p>
          <w:p w14:paraId="10ADFC6B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authorization :=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p_Authorization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7DB95ED2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host :=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p_Host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4B77A935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contentType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p_ContentType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48A3271A" w14:textId="0874D005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cacheControl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cr_HttpCacheControl</w:t>
            </w:r>
            <w:proofErr w:type="spellEnd"/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ifpresent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361FE9E9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x3GPPIntendedIdentity := *,</w:t>
            </w:r>
          </w:p>
          <w:p w14:paraId="015D64D8" w14:textId="77777777" w:rsidR="00590CAC" w:rsidRPr="00590CAC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messageBody</w:t>
            </w:r>
            <w:proofErr w:type="spellEnd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>p_MessageBody</w:t>
            </w:r>
            <w:proofErr w:type="spellEnd"/>
          </w:p>
          <w:p w14:paraId="3C05EE1C" w14:textId="76F253BC" w:rsidR="001F3342" w:rsidRPr="00571BB2" w:rsidRDefault="00590CAC" w:rsidP="00590C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90CAC">
              <w:rPr>
                <w:rFonts w:ascii="Courier New" w:eastAsia="SimSun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772442CE" w14:textId="77777777" w:rsidR="001F3342" w:rsidRDefault="001F3342" w:rsidP="00403C53">
      <w:pPr>
        <w:rPr>
          <w:noProof/>
        </w:rPr>
      </w:pPr>
    </w:p>
    <w:p w14:paraId="0D1C5FF2" w14:textId="33550EB7" w:rsidR="00403C53" w:rsidRDefault="00403C53" w:rsidP="00403C5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173335974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8</w:t>
      </w:r>
      <w:bookmarkEnd w:id="22"/>
      <w:r w:rsidR="006D4DFA">
        <w:rPr>
          <w:b/>
          <w:lang w:val="pt-BR"/>
        </w:rPr>
        <w:fldChar w:fldCharType="end"/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E0BDA" w:rsidRPr="000440B2" w14:paraId="205B0CDC" w14:textId="77777777" w:rsidTr="00393147">
        <w:tc>
          <w:tcPr>
            <w:tcW w:w="1985" w:type="dxa"/>
          </w:tcPr>
          <w:p w14:paraId="43E06BF4" w14:textId="77777777" w:rsidR="004E0BDA" w:rsidRPr="000440B2" w:rsidRDefault="004E0BDA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139A4523" w14:textId="77777777" w:rsidR="004E0BDA" w:rsidRPr="000341D8" w:rsidRDefault="004E0BDA" w:rsidP="00393147">
            <w:pPr>
              <w:rPr>
                <w:color w:val="000000"/>
                <w:lang w:val="en-US" w:eastAsia="zh-CN"/>
              </w:rPr>
            </w:pPr>
            <w:r w:rsidRPr="00777663">
              <w:t>f_MCX_HTTP_UserAuthentication_Step3_4</w:t>
            </w:r>
            <w:r>
              <w:t>()</w:t>
            </w:r>
          </w:p>
        </w:tc>
      </w:tr>
      <w:tr w:rsidR="004E0BDA" w:rsidRPr="000440B2" w14:paraId="2949FDB7" w14:textId="77777777" w:rsidTr="00393147">
        <w:tc>
          <w:tcPr>
            <w:tcW w:w="1985" w:type="dxa"/>
          </w:tcPr>
          <w:p w14:paraId="60090FCA" w14:textId="77777777" w:rsidR="004E0BDA" w:rsidRPr="000440B2" w:rsidRDefault="004E0BDA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56AF973E" w14:textId="559A4CD3" w:rsidR="004E0BDA" w:rsidRPr="000341D8" w:rsidRDefault="00572006" w:rsidP="00393147">
            <w:pPr>
              <w:rPr>
                <w:noProof/>
                <w:lang w:val="pt-BR"/>
              </w:rPr>
            </w:pPr>
            <w:r>
              <w:rPr>
                <w:lang w:val="en-US" w:eastAsia="fr-FR"/>
              </w:rPr>
              <w:t>The</w:t>
            </w:r>
            <w:r w:rsidR="004E0BDA" w:rsidRPr="0033292A">
              <w:rPr>
                <w:lang w:val="en-US" w:eastAsia="fr-FR"/>
              </w:rPr>
              <w:t xml:space="preserve"> “content type” header </w:t>
            </w:r>
            <w:r>
              <w:rPr>
                <w:lang w:val="en-US" w:eastAsia="fr-FR"/>
              </w:rPr>
              <w:t xml:space="preserve">is </w:t>
            </w:r>
            <w:proofErr w:type="gramStart"/>
            <w:r>
              <w:rPr>
                <w:lang w:val="en-US" w:eastAsia="fr-FR"/>
              </w:rPr>
              <w:t>optional ,</w:t>
            </w:r>
            <w:proofErr w:type="gramEnd"/>
            <w:r>
              <w:rPr>
                <w:lang w:val="en-US" w:eastAsia="fr-FR"/>
              </w:rPr>
              <w:t xml:space="preserve"> and may not be included </w:t>
            </w:r>
            <w:r w:rsidR="004E0BDA" w:rsidRPr="0033292A">
              <w:rPr>
                <w:lang w:val="en-US" w:eastAsia="fr-FR"/>
              </w:rPr>
              <w:t xml:space="preserve">in HTTP GET </w:t>
            </w:r>
          </w:p>
        </w:tc>
      </w:tr>
      <w:tr w:rsidR="004E0BDA" w:rsidRPr="000440B2" w14:paraId="5BC9B281" w14:textId="77777777" w:rsidTr="004E0BDA">
        <w:tc>
          <w:tcPr>
            <w:tcW w:w="1985" w:type="dxa"/>
          </w:tcPr>
          <w:p w14:paraId="1697274E" w14:textId="77777777" w:rsidR="004E0BDA" w:rsidRPr="000440B2" w:rsidRDefault="004E0BDA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  <w:shd w:val="clear" w:color="auto" w:fill="auto"/>
          </w:tcPr>
          <w:p w14:paraId="3FCB9C4D" w14:textId="28B73C4B" w:rsidR="004E0BDA" w:rsidRPr="0033292A" w:rsidRDefault="00A94E77" w:rsidP="00393147">
            <w:pPr>
              <w:pStyle w:val="CRCoverPage"/>
              <w:spacing w:after="0" w:line="259" w:lineRule="auto"/>
              <w:rPr>
                <w:rFonts w:ascii="Times New Roman" w:hAnsi="Times New Roman"/>
                <w:lang w:val="en-US" w:eastAsia="fr-FR"/>
              </w:rPr>
            </w:pPr>
            <w:r>
              <w:rPr>
                <w:rFonts w:ascii="Times New Roman" w:hAnsi="Times New Roman"/>
                <w:lang w:val="en-US" w:eastAsia="fr-FR"/>
              </w:rPr>
              <w:t xml:space="preserve">Accepted </w:t>
            </w:r>
            <w:r w:rsidR="004E0BDA" w:rsidRPr="0033292A">
              <w:rPr>
                <w:rFonts w:ascii="Times New Roman" w:hAnsi="Times New Roman"/>
                <w:lang w:val="en-US" w:eastAsia="fr-FR"/>
              </w:rPr>
              <w:t>content type</w:t>
            </w:r>
            <w:r w:rsidR="006621B9">
              <w:rPr>
                <w:rFonts w:ascii="Times New Roman" w:hAnsi="Times New Roman"/>
                <w:lang w:val="en-US" w:eastAsia="fr-FR"/>
              </w:rPr>
              <w:t xml:space="preserve"> header </w:t>
            </w:r>
            <w:proofErr w:type="gramStart"/>
            <w:r w:rsidR="00733D8D">
              <w:rPr>
                <w:rFonts w:ascii="Times New Roman" w:hAnsi="Times New Roman"/>
                <w:lang w:val="en-US" w:eastAsia="fr-FR"/>
              </w:rPr>
              <w:t>not present</w:t>
            </w:r>
            <w:proofErr w:type="gramEnd"/>
            <w:r w:rsidR="00733D8D">
              <w:rPr>
                <w:rFonts w:ascii="Times New Roman" w:hAnsi="Times New Roman"/>
                <w:lang w:val="en-US" w:eastAsia="fr-FR"/>
              </w:rPr>
              <w:t xml:space="preserve"> </w:t>
            </w:r>
            <w:r w:rsidR="006621B9">
              <w:rPr>
                <w:rFonts w:ascii="Times New Roman" w:hAnsi="Times New Roman"/>
                <w:lang w:val="en-US" w:eastAsia="fr-FR"/>
              </w:rPr>
              <w:t>for HTTP GET</w:t>
            </w:r>
          </w:p>
          <w:p w14:paraId="0137FBF6" w14:textId="23E17CB3" w:rsidR="004E0BDA" w:rsidRPr="004F7F71" w:rsidRDefault="004E0BDA" w:rsidP="00393147">
            <w:pPr>
              <w:pStyle w:val="CRCoverPage"/>
              <w:spacing w:after="0"/>
              <w:rPr>
                <w:rFonts w:ascii="Times New Roman" w:hAnsi="Times New Roman"/>
                <w:lang w:val="en-US" w:eastAsia="fr-FR"/>
              </w:rPr>
            </w:pPr>
            <w:r w:rsidRPr="00355AC4">
              <w:rPr>
                <w:rFonts w:ascii="Times New Roman" w:hAnsi="Times New Roman"/>
                <w:b/>
                <w:bCs/>
                <w:lang w:val="en-US" w:eastAsia="fr-FR"/>
              </w:rPr>
              <w:t xml:space="preserve">NOTE – prose needed </w:t>
            </w:r>
            <w:r w:rsidRPr="004E0BDA">
              <w:rPr>
                <w:rFonts w:ascii="Times New Roman" w:hAnsi="Times New Roman"/>
                <w:b/>
                <w:bCs/>
                <w:lang w:val="en-US" w:eastAsia="fr-FR"/>
              </w:rPr>
              <w:t xml:space="preserve">on 36.579-1 </w:t>
            </w:r>
            <w:r w:rsidR="00C97C8C">
              <w:rPr>
                <w:rFonts w:ascii="Times New Roman" w:hAnsi="Times New Roman"/>
                <w:b/>
                <w:bCs/>
                <w:lang w:val="en-US" w:eastAsia="fr-FR"/>
              </w:rPr>
              <w:t xml:space="preserve">Table </w:t>
            </w:r>
            <w:r w:rsidRPr="004E0BDA">
              <w:rPr>
                <w:rFonts w:ascii="Times New Roman" w:hAnsi="Times New Roman"/>
                <w:b/>
                <w:bCs/>
                <w:lang w:val="en-US" w:eastAsia="fr-FR"/>
              </w:rPr>
              <w:t>5.5.4.2-1</w:t>
            </w:r>
          </w:p>
        </w:tc>
      </w:tr>
      <w:tr w:rsidR="004E0BDA" w:rsidRPr="000440B2" w14:paraId="34AEC2F1" w14:textId="77777777" w:rsidTr="00393147">
        <w:tc>
          <w:tcPr>
            <w:tcW w:w="1985" w:type="dxa"/>
          </w:tcPr>
          <w:p w14:paraId="63D1EA29" w14:textId="77777777" w:rsidR="004E0BDA" w:rsidRPr="000440B2" w:rsidRDefault="004E0BDA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7111066" w14:textId="77777777" w:rsidR="004E0BDA" w:rsidRPr="00544B66" w:rsidRDefault="004E0BDA" w:rsidP="00393147">
            <w:pPr>
              <w:spacing w:after="0"/>
              <w:rPr>
                <w:lang w:val="en-US" w:eastAsia="fr-FR"/>
              </w:rPr>
            </w:pPr>
            <w:proofErr w:type="spellStart"/>
            <w:r w:rsidRPr="00777663">
              <w:rPr>
                <w:rFonts w:cs="Arial"/>
              </w:rPr>
              <w:t>MCX_HTTP_CommonFunctions.ttcn</w:t>
            </w:r>
            <w:proofErr w:type="spellEnd"/>
          </w:p>
        </w:tc>
      </w:tr>
      <w:tr w:rsidR="004E0BDA" w:rsidRPr="000440B2" w14:paraId="3B51604E" w14:textId="77777777" w:rsidTr="00393147">
        <w:tc>
          <w:tcPr>
            <w:tcW w:w="1985" w:type="dxa"/>
          </w:tcPr>
          <w:p w14:paraId="2F795FA2" w14:textId="77777777" w:rsidR="004E0BDA" w:rsidRPr="000440B2" w:rsidRDefault="004E0BDA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E5699A6" w14:textId="77777777" w:rsidR="004E0BDA" w:rsidRPr="000440B2" w:rsidRDefault="004E0BDA" w:rsidP="00393147"/>
        </w:tc>
      </w:tr>
    </w:tbl>
    <w:p w14:paraId="3BE85280" w14:textId="77777777" w:rsidR="004E0BDA" w:rsidRDefault="004E0BDA" w:rsidP="004E0BDA">
      <w:pPr>
        <w:spacing w:after="0"/>
        <w:rPr>
          <w:b/>
          <w:lang w:eastAsia="en-GB"/>
        </w:rPr>
      </w:pPr>
    </w:p>
    <w:p w14:paraId="5AB1BAE3" w14:textId="77777777" w:rsidR="004E0BDA" w:rsidRDefault="004E0BDA" w:rsidP="004E0BDA">
      <w:pPr>
        <w:spacing w:after="0"/>
        <w:rPr>
          <w:b/>
          <w:lang w:eastAsia="en-GB"/>
        </w:rPr>
      </w:pPr>
    </w:p>
    <w:p w14:paraId="6F5B6DC1" w14:textId="77777777" w:rsidR="004E0BDA" w:rsidRDefault="004E0BDA" w:rsidP="004E0BDA">
      <w:pPr>
        <w:spacing w:after="0"/>
        <w:rPr>
          <w:b/>
          <w:lang w:eastAsia="en-GB"/>
        </w:rPr>
      </w:pPr>
    </w:p>
    <w:p w14:paraId="218E7668" w14:textId="77777777" w:rsidR="004E0BDA" w:rsidRPr="000440B2" w:rsidRDefault="004E0BDA" w:rsidP="004E0BDA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38A43FDB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function f_MCX_HTTP_UserAuthentication_Step3_4(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MCX_ServiceType_Type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p_ServiceType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) runs on MCX_HTTP_PTC return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MCX_OpenIdConnect_ParameterList_Type</w:t>
      </w:r>
      <w:proofErr w:type="spellEnd"/>
    </w:p>
    <w:p w14:paraId="10327AB2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{</w:t>
      </w:r>
    </w:p>
    <w:p w14:paraId="7B99B2BC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lastRenderedPageBreak/>
        <w:t xml:space="preserve">    var template (present)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HttpRequest_Type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v_HttpRequestGet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cr_MCX_HttpRequest_GET</w:t>
      </w:r>
      <w:proofErr w:type="spellEnd"/>
      <w:proofErr w:type="gramStart"/>
      <w:r w:rsidRPr="00E507A5">
        <w:rPr>
          <w:rFonts w:ascii="Courier New" w:eastAsia="SimSun" w:hAnsi="Courier New" w:cs="Courier New"/>
          <w:sz w:val="16"/>
          <w:szCs w:val="16"/>
        </w:rPr>
        <w:t>(?,</w:t>
      </w:r>
      <w:proofErr w:type="gramEnd"/>
      <w:r w:rsidRPr="00E507A5">
        <w:rPr>
          <w:rFonts w:ascii="Courier New" w:eastAsia="SimSun" w:hAnsi="Courier New" w:cs="Courier New"/>
          <w:sz w:val="16"/>
          <w:szCs w:val="16"/>
        </w:rPr>
        <w:t xml:space="preserve"> -,</w:t>
      </w:r>
      <w:r w:rsidRPr="00376023">
        <w:rPr>
          <w:rFonts w:ascii="Courier New" w:eastAsia="SimSun" w:hAnsi="Courier New" w:cs="Courier New"/>
          <w:sz w:val="16"/>
          <w:szCs w:val="16"/>
          <w:highlight w:val="yellow"/>
        </w:rPr>
        <w:t xml:space="preserve"> </w:t>
      </w:r>
      <w:proofErr w:type="spellStart"/>
      <w:r w:rsidRPr="00376023">
        <w:rPr>
          <w:rFonts w:ascii="Courier New" w:eastAsia="SimSun" w:hAnsi="Courier New" w:cs="Courier New"/>
          <w:sz w:val="16"/>
          <w:szCs w:val="16"/>
          <w:highlight w:val="yellow"/>
        </w:rPr>
        <w:t>cr_ContentTypeUrlEncoded</w:t>
      </w:r>
      <w:proofErr w:type="spellEnd"/>
      <w:r w:rsidRPr="00376023">
        <w:rPr>
          <w:rFonts w:ascii="Courier New" w:eastAsia="SimSun" w:hAnsi="Courier New" w:cs="Courier New"/>
          <w:sz w:val="16"/>
          <w:szCs w:val="16"/>
          <w:highlight w:val="yellow"/>
        </w:rPr>
        <w:t>);</w:t>
      </w:r>
    </w:p>
    <w:p w14:paraId="526ADFB7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var template (present)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HttpRequest_Type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v_HttpRequestPost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cr_MCX_HttpRequest_POST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tsc_MCX_IdMS_auth_UriPath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, -, -,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cr_ContentTypeUrlEncoded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);</w:t>
      </w:r>
    </w:p>
    <w:p w14:paraId="69154E6A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var template (present)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MCX_OpenIdConnect_ParameterList_Type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v_OpenIdConnectAuthenticationRequest := cr_MCX_OpenIdConnect_AuthenticationRequest(p_ServiceType,</w:t>
      </w:r>
    </w:p>
    <w:p w14:paraId="716E17AA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px_MCX_OAuth_RedirectURI_A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,</w:t>
      </w:r>
    </w:p>
    <w:p w14:paraId="278EC8D3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px_MCX_OAuth_ClientId_A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);</w:t>
      </w:r>
    </w:p>
    <w:p w14:paraId="2BBB0811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var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IP_Connection_Type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v_HttpRoutingInfo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;</w:t>
      </w:r>
    </w:p>
    <w:p w14:paraId="41313D9B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var HTTP_DATA_IND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v_HTTP_DATA_IND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;</w:t>
      </w:r>
    </w:p>
    <w:p w14:paraId="19153D73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var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MCX_OpenIdConnect_ParameterList_Type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v_OpenIdConnectRequest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;</w:t>
      </w:r>
    </w:p>
    <w:p w14:paraId="5EE32BF5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</w:p>
    <w:p w14:paraId="4C1A4546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// step 3: HTTP GET/POST</w:t>
      </w:r>
    </w:p>
    <w:p w14:paraId="26E05E28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v_HTTP_DATA_IND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f_MCX_HTTP_ReceiveRequest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(-, (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v_HttpRequestGet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,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v_HttpRequestPost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));</w:t>
      </w:r>
    </w:p>
    <w:p w14:paraId="0888E233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v_HttpRoutingInfo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v_HTTP_DATA_IND.routingInfo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;</w:t>
      </w:r>
    </w:p>
    <w:p w14:paraId="065A84D0" w14:textId="77777777" w:rsidR="00224561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</w:p>
    <w:p w14:paraId="056868B8" w14:textId="33842BE1" w:rsidR="00224561" w:rsidRDefault="005C7BA9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>
        <w:rPr>
          <w:rFonts w:ascii="Courier New" w:eastAsia="SimSun" w:hAnsi="Courier New" w:cs="Courier New"/>
          <w:sz w:val="16"/>
          <w:szCs w:val="16"/>
        </w:rPr>
        <w:t>...</w:t>
      </w:r>
    </w:p>
    <w:p w14:paraId="48D71B5E" w14:textId="4B746C46" w:rsidR="005C7BA9" w:rsidRPr="00224561" w:rsidRDefault="005C7BA9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>
        <w:rPr>
          <w:rFonts w:ascii="Courier New" w:eastAsia="SimSun" w:hAnsi="Courier New" w:cs="Courier New"/>
          <w:sz w:val="16"/>
          <w:szCs w:val="16"/>
        </w:rPr>
        <w:t>...</w:t>
      </w:r>
    </w:p>
    <w:p w14:paraId="54D641EE" w14:textId="34BFB4AF" w:rsidR="004E0BDA" w:rsidRPr="00224561" w:rsidRDefault="00224561" w:rsidP="002245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}</w:t>
      </w:r>
    </w:p>
    <w:p w14:paraId="3AAC3887" w14:textId="77777777" w:rsidR="004E0BDA" w:rsidRPr="000440B2" w:rsidRDefault="004E0BDA" w:rsidP="004E0BDA"/>
    <w:p w14:paraId="7C01708D" w14:textId="77777777" w:rsidR="004E0BDA" w:rsidRPr="000440B2" w:rsidRDefault="004E0BDA" w:rsidP="004E0BDA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79D15B75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function f_MCX_HTTP_UserAuthentication_Step3_4(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MCX_ServiceType_Type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p_ServiceType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) runs on MCX_HTTP_PTC return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MCX_OpenIdConnect_ParameterList_Type</w:t>
      </w:r>
      <w:proofErr w:type="spellEnd"/>
    </w:p>
    <w:p w14:paraId="6FAE8CB0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{</w:t>
      </w:r>
    </w:p>
    <w:p w14:paraId="16583F71" w14:textId="525FA0F5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var template (present)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HttpRequest_Type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v_HttpRequestGet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cr_MCX_HttpRequest_GET</w:t>
      </w:r>
      <w:proofErr w:type="spellEnd"/>
      <w:proofErr w:type="gramStart"/>
      <w:r w:rsidRPr="00E507A5">
        <w:rPr>
          <w:rFonts w:ascii="Courier New" w:eastAsia="SimSun" w:hAnsi="Courier New" w:cs="Courier New"/>
          <w:sz w:val="16"/>
          <w:szCs w:val="16"/>
        </w:rPr>
        <w:t>(?,</w:t>
      </w:r>
      <w:proofErr w:type="gramEnd"/>
      <w:r w:rsidRPr="00E507A5">
        <w:rPr>
          <w:rFonts w:ascii="Courier New" w:eastAsia="SimSun" w:hAnsi="Courier New" w:cs="Courier New"/>
          <w:sz w:val="16"/>
          <w:szCs w:val="16"/>
        </w:rPr>
        <w:t xml:space="preserve"> -, </w:t>
      </w:r>
      <w:proofErr w:type="spellStart"/>
      <w:r w:rsidR="001E2627" w:rsidRPr="00F136D6">
        <w:rPr>
          <w:rFonts w:ascii="Courier New" w:eastAsia="SimSun" w:hAnsi="Courier New" w:cs="Courier New"/>
          <w:sz w:val="16"/>
          <w:szCs w:val="16"/>
          <w:highlight w:val="yellow"/>
        </w:rPr>
        <w:t>cr_ContentTypeUrlEncoded</w:t>
      </w:r>
      <w:proofErr w:type="spellEnd"/>
      <w:r w:rsidR="001E2627" w:rsidRPr="00F136D6">
        <w:rPr>
          <w:rFonts w:ascii="Courier New" w:eastAsia="SimSun" w:hAnsi="Courier New" w:cs="Courier New"/>
          <w:sz w:val="16"/>
          <w:szCs w:val="16"/>
          <w:highlight w:val="yellow"/>
        </w:rPr>
        <w:t xml:space="preserve"> </w:t>
      </w:r>
      <w:proofErr w:type="spellStart"/>
      <w:r w:rsidR="00076D1B" w:rsidRPr="00F136D6">
        <w:rPr>
          <w:rFonts w:ascii="Courier New" w:eastAsia="SimSun" w:hAnsi="Courier New" w:cs="Courier New"/>
          <w:sz w:val="16"/>
          <w:szCs w:val="16"/>
          <w:highlight w:val="yellow"/>
        </w:rPr>
        <w:t>ifpresent</w:t>
      </w:r>
      <w:proofErr w:type="spellEnd"/>
      <w:r w:rsidRPr="00F136D6">
        <w:rPr>
          <w:rFonts w:ascii="Courier New" w:eastAsia="SimSun" w:hAnsi="Courier New" w:cs="Courier New"/>
          <w:sz w:val="16"/>
          <w:szCs w:val="16"/>
          <w:highlight w:val="yellow"/>
        </w:rPr>
        <w:t>);</w:t>
      </w:r>
    </w:p>
    <w:p w14:paraId="52867D22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var template (present)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HttpRequest_Type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v_HttpRequestPost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cr_MCX_HttpRequest_POST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tsc_MCX_IdMS_auth_UriPath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, -, -,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cr_ContentTypeUrlEncoded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);</w:t>
      </w:r>
    </w:p>
    <w:p w14:paraId="0C7B6C34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var template (present)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MCX_OpenIdConnect_ParameterList_Type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v_OpenIdConnectAuthenticationRequest := cr_MCX_OpenIdConnect_AuthenticationRequest(p_ServiceType,</w:t>
      </w:r>
    </w:p>
    <w:p w14:paraId="75F2BB1D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px_MCX_OAuth_RedirectURI_A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,</w:t>
      </w:r>
    </w:p>
    <w:p w14:paraId="7C013886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px_MCX_OAuth_ClientId_A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);</w:t>
      </w:r>
    </w:p>
    <w:p w14:paraId="55E26996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var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IP_Connection_Type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v_HttpRoutingInfo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;</w:t>
      </w:r>
    </w:p>
    <w:p w14:paraId="69F97189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var HTTP_DATA_IND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v_HTTP_DATA_IND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;</w:t>
      </w:r>
    </w:p>
    <w:p w14:paraId="21859101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var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MCX_OpenIdConnect_ParameterList_Type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v_OpenIdConnectRequest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;</w:t>
      </w:r>
    </w:p>
    <w:p w14:paraId="1C188CFC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</w:p>
    <w:p w14:paraId="74E56D2B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// step 3: HTTP GET/POST</w:t>
      </w:r>
    </w:p>
    <w:p w14:paraId="209A11B8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v_HTTP_DATA_IND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f_MCX_HTTP_ReceiveRequest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(-, (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v_HttpRequestGet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,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v_HttpRequestPost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));</w:t>
      </w:r>
    </w:p>
    <w:p w14:paraId="51A68680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v_HttpRoutingInfo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224561">
        <w:rPr>
          <w:rFonts w:ascii="Courier New" w:eastAsia="SimSun" w:hAnsi="Courier New" w:cs="Courier New"/>
          <w:sz w:val="16"/>
          <w:szCs w:val="16"/>
        </w:rPr>
        <w:t>v_HTTP_DATA_IND.routingInfo</w:t>
      </w:r>
      <w:proofErr w:type="spellEnd"/>
      <w:r w:rsidRPr="00224561">
        <w:rPr>
          <w:rFonts w:ascii="Courier New" w:eastAsia="SimSun" w:hAnsi="Courier New" w:cs="Courier New"/>
          <w:sz w:val="16"/>
          <w:szCs w:val="16"/>
        </w:rPr>
        <w:t>;</w:t>
      </w:r>
    </w:p>
    <w:p w14:paraId="7C82C15A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</w:p>
    <w:p w14:paraId="3F408644" w14:textId="77777777" w:rsidR="005C7BA9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>
        <w:rPr>
          <w:rFonts w:ascii="Courier New" w:eastAsia="SimSun" w:hAnsi="Courier New" w:cs="Courier New"/>
          <w:sz w:val="16"/>
          <w:szCs w:val="16"/>
        </w:rPr>
        <w:t>...</w:t>
      </w:r>
    </w:p>
    <w:p w14:paraId="296BC030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>
        <w:rPr>
          <w:rFonts w:ascii="Courier New" w:eastAsia="SimSun" w:hAnsi="Courier New" w:cs="Courier New"/>
          <w:sz w:val="16"/>
          <w:szCs w:val="16"/>
        </w:rPr>
        <w:t>...</w:t>
      </w:r>
    </w:p>
    <w:p w14:paraId="25B8B0FB" w14:textId="77777777" w:rsidR="005C7BA9" w:rsidRPr="00224561" w:rsidRDefault="005C7BA9" w:rsidP="005C7B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224561">
        <w:rPr>
          <w:rFonts w:ascii="Courier New" w:eastAsia="SimSun" w:hAnsi="Courier New" w:cs="Courier New"/>
          <w:sz w:val="16"/>
          <w:szCs w:val="16"/>
        </w:rPr>
        <w:t xml:space="preserve">  }</w:t>
      </w:r>
    </w:p>
    <w:p w14:paraId="5DBCEE39" w14:textId="77777777" w:rsidR="00403C53" w:rsidRDefault="00403C53" w:rsidP="00403C53">
      <w:pPr>
        <w:rPr>
          <w:noProof/>
        </w:rPr>
      </w:pPr>
    </w:p>
    <w:p w14:paraId="340BF96B" w14:textId="7D7ECFFE" w:rsidR="00403C53" w:rsidRDefault="00403C53" w:rsidP="00403C5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73335975"/>
      <w:bookmarkStart w:id="24" w:name="_Ref173161315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9</w:t>
      </w:r>
      <w:bookmarkEnd w:id="23"/>
      <w:r w:rsidR="006D4DFA">
        <w:rPr>
          <w:b/>
          <w:lang w:val="pt-BR"/>
        </w:rPr>
        <w:fldChar w:fldCharType="end"/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E641C" w14:paraId="29893379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2C5E" w14:textId="77777777" w:rsidR="007E641C" w:rsidRDefault="007E641C" w:rsidP="0039314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F01C" w14:textId="77777777" w:rsidR="007E641C" w:rsidRPr="0057744D" w:rsidRDefault="007E641C" w:rsidP="00393147">
            <w:pPr>
              <w:autoSpaceDE w:val="0"/>
              <w:autoSpaceDN w:val="0"/>
              <w:adjustRightInd w:val="0"/>
              <w:spacing w:after="0"/>
            </w:pPr>
            <w:proofErr w:type="spellStart"/>
            <w:r w:rsidRPr="0070512B">
              <w:t>f_MCX_HTTP_ConfigurationGroupManagementSubscription</w:t>
            </w:r>
            <w:proofErr w:type="spellEnd"/>
            <w:r w:rsidRPr="0070512B">
              <w:t xml:space="preserve"> </w:t>
            </w:r>
            <w:r w:rsidRPr="0057744D">
              <w:t>()</w:t>
            </w:r>
          </w:p>
        </w:tc>
      </w:tr>
      <w:tr w:rsidR="007E641C" w14:paraId="7F3B088A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F82" w14:textId="77777777" w:rsidR="007E641C" w:rsidRPr="006E5C09" w:rsidRDefault="007E641C" w:rsidP="00393147">
            <w:pPr>
              <w:spacing w:before="40" w:after="40"/>
              <w:rPr>
                <w:rFonts w:ascii="Arial" w:hAnsi="Arial"/>
                <w:b/>
              </w:rPr>
            </w:pPr>
            <w:r w:rsidRPr="006E5C09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60C" w14:textId="77777777" w:rsidR="00717171" w:rsidRPr="00061FFA" w:rsidRDefault="00717171" w:rsidP="00393147">
            <w:pPr>
              <w:pStyle w:val="B2"/>
              <w:ind w:left="0" w:firstLine="0"/>
              <w:rPr>
                <w:lang w:eastAsia="zh-CN"/>
              </w:rPr>
            </w:pPr>
            <w:r w:rsidRPr="00061FFA">
              <w:rPr>
                <w:lang w:eastAsia="zh-CN"/>
              </w:rPr>
              <w:t>The MCSUEID was defined as per the spec 36.579-1 Table 5.5.4.2-1, where it was with prefix “</w:t>
            </w:r>
            <w:proofErr w:type="spellStart"/>
            <w:r w:rsidRPr="00061FFA">
              <w:rPr>
                <w:lang w:eastAsia="zh-CN"/>
              </w:rPr>
              <w:t>urn:gsma:imei</w:t>
            </w:r>
            <w:proofErr w:type="spellEnd"/>
            <w:r w:rsidRPr="00061FFA">
              <w:rPr>
                <w:lang w:eastAsia="zh-CN"/>
              </w:rPr>
              <w:t xml:space="preserve">-“. </w:t>
            </w:r>
          </w:p>
          <w:p w14:paraId="6D3F541A" w14:textId="355A96C2" w:rsidR="0015614B" w:rsidRPr="00061FFA" w:rsidRDefault="00717171" w:rsidP="00393147">
            <w:pPr>
              <w:pStyle w:val="B2"/>
              <w:ind w:left="0" w:firstLine="0"/>
              <w:rPr>
                <w:lang w:val="en-US" w:eastAsia="zh-CN"/>
              </w:rPr>
            </w:pPr>
            <w:r w:rsidRPr="00061FFA">
              <w:rPr>
                <w:lang w:eastAsia="zh-CN"/>
              </w:rPr>
              <w:t>While as</w:t>
            </w:r>
            <w:r w:rsidR="0015614B" w:rsidRPr="00061FFA">
              <w:rPr>
                <w:lang w:eastAsia="zh-CN"/>
              </w:rPr>
              <w:t xml:space="preserve"> per 3GPP TS </w:t>
            </w:r>
            <w:r w:rsidR="0015614B" w:rsidRPr="00061FFA">
              <w:rPr>
                <w:lang w:val="en-US" w:eastAsia="zh-CN"/>
              </w:rPr>
              <w:t>23.003 clause 13.8</w:t>
            </w:r>
            <w:r w:rsidR="00B06E78" w:rsidRPr="00061FFA">
              <w:rPr>
                <w:lang w:val="en-US" w:eastAsia="zh-CN"/>
              </w:rPr>
              <w:t>:</w:t>
            </w:r>
            <w:r w:rsidR="001301F5" w:rsidRPr="00061FFA">
              <w:rPr>
                <w:lang w:val="en-US" w:eastAsia="zh-CN"/>
              </w:rPr>
              <w:t xml:space="preserve"> </w:t>
            </w:r>
          </w:p>
          <w:p w14:paraId="6F179FC9" w14:textId="77777777" w:rsidR="006E5C09" w:rsidRPr="00061FFA" w:rsidRDefault="006E5C09" w:rsidP="006E5C09">
            <w:pPr>
              <w:ind w:left="706"/>
            </w:pPr>
            <w:r w:rsidRPr="00061FFA">
              <w:rPr>
                <w:noProof/>
              </w:rPr>
              <w:t>An instance-id is a SIP Contact header parameter that uniquely identifies the SIP UA performing a registration.</w:t>
            </w:r>
          </w:p>
          <w:p w14:paraId="7859C632" w14:textId="6ABB0250" w:rsidR="006E5C09" w:rsidRPr="00061FFA" w:rsidRDefault="006E5C09" w:rsidP="006E5C09">
            <w:pPr>
              <w:ind w:left="706"/>
            </w:pPr>
            <w:r w:rsidRPr="00061FFA">
              <w:t xml:space="preserve">When an IMEI is available, the instance-id shall take the form of a IMEI URN (see RFC 7254 [79]).  </w:t>
            </w:r>
            <w:r w:rsidR="00C57747" w:rsidRPr="00061FFA">
              <w:t>The format of the instance-id shall take the form "</w:t>
            </w:r>
            <w:proofErr w:type="spellStart"/>
            <w:r w:rsidR="00C57747" w:rsidRPr="00061FFA">
              <w:t>urn:gsma:imei</w:t>
            </w:r>
            <w:proofErr w:type="spellEnd"/>
            <w:r w:rsidR="00C57747" w:rsidRPr="00061FFA">
              <w:t>:&lt;</w:t>
            </w:r>
            <w:proofErr w:type="spellStart"/>
            <w:r w:rsidR="00C57747" w:rsidRPr="00061FFA">
              <w:t>imeival</w:t>
            </w:r>
            <w:proofErr w:type="spellEnd"/>
            <w:r w:rsidR="00C57747" w:rsidRPr="00061FFA">
              <w:t xml:space="preserve">&gt;" </w:t>
            </w:r>
            <w:r w:rsidRPr="00061FFA">
              <w:t>…:</w:t>
            </w:r>
          </w:p>
          <w:p w14:paraId="271566D3" w14:textId="354D70B1" w:rsidR="006E5C09" w:rsidRPr="00061FFA" w:rsidRDefault="006E5C09" w:rsidP="006E5C09">
            <w:pPr>
              <w:pStyle w:val="EX"/>
              <w:ind w:left="706" w:firstLine="0"/>
            </w:pPr>
            <w:r w:rsidRPr="00061FFA">
              <w:t>…</w:t>
            </w:r>
          </w:p>
          <w:p w14:paraId="7B166D76" w14:textId="77777777" w:rsidR="006E5C09" w:rsidRPr="00061FFA" w:rsidRDefault="006E5C09" w:rsidP="006E5C09">
            <w:pPr>
              <w:ind w:left="706"/>
            </w:pPr>
            <w:r w:rsidRPr="00061FFA">
              <w:lastRenderedPageBreak/>
              <w:t xml:space="preserve">If no IMEI is available, the instance-id shall take the form of a string representation of a UUID as </w:t>
            </w:r>
            <w:proofErr w:type="gramStart"/>
            <w:r w:rsidRPr="00061FFA">
              <w:t>a</w:t>
            </w:r>
            <w:proofErr w:type="gramEnd"/>
            <w:r w:rsidRPr="00061FFA">
              <w:t xml:space="preserve"> URN as defined in IETF RFC 4122 [80]. An example of such an instance-id is as follows:</w:t>
            </w:r>
          </w:p>
          <w:p w14:paraId="26724CA4" w14:textId="77777777" w:rsidR="006E5C09" w:rsidRPr="00061FFA" w:rsidRDefault="006E5C09" w:rsidP="006E5C09">
            <w:pPr>
              <w:pStyle w:val="EX"/>
              <w:ind w:left="706" w:firstLine="0"/>
            </w:pPr>
            <w:r w:rsidRPr="00061FFA">
              <w:t>EXAMPLE:</w:t>
            </w:r>
            <w:r w:rsidRPr="00061FFA">
              <w:tab/>
              <w:t>urn:uuid:f81d4fae-7dec-11d0-a765-00a0c91e6bf6</w:t>
            </w:r>
          </w:p>
          <w:p w14:paraId="7530E03E" w14:textId="77777777" w:rsidR="006E5C09" w:rsidRPr="00061FFA" w:rsidRDefault="006E5C09" w:rsidP="00393147">
            <w:pPr>
              <w:pStyle w:val="B2"/>
              <w:ind w:left="0" w:firstLine="0"/>
              <w:rPr>
                <w:lang w:eastAsia="zh-CN"/>
              </w:rPr>
            </w:pPr>
          </w:p>
          <w:p w14:paraId="7DC4BAB1" w14:textId="21976DE8" w:rsidR="007E641C" w:rsidRPr="00061FFA" w:rsidRDefault="00C57747" w:rsidP="00393147">
            <w:pPr>
              <w:pStyle w:val="B2"/>
              <w:ind w:left="0" w:firstLine="0"/>
              <w:rPr>
                <w:lang w:eastAsia="zh-CN"/>
              </w:rPr>
            </w:pPr>
            <w:r w:rsidRPr="00061FFA">
              <w:rPr>
                <w:lang w:eastAsia="zh-CN"/>
              </w:rPr>
              <w:t xml:space="preserve">The MCX client under test may use </w:t>
            </w:r>
            <w:r w:rsidR="007E641C" w:rsidRPr="00061FFA">
              <w:rPr>
                <w:lang w:eastAsia="zh-CN"/>
              </w:rPr>
              <w:t xml:space="preserve">MCSUEID </w:t>
            </w:r>
            <w:r w:rsidR="00E73612" w:rsidRPr="00061FFA">
              <w:rPr>
                <w:lang w:eastAsia="zh-CN"/>
              </w:rPr>
              <w:t>in</w:t>
            </w:r>
            <w:r w:rsidR="00CD6008" w:rsidRPr="00061FFA">
              <w:rPr>
                <w:lang w:eastAsia="zh-CN"/>
              </w:rPr>
              <w:t xml:space="preserve"> </w:t>
            </w:r>
            <w:r w:rsidR="00E73612" w:rsidRPr="00061FFA">
              <w:rPr>
                <w:lang w:eastAsia="zh-CN"/>
              </w:rPr>
              <w:t>fo</w:t>
            </w:r>
            <w:r w:rsidR="00CD6008" w:rsidRPr="00061FFA">
              <w:rPr>
                <w:lang w:eastAsia="zh-CN"/>
              </w:rPr>
              <w:t>r</w:t>
            </w:r>
            <w:r w:rsidR="00E73612" w:rsidRPr="00061FFA">
              <w:rPr>
                <w:lang w:eastAsia="zh-CN"/>
              </w:rPr>
              <w:t>m of</w:t>
            </w:r>
            <w:r w:rsidR="007E641C" w:rsidRPr="00061FFA">
              <w:rPr>
                <w:lang w:eastAsia="zh-CN"/>
              </w:rPr>
              <w:t xml:space="preserve"> “</w:t>
            </w:r>
            <w:proofErr w:type="spellStart"/>
            <w:r w:rsidR="007E641C" w:rsidRPr="00061FFA">
              <w:rPr>
                <w:lang w:eastAsia="zh-CN"/>
              </w:rPr>
              <w:t>urn:uuid</w:t>
            </w:r>
            <w:proofErr w:type="spellEnd"/>
            <w:r w:rsidR="007E641C" w:rsidRPr="00061FFA">
              <w:rPr>
                <w:lang w:eastAsia="zh-CN"/>
              </w:rPr>
              <w:t>”</w:t>
            </w:r>
            <w:r w:rsidRPr="00061FFA">
              <w:rPr>
                <w:lang w:eastAsia="zh-CN"/>
              </w:rPr>
              <w:t xml:space="preserve"> rather than “</w:t>
            </w:r>
            <w:proofErr w:type="spellStart"/>
            <w:r w:rsidRPr="00061FFA">
              <w:t>urn:gsma</w:t>
            </w:r>
            <w:proofErr w:type="spellEnd"/>
            <w:r w:rsidRPr="00061FFA">
              <w:rPr>
                <w:lang w:eastAsia="zh-CN"/>
              </w:rPr>
              <w:t>”</w:t>
            </w:r>
            <w:r w:rsidR="00D51F71" w:rsidRPr="00061FFA">
              <w:rPr>
                <w:lang w:eastAsia="zh-CN"/>
              </w:rPr>
              <w:t>, which will unfairly fail the testcase.</w:t>
            </w:r>
          </w:p>
        </w:tc>
      </w:tr>
      <w:tr w:rsidR="007E641C" w14:paraId="201B0FB7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9A3C" w14:textId="77777777" w:rsidR="007E641C" w:rsidRDefault="007E641C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0148" w14:textId="77777777" w:rsidR="00D51F71" w:rsidRPr="00061FFA" w:rsidRDefault="00D51F71" w:rsidP="00393147">
            <w:pPr>
              <w:pStyle w:val="CRCoverPage"/>
              <w:spacing w:after="0" w:line="259" w:lineRule="auto"/>
              <w:rPr>
                <w:rFonts w:ascii="Times New Roman" w:hAnsi="Times New Roman"/>
                <w:lang w:eastAsia="zh-CN"/>
              </w:rPr>
            </w:pPr>
            <w:r w:rsidRPr="00061FFA">
              <w:rPr>
                <w:rFonts w:ascii="Times New Roman" w:hAnsi="Times New Roman"/>
                <w:lang w:eastAsia="zh-CN"/>
              </w:rPr>
              <w:t>Accept MCX client with MCSUEID in form of “</w:t>
            </w:r>
            <w:proofErr w:type="spellStart"/>
            <w:r w:rsidRPr="00061FFA">
              <w:rPr>
                <w:rFonts w:ascii="Times New Roman" w:hAnsi="Times New Roman"/>
                <w:lang w:eastAsia="zh-CN"/>
              </w:rPr>
              <w:t>urn:uuid</w:t>
            </w:r>
            <w:proofErr w:type="spellEnd"/>
            <w:r w:rsidRPr="00061FFA">
              <w:rPr>
                <w:rFonts w:ascii="Times New Roman" w:hAnsi="Times New Roman"/>
                <w:lang w:eastAsia="zh-CN"/>
              </w:rPr>
              <w:t xml:space="preserve">” </w:t>
            </w:r>
          </w:p>
          <w:p w14:paraId="6900AC43" w14:textId="7FDA96E0" w:rsidR="007E641C" w:rsidRPr="00061FFA" w:rsidRDefault="00401B68" w:rsidP="00393147">
            <w:pPr>
              <w:pStyle w:val="CRCoverPage"/>
              <w:spacing w:after="0" w:line="259" w:lineRule="auto"/>
              <w:rPr>
                <w:rFonts w:ascii="Times New Roman" w:hAnsi="Times New Roman"/>
                <w:lang w:val="en-US" w:eastAsia="zh-CN"/>
              </w:rPr>
            </w:pPr>
            <w:r w:rsidRPr="00061FFA">
              <w:rPr>
                <w:rFonts w:ascii="Times New Roman" w:hAnsi="Times New Roman"/>
                <w:lang w:val="en-US" w:eastAsia="zh-CN"/>
              </w:rPr>
              <w:t>NOTE – new PICS and PIXIT</w:t>
            </w:r>
            <w:r w:rsidR="00934681" w:rsidRPr="00061FFA">
              <w:rPr>
                <w:rFonts w:ascii="Times New Roman" w:hAnsi="Times New Roman"/>
                <w:lang w:val="en-US" w:eastAsia="zh-CN"/>
              </w:rPr>
              <w:t xml:space="preserve"> defined in </w:t>
            </w:r>
            <w:r w:rsidR="00DD036B" w:rsidRPr="00061FFA">
              <w:rPr>
                <w:rFonts w:ascii="Times New Roman" w:hAnsi="Times New Roman"/>
                <w:lang w:val="en-US" w:eastAsia="zh-CN"/>
              </w:rPr>
              <w:fldChar w:fldCharType="begin"/>
            </w:r>
            <w:r w:rsidR="00DD036B" w:rsidRPr="00061FFA">
              <w:rPr>
                <w:rFonts w:ascii="Times New Roman" w:hAnsi="Times New Roman"/>
                <w:lang w:val="en-US" w:eastAsia="zh-CN"/>
              </w:rPr>
              <w:instrText xml:space="preserve"> REF _Ref173161926 \h  \* MERGEFORMAT </w:instrText>
            </w:r>
            <w:r w:rsidR="00DD036B" w:rsidRPr="00061FFA">
              <w:rPr>
                <w:rFonts w:ascii="Times New Roman" w:hAnsi="Times New Roman"/>
                <w:lang w:val="en-US" w:eastAsia="zh-CN"/>
              </w:rPr>
            </w:r>
            <w:r w:rsidR="00DD036B" w:rsidRPr="00061FFA">
              <w:rPr>
                <w:rFonts w:ascii="Times New Roman" w:hAnsi="Times New Roman"/>
                <w:lang w:val="en-US" w:eastAsia="zh-CN"/>
              </w:rPr>
              <w:fldChar w:fldCharType="separate"/>
            </w:r>
            <w:r w:rsidR="00810888" w:rsidRPr="00810888">
              <w:rPr>
                <w:rFonts w:ascii="Times New Roman" w:hAnsi="Times New Roman"/>
                <w:b/>
                <w:lang w:val="pt-BR"/>
              </w:rPr>
              <w:t>Change 12</w:t>
            </w:r>
            <w:r w:rsidR="00DD036B" w:rsidRPr="00061FFA">
              <w:rPr>
                <w:rFonts w:ascii="Times New Roman" w:hAnsi="Times New Roman"/>
                <w:lang w:val="en-US" w:eastAsia="zh-CN"/>
              </w:rPr>
              <w:fldChar w:fldCharType="end"/>
            </w:r>
            <w:r w:rsidR="00DD036B" w:rsidRPr="00061FFA">
              <w:rPr>
                <w:rFonts w:ascii="Times New Roman" w:hAnsi="Times New Roman"/>
                <w:lang w:val="en-US" w:eastAsia="zh-CN"/>
              </w:rPr>
              <w:t xml:space="preserve"> and </w:t>
            </w:r>
            <w:r w:rsidR="00DD036B" w:rsidRPr="00061FFA">
              <w:rPr>
                <w:rFonts w:ascii="Times New Roman" w:hAnsi="Times New Roman"/>
                <w:lang w:val="en-US" w:eastAsia="zh-CN"/>
              </w:rPr>
              <w:fldChar w:fldCharType="begin"/>
            </w:r>
            <w:r w:rsidR="00DD036B" w:rsidRPr="00061FFA">
              <w:rPr>
                <w:rFonts w:ascii="Times New Roman" w:hAnsi="Times New Roman"/>
                <w:lang w:val="en-US" w:eastAsia="zh-CN"/>
              </w:rPr>
              <w:instrText xml:space="preserve"> REF _Ref173161928 \h  \* MERGEFORMAT </w:instrText>
            </w:r>
            <w:r w:rsidR="00DD036B" w:rsidRPr="00061FFA">
              <w:rPr>
                <w:rFonts w:ascii="Times New Roman" w:hAnsi="Times New Roman"/>
                <w:lang w:val="en-US" w:eastAsia="zh-CN"/>
              </w:rPr>
            </w:r>
            <w:r w:rsidR="00DD036B" w:rsidRPr="00061FFA">
              <w:rPr>
                <w:rFonts w:ascii="Times New Roman" w:hAnsi="Times New Roman"/>
                <w:lang w:val="en-US" w:eastAsia="zh-CN"/>
              </w:rPr>
              <w:fldChar w:fldCharType="separate"/>
            </w:r>
            <w:r w:rsidR="00810888" w:rsidRPr="00810888">
              <w:rPr>
                <w:rFonts w:ascii="Times New Roman" w:hAnsi="Times New Roman"/>
                <w:b/>
                <w:lang w:val="pt-BR"/>
              </w:rPr>
              <w:t>Change 13</w:t>
            </w:r>
            <w:r w:rsidR="00DD036B" w:rsidRPr="00061FFA">
              <w:rPr>
                <w:rFonts w:ascii="Times New Roman" w:hAnsi="Times New Roman"/>
                <w:lang w:val="en-US" w:eastAsia="zh-CN"/>
              </w:rPr>
              <w:fldChar w:fldCharType="end"/>
            </w:r>
          </w:p>
          <w:p w14:paraId="0EE73C9E" w14:textId="322CD8A0" w:rsidR="002E1921" w:rsidRPr="00061FFA" w:rsidRDefault="002E1921" w:rsidP="00393147">
            <w:pPr>
              <w:pStyle w:val="CRCoverPage"/>
              <w:spacing w:after="0" w:line="259" w:lineRule="auto"/>
              <w:rPr>
                <w:rFonts w:ascii="Times New Roman" w:hAnsi="Times New Roman"/>
                <w:lang w:val="en-US" w:eastAsia="zh-CN"/>
              </w:rPr>
            </w:pPr>
            <w:r w:rsidRPr="00061FFA">
              <w:rPr>
                <w:rFonts w:ascii="Times New Roman" w:eastAsia="SimSun" w:hAnsi="Times New Roman"/>
              </w:rPr>
              <w:t>NOTE –</w:t>
            </w:r>
            <w:r w:rsidR="00BC3E97" w:rsidRPr="00061FFA">
              <w:rPr>
                <w:rFonts w:ascii="Times New Roman" w:eastAsia="SimSun" w:hAnsi="Times New Roman"/>
              </w:rPr>
              <w:t xml:space="preserve"> </w:t>
            </w:r>
            <w:r w:rsidRPr="00061FFA">
              <w:rPr>
                <w:rFonts w:ascii="Times New Roman" w:hAnsi="Times New Roman"/>
                <w:b/>
                <w:bCs/>
              </w:rPr>
              <w:t>prose on 36.579-</w:t>
            </w:r>
            <w:r w:rsidR="005F3A04" w:rsidRPr="00061FFA">
              <w:rPr>
                <w:rFonts w:ascii="Times New Roman" w:hAnsi="Times New Roman"/>
                <w:b/>
                <w:bCs/>
              </w:rPr>
              <w:t>1</w:t>
            </w:r>
            <w:r w:rsidRPr="00061FFA">
              <w:rPr>
                <w:rFonts w:ascii="Times New Roman" w:hAnsi="Times New Roman"/>
                <w:b/>
                <w:bCs/>
              </w:rPr>
              <w:t xml:space="preserve"> </w:t>
            </w:r>
            <w:r w:rsidR="00B51FE2" w:rsidRPr="00061FFA">
              <w:rPr>
                <w:rFonts w:ascii="Times New Roman" w:hAnsi="Times New Roman"/>
                <w:b/>
                <w:bCs/>
              </w:rPr>
              <w:t xml:space="preserve">Table 5.5.4.2-1 </w:t>
            </w:r>
            <w:r w:rsidR="003E779F" w:rsidRPr="00061FFA">
              <w:rPr>
                <w:rFonts w:ascii="Times New Roman" w:hAnsi="Times New Roman"/>
                <w:b/>
                <w:bCs/>
              </w:rPr>
              <w:t xml:space="preserve">(NOTE 3) </w:t>
            </w:r>
            <w:r w:rsidRPr="00061FFA">
              <w:rPr>
                <w:rFonts w:ascii="Times New Roman" w:hAnsi="Times New Roman"/>
                <w:b/>
                <w:bCs/>
              </w:rPr>
              <w:t>needed</w:t>
            </w:r>
          </w:p>
          <w:p w14:paraId="59DD7695" w14:textId="1B60F2A6" w:rsidR="007E641C" w:rsidRPr="00061FFA" w:rsidRDefault="007E641C" w:rsidP="00393147">
            <w:pPr>
              <w:pStyle w:val="CRCoverPage"/>
              <w:spacing w:after="0" w:line="259" w:lineRule="auto"/>
              <w:rPr>
                <w:rFonts w:ascii="Times New Roman" w:hAnsi="Times New Roman"/>
                <w:lang w:val="en-US" w:eastAsia="zh-CN"/>
              </w:rPr>
            </w:pPr>
          </w:p>
        </w:tc>
      </w:tr>
      <w:tr w:rsidR="007E641C" w14:paraId="3A5DE195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B44D" w14:textId="77777777" w:rsidR="007E641C" w:rsidRDefault="007E641C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B920" w14:textId="77777777" w:rsidR="007E641C" w:rsidRPr="00061FFA" w:rsidRDefault="007E641C" w:rsidP="00393147">
            <w:pPr>
              <w:spacing w:after="0"/>
              <w:rPr>
                <w:lang w:eastAsia="en-GB"/>
              </w:rPr>
            </w:pPr>
            <w:r w:rsidRPr="00061FFA">
              <w:softHyphen/>
            </w:r>
            <w:proofErr w:type="spellStart"/>
            <w:r w:rsidRPr="00061FFA">
              <w:t>MCX_HTTP_CommonFunctions.ttcn</w:t>
            </w:r>
            <w:proofErr w:type="spellEnd"/>
          </w:p>
        </w:tc>
      </w:tr>
      <w:tr w:rsidR="007E641C" w14:paraId="2A163B30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EC9E" w14:textId="77777777" w:rsidR="007E641C" w:rsidRDefault="007E641C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3AEC" w14:textId="77777777" w:rsidR="007E641C" w:rsidRDefault="007E641C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31E976E8" w14:textId="77777777" w:rsidR="007E641C" w:rsidRDefault="007E641C" w:rsidP="007E641C">
      <w:pPr>
        <w:rPr>
          <w:lang w:val="en-US" w:eastAsia="zh-CN"/>
        </w:rPr>
      </w:pPr>
    </w:p>
    <w:p w14:paraId="64836D48" w14:textId="77777777" w:rsidR="007E641C" w:rsidRDefault="007E641C" w:rsidP="007E64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E641C" w14:paraId="4F91B8B1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F355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function f_MCX_HTTP_ConfigurationGroupManagementSubscription(MCX_ServiceType_Type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27F5E656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MCX_SecurityParameters_Type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p_SecurityParameters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) runs on MCX_HTTP_PTC</w:t>
            </w:r>
          </w:p>
          <w:p w14:paraId="1F923EA5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{</w:t>
            </w:r>
          </w:p>
          <w:p w14:paraId="487A0BC5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MCX_Coordination_MSG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v_Dummy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0D225784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boolean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v_AllowCMS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false;</w:t>
            </w:r>
          </w:p>
          <w:p w14:paraId="79841959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boolean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v_AllowGMS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false;</w:t>
            </w:r>
          </w:p>
          <w:p w14:paraId="5BCD6696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boolean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v_UE_Config_Done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false;</w:t>
            </w:r>
          </w:p>
          <w:p w14:paraId="71E5810D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boolean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v_User_Profile_Done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false;</w:t>
            </w:r>
          </w:p>
          <w:p w14:paraId="0C94B388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boolean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v_Service_Config_Done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false;</w:t>
            </w:r>
          </w:p>
          <w:p w14:paraId="3FB819C9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boolean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v_Group_Config_Done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false;</w:t>
            </w:r>
          </w:p>
          <w:p w14:paraId="14C20266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v_MCSUEID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51EE4B2C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v_UE_Config_URI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f_MCX_InitialConfiguration_BuildURI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http_get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, UECONFIG, -,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v_MCSUEID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3DC6BB17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v_User_Profile_URI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f_MCX_InitialConfiguration_BuildURI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http_get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, UEUSERPROF);</w:t>
            </w:r>
          </w:p>
          <w:p w14:paraId="0C042E9C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v_Service_Config_URI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f_MCX_InitialConfiguration_BuildURI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http_get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, UESERVCONFIG);</w:t>
            </w:r>
          </w:p>
          <w:p w14:paraId="1CDE117B" w14:textId="77777777" w:rsidR="007E641C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v_Group_Config_URI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f_MCX_InitialConfiguration_BuildURI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http_get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, GROUPCONFIG);</w:t>
            </w:r>
          </w:p>
          <w:p w14:paraId="21C15241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3B2271">
              <w:rPr>
                <w:rFonts w:ascii="Courier New" w:hAnsi="Courier New" w:cs="Courier New"/>
                <w:b/>
                <w:sz w:val="16"/>
                <w:szCs w:val="16"/>
              </w:rPr>
              <w:t>...</w:t>
            </w:r>
          </w:p>
          <w:p w14:paraId="5301D6ED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3B2271">
              <w:rPr>
                <w:rFonts w:ascii="Courier New" w:hAnsi="Courier New" w:cs="Courier New"/>
                <w:b/>
                <w:sz w:val="16"/>
                <w:szCs w:val="16"/>
              </w:rPr>
              <w:t>...</w:t>
            </w:r>
          </w:p>
          <w:p w14:paraId="3736E23B" w14:textId="262B55CB" w:rsidR="003B2271" w:rsidRPr="0057744D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B2271">
              <w:rPr>
                <w:rFonts w:ascii="Courier New" w:hAnsi="Courier New" w:cs="Courier New"/>
                <w:b/>
                <w:sz w:val="16"/>
                <w:szCs w:val="16"/>
              </w:rPr>
              <w:t xml:space="preserve">  }</w:t>
            </w:r>
          </w:p>
        </w:tc>
      </w:tr>
    </w:tbl>
    <w:p w14:paraId="24672E2D" w14:textId="77777777" w:rsidR="007E641C" w:rsidRDefault="007E641C" w:rsidP="007E641C">
      <w:pPr>
        <w:spacing w:after="0"/>
        <w:rPr>
          <w:rFonts w:ascii="Arial" w:hAnsi="Arial"/>
          <w:b/>
          <w:lang w:eastAsia="en-GB"/>
        </w:rPr>
      </w:pPr>
    </w:p>
    <w:p w14:paraId="25633FF4" w14:textId="77777777" w:rsidR="007E641C" w:rsidRDefault="007E641C" w:rsidP="007E641C">
      <w:pPr>
        <w:spacing w:after="0"/>
        <w:rPr>
          <w:rFonts w:ascii="Arial" w:hAnsi="Arial"/>
          <w:b/>
          <w:lang w:eastAsia="en-GB"/>
        </w:rPr>
      </w:pPr>
    </w:p>
    <w:p w14:paraId="2C81379A" w14:textId="77777777" w:rsidR="007E641C" w:rsidRDefault="007E641C" w:rsidP="007E64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E641C" w14:paraId="12DC0556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A47D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function f_MCX_HTTP_ConfigurationGroupManagementSubscription(MCX_ServiceType_Type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7CA83708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MCX_SecurityParameters_Type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p_SecurityParameters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) runs on MCX_HTTP_PTC</w:t>
            </w:r>
          </w:p>
          <w:p w14:paraId="5C543620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{</w:t>
            </w:r>
          </w:p>
          <w:p w14:paraId="25AD4C28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MCX_Coordination_MSG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v_Dummy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044F6EE8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boolean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v_AllowCMS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false;</w:t>
            </w:r>
          </w:p>
          <w:p w14:paraId="765E5B9F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boolean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v_AllowGMS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false;</w:t>
            </w:r>
          </w:p>
          <w:p w14:paraId="1CEDDC73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boolean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v_UE_Config_Done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false;</w:t>
            </w:r>
          </w:p>
          <w:p w14:paraId="6C2EDAA7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boolean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v_User_Profile_Done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false;</w:t>
            </w:r>
          </w:p>
          <w:p w14:paraId="5C871F51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boolean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v_Service_Config_Done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false;</w:t>
            </w:r>
          </w:p>
          <w:p w14:paraId="46C960EF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boolean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v_Group_Config_Done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false;</w:t>
            </w:r>
          </w:p>
          <w:p w14:paraId="369889FD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v_MCSUEID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14F28E99" w14:textId="77777777" w:rsidR="003B2271" w:rsidRPr="00DC507D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if (</w:t>
            </w:r>
            <w:proofErr w:type="spellStart"/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pc_MCX_Support_IMEI</w:t>
            </w:r>
            <w:proofErr w:type="spellEnd"/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) {</w:t>
            </w:r>
          </w:p>
          <w:p w14:paraId="38553556" w14:textId="77777777" w:rsidR="003B2271" w:rsidRPr="00DC507D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</w:pPr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     </w:t>
            </w:r>
            <w:proofErr w:type="spellStart"/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v_MCSUEID</w:t>
            </w:r>
            <w:proofErr w:type="spellEnd"/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:= </w:t>
            </w:r>
            <w:proofErr w:type="spellStart"/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f_SIP_InstanceId</w:t>
            </w:r>
            <w:proofErr w:type="spellEnd"/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();</w:t>
            </w:r>
          </w:p>
          <w:p w14:paraId="37EBEF19" w14:textId="77777777" w:rsidR="003B2271" w:rsidRPr="00DC507D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</w:pPr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   } else {</w:t>
            </w:r>
          </w:p>
          <w:p w14:paraId="7140572A" w14:textId="66316B7C" w:rsidR="003B2271" w:rsidRPr="00DC507D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</w:pPr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     </w:t>
            </w:r>
            <w:proofErr w:type="spellStart"/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v_MCSUEID</w:t>
            </w:r>
            <w:proofErr w:type="spellEnd"/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:= </w:t>
            </w:r>
            <w:proofErr w:type="spellStart"/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f_SIP_InstanceId_MCX</w:t>
            </w:r>
            <w:proofErr w:type="spellEnd"/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();</w:t>
            </w:r>
          </w:p>
          <w:p w14:paraId="4C5CD23B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DC50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   }</w:t>
            </w:r>
          </w:p>
          <w:p w14:paraId="1FF9F189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v_UE_Config_URI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f_MCX_InitialConfiguration_BuildURI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http_get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, UECONFIG, -,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v_MCSUEID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52B3CEEA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v_User_Profile_URI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f_MCX_InitialConfiguration_BuildURI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http_get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, UEUSERPROF);</w:t>
            </w:r>
          </w:p>
          <w:p w14:paraId="5715BF0C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v_Service_Config_URI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f_MCX_InitialConfiguration_BuildURI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http_get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, UESERVCONFIG);</w:t>
            </w:r>
          </w:p>
          <w:p w14:paraId="784F199B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v_Group_Config_URI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f_MCX_InitialConfiguration_BuildURI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http_get</w:t>
            </w:r>
            <w:proofErr w:type="spellEnd"/>
            <w:r w:rsidRPr="003B2271">
              <w:rPr>
                <w:rFonts w:ascii="Courier New" w:eastAsia="SimSun" w:hAnsi="Courier New" w:cs="Courier New"/>
                <w:sz w:val="16"/>
                <w:szCs w:val="16"/>
              </w:rPr>
              <w:t>, GROUPCONFIG);</w:t>
            </w:r>
          </w:p>
          <w:p w14:paraId="0D963EE1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3B2271">
              <w:rPr>
                <w:rFonts w:ascii="Courier New" w:hAnsi="Courier New" w:cs="Courier New"/>
                <w:b/>
                <w:sz w:val="16"/>
                <w:szCs w:val="16"/>
              </w:rPr>
              <w:lastRenderedPageBreak/>
              <w:t>...</w:t>
            </w:r>
          </w:p>
          <w:p w14:paraId="57F7030C" w14:textId="77777777" w:rsidR="003B2271" w:rsidRPr="003B2271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3B2271">
              <w:rPr>
                <w:rFonts w:ascii="Courier New" w:hAnsi="Courier New" w:cs="Courier New"/>
                <w:b/>
                <w:sz w:val="16"/>
                <w:szCs w:val="16"/>
              </w:rPr>
              <w:t>...</w:t>
            </w:r>
          </w:p>
          <w:p w14:paraId="1137559C" w14:textId="3A3CBDE0" w:rsidR="007E641C" w:rsidRPr="00571BB2" w:rsidRDefault="003B2271" w:rsidP="003B22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B2271">
              <w:rPr>
                <w:rFonts w:ascii="Courier New" w:hAnsi="Courier New" w:cs="Courier New"/>
                <w:b/>
                <w:sz w:val="16"/>
                <w:szCs w:val="16"/>
              </w:rPr>
              <w:t xml:space="preserve">  }</w:t>
            </w:r>
          </w:p>
        </w:tc>
      </w:tr>
    </w:tbl>
    <w:p w14:paraId="07CCDF4C" w14:textId="77777777" w:rsidR="007E641C" w:rsidRDefault="007E641C" w:rsidP="00403C53">
      <w:pPr>
        <w:rPr>
          <w:noProof/>
        </w:rPr>
      </w:pPr>
    </w:p>
    <w:p w14:paraId="7A6FA1CE" w14:textId="0E931950" w:rsidR="00665936" w:rsidRDefault="00665936" w:rsidP="0066593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73335976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10</w:t>
      </w:r>
      <w:bookmarkEnd w:id="25"/>
      <w:r w:rsidR="006D4DFA">
        <w:rPr>
          <w:b/>
          <w:lang w:val="pt-BR"/>
        </w:rPr>
        <w:fldChar w:fldCharType="end"/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65936" w14:paraId="180897FD" w14:textId="77777777" w:rsidTr="005523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5453" w14:textId="77777777" w:rsidR="00665936" w:rsidRPr="00755FDE" w:rsidRDefault="00665936" w:rsidP="00552307">
            <w:pPr>
              <w:spacing w:before="40" w:after="40"/>
              <w:rPr>
                <w:rFonts w:ascii="Arial" w:hAnsi="Arial" w:cs="Arial"/>
                <w:b/>
              </w:rPr>
            </w:pPr>
            <w:r w:rsidRPr="00755F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AAA1" w14:textId="77777777" w:rsidR="00665936" w:rsidRPr="00A80B74" w:rsidRDefault="00665936" w:rsidP="00552307">
            <w:pPr>
              <w:autoSpaceDE w:val="0"/>
              <w:autoSpaceDN w:val="0"/>
              <w:adjustRightInd w:val="0"/>
              <w:spacing w:after="0"/>
            </w:pPr>
            <w:proofErr w:type="spellStart"/>
            <w:r w:rsidRPr="00A80B74">
              <w:rPr>
                <w:rFonts w:eastAsia="SimSun"/>
              </w:rPr>
              <w:t>f_MCX_IMS_InitialServiceSettingsAndSubscriptions</w:t>
            </w:r>
            <w:proofErr w:type="spellEnd"/>
            <w:r w:rsidRPr="00A80B74">
              <w:t xml:space="preserve"> ()</w:t>
            </w:r>
          </w:p>
        </w:tc>
      </w:tr>
      <w:tr w:rsidR="00665936" w14:paraId="0B2296E7" w14:textId="77777777" w:rsidTr="0055230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92EA" w14:textId="77777777" w:rsidR="00665936" w:rsidRDefault="00665936" w:rsidP="005523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D1DB" w14:textId="3BD37EC0" w:rsidR="00665936" w:rsidRPr="00A80B74" w:rsidRDefault="00665936" w:rsidP="00552307">
            <w:pPr>
              <w:pStyle w:val="B2"/>
              <w:ind w:left="0" w:firstLine="0"/>
              <w:rPr>
                <w:lang w:eastAsia="zh-CN"/>
              </w:rPr>
            </w:pPr>
            <w:r w:rsidRPr="00A80B74">
              <w:rPr>
                <w:lang w:eastAsia="zh-CN"/>
              </w:rPr>
              <w:t xml:space="preserve">Same as </w:t>
            </w:r>
            <w:r w:rsidRPr="00A80B74">
              <w:rPr>
                <w:lang w:eastAsia="zh-CN"/>
              </w:rPr>
              <w:fldChar w:fldCharType="begin"/>
            </w:r>
            <w:r w:rsidRPr="00A80B74">
              <w:rPr>
                <w:lang w:eastAsia="zh-CN"/>
              </w:rPr>
              <w:instrText xml:space="preserve"> REF _Ref173161315 \h </w:instrText>
            </w:r>
            <w:r w:rsidR="00A80B74">
              <w:rPr>
                <w:lang w:eastAsia="zh-CN"/>
              </w:rPr>
              <w:instrText xml:space="preserve"> \* MERGEFORMAT </w:instrText>
            </w:r>
            <w:r w:rsidRPr="00A80B74">
              <w:rPr>
                <w:lang w:eastAsia="zh-CN"/>
              </w:rPr>
            </w:r>
            <w:r w:rsidRPr="00A80B74"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9</w:t>
            </w:r>
            <w:r w:rsidRPr="00A80B74">
              <w:rPr>
                <w:lang w:eastAsia="zh-CN"/>
              </w:rPr>
              <w:fldChar w:fldCharType="end"/>
            </w:r>
          </w:p>
        </w:tc>
      </w:tr>
      <w:tr w:rsidR="00665936" w14:paraId="3705A18A" w14:textId="77777777" w:rsidTr="005523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550" w14:textId="77777777" w:rsidR="00665936" w:rsidRDefault="00665936" w:rsidP="005523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908D" w14:textId="77777777" w:rsidR="00665936" w:rsidRPr="00A80B74" w:rsidRDefault="00665936" w:rsidP="00552307">
            <w:pPr>
              <w:pStyle w:val="CRCoverPage"/>
              <w:spacing w:after="0" w:line="259" w:lineRule="auto"/>
              <w:rPr>
                <w:rFonts w:ascii="Times New Roman" w:hAnsi="Times New Roman"/>
                <w:lang w:eastAsia="zh-CN"/>
              </w:rPr>
            </w:pPr>
            <w:r w:rsidRPr="00A80B74">
              <w:rPr>
                <w:rFonts w:ascii="Times New Roman" w:hAnsi="Times New Roman"/>
                <w:lang w:eastAsia="zh-CN"/>
              </w:rPr>
              <w:t>Accept MCX client with MCSUEID in form of “</w:t>
            </w:r>
            <w:proofErr w:type="spellStart"/>
            <w:r w:rsidRPr="00A80B74">
              <w:rPr>
                <w:rFonts w:ascii="Times New Roman" w:hAnsi="Times New Roman"/>
                <w:lang w:eastAsia="zh-CN"/>
              </w:rPr>
              <w:t>urn:uuid</w:t>
            </w:r>
            <w:proofErr w:type="spellEnd"/>
            <w:r w:rsidRPr="00A80B74">
              <w:rPr>
                <w:rFonts w:ascii="Times New Roman" w:hAnsi="Times New Roman"/>
                <w:lang w:eastAsia="zh-CN"/>
              </w:rPr>
              <w:t>”</w:t>
            </w:r>
          </w:p>
          <w:p w14:paraId="29A56B63" w14:textId="18FEF308" w:rsidR="00AC3BCB" w:rsidRPr="00A80B74" w:rsidRDefault="00AC3BCB" w:rsidP="00AC3BCB">
            <w:pPr>
              <w:pStyle w:val="CRCoverPage"/>
              <w:spacing w:after="0" w:line="259" w:lineRule="auto"/>
              <w:rPr>
                <w:rFonts w:ascii="Times New Roman" w:hAnsi="Times New Roman"/>
                <w:lang w:val="en-US" w:eastAsia="zh-CN"/>
              </w:rPr>
            </w:pPr>
            <w:r w:rsidRPr="00A80B74">
              <w:rPr>
                <w:rFonts w:ascii="Times New Roman" w:hAnsi="Times New Roman"/>
                <w:lang w:val="en-US" w:eastAsia="zh-CN"/>
              </w:rPr>
              <w:t xml:space="preserve">NOTE – new PICS and PIXIT defined in </w:t>
            </w:r>
            <w:r w:rsidRPr="00A80B74">
              <w:rPr>
                <w:rFonts w:ascii="Times New Roman" w:hAnsi="Times New Roman"/>
                <w:lang w:val="en-US" w:eastAsia="zh-CN"/>
              </w:rPr>
              <w:fldChar w:fldCharType="begin"/>
            </w:r>
            <w:r w:rsidRPr="00A80B74">
              <w:rPr>
                <w:rFonts w:ascii="Times New Roman" w:hAnsi="Times New Roman"/>
                <w:lang w:val="en-US" w:eastAsia="zh-CN"/>
              </w:rPr>
              <w:instrText xml:space="preserve"> REF _Ref173161926 \h  \* MERGEFORMAT </w:instrText>
            </w:r>
            <w:r w:rsidRPr="00A80B74">
              <w:rPr>
                <w:rFonts w:ascii="Times New Roman" w:hAnsi="Times New Roman"/>
                <w:lang w:val="en-US" w:eastAsia="zh-CN"/>
              </w:rPr>
            </w:r>
            <w:r w:rsidRPr="00A80B74">
              <w:rPr>
                <w:rFonts w:ascii="Times New Roman" w:hAnsi="Times New Roman"/>
                <w:lang w:val="en-US" w:eastAsia="zh-CN"/>
              </w:rPr>
              <w:fldChar w:fldCharType="separate"/>
            </w:r>
            <w:r w:rsidR="00810888" w:rsidRPr="00810888">
              <w:rPr>
                <w:rFonts w:ascii="Times New Roman" w:hAnsi="Times New Roman"/>
                <w:b/>
                <w:lang w:val="pt-BR"/>
              </w:rPr>
              <w:t>Change 12</w:t>
            </w:r>
            <w:r w:rsidRPr="00A80B74">
              <w:rPr>
                <w:rFonts w:ascii="Times New Roman" w:hAnsi="Times New Roman"/>
                <w:lang w:val="en-US" w:eastAsia="zh-CN"/>
              </w:rPr>
              <w:fldChar w:fldCharType="end"/>
            </w:r>
            <w:r w:rsidRPr="00A80B74">
              <w:rPr>
                <w:rFonts w:ascii="Times New Roman" w:hAnsi="Times New Roman"/>
                <w:lang w:val="en-US" w:eastAsia="zh-CN"/>
              </w:rPr>
              <w:t xml:space="preserve"> and </w:t>
            </w:r>
            <w:r w:rsidRPr="00A80B74">
              <w:rPr>
                <w:rFonts w:ascii="Times New Roman" w:hAnsi="Times New Roman"/>
                <w:lang w:val="en-US" w:eastAsia="zh-CN"/>
              </w:rPr>
              <w:fldChar w:fldCharType="begin"/>
            </w:r>
            <w:r w:rsidRPr="00A80B74">
              <w:rPr>
                <w:rFonts w:ascii="Times New Roman" w:hAnsi="Times New Roman"/>
                <w:lang w:val="en-US" w:eastAsia="zh-CN"/>
              </w:rPr>
              <w:instrText xml:space="preserve"> REF _Ref173161928 \h  \* MERGEFORMAT </w:instrText>
            </w:r>
            <w:r w:rsidRPr="00A80B74">
              <w:rPr>
                <w:rFonts w:ascii="Times New Roman" w:hAnsi="Times New Roman"/>
                <w:lang w:val="en-US" w:eastAsia="zh-CN"/>
              </w:rPr>
            </w:r>
            <w:r w:rsidRPr="00A80B74">
              <w:rPr>
                <w:rFonts w:ascii="Times New Roman" w:hAnsi="Times New Roman"/>
                <w:lang w:val="en-US" w:eastAsia="zh-CN"/>
              </w:rPr>
              <w:fldChar w:fldCharType="separate"/>
            </w:r>
            <w:r w:rsidR="00810888" w:rsidRPr="00810888">
              <w:rPr>
                <w:rFonts w:ascii="Times New Roman" w:hAnsi="Times New Roman"/>
                <w:b/>
                <w:lang w:val="pt-BR"/>
              </w:rPr>
              <w:t>Change 13</w:t>
            </w:r>
            <w:r w:rsidRPr="00A80B74">
              <w:rPr>
                <w:rFonts w:ascii="Times New Roman" w:hAnsi="Times New Roman"/>
                <w:lang w:val="en-US" w:eastAsia="zh-CN"/>
              </w:rPr>
              <w:fldChar w:fldCharType="end"/>
            </w:r>
          </w:p>
          <w:p w14:paraId="1D5C44B2" w14:textId="3769FBA8" w:rsidR="005601F1" w:rsidRPr="00A80B74" w:rsidRDefault="005601F1" w:rsidP="005601F1">
            <w:pPr>
              <w:pStyle w:val="CRCoverPage"/>
              <w:spacing w:after="0" w:line="259" w:lineRule="auto"/>
              <w:rPr>
                <w:rFonts w:ascii="Times New Roman" w:hAnsi="Times New Roman"/>
                <w:lang w:val="en-US" w:eastAsia="zh-CN"/>
              </w:rPr>
            </w:pPr>
            <w:r w:rsidRPr="00A80B74">
              <w:rPr>
                <w:rFonts w:ascii="Times New Roman" w:eastAsia="SimSun" w:hAnsi="Times New Roman"/>
              </w:rPr>
              <w:t xml:space="preserve">NOTE – </w:t>
            </w:r>
            <w:r w:rsidRPr="00A80B74">
              <w:rPr>
                <w:rFonts w:ascii="Times New Roman" w:hAnsi="Times New Roman"/>
                <w:b/>
                <w:bCs/>
              </w:rPr>
              <w:t xml:space="preserve">prose on 36.579-1 Table 5.5.4.2-1 </w:t>
            </w:r>
            <w:r w:rsidR="00852DCB" w:rsidRPr="00A80B74">
              <w:rPr>
                <w:rFonts w:ascii="Times New Roman" w:hAnsi="Times New Roman"/>
                <w:b/>
                <w:bCs/>
              </w:rPr>
              <w:t>(NOTE 3)</w:t>
            </w:r>
            <w:r w:rsidR="00042805" w:rsidRPr="00A80B74">
              <w:rPr>
                <w:rFonts w:ascii="Times New Roman" w:hAnsi="Times New Roman"/>
                <w:b/>
                <w:bCs/>
              </w:rPr>
              <w:t xml:space="preserve"> </w:t>
            </w:r>
            <w:r w:rsidRPr="00A80B74">
              <w:rPr>
                <w:rFonts w:ascii="Times New Roman" w:hAnsi="Times New Roman"/>
                <w:b/>
                <w:bCs/>
              </w:rPr>
              <w:t>needed</w:t>
            </w:r>
            <w:r w:rsidR="001D4C8C" w:rsidRPr="00A80B74">
              <w:rPr>
                <w:rFonts w:ascii="Times New Roman" w:hAnsi="Times New Roman"/>
                <w:b/>
                <w:bCs/>
              </w:rPr>
              <w:t>, same as</w:t>
            </w:r>
            <w:r w:rsidR="00DF5BC9" w:rsidRPr="00A80B74">
              <w:rPr>
                <w:rFonts w:ascii="Times New Roman" w:hAnsi="Times New Roman"/>
                <w:b/>
                <w:bCs/>
              </w:rPr>
              <w:t xml:space="preserve"> for</w:t>
            </w:r>
            <w:r w:rsidR="001D4C8C" w:rsidRPr="00A80B74">
              <w:rPr>
                <w:rFonts w:ascii="Times New Roman" w:hAnsi="Times New Roman"/>
                <w:b/>
                <w:bCs/>
              </w:rPr>
              <w:t xml:space="preserve"> </w:t>
            </w:r>
            <w:r w:rsidR="00FC6787" w:rsidRPr="00A80B74">
              <w:rPr>
                <w:rFonts w:ascii="Times New Roman" w:hAnsi="Times New Roman"/>
                <w:b/>
                <w:bCs/>
              </w:rPr>
              <w:fldChar w:fldCharType="begin"/>
            </w:r>
            <w:r w:rsidR="00FC6787" w:rsidRPr="00A80B74">
              <w:rPr>
                <w:rFonts w:ascii="Times New Roman" w:hAnsi="Times New Roman"/>
                <w:b/>
                <w:bCs/>
              </w:rPr>
              <w:instrText xml:space="preserve"> REF _Ref173161315 \h </w:instrText>
            </w:r>
            <w:r w:rsidR="00DF5BC9" w:rsidRPr="00A80B74">
              <w:rPr>
                <w:rFonts w:ascii="Times New Roman" w:hAnsi="Times New Roman"/>
                <w:b/>
                <w:bCs/>
              </w:rPr>
              <w:instrText xml:space="preserve"> \* MERGEFORMAT </w:instrText>
            </w:r>
            <w:r w:rsidR="00FC6787" w:rsidRPr="00A80B74">
              <w:rPr>
                <w:rFonts w:ascii="Times New Roman" w:hAnsi="Times New Roman"/>
                <w:b/>
                <w:bCs/>
              </w:rPr>
            </w:r>
            <w:r w:rsidR="00FC6787" w:rsidRPr="00A80B74">
              <w:rPr>
                <w:rFonts w:ascii="Times New Roman" w:hAnsi="Times New Roman"/>
                <w:b/>
                <w:bCs/>
              </w:rPr>
              <w:fldChar w:fldCharType="separate"/>
            </w:r>
            <w:r w:rsidR="00810888" w:rsidRPr="00810888">
              <w:rPr>
                <w:rFonts w:ascii="Times New Roman" w:hAnsi="Times New Roman"/>
                <w:b/>
                <w:lang w:val="pt-BR"/>
              </w:rPr>
              <w:t>Change 9</w:t>
            </w:r>
            <w:r w:rsidR="00FC6787" w:rsidRPr="00A80B74">
              <w:rPr>
                <w:rFonts w:ascii="Times New Roman" w:hAnsi="Times New Roman"/>
                <w:b/>
                <w:bCs/>
              </w:rPr>
              <w:fldChar w:fldCharType="end"/>
            </w:r>
          </w:p>
          <w:p w14:paraId="331B3D26" w14:textId="77777777" w:rsidR="005601F1" w:rsidRPr="00A80B74" w:rsidRDefault="005601F1" w:rsidP="00552307">
            <w:pPr>
              <w:pStyle w:val="CRCoverPage"/>
              <w:spacing w:after="0" w:line="259" w:lineRule="auto"/>
              <w:rPr>
                <w:rFonts w:ascii="Times New Roman" w:hAnsi="Times New Roman"/>
                <w:lang w:val="en-US" w:eastAsia="zh-CN"/>
              </w:rPr>
            </w:pPr>
          </w:p>
        </w:tc>
      </w:tr>
      <w:tr w:rsidR="00665936" w14:paraId="3565C745" w14:textId="77777777" w:rsidTr="005523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F097" w14:textId="77777777" w:rsidR="00665936" w:rsidRDefault="00665936" w:rsidP="005523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B94E" w14:textId="77777777" w:rsidR="00665936" w:rsidRPr="00A80B74" w:rsidRDefault="00665936" w:rsidP="00552307">
            <w:pPr>
              <w:spacing w:after="0"/>
              <w:rPr>
                <w:lang w:eastAsia="en-GB"/>
              </w:rPr>
            </w:pPr>
            <w:proofErr w:type="spellStart"/>
            <w:r w:rsidRPr="00A80B74">
              <w:t>MCX_SIP_Registration.ttcn</w:t>
            </w:r>
            <w:proofErr w:type="spellEnd"/>
          </w:p>
        </w:tc>
      </w:tr>
      <w:tr w:rsidR="00665936" w14:paraId="70CDF560" w14:textId="77777777" w:rsidTr="005523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650E" w14:textId="77777777" w:rsidR="00665936" w:rsidRDefault="00665936" w:rsidP="005523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8C65" w14:textId="77777777" w:rsidR="00665936" w:rsidRDefault="00665936" w:rsidP="00552307">
            <w:pPr>
              <w:rPr>
                <w:rFonts w:ascii="Arial" w:hAnsi="Arial"/>
                <w:lang w:eastAsia="zh-CN"/>
              </w:rPr>
            </w:pPr>
          </w:p>
        </w:tc>
      </w:tr>
    </w:tbl>
    <w:p w14:paraId="284B594A" w14:textId="77777777" w:rsidR="00665936" w:rsidRDefault="00665936" w:rsidP="00665936">
      <w:pPr>
        <w:rPr>
          <w:lang w:val="en-US" w:eastAsia="zh-CN"/>
        </w:rPr>
      </w:pPr>
    </w:p>
    <w:p w14:paraId="6DAD37A2" w14:textId="77777777" w:rsidR="00665936" w:rsidRDefault="00665936" w:rsidP="0066593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65936" w14:paraId="407484DA" w14:textId="77777777" w:rsidTr="0055230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3432" w14:textId="77777777" w:rsidR="00665936" w:rsidRPr="003B28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84D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function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f_MCX_IMS_InitialServiceSettingsAndSubscriptions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MCX_ServiceType_Type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) runs on MCX_HTTP_PTC</w:t>
            </w:r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br/>
              <w:t>{</w:t>
            </w:r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br/>
              <w:t xml:space="preserve">var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v_Protocol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f_IMS_PTC_ImsInfo_GetTransportProtocol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();</w:t>
            </w:r>
          </w:p>
          <w:p w14:paraId="05AB1CD6" w14:textId="77777777" w:rsidR="00665936" w:rsidRPr="003B28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v_GroupId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f_MCX_MCService_GroupID_Group_A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107DF9D7" w14:textId="77777777" w:rsidR="00665936" w:rsidRPr="003B28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MCX_SecurityParameters_Type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v_SecurityParameters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4BE65425" w14:textId="77777777" w:rsidR="00665936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5E36DB44" w14:textId="77777777" w:rsidR="00665936" w:rsidRPr="003B28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7986B902" w14:textId="77777777" w:rsidR="00665936" w:rsidRPr="005774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}</w:t>
            </w:r>
          </w:p>
        </w:tc>
      </w:tr>
    </w:tbl>
    <w:p w14:paraId="5119743D" w14:textId="77777777" w:rsidR="00665936" w:rsidRDefault="00665936" w:rsidP="00665936">
      <w:pPr>
        <w:spacing w:after="0"/>
        <w:rPr>
          <w:rFonts w:ascii="Arial" w:hAnsi="Arial"/>
          <w:b/>
          <w:lang w:eastAsia="en-GB"/>
        </w:rPr>
      </w:pPr>
    </w:p>
    <w:p w14:paraId="588D2838" w14:textId="77777777" w:rsidR="00665936" w:rsidRDefault="00665936" w:rsidP="0066593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65936" w14:paraId="0E46FAE7" w14:textId="77777777" w:rsidTr="0055230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C0F0" w14:textId="77777777" w:rsidR="00665936" w:rsidRPr="003B28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84D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function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f_MCX_IMS_InitialServiceSettingsAndSubscriptions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MCX_ServiceType_Type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) runs on MCX_HTTP_PTC</w:t>
            </w:r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br/>
              <w:t>{</w:t>
            </w:r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br/>
              <w:t xml:space="preserve">var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v_Protocol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f_IMS_PTC_ImsInfo_GetTransportProtocol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();</w:t>
            </w:r>
          </w:p>
          <w:p w14:paraId="2D9293CD" w14:textId="77777777" w:rsidR="00665936" w:rsidRPr="003B28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</w:pPr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var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charstring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v_MCSUEID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;</w:t>
            </w:r>
          </w:p>
          <w:p w14:paraId="6B3CE66D" w14:textId="77777777" w:rsidR="00665936" w:rsidRPr="003B28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</w:pPr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   if (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pc_MCX_Support_IMEI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) {</w:t>
            </w:r>
          </w:p>
          <w:p w14:paraId="1A60E454" w14:textId="77777777" w:rsidR="00665936" w:rsidRPr="003B28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</w:pPr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    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v_MCSUEID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:=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f_SIP_InstanceId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();</w:t>
            </w:r>
          </w:p>
          <w:p w14:paraId="12242064" w14:textId="77777777" w:rsidR="00665936" w:rsidRPr="003B28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</w:pPr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   } else {</w:t>
            </w:r>
          </w:p>
          <w:p w14:paraId="0EFB66CF" w14:textId="77777777" w:rsidR="00665936" w:rsidRPr="003B28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</w:pPr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    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v_MCSUEID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:=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f_SIP_InstanceId_MCX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(); </w:t>
            </w:r>
          </w:p>
          <w:p w14:paraId="5DA3DBCE" w14:textId="77777777" w:rsidR="00665936" w:rsidRPr="003B28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84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   }</w:t>
            </w:r>
          </w:p>
          <w:p w14:paraId="7234480C" w14:textId="77777777" w:rsidR="00665936" w:rsidRPr="003B28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v_GroupId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f_MCX_MCService_GroupID_Group_A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5ABCE8DF" w14:textId="77777777" w:rsidR="00665936" w:rsidRPr="003B28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MCX_SecurityParameters_Type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v_SecurityParameters</w:t>
            </w:r>
            <w:proofErr w:type="spellEnd"/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1C3E9E3D" w14:textId="77777777" w:rsidR="00665936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29493ADE" w14:textId="77777777" w:rsidR="00665936" w:rsidRPr="003B284D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79640CAB" w14:textId="77777777" w:rsidR="00665936" w:rsidRPr="00571BB2" w:rsidRDefault="00665936" w:rsidP="005523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B284D">
              <w:rPr>
                <w:rFonts w:ascii="Courier New" w:eastAsia="SimSun" w:hAnsi="Courier New" w:cs="Courier New"/>
                <w:sz w:val="16"/>
                <w:szCs w:val="16"/>
              </w:rPr>
              <w:t>}</w:t>
            </w:r>
          </w:p>
        </w:tc>
      </w:tr>
    </w:tbl>
    <w:p w14:paraId="54143048" w14:textId="77777777" w:rsidR="00665936" w:rsidRPr="00DD7B42" w:rsidRDefault="00665936" w:rsidP="00665936">
      <w:pPr>
        <w:rPr>
          <w:lang w:val="pt-BR"/>
        </w:rPr>
      </w:pPr>
    </w:p>
    <w:p w14:paraId="5CFBE553" w14:textId="77777777" w:rsidR="006E6040" w:rsidRDefault="006E6040" w:rsidP="00403C53">
      <w:pPr>
        <w:rPr>
          <w:noProof/>
        </w:rPr>
      </w:pPr>
    </w:p>
    <w:p w14:paraId="1D5AF3E0" w14:textId="23F9EB94" w:rsidR="00403C53" w:rsidRDefault="00403C53" w:rsidP="00403C5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173335977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11</w:t>
      </w:r>
      <w:bookmarkEnd w:id="26"/>
      <w:r w:rsidR="006D4DFA">
        <w:rPr>
          <w:b/>
          <w:lang w:val="pt-BR"/>
        </w:rPr>
        <w:fldChar w:fldCharType="end"/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23425" w14:paraId="2C365643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470A" w14:textId="77777777" w:rsidR="00F23425" w:rsidRPr="00F23425" w:rsidRDefault="00F23425" w:rsidP="00F23425">
            <w:pPr>
              <w:spacing w:before="40" w:after="40"/>
              <w:rPr>
                <w:rFonts w:ascii="Arial" w:hAnsi="Arial" w:cs="Arial"/>
                <w:b/>
              </w:rPr>
            </w:pPr>
            <w:r w:rsidRPr="00F2342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F6EA" w14:textId="200F2D7A" w:rsidR="00F23425" w:rsidRPr="00D75D56" w:rsidRDefault="00D072E3" w:rsidP="00393147">
            <w:pPr>
              <w:autoSpaceDE w:val="0"/>
              <w:autoSpaceDN w:val="0"/>
              <w:adjustRightInd w:val="0"/>
              <w:spacing w:after="0"/>
            </w:pPr>
            <w:r w:rsidRPr="00D75D56">
              <w:t>(</w:t>
            </w:r>
            <w:r w:rsidRPr="00D75D56">
              <w:rPr>
                <w:b/>
                <w:bCs/>
              </w:rPr>
              <w:t>new</w:t>
            </w:r>
            <w:r w:rsidRPr="00D75D56">
              <w:t xml:space="preserve">) </w:t>
            </w:r>
            <w:proofErr w:type="spellStart"/>
            <w:r w:rsidR="00515D2B" w:rsidRPr="00D75D56">
              <w:rPr>
                <w:rFonts w:eastAsia="SimSun"/>
              </w:rPr>
              <w:t>f_SIP_InstanceId_MCX</w:t>
            </w:r>
            <w:proofErr w:type="spellEnd"/>
            <w:r w:rsidR="00515D2B" w:rsidRPr="00D75D56">
              <w:rPr>
                <w:rFonts w:eastAsia="SimSun"/>
              </w:rPr>
              <w:t xml:space="preserve"> </w:t>
            </w:r>
          </w:p>
        </w:tc>
      </w:tr>
      <w:tr w:rsidR="00F23425" w14:paraId="215D4423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075B" w14:textId="77777777" w:rsidR="00F23425" w:rsidRDefault="00F23425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FEAE" w14:textId="1C7B97C0" w:rsidR="00F23425" w:rsidRPr="00D75D56" w:rsidRDefault="002F2416" w:rsidP="00393147">
            <w:pPr>
              <w:pStyle w:val="B2"/>
              <w:ind w:left="0" w:firstLine="0"/>
              <w:rPr>
                <w:lang w:eastAsia="zh-CN"/>
              </w:rPr>
            </w:pPr>
            <w:r w:rsidRPr="00D75D56">
              <w:rPr>
                <w:lang w:eastAsia="zh-CN"/>
              </w:rPr>
              <w:t xml:space="preserve">As per </w:t>
            </w:r>
            <w:r w:rsidR="007A09A2" w:rsidRPr="00D75D56">
              <w:rPr>
                <w:lang w:eastAsia="zh-CN"/>
              </w:rPr>
              <w:fldChar w:fldCharType="begin"/>
            </w:r>
            <w:r w:rsidR="007A09A2" w:rsidRPr="00D75D56">
              <w:rPr>
                <w:lang w:eastAsia="zh-CN"/>
              </w:rPr>
              <w:instrText xml:space="preserve"> REF _Ref173161315 \h </w:instrText>
            </w:r>
            <w:r w:rsidR="00D75D56">
              <w:rPr>
                <w:lang w:eastAsia="zh-CN"/>
              </w:rPr>
              <w:instrText xml:space="preserve"> \* MERGEFORMAT </w:instrText>
            </w:r>
            <w:r w:rsidR="007A09A2" w:rsidRPr="00D75D56">
              <w:rPr>
                <w:lang w:eastAsia="zh-CN"/>
              </w:rPr>
            </w:r>
            <w:r w:rsidR="007A09A2" w:rsidRPr="00D75D56"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9</w:t>
            </w:r>
            <w:r w:rsidR="007A09A2" w:rsidRPr="00D75D56">
              <w:rPr>
                <w:lang w:eastAsia="zh-CN"/>
              </w:rPr>
              <w:fldChar w:fldCharType="end"/>
            </w:r>
            <w:r w:rsidR="00F23425" w:rsidRPr="00D75D56">
              <w:rPr>
                <w:lang w:eastAsia="zh-CN"/>
              </w:rPr>
              <w:t xml:space="preserve"> </w:t>
            </w:r>
          </w:p>
        </w:tc>
      </w:tr>
      <w:tr w:rsidR="00F23425" w14:paraId="64550771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DE9" w14:textId="77777777" w:rsidR="00F23425" w:rsidRDefault="00F23425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D115" w14:textId="36FB892A" w:rsidR="00F23425" w:rsidRPr="00D75D56" w:rsidRDefault="007A09A2" w:rsidP="00393147">
            <w:pPr>
              <w:pStyle w:val="CRCoverPage"/>
              <w:spacing w:after="0" w:line="259" w:lineRule="auto"/>
              <w:rPr>
                <w:rFonts w:ascii="Times New Roman" w:hAnsi="Times New Roman"/>
                <w:lang w:val="en-US" w:eastAsia="zh-CN"/>
              </w:rPr>
            </w:pPr>
            <w:r w:rsidRPr="00D75D56">
              <w:rPr>
                <w:rFonts w:ascii="Times New Roman" w:hAnsi="Times New Roman"/>
                <w:lang w:val="en-US" w:eastAsia="zh-CN"/>
              </w:rPr>
              <w:t xml:space="preserve">New function </w:t>
            </w:r>
            <w:proofErr w:type="spellStart"/>
            <w:r w:rsidRPr="00D75D56">
              <w:rPr>
                <w:rFonts w:ascii="Times New Roman" w:hAnsi="Times New Roman"/>
                <w:lang w:val="en-US" w:eastAsia="zh-CN"/>
              </w:rPr>
              <w:t>returen</w:t>
            </w:r>
            <w:proofErr w:type="spellEnd"/>
            <w:r w:rsidRPr="00D75D56">
              <w:rPr>
                <w:rFonts w:ascii="Times New Roman" w:hAnsi="Times New Roman"/>
                <w:lang w:val="en-US" w:eastAsia="zh-CN"/>
              </w:rPr>
              <w:t xml:space="preserve"> </w:t>
            </w:r>
            <w:r w:rsidR="00B22A87" w:rsidRPr="00D75D56">
              <w:rPr>
                <w:rFonts w:ascii="Times New Roman" w:hAnsi="Times New Roman"/>
                <w:lang w:val="en-US" w:eastAsia="zh-CN"/>
              </w:rPr>
              <w:t xml:space="preserve">URN </w:t>
            </w:r>
            <w:r w:rsidRPr="00D75D56">
              <w:rPr>
                <w:rFonts w:ascii="Times New Roman" w:hAnsi="Times New Roman"/>
                <w:lang w:val="en-US" w:eastAsia="zh-CN"/>
              </w:rPr>
              <w:t>UUID</w:t>
            </w:r>
          </w:p>
        </w:tc>
      </w:tr>
      <w:tr w:rsidR="00F23425" w14:paraId="3D12CCD5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5AC9" w14:textId="77777777" w:rsidR="00F23425" w:rsidRDefault="00F23425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979B" w14:textId="4FFDF5DB" w:rsidR="00F23425" w:rsidRPr="00D75D56" w:rsidRDefault="002F2416" w:rsidP="00393147">
            <w:pPr>
              <w:spacing w:after="0"/>
              <w:rPr>
                <w:lang w:eastAsia="en-GB"/>
              </w:rPr>
            </w:pPr>
            <w:proofErr w:type="spellStart"/>
            <w:r w:rsidRPr="00D75D56">
              <w:t>IMS_SIP_Templates.ttcn</w:t>
            </w:r>
            <w:proofErr w:type="spellEnd"/>
          </w:p>
        </w:tc>
      </w:tr>
      <w:tr w:rsidR="00F23425" w14:paraId="502C1A7A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D1B6" w14:textId="77777777" w:rsidR="00F23425" w:rsidRDefault="00F23425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EDCA" w14:textId="77777777" w:rsidR="00F23425" w:rsidRDefault="00F23425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470087B9" w14:textId="77777777" w:rsidR="00F23425" w:rsidRDefault="00F23425" w:rsidP="00F23425">
      <w:pPr>
        <w:rPr>
          <w:lang w:val="en-US" w:eastAsia="zh-CN"/>
        </w:rPr>
      </w:pPr>
    </w:p>
    <w:p w14:paraId="58B319CC" w14:textId="72298F01" w:rsidR="00F4609C" w:rsidRDefault="00F4609C" w:rsidP="00F4609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609C" w14:paraId="5BB63C0C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9673" w14:textId="77777777" w:rsidR="00F4609C" w:rsidRPr="003471E0" w:rsidRDefault="00F4609C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471E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function </w:t>
            </w:r>
            <w:proofErr w:type="spellStart"/>
            <w:r w:rsidRPr="003471E0">
              <w:rPr>
                <w:rFonts w:ascii="Courier New" w:hAnsi="Courier New" w:cs="Courier New"/>
                <w:sz w:val="16"/>
                <w:szCs w:val="16"/>
              </w:rPr>
              <w:t>f_SIP_InstanceId_MCX</w:t>
            </w:r>
            <w:proofErr w:type="spellEnd"/>
            <w:r w:rsidRPr="003471E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471E0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3471E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471E0">
              <w:rPr>
                <w:rFonts w:ascii="Courier New" w:hAnsi="Courier New" w:cs="Courier New"/>
                <w:sz w:val="16"/>
                <w:szCs w:val="16"/>
              </w:rPr>
              <w:t>p_URN_UUID</w:t>
            </w:r>
            <w:proofErr w:type="spellEnd"/>
            <w:r w:rsidRPr="003471E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471E0">
              <w:rPr>
                <w:rFonts w:ascii="Courier New" w:hAnsi="Courier New" w:cs="Courier New"/>
                <w:sz w:val="16"/>
                <w:szCs w:val="16"/>
              </w:rPr>
              <w:t>px_URN_UUID_Value</w:t>
            </w:r>
            <w:proofErr w:type="spellEnd"/>
            <w:r w:rsidRPr="003471E0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3471E0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</w:p>
          <w:p w14:paraId="7425B6D4" w14:textId="77777777" w:rsidR="00F4609C" w:rsidRPr="003471E0" w:rsidRDefault="00F4609C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471E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5E3E949" w14:textId="77777777" w:rsidR="00F4609C" w:rsidRPr="003471E0" w:rsidRDefault="00F4609C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471E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471E0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3471E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471E0">
              <w:rPr>
                <w:rFonts w:ascii="Courier New" w:hAnsi="Courier New" w:cs="Courier New"/>
                <w:sz w:val="16"/>
                <w:szCs w:val="16"/>
              </w:rPr>
              <w:t>v_UrnUuidString</w:t>
            </w:r>
            <w:proofErr w:type="spellEnd"/>
            <w:r w:rsidRPr="003471E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471E0">
              <w:rPr>
                <w:rFonts w:ascii="Courier New" w:hAnsi="Courier New" w:cs="Courier New"/>
                <w:sz w:val="16"/>
                <w:szCs w:val="16"/>
              </w:rPr>
              <w:t>p_URN_UUID</w:t>
            </w:r>
            <w:proofErr w:type="spellEnd"/>
            <w:r w:rsidRPr="003471E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379828A" w14:textId="77777777" w:rsidR="00F4609C" w:rsidRPr="003471E0" w:rsidRDefault="00F4609C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791CCFD" w14:textId="77777777" w:rsidR="00F4609C" w:rsidRPr="003471E0" w:rsidRDefault="00F4609C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471E0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3471E0">
              <w:rPr>
                <w:rFonts w:ascii="Courier New" w:hAnsi="Courier New" w:cs="Courier New"/>
                <w:sz w:val="16"/>
                <w:szCs w:val="16"/>
              </w:rPr>
              <w:t>v_UrnUuidString</w:t>
            </w:r>
            <w:proofErr w:type="spellEnd"/>
            <w:r w:rsidRPr="003471E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F71CC44" w14:textId="77777777" w:rsidR="00F4609C" w:rsidRDefault="00F4609C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71E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92A6F0C" w14:textId="77777777" w:rsidR="00F4609C" w:rsidRDefault="00F4609C" w:rsidP="00F4609C">
      <w:pPr>
        <w:spacing w:after="0"/>
        <w:rPr>
          <w:rFonts w:ascii="Arial" w:hAnsi="Arial"/>
          <w:b/>
          <w:lang w:eastAsia="en-GB"/>
        </w:rPr>
      </w:pPr>
    </w:p>
    <w:p w14:paraId="12AE5F8F" w14:textId="29E26BE5" w:rsidR="00403C53" w:rsidRDefault="00403C53" w:rsidP="00403C5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173335978"/>
      <w:bookmarkStart w:id="28" w:name="_Ref173161926"/>
      <w:r>
        <w:rPr>
          <w:b/>
          <w:lang w:val="pt-BR"/>
        </w:rPr>
        <w:t xml:space="preserve">Change </w:t>
      </w:r>
      <w:r w:rsidR="002B22AB">
        <w:rPr>
          <w:b/>
          <w:lang w:val="pt-BR"/>
        </w:rPr>
        <w:fldChar w:fldCharType="begin"/>
      </w:r>
      <w:r w:rsidR="002B22AB">
        <w:rPr>
          <w:b/>
          <w:lang w:val="pt-BR"/>
        </w:rPr>
        <w:instrText xml:space="preserve"> SEQ  changeindex \* MERGEFORMAT </w:instrText>
      </w:r>
      <w:r w:rsidR="002B22AB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12</w:t>
      </w:r>
      <w:bookmarkEnd w:id="27"/>
      <w:r w:rsidR="002B22AB">
        <w:rPr>
          <w:b/>
          <w:lang w:val="pt-BR"/>
        </w:rPr>
        <w:fldChar w:fldCharType="end"/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60300" w14:paraId="22797983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AB67" w14:textId="77777777" w:rsidR="00A60300" w:rsidRPr="000A1295" w:rsidRDefault="00A60300" w:rsidP="000A1295">
            <w:pPr>
              <w:spacing w:before="40" w:after="40"/>
              <w:rPr>
                <w:rFonts w:ascii="Arial" w:hAnsi="Arial" w:cs="Arial"/>
                <w:b/>
              </w:rPr>
            </w:pPr>
            <w:r w:rsidRPr="000A129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6AA7" w14:textId="3FB9BEAB" w:rsidR="00A60300" w:rsidRPr="001904A1" w:rsidRDefault="00D072E3" w:rsidP="00393147">
            <w:pPr>
              <w:autoSpaceDE w:val="0"/>
              <w:autoSpaceDN w:val="0"/>
              <w:adjustRightInd w:val="0"/>
              <w:spacing w:after="0"/>
            </w:pPr>
            <w:r w:rsidRPr="001904A1">
              <w:t>(</w:t>
            </w:r>
            <w:r w:rsidRPr="001904A1">
              <w:rPr>
                <w:b/>
                <w:bCs/>
              </w:rPr>
              <w:t>new</w:t>
            </w:r>
            <w:r w:rsidRPr="001904A1">
              <w:t xml:space="preserve">) </w:t>
            </w:r>
            <w:proofErr w:type="spellStart"/>
            <w:r w:rsidR="00C04D75" w:rsidRPr="001904A1">
              <w:rPr>
                <w:rFonts w:eastAsia="SimSun"/>
              </w:rPr>
              <w:t>pc_MCX_Support_IMEI</w:t>
            </w:r>
            <w:proofErr w:type="spellEnd"/>
            <w:r w:rsidR="00C04D75" w:rsidRPr="001904A1">
              <w:rPr>
                <w:rFonts w:eastAsia="SimSun"/>
              </w:rPr>
              <w:t xml:space="preserve"> </w:t>
            </w:r>
          </w:p>
        </w:tc>
      </w:tr>
      <w:tr w:rsidR="00A60300" w14:paraId="152BE664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5F32" w14:textId="77777777" w:rsidR="00A60300" w:rsidRDefault="00A60300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DB61" w14:textId="038E286E" w:rsidR="00A60300" w:rsidRPr="001904A1" w:rsidRDefault="00A60300" w:rsidP="00393147">
            <w:pPr>
              <w:pStyle w:val="B2"/>
              <w:ind w:left="0" w:firstLine="0"/>
              <w:rPr>
                <w:lang w:eastAsia="zh-CN"/>
              </w:rPr>
            </w:pPr>
            <w:r w:rsidRPr="001904A1">
              <w:rPr>
                <w:lang w:eastAsia="zh-CN"/>
              </w:rPr>
              <w:t xml:space="preserve">As per </w:t>
            </w:r>
            <w:r w:rsidRPr="001904A1">
              <w:rPr>
                <w:lang w:eastAsia="zh-CN"/>
              </w:rPr>
              <w:fldChar w:fldCharType="begin"/>
            </w:r>
            <w:r w:rsidRPr="001904A1">
              <w:rPr>
                <w:lang w:eastAsia="zh-CN"/>
              </w:rPr>
              <w:instrText xml:space="preserve"> REF _Ref173161315 \h </w:instrText>
            </w:r>
            <w:r w:rsidR="001904A1">
              <w:rPr>
                <w:lang w:eastAsia="zh-CN"/>
              </w:rPr>
              <w:instrText xml:space="preserve"> \* MERGEFORMAT </w:instrText>
            </w:r>
            <w:r w:rsidRPr="001904A1">
              <w:rPr>
                <w:lang w:eastAsia="zh-CN"/>
              </w:rPr>
            </w:r>
            <w:r w:rsidRPr="001904A1"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9</w:t>
            </w:r>
            <w:r w:rsidRPr="001904A1">
              <w:rPr>
                <w:lang w:eastAsia="zh-CN"/>
              </w:rPr>
              <w:fldChar w:fldCharType="end"/>
            </w:r>
            <w:r w:rsidRPr="001904A1">
              <w:rPr>
                <w:lang w:eastAsia="zh-CN"/>
              </w:rPr>
              <w:t xml:space="preserve"> </w:t>
            </w:r>
          </w:p>
        </w:tc>
      </w:tr>
      <w:tr w:rsidR="00A60300" w14:paraId="0923B65D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4F1D" w14:textId="77777777" w:rsidR="00A60300" w:rsidRDefault="00A60300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B5F6" w14:textId="77777777" w:rsidR="00A60300" w:rsidRPr="001904A1" w:rsidRDefault="00A60300" w:rsidP="00393147">
            <w:pPr>
              <w:pStyle w:val="CRCoverPage"/>
              <w:spacing w:after="0" w:line="259" w:lineRule="auto"/>
              <w:rPr>
                <w:rFonts w:ascii="Times New Roman" w:eastAsia="SimSun" w:hAnsi="Times New Roman"/>
              </w:rPr>
            </w:pPr>
            <w:r w:rsidRPr="001904A1">
              <w:rPr>
                <w:rFonts w:ascii="Times New Roman" w:hAnsi="Times New Roman"/>
                <w:lang w:val="en-US" w:eastAsia="zh-CN"/>
              </w:rPr>
              <w:t xml:space="preserve">New </w:t>
            </w:r>
            <w:r w:rsidR="00ED0B30" w:rsidRPr="001904A1">
              <w:rPr>
                <w:rFonts w:ascii="Times New Roman" w:hAnsi="Times New Roman"/>
                <w:lang w:val="en-US" w:eastAsia="zh-CN"/>
              </w:rPr>
              <w:t>PICS</w:t>
            </w:r>
            <w:r w:rsidR="004B755A" w:rsidRPr="001904A1">
              <w:rPr>
                <w:rFonts w:ascii="Times New Roman" w:hAnsi="Times New Roman"/>
                <w:lang w:val="en-US" w:eastAsia="zh-CN"/>
              </w:rPr>
              <w:t xml:space="preserve"> </w:t>
            </w:r>
            <w:proofErr w:type="spellStart"/>
            <w:r w:rsidR="004B755A" w:rsidRPr="001904A1">
              <w:rPr>
                <w:rFonts w:ascii="Times New Roman" w:eastAsia="SimSun" w:hAnsi="Times New Roman"/>
              </w:rPr>
              <w:t>pc_MCX_Support_IMEI</w:t>
            </w:r>
            <w:proofErr w:type="spellEnd"/>
          </w:p>
          <w:p w14:paraId="3511DBA2" w14:textId="476F9088" w:rsidR="00A81A23" w:rsidRPr="001904A1" w:rsidRDefault="00A81A23" w:rsidP="00393147">
            <w:pPr>
              <w:pStyle w:val="CRCoverPage"/>
              <w:spacing w:after="0" w:line="259" w:lineRule="auto"/>
              <w:rPr>
                <w:rFonts w:ascii="Times New Roman" w:hAnsi="Times New Roman"/>
                <w:lang w:val="en-US" w:eastAsia="zh-CN"/>
              </w:rPr>
            </w:pPr>
            <w:r w:rsidRPr="001904A1">
              <w:rPr>
                <w:rFonts w:ascii="Times New Roman" w:eastAsia="SimSun" w:hAnsi="Times New Roman"/>
              </w:rPr>
              <w:t>NOTE –</w:t>
            </w:r>
            <w:r w:rsidR="00607913" w:rsidRPr="001904A1">
              <w:rPr>
                <w:rFonts w:ascii="Times New Roman" w:hAnsi="Times New Roman"/>
                <w:b/>
                <w:bCs/>
              </w:rPr>
              <w:t>prose on 36.579-5 needed</w:t>
            </w:r>
          </w:p>
        </w:tc>
      </w:tr>
      <w:tr w:rsidR="00A60300" w14:paraId="258CD41B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BF77" w14:textId="77777777" w:rsidR="00A60300" w:rsidRDefault="00A60300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FC1E" w14:textId="18A28545" w:rsidR="00A60300" w:rsidRPr="001904A1" w:rsidRDefault="00FB40A6" w:rsidP="00393147">
            <w:pPr>
              <w:spacing w:after="0"/>
              <w:rPr>
                <w:lang w:eastAsia="en-GB"/>
              </w:rPr>
            </w:pPr>
            <w:proofErr w:type="spellStart"/>
            <w:r w:rsidRPr="001904A1">
              <w:rPr>
                <w:rFonts w:eastAsia="SimSun"/>
              </w:rPr>
              <w:t>MCX_Parameters</w:t>
            </w:r>
            <w:r w:rsidR="00A60300" w:rsidRPr="001904A1">
              <w:t>.ttcn</w:t>
            </w:r>
            <w:proofErr w:type="spellEnd"/>
          </w:p>
        </w:tc>
      </w:tr>
      <w:tr w:rsidR="00A60300" w14:paraId="2C3ACE47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D50B" w14:textId="77777777" w:rsidR="00A60300" w:rsidRDefault="00A60300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DA8B" w14:textId="77777777" w:rsidR="00A60300" w:rsidRDefault="00A60300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67085414" w14:textId="77777777" w:rsidR="00A60300" w:rsidRDefault="00A60300" w:rsidP="00A60300">
      <w:pPr>
        <w:rPr>
          <w:lang w:val="en-US" w:eastAsia="zh-CN"/>
        </w:rPr>
      </w:pPr>
    </w:p>
    <w:p w14:paraId="458E7EBF" w14:textId="6C8E5977" w:rsidR="00A60300" w:rsidRDefault="00A60300" w:rsidP="00A6030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60300" w14:paraId="07A3C060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7F20" w14:textId="166F6775" w:rsidR="00A60300" w:rsidRDefault="009C7978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proofErr w:type="spellStart"/>
            <w:r w:rsidRPr="009C7978">
              <w:rPr>
                <w:rFonts w:ascii="Courier New" w:hAnsi="Courier New" w:cs="Courier New"/>
                <w:sz w:val="16"/>
                <w:szCs w:val="16"/>
              </w:rPr>
              <w:t>modulepar</w:t>
            </w:r>
            <w:proofErr w:type="spellEnd"/>
            <w:r w:rsidRPr="009C7978">
              <w:rPr>
                <w:rFonts w:ascii="Courier New" w:hAnsi="Courier New" w:cs="Courier New"/>
                <w:sz w:val="16"/>
                <w:szCs w:val="16"/>
              </w:rPr>
              <w:t xml:space="preserve"> boolean                     </w:t>
            </w:r>
            <w:proofErr w:type="spellStart"/>
            <w:r w:rsidRPr="009C7978">
              <w:rPr>
                <w:rFonts w:ascii="Courier New" w:hAnsi="Courier New" w:cs="Courier New"/>
                <w:sz w:val="16"/>
                <w:szCs w:val="16"/>
              </w:rPr>
              <w:t>pc_MCX_Support_IMEI</w:t>
            </w:r>
            <w:proofErr w:type="spellEnd"/>
            <w:r w:rsidRPr="009C797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r>
              <w:rPr>
                <w:rFonts w:ascii="Courier New" w:hAnsi="Courier New" w:cs="Courier New"/>
                <w:sz w:val="16"/>
                <w:szCs w:val="16"/>
              </w:rPr>
              <w:t>TRUE</w:t>
            </w:r>
            <w:r w:rsidRPr="009C7978">
              <w:rPr>
                <w:rFonts w:ascii="Courier New" w:hAnsi="Courier New" w:cs="Courier New"/>
                <w:sz w:val="16"/>
                <w:szCs w:val="16"/>
              </w:rPr>
              <w:t xml:space="preserve">;   </w:t>
            </w:r>
          </w:p>
        </w:tc>
      </w:tr>
    </w:tbl>
    <w:p w14:paraId="46949B35" w14:textId="6457ABCA" w:rsidR="00403C53" w:rsidRDefault="00403C53" w:rsidP="00403C53">
      <w:pPr>
        <w:rPr>
          <w:noProof/>
        </w:rPr>
      </w:pPr>
    </w:p>
    <w:p w14:paraId="506C3EE7" w14:textId="3D3492B5" w:rsidR="00403C53" w:rsidRDefault="00403C53" w:rsidP="00403C5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173335979"/>
      <w:bookmarkStart w:id="30" w:name="_Ref173161928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13</w:t>
      </w:r>
      <w:bookmarkEnd w:id="29"/>
      <w:r w:rsidR="006D4DFA">
        <w:rPr>
          <w:b/>
          <w:lang w:val="pt-BR"/>
        </w:rPr>
        <w:fldChar w:fldCharType="end"/>
      </w:r>
      <w:bookmarkEnd w:id="3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861FC" w14:paraId="73789FCF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851C" w14:textId="77777777" w:rsidR="008861FC" w:rsidRPr="006E6040" w:rsidRDefault="008861FC" w:rsidP="006E6040">
            <w:pPr>
              <w:spacing w:before="40" w:after="40"/>
              <w:rPr>
                <w:rFonts w:ascii="Arial" w:hAnsi="Arial" w:cs="Arial"/>
                <w:b/>
              </w:rPr>
            </w:pPr>
            <w:r w:rsidRPr="006E6040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4003" w14:textId="17D8C787" w:rsidR="008861FC" w:rsidRPr="00435796" w:rsidRDefault="00D072E3" w:rsidP="00393147">
            <w:pPr>
              <w:autoSpaceDE w:val="0"/>
              <w:autoSpaceDN w:val="0"/>
              <w:adjustRightInd w:val="0"/>
              <w:spacing w:after="0"/>
            </w:pPr>
            <w:r w:rsidRPr="00435796">
              <w:t>(</w:t>
            </w:r>
            <w:r w:rsidRPr="00435796">
              <w:rPr>
                <w:b/>
                <w:bCs/>
              </w:rPr>
              <w:t>new</w:t>
            </w:r>
            <w:r w:rsidRPr="00435796">
              <w:t xml:space="preserve">) </w:t>
            </w:r>
            <w:proofErr w:type="spellStart"/>
            <w:r w:rsidR="005351D8" w:rsidRPr="00435796">
              <w:rPr>
                <w:rFonts w:eastAsia="SimSun"/>
              </w:rPr>
              <w:t>px_URN_UUID_Value</w:t>
            </w:r>
            <w:proofErr w:type="spellEnd"/>
            <w:r w:rsidR="005351D8" w:rsidRPr="00435796">
              <w:rPr>
                <w:rFonts w:eastAsia="SimSun"/>
              </w:rPr>
              <w:t xml:space="preserve"> </w:t>
            </w:r>
          </w:p>
        </w:tc>
      </w:tr>
      <w:tr w:rsidR="008861FC" w14:paraId="4334292F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B79D" w14:textId="77777777" w:rsidR="008861FC" w:rsidRDefault="008861FC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622" w14:textId="7A976D04" w:rsidR="008861FC" w:rsidRPr="00435796" w:rsidRDefault="008861FC" w:rsidP="00393147">
            <w:pPr>
              <w:pStyle w:val="B2"/>
              <w:ind w:left="0" w:firstLine="0"/>
              <w:rPr>
                <w:lang w:eastAsia="zh-CN"/>
              </w:rPr>
            </w:pPr>
            <w:r w:rsidRPr="00435796">
              <w:rPr>
                <w:lang w:eastAsia="zh-CN"/>
              </w:rPr>
              <w:t xml:space="preserve">As per </w:t>
            </w:r>
            <w:r w:rsidRPr="00435796">
              <w:rPr>
                <w:lang w:eastAsia="zh-CN"/>
              </w:rPr>
              <w:fldChar w:fldCharType="begin"/>
            </w:r>
            <w:r w:rsidRPr="00435796">
              <w:rPr>
                <w:lang w:eastAsia="zh-CN"/>
              </w:rPr>
              <w:instrText xml:space="preserve"> REF _Ref173161315 \h </w:instrText>
            </w:r>
            <w:r w:rsidR="00435796">
              <w:rPr>
                <w:lang w:eastAsia="zh-CN"/>
              </w:rPr>
              <w:instrText xml:space="preserve"> \* MERGEFORMAT </w:instrText>
            </w:r>
            <w:r w:rsidRPr="00435796">
              <w:rPr>
                <w:lang w:eastAsia="zh-CN"/>
              </w:rPr>
            </w:r>
            <w:r w:rsidRPr="00435796"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9</w:t>
            </w:r>
            <w:r w:rsidRPr="00435796">
              <w:rPr>
                <w:lang w:eastAsia="zh-CN"/>
              </w:rPr>
              <w:fldChar w:fldCharType="end"/>
            </w:r>
            <w:r w:rsidRPr="00435796">
              <w:rPr>
                <w:lang w:eastAsia="zh-CN"/>
              </w:rPr>
              <w:t xml:space="preserve"> </w:t>
            </w:r>
          </w:p>
        </w:tc>
      </w:tr>
      <w:tr w:rsidR="008861FC" w14:paraId="3F80BCE4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B9F4" w14:textId="77777777" w:rsidR="008861FC" w:rsidRDefault="008861FC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5678" w14:textId="77777777" w:rsidR="008861FC" w:rsidRPr="00435796" w:rsidRDefault="008861FC" w:rsidP="00393147">
            <w:pPr>
              <w:pStyle w:val="CRCoverPage"/>
              <w:spacing w:after="0" w:line="259" w:lineRule="auto"/>
              <w:rPr>
                <w:rFonts w:ascii="Times New Roman" w:eastAsia="SimSun" w:hAnsi="Times New Roman"/>
              </w:rPr>
            </w:pPr>
            <w:r w:rsidRPr="00435796">
              <w:rPr>
                <w:rFonts w:ascii="Times New Roman" w:hAnsi="Times New Roman"/>
                <w:lang w:val="en-US" w:eastAsia="zh-CN"/>
              </w:rPr>
              <w:t xml:space="preserve">New </w:t>
            </w:r>
            <w:r w:rsidR="0039663B" w:rsidRPr="00435796">
              <w:rPr>
                <w:rFonts w:ascii="Times New Roman" w:hAnsi="Times New Roman"/>
                <w:lang w:val="en-US" w:eastAsia="zh-CN"/>
              </w:rPr>
              <w:t>PIX</w:t>
            </w:r>
            <w:r w:rsidR="00394234" w:rsidRPr="00435796">
              <w:rPr>
                <w:rFonts w:ascii="Times New Roman" w:hAnsi="Times New Roman"/>
                <w:lang w:val="en-US" w:eastAsia="zh-CN"/>
              </w:rPr>
              <w:t>IT</w:t>
            </w:r>
            <w:r w:rsidRPr="00435796">
              <w:rPr>
                <w:rFonts w:ascii="Times New Roman" w:hAnsi="Times New Roman"/>
                <w:lang w:val="en-US" w:eastAsia="zh-CN"/>
              </w:rPr>
              <w:t xml:space="preserve"> </w:t>
            </w:r>
            <w:proofErr w:type="spellStart"/>
            <w:r w:rsidRPr="00435796">
              <w:rPr>
                <w:rFonts w:ascii="Times New Roman" w:eastAsia="SimSun" w:hAnsi="Times New Roman"/>
              </w:rPr>
              <w:t>pc_MCX_Support_IMEI</w:t>
            </w:r>
            <w:proofErr w:type="spellEnd"/>
          </w:p>
          <w:p w14:paraId="4016A33A" w14:textId="2DFD27E4" w:rsidR="004B0243" w:rsidRPr="00435796" w:rsidRDefault="004B0243" w:rsidP="00393147">
            <w:pPr>
              <w:pStyle w:val="CRCoverPage"/>
              <w:spacing w:after="0" w:line="259" w:lineRule="auto"/>
              <w:rPr>
                <w:rFonts w:ascii="Times New Roman" w:hAnsi="Times New Roman"/>
                <w:lang w:val="en-US" w:eastAsia="zh-CN"/>
              </w:rPr>
            </w:pPr>
            <w:r w:rsidRPr="00435796">
              <w:rPr>
                <w:rFonts w:ascii="Times New Roman" w:eastAsia="SimSun" w:hAnsi="Times New Roman"/>
              </w:rPr>
              <w:t>NOTE –</w:t>
            </w:r>
            <w:r w:rsidRPr="00435796">
              <w:rPr>
                <w:rFonts w:ascii="Times New Roman" w:hAnsi="Times New Roman"/>
                <w:b/>
                <w:bCs/>
              </w:rPr>
              <w:t>prose on 36.579-5 needed</w:t>
            </w:r>
          </w:p>
        </w:tc>
      </w:tr>
      <w:tr w:rsidR="008861FC" w14:paraId="0D410F92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41FB" w14:textId="77777777" w:rsidR="008861FC" w:rsidRDefault="008861FC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1B25" w14:textId="47D97B0D" w:rsidR="008861FC" w:rsidRPr="00435796" w:rsidRDefault="0065193E" w:rsidP="00393147">
            <w:pPr>
              <w:spacing w:after="0"/>
              <w:rPr>
                <w:lang w:eastAsia="en-GB"/>
              </w:rPr>
            </w:pPr>
            <w:proofErr w:type="spellStart"/>
            <w:r w:rsidRPr="00435796">
              <w:rPr>
                <w:rFonts w:eastAsia="SimSun"/>
              </w:rPr>
              <w:t>Parameters</w:t>
            </w:r>
            <w:r w:rsidR="008861FC" w:rsidRPr="00435796">
              <w:t>.ttcn</w:t>
            </w:r>
            <w:proofErr w:type="spellEnd"/>
          </w:p>
        </w:tc>
      </w:tr>
      <w:tr w:rsidR="008861FC" w14:paraId="3091FDA7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FF33" w14:textId="77777777" w:rsidR="008861FC" w:rsidRDefault="008861FC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12FB" w14:textId="77777777" w:rsidR="008861FC" w:rsidRDefault="008861FC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6BBCBAAB" w14:textId="77777777" w:rsidR="008861FC" w:rsidRDefault="008861FC" w:rsidP="008861FC">
      <w:pPr>
        <w:rPr>
          <w:lang w:val="en-US" w:eastAsia="zh-CN"/>
        </w:rPr>
      </w:pPr>
    </w:p>
    <w:p w14:paraId="42522B81" w14:textId="2C0B1A2D" w:rsidR="008861FC" w:rsidRDefault="008861FC" w:rsidP="008861F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861FC" w14:paraId="0F6AB2FF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D797" w14:textId="07834F3D" w:rsidR="008861FC" w:rsidRDefault="00D4197E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proofErr w:type="spellStart"/>
            <w:r w:rsidRPr="00D4197E">
              <w:rPr>
                <w:rFonts w:ascii="Courier New" w:hAnsi="Courier New" w:cs="Courier New"/>
                <w:sz w:val="16"/>
                <w:szCs w:val="16"/>
              </w:rPr>
              <w:t>modulepar</w:t>
            </w:r>
            <w:proofErr w:type="spellEnd"/>
            <w:r w:rsidRPr="00D419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4197E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D4197E">
              <w:rPr>
                <w:rFonts w:ascii="Courier New" w:hAnsi="Courier New" w:cs="Courier New"/>
                <w:sz w:val="16"/>
                <w:szCs w:val="16"/>
              </w:rPr>
              <w:t xml:space="preserve">                  </w:t>
            </w:r>
            <w:proofErr w:type="spellStart"/>
            <w:r w:rsidRPr="00D4197E">
              <w:rPr>
                <w:rFonts w:ascii="Courier New" w:hAnsi="Courier New" w:cs="Courier New"/>
                <w:sz w:val="16"/>
                <w:szCs w:val="16"/>
              </w:rPr>
              <w:t>px_URN_UUID_Value</w:t>
            </w:r>
            <w:proofErr w:type="spellEnd"/>
            <w:r w:rsidRPr="00D4197E">
              <w:rPr>
                <w:rFonts w:ascii="Courier New" w:hAnsi="Courier New" w:cs="Courier New"/>
                <w:sz w:val="16"/>
                <w:szCs w:val="16"/>
              </w:rPr>
              <w:t xml:space="preserve"> :=  "</w:t>
            </w:r>
            <w:proofErr w:type="spellStart"/>
            <w:r w:rsidRPr="00D4197E">
              <w:rPr>
                <w:rFonts w:ascii="Courier New" w:hAnsi="Courier New" w:cs="Courier New"/>
                <w:sz w:val="16"/>
                <w:szCs w:val="16"/>
              </w:rPr>
              <w:t>urn:uuid:</w:t>
            </w:r>
            <w:r w:rsidR="00AA331F">
              <w:rPr>
                <w:rFonts w:ascii="Courier New" w:hAnsi="Courier New" w:cs="Courier New"/>
                <w:sz w:val="16"/>
                <w:szCs w:val="16"/>
              </w:rPr>
              <w:t>dut</w:t>
            </w:r>
            <w:r w:rsidR="005B2BDC">
              <w:rPr>
                <w:rFonts w:ascii="Courier New" w:hAnsi="Courier New" w:cs="Courier New"/>
                <w:sz w:val="16"/>
                <w:szCs w:val="16"/>
              </w:rPr>
              <w:t>-specific-</w:t>
            </w:r>
            <w:r w:rsidR="009777E2">
              <w:rPr>
                <w:rFonts w:ascii="Courier New" w:hAnsi="Courier New" w:cs="Courier New"/>
                <w:sz w:val="16"/>
                <w:szCs w:val="16"/>
              </w:rPr>
              <w:t>uuid-</w:t>
            </w:r>
            <w:r w:rsidR="0016390F">
              <w:rPr>
                <w:rFonts w:ascii="Courier New" w:hAnsi="Courier New" w:cs="Courier New"/>
                <w:sz w:val="16"/>
                <w:szCs w:val="16"/>
              </w:rPr>
              <w:t>value</w:t>
            </w:r>
            <w:proofErr w:type="spellEnd"/>
            <w:r w:rsidRPr="00D4197E">
              <w:rPr>
                <w:rFonts w:ascii="Courier New" w:hAnsi="Courier New" w:cs="Courier New"/>
                <w:sz w:val="16"/>
                <w:szCs w:val="16"/>
              </w:rPr>
              <w:t xml:space="preserve">";   </w:t>
            </w:r>
          </w:p>
        </w:tc>
      </w:tr>
    </w:tbl>
    <w:p w14:paraId="18C90452" w14:textId="77777777" w:rsidR="00DD7B42" w:rsidRPr="0039696F" w:rsidRDefault="00DD7B42" w:rsidP="00DD7B42"/>
    <w:p w14:paraId="6F7BC763" w14:textId="54D0C37A" w:rsidR="00DD7B42" w:rsidRDefault="00DD7B42" w:rsidP="00DD7B4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1" w:name="_Toc173335980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14</w:t>
      </w:r>
      <w:bookmarkEnd w:id="31"/>
      <w:r w:rsidR="006D4DFA">
        <w:rPr>
          <w:b/>
          <w:lang w:val="pt-BR"/>
        </w:rPr>
        <w:fldChar w:fldCharType="end"/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66A6C" w14:paraId="59853718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0FFA" w14:textId="77777777" w:rsidR="00666A6C" w:rsidRPr="00531E56" w:rsidRDefault="00666A6C" w:rsidP="00531E56">
            <w:pPr>
              <w:spacing w:before="40" w:after="40"/>
              <w:rPr>
                <w:rFonts w:ascii="Arial" w:hAnsi="Arial" w:cs="Arial"/>
                <w:b/>
              </w:rPr>
            </w:pPr>
            <w:r w:rsidRPr="00531E56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B400" w14:textId="3E816EB9" w:rsidR="00666A6C" w:rsidRPr="003E1C65" w:rsidRDefault="00DA4A8D" w:rsidP="00393147">
            <w:pPr>
              <w:autoSpaceDE w:val="0"/>
              <w:autoSpaceDN w:val="0"/>
              <w:adjustRightInd w:val="0"/>
              <w:spacing w:after="0"/>
            </w:pPr>
            <w:proofErr w:type="spellStart"/>
            <w:r w:rsidRPr="003E1C65">
              <w:t>f_MCX_SignedKmsResponse_EncodeAndSign</w:t>
            </w:r>
            <w:proofErr w:type="spellEnd"/>
          </w:p>
        </w:tc>
      </w:tr>
      <w:tr w:rsidR="00666A6C" w14:paraId="1178368E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7E6A" w14:textId="77777777" w:rsidR="00666A6C" w:rsidRDefault="00666A6C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9FC6" w14:textId="13ED622A" w:rsidR="002B4FE6" w:rsidRPr="003E1C65" w:rsidRDefault="001041E7" w:rsidP="00393147">
            <w:pPr>
              <w:pStyle w:val="B2"/>
              <w:ind w:left="0" w:firstLine="0"/>
              <w:rPr>
                <w:rFonts w:eastAsia="SimSun"/>
              </w:rPr>
            </w:pPr>
            <w:r w:rsidRPr="003E1C65">
              <w:rPr>
                <w:rFonts w:eastAsia="SimSun"/>
              </w:rPr>
              <w:t>As per 3GPP</w:t>
            </w:r>
            <w:r w:rsidR="00666A6C" w:rsidRPr="003E1C65">
              <w:rPr>
                <w:rFonts w:eastAsia="SimSun"/>
              </w:rPr>
              <w:t xml:space="preserve"> TS 33.180, in Section D.2.2 "The signature is valid, based on the </w:t>
            </w:r>
            <w:proofErr w:type="spellStart"/>
            <w:r w:rsidR="00666A6C" w:rsidRPr="003E1C65">
              <w:rPr>
                <w:rFonts w:eastAsia="SimSun"/>
                <w:b/>
                <w:bCs/>
                <w:i/>
                <w:iCs/>
              </w:rPr>
              <w:t>UserUri</w:t>
            </w:r>
            <w:proofErr w:type="spellEnd"/>
            <w:r w:rsidR="00666A6C" w:rsidRPr="003E1C65">
              <w:rPr>
                <w:rFonts w:eastAsia="SimSun"/>
              </w:rPr>
              <w:t xml:space="preserve"> and the </w:t>
            </w:r>
            <w:proofErr w:type="spellStart"/>
            <w:r w:rsidR="00666A6C" w:rsidRPr="003E1C65">
              <w:rPr>
                <w:rFonts w:eastAsia="SimSun"/>
              </w:rPr>
              <w:t>InK</w:t>
            </w:r>
            <w:proofErr w:type="spellEnd"/>
            <w:r w:rsidR="00666A6C" w:rsidRPr="003E1C65">
              <w:rPr>
                <w:rFonts w:eastAsia="SimSun"/>
              </w:rPr>
              <w:t xml:space="preserve"> or </w:t>
            </w:r>
            <w:proofErr w:type="spellStart"/>
            <w:r w:rsidR="00666A6C" w:rsidRPr="003E1C65">
              <w:rPr>
                <w:rFonts w:eastAsia="SimSun"/>
              </w:rPr>
              <w:t>TrK</w:t>
            </w:r>
            <w:proofErr w:type="spellEnd"/>
            <w:r w:rsidR="00666A6C" w:rsidRPr="003E1C65">
              <w:rPr>
                <w:rFonts w:eastAsia="SimSun"/>
              </w:rPr>
              <w:t xml:space="preserve"> used to sign the message". </w:t>
            </w:r>
          </w:p>
          <w:p w14:paraId="0FC19B87" w14:textId="32FF69D1" w:rsidR="00666A6C" w:rsidRPr="003E1C65" w:rsidRDefault="00666A6C" w:rsidP="00393147">
            <w:pPr>
              <w:pStyle w:val="B2"/>
              <w:ind w:left="0" w:firstLine="0"/>
              <w:rPr>
                <w:rFonts w:eastAsia="SimSun"/>
              </w:rPr>
            </w:pPr>
            <w:proofErr w:type="spellStart"/>
            <w:r w:rsidRPr="003E1C65">
              <w:rPr>
                <w:rFonts w:eastAsia="SimSun"/>
              </w:rPr>
              <w:t>UserUri</w:t>
            </w:r>
            <w:proofErr w:type="spellEnd"/>
            <w:r w:rsidRPr="003E1C65">
              <w:rPr>
                <w:rFonts w:eastAsia="SimSun"/>
              </w:rPr>
              <w:t xml:space="preserve"> should be set as the MCPTT-</w:t>
            </w:r>
            <w:proofErr w:type="spellStart"/>
            <w:r w:rsidRPr="003E1C65">
              <w:rPr>
                <w:rFonts w:eastAsia="SimSun"/>
              </w:rPr>
              <w:t>Id</w:t>
            </w:r>
            <w:proofErr w:type="spellEnd"/>
            <w:r w:rsidRPr="003E1C65">
              <w:rPr>
                <w:rFonts w:eastAsia="SimSun"/>
              </w:rPr>
              <w:t xml:space="preserve"> rather than the username. </w:t>
            </w:r>
          </w:p>
        </w:tc>
      </w:tr>
      <w:tr w:rsidR="00666A6C" w14:paraId="46F0CDF7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9504" w14:textId="77777777" w:rsidR="00666A6C" w:rsidRDefault="00666A6C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9378" w14:textId="77777777" w:rsidR="00666A6C" w:rsidRPr="003E1C65" w:rsidRDefault="00666A6C" w:rsidP="00393147">
            <w:pPr>
              <w:pStyle w:val="CRCoverPage"/>
              <w:spacing w:after="0" w:line="259" w:lineRule="auto"/>
              <w:rPr>
                <w:rFonts w:ascii="Times New Roman" w:eastAsia="SimSun" w:hAnsi="Times New Roman"/>
              </w:rPr>
            </w:pPr>
            <w:r w:rsidRPr="003E1C65">
              <w:rPr>
                <w:rFonts w:ascii="Times New Roman" w:eastAsia="SimSun" w:hAnsi="Times New Roman"/>
              </w:rPr>
              <w:t>Use MCPTT-Id instead of Username</w:t>
            </w:r>
          </w:p>
          <w:p w14:paraId="5B7C3457" w14:textId="658EFCDC" w:rsidR="00666A6C" w:rsidRPr="003E1C65" w:rsidRDefault="00666A6C" w:rsidP="00393147">
            <w:pPr>
              <w:pStyle w:val="CRCoverPage"/>
              <w:spacing w:after="0" w:line="259" w:lineRule="auto"/>
              <w:rPr>
                <w:rFonts w:ascii="Times New Roman" w:eastAsia="SimSun" w:hAnsi="Times New Roman"/>
              </w:rPr>
            </w:pPr>
          </w:p>
        </w:tc>
      </w:tr>
      <w:tr w:rsidR="00666A6C" w14:paraId="2E977278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46D6" w14:textId="77777777" w:rsidR="00666A6C" w:rsidRDefault="00666A6C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BDE" w14:textId="338BB1AA" w:rsidR="00666A6C" w:rsidRPr="003E1C65" w:rsidRDefault="001A0C87" w:rsidP="00393147">
            <w:pPr>
              <w:spacing w:after="0"/>
              <w:rPr>
                <w:lang w:eastAsia="en-GB"/>
              </w:rPr>
            </w:pPr>
            <w:proofErr w:type="spellStart"/>
            <w:r w:rsidRPr="003E1C65">
              <w:rPr>
                <w:lang w:eastAsia="en-GB"/>
              </w:rPr>
              <w:t>MCX_XML_mcsecKMSInterface</w:t>
            </w:r>
            <w:r w:rsidR="00666A6C" w:rsidRPr="003E1C65">
              <w:rPr>
                <w:lang w:eastAsia="en-GB"/>
              </w:rPr>
              <w:t>.ttcn</w:t>
            </w:r>
            <w:proofErr w:type="spellEnd"/>
          </w:p>
        </w:tc>
      </w:tr>
      <w:tr w:rsidR="00666A6C" w14:paraId="05AA6FD3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31E0" w14:textId="77777777" w:rsidR="00666A6C" w:rsidRDefault="00666A6C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0E67" w14:textId="77777777" w:rsidR="00666A6C" w:rsidRDefault="00666A6C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76909324" w14:textId="77777777" w:rsidR="00666A6C" w:rsidRDefault="00666A6C" w:rsidP="00666A6C">
      <w:pPr>
        <w:rPr>
          <w:lang w:val="en-US" w:eastAsia="zh-CN"/>
        </w:rPr>
      </w:pPr>
    </w:p>
    <w:p w14:paraId="2369D3B3" w14:textId="77777777" w:rsidR="00666A6C" w:rsidRDefault="00666A6C" w:rsidP="00666A6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66A6C" w14:paraId="7CBC2C2E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EAD6" w14:textId="77777777" w:rsidR="00997FE8" w:rsidRPr="00997FE8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f_MCX_SignedKmsResponse_EncodeAndSign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p_ClientReqUrl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42B0CEA3" w14:textId="77777777" w:rsidR="00997FE8" w:rsidRPr="00997FE8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lastRenderedPageBreak/>
              <w:t xml:space="preserve">                                                 template (value)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KMSMessage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p_KMSMessage,</w:t>
            </w:r>
          </w:p>
          <w:p w14:paraId="13F41437" w14:textId="77777777" w:rsidR="00997FE8" w:rsidRPr="00997FE8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p_MCServiceID,</w:t>
            </w:r>
          </w:p>
          <w:p w14:paraId="15B84305" w14:textId="77777777" w:rsidR="00997FE8" w:rsidRPr="00997FE8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MCX_SecurityKey_Type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p_InK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) return universal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</w:p>
          <w:p w14:paraId="58EFE3C4" w14:textId="77777777" w:rsidR="00997FE8" w:rsidRPr="00997FE8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{</w:t>
            </w:r>
          </w:p>
          <w:p w14:paraId="0601C4F3" w14:textId="77777777" w:rsidR="00997FE8" w:rsidRPr="00997FE8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v_KeyName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:= f_Base64Encode(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p_InK.Id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);    // 33.180 clause 9.3.5</w:t>
            </w:r>
          </w:p>
          <w:p w14:paraId="0CED6397" w14:textId="77777777" w:rsidR="00997FE8" w:rsidRPr="00997FE8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v_KmsResponseId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:= "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kmsResponse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";</w:t>
            </w:r>
          </w:p>
          <w:p w14:paraId="0A124C02" w14:textId="77777777" w:rsidR="00997FE8" w:rsidRPr="00997FE8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v_ReferenceURI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:= "#" &amp;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v_KmsResponseId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27A5914D" w14:textId="15C40F77" w:rsidR="00C20CA2" w:rsidRDefault="00997FE8" w:rsidP="00C20CA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var template (value)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SignedKmsResponse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v_SignedKmsResponse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cs_MCX_XML_SignedKMSResponse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v_KmsResponseId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7A750033" w14:textId="575C7098" w:rsidR="00C20CA2" w:rsidRDefault="00C20CA2" w:rsidP="00C20CA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>tsc_MCX_KMS_Hostname</w:t>
            </w:r>
            <w:proofErr w:type="spellEnd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6A27914C" w14:textId="39093985" w:rsidR="00C20CA2" w:rsidRDefault="00C20CA2" w:rsidP="00C20CA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>f_UTC_Timestamp</w:t>
            </w:r>
            <w:proofErr w:type="spellEnd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>(),     // !!!! WORKAROUND: Mantis TTCN-3 Ticket 7999 !!!!</w:t>
            </w:r>
          </w:p>
          <w:p w14:paraId="213260BA" w14:textId="31F0815A" w:rsidR="00C20CA2" w:rsidRDefault="00C20CA2" w:rsidP="00C20CA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="00997FE8" w:rsidRPr="004E322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tsc_MCX_MC_ID_User_A</w:t>
            </w:r>
            <w:proofErr w:type="spellEnd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1A71002F" w14:textId="604C8328" w:rsidR="00C20CA2" w:rsidRDefault="00C20CA2" w:rsidP="00C20CA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>p_ClientReqUrl</w:t>
            </w:r>
            <w:proofErr w:type="spellEnd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52B83165" w14:textId="143790E4" w:rsidR="00C20CA2" w:rsidRDefault="00C20CA2" w:rsidP="00C20CA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>p_KMSMessage</w:t>
            </w:r>
            <w:proofErr w:type="spellEnd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4E50695E" w14:textId="479E1A01" w:rsidR="00997FE8" w:rsidRPr="00997FE8" w:rsidRDefault="00C20CA2" w:rsidP="00C20CA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>cs_MCX_XML_Signature</w:t>
            </w:r>
            <w:proofErr w:type="spellEnd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>v_ReferenceURI</w:t>
            </w:r>
            <w:proofErr w:type="spellEnd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>v_KeyName</w:t>
            </w:r>
            <w:proofErr w:type="spellEnd"/>
            <w:r w:rsidR="00997FE8" w:rsidRPr="00997FE8">
              <w:rPr>
                <w:rFonts w:ascii="Courier New" w:eastAsia="SimSun" w:hAnsi="Courier New" w:cs="Courier New"/>
                <w:sz w:val="16"/>
                <w:szCs w:val="16"/>
              </w:rPr>
              <w:t>));</w:t>
            </w:r>
          </w:p>
          <w:p w14:paraId="7DE72206" w14:textId="77777777" w:rsidR="00997FE8" w:rsidRPr="00997FE8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var bitstring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v_Bitstring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encvalue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v_SignedKmsResponse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27112915" w14:textId="77777777" w:rsidR="00997FE8" w:rsidRPr="00997FE8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var universal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v_EncodedSignedKmsResponse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:= f_Bit2Unichar(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v_Bitstring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5861C97E" w14:textId="77777777" w:rsidR="00997FE8" w:rsidRPr="00997FE8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fl_MCX_XML_SignKmsMessage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v_EncodedSignedKmsResponse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p_MCServiceID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p_InK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2D67A89C" w14:textId="3A7BCFD3" w:rsidR="00666A6C" w:rsidRPr="00077AB3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eastAsia="SimSun"/>
                <w:b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9F7D3CD" w14:textId="77777777" w:rsidR="00666A6C" w:rsidRDefault="00666A6C" w:rsidP="00666A6C">
      <w:pPr>
        <w:spacing w:after="0"/>
        <w:rPr>
          <w:rFonts w:ascii="Arial" w:hAnsi="Arial"/>
          <w:b/>
          <w:lang w:eastAsia="en-GB"/>
        </w:rPr>
      </w:pPr>
    </w:p>
    <w:p w14:paraId="576E9CAF" w14:textId="77777777" w:rsidR="00666A6C" w:rsidRDefault="00666A6C" w:rsidP="00666A6C">
      <w:pPr>
        <w:spacing w:after="0"/>
        <w:rPr>
          <w:rFonts w:ascii="Arial" w:hAnsi="Arial"/>
          <w:b/>
          <w:lang w:eastAsia="en-GB"/>
        </w:rPr>
      </w:pPr>
    </w:p>
    <w:p w14:paraId="497DDA3D" w14:textId="77777777" w:rsidR="00666A6C" w:rsidRDefault="00666A6C" w:rsidP="00666A6C">
      <w:pPr>
        <w:spacing w:after="0"/>
        <w:rPr>
          <w:rFonts w:ascii="Arial" w:hAnsi="Arial"/>
          <w:b/>
          <w:lang w:eastAsia="en-GB"/>
        </w:rPr>
      </w:pPr>
    </w:p>
    <w:p w14:paraId="7C2A28E1" w14:textId="77777777" w:rsidR="00666A6C" w:rsidRDefault="00666A6C" w:rsidP="00666A6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66A6C" w14:paraId="2CF4BA2E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30AD" w14:textId="77777777" w:rsidR="00997FE8" w:rsidRPr="00997FE8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f_MCX_SignedKmsResponse_EncodeAndSign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p_ClientReqUrl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2A36156C" w14:textId="77777777" w:rsidR="00997FE8" w:rsidRPr="00997FE8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template (value)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KMSMessage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p_KMSMessage,</w:t>
            </w:r>
          </w:p>
          <w:p w14:paraId="77E08907" w14:textId="77777777" w:rsidR="00997FE8" w:rsidRPr="00997FE8" w:rsidRDefault="00997FE8" w:rsidP="0099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p_MCServiceID,</w:t>
            </w:r>
          </w:p>
          <w:p w14:paraId="5818F1BD" w14:textId="77777777" w:rsidR="00F36526" w:rsidRPr="00997FE8" w:rsidRDefault="00997FE8" w:rsidP="00F3652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MCX_SecurityKey_Type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p_InK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) return universal </w:t>
            </w:r>
            <w:proofErr w:type="spellStart"/>
            <w:r w:rsidR="00F36526" w:rsidRPr="00997FE8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</w:p>
          <w:p w14:paraId="4FFED080" w14:textId="77777777" w:rsidR="00F36526" w:rsidRPr="00997FE8" w:rsidRDefault="00F36526" w:rsidP="00F3652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{</w:t>
            </w:r>
          </w:p>
          <w:p w14:paraId="7D91AD77" w14:textId="77777777" w:rsidR="00F36526" w:rsidRPr="00997FE8" w:rsidRDefault="00F36526" w:rsidP="00F3652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v_KeyName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:= f_Base64Encode(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p_InK.Id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);    // 33.180 clause 9.3.5</w:t>
            </w:r>
          </w:p>
          <w:p w14:paraId="58B8AECE" w14:textId="77777777" w:rsidR="00F36526" w:rsidRPr="00997FE8" w:rsidRDefault="00F36526" w:rsidP="00F3652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v_KmsResponseId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:= "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kmsResponse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";</w:t>
            </w:r>
          </w:p>
          <w:p w14:paraId="4017095A" w14:textId="77777777" w:rsidR="00F36526" w:rsidRPr="00997FE8" w:rsidRDefault="00F36526" w:rsidP="00F3652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v_ReferenceURI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:= "#" &amp;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v_KmsResponseId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4ECE867B" w14:textId="77777777" w:rsidR="00F36526" w:rsidRDefault="00F36526" w:rsidP="00F36526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var template (value)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SignedKmsResponse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v_SignedKmsResponse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cs_MCX_XML_SignedKMSResponse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v_KmsResponseId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6409ECC8" w14:textId="77777777" w:rsidR="00F36526" w:rsidRDefault="00F36526" w:rsidP="00F36526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tsc_MCX_KMS_Hostname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6BCD9529" w14:textId="77777777" w:rsidR="00F36526" w:rsidRDefault="00F36526" w:rsidP="00F36526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f_UTC_Timestamp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(),     // !!!! WORKAROUND: Mantis TTCN-3 Ticket 7999 !!!!</w:t>
            </w:r>
          </w:p>
          <w:p w14:paraId="48E0444C" w14:textId="7CF3E708" w:rsidR="00F36526" w:rsidRDefault="00F36526" w:rsidP="00F36526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="004E322D" w:rsidRPr="004E322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px_MCPTT_ID_User_A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5EA901EE" w14:textId="77777777" w:rsidR="00F36526" w:rsidRDefault="00F36526" w:rsidP="00F36526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p_ClientReqUrl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14BBFE00" w14:textId="77777777" w:rsidR="00F36526" w:rsidRDefault="00F36526" w:rsidP="00F36526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p_KMSMessage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0B0C071E" w14:textId="77777777" w:rsidR="00F36526" w:rsidRPr="00997FE8" w:rsidRDefault="00F36526" w:rsidP="00F36526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cs_MCX_XML_Signature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v_ReferenceURI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v_KeyName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));</w:t>
            </w:r>
          </w:p>
          <w:p w14:paraId="6779B774" w14:textId="77777777" w:rsidR="00F36526" w:rsidRPr="00997FE8" w:rsidRDefault="00F36526" w:rsidP="00F3652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var bitstring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v_Bitstring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encvalue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v_SignedKmsResponse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437FC7C4" w14:textId="77777777" w:rsidR="00F36526" w:rsidRPr="00997FE8" w:rsidRDefault="00F36526" w:rsidP="00F3652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var universal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v_EncodedSignedKmsResponse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:= f_Bit2Unichar(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v_Bitstring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181F6FE4" w14:textId="77777777" w:rsidR="00F36526" w:rsidRPr="00997FE8" w:rsidRDefault="00F36526" w:rsidP="00F3652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fl_MCX_XML_SignKmsMessage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v_EncodedSignedKmsResponse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p_MCServiceID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p_InK</w:t>
            </w:r>
            <w:proofErr w:type="spellEnd"/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39B9EE38" w14:textId="09142E76" w:rsidR="00666A6C" w:rsidRPr="00077AB3" w:rsidRDefault="00F36526" w:rsidP="00F36526">
            <w:pPr>
              <w:autoSpaceDE w:val="0"/>
              <w:autoSpaceDN w:val="0"/>
              <w:adjustRightInd w:val="0"/>
              <w:spacing w:after="0"/>
              <w:rPr>
                <w:rFonts w:eastAsia="SimSun"/>
                <w:b/>
              </w:rPr>
            </w:pPr>
            <w:r w:rsidRPr="00997FE8">
              <w:rPr>
                <w:rFonts w:ascii="Courier New" w:eastAsia="SimSu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A2E6718" w14:textId="77777777" w:rsidR="00DD7B42" w:rsidRPr="00DD7B42" w:rsidRDefault="00DD7B42" w:rsidP="00DD7B42">
      <w:pPr>
        <w:rPr>
          <w:lang w:val="pt-BR"/>
        </w:rPr>
      </w:pPr>
    </w:p>
    <w:p w14:paraId="7A9D10AE" w14:textId="4CDDA292" w:rsidR="00DD7B42" w:rsidRDefault="00DD7B42" w:rsidP="00DD7B4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2" w:name="_Toc173335981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15</w:t>
      </w:r>
      <w:bookmarkEnd w:id="32"/>
      <w:r w:rsidR="006D4DFA">
        <w:rPr>
          <w:b/>
          <w:lang w:val="pt-BR"/>
        </w:rPr>
        <w:fldChar w:fldCharType="end"/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94CA2" w14:paraId="43CF4D58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411B" w14:textId="77777777" w:rsidR="00E94CA2" w:rsidRPr="00FD178C" w:rsidRDefault="00E94CA2" w:rsidP="00FD178C">
            <w:pPr>
              <w:spacing w:before="40" w:after="40"/>
              <w:rPr>
                <w:rFonts w:ascii="Arial" w:hAnsi="Arial" w:cs="Arial"/>
                <w:b/>
              </w:rPr>
            </w:pPr>
            <w:r w:rsidRPr="00FD178C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6F51" w14:textId="2483BA26" w:rsidR="00E94CA2" w:rsidRPr="00626544" w:rsidRDefault="00E94CA2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626544">
              <w:t>cr_MCX_ResourceLists_List_Sequence_Entry</w:t>
            </w:r>
            <w:proofErr w:type="spellEnd"/>
          </w:p>
        </w:tc>
      </w:tr>
      <w:tr w:rsidR="00E94CA2" w14:paraId="775AB505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F76C" w14:textId="77777777" w:rsidR="00E94CA2" w:rsidRDefault="00E94CA2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A488" w14:textId="77777777" w:rsidR="00E94CA2" w:rsidRPr="00626544" w:rsidRDefault="00E94CA2" w:rsidP="00393147">
            <w:pPr>
              <w:pStyle w:val="B2"/>
              <w:ind w:left="0" w:firstLine="0"/>
              <w:rPr>
                <w:lang w:val="en-US" w:eastAsia="zh-CN"/>
              </w:rPr>
            </w:pPr>
            <w:r w:rsidRPr="00626544">
              <w:t xml:space="preserve">The client may include additional attributes from extensions of the </w:t>
            </w:r>
            <w:proofErr w:type="spellStart"/>
            <w:r w:rsidRPr="00626544">
              <w:t>resourceList</w:t>
            </w:r>
            <w:proofErr w:type="spellEnd"/>
            <w:r w:rsidRPr="00626544">
              <w:t xml:space="preserve"> XSD defined in  RFC 4826, e.g. </w:t>
            </w:r>
            <w:proofErr w:type="spellStart"/>
            <w:r w:rsidRPr="00D26686">
              <w:rPr>
                <w:i/>
                <w:iCs/>
              </w:rPr>
              <w:t>copyControl</w:t>
            </w:r>
            <w:proofErr w:type="spellEnd"/>
            <w:r w:rsidRPr="00626544">
              <w:t xml:space="preserve"> attribute defined in RFC 5364</w:t>
            </w:r>
          </w:p>
        </w:tc>
      </w:tr>
      <w:tr w:rsidR="00E94CA2" w14:paraId="635CED42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79D0" w14:textId="77777777" w:rsidR="00E94CA2" w:rsidRDefault="00E94CA2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1EF8" w14:textId="77777777" w:rsidR="00E94CA2" w:rsidRPr="00626544" w:rsidRDefault="00E94CA2" w:rsidP="00393147">
            <w:pPr>
              <w:pStyle w:val="CRCoverPage"/>
              <w:spacing w:after="0" w:line="259" w:lineRule="auto"/>
              <w:rPr>
                <w:rFonts w:ascii="Times New Roman" w:hAnsi="Times New Roman"/>
              </w:rPr>
            </w:pPr>
            <w:r w:rsidRPr="00626544">
              <w:rPr>
                <w:rFonts w:ascii="Times New Roman" w:hAnsi="Times New Roman"/>
              </w:rPr>
              <w:t>Allow additional attributes in “entry”</w:t>
            </w:r>
          </w:p>
          <w:p w14:paraId="101DD40F" w14:textId="0E3C860D" w:rsidR="00E94CA2" w:rsidRPr="00626544" w:rsidRDefault="004B12BD" w:rsidP="00393147">
            <w:pPr>
              <w:pStyle w:val="CRCoverPage"/>
              <w:spacing w:after="0" w:line="259" w:lineRule="auto"/>
              <w:rPr>
                <w:rFonts w:ascii="Times New Roman" w:hAnsi="Times New Roman"/>
                <w:lang w:val="en-US" w:eastAsia="zh-CN"/>
              </w:rPr>
            </w:pPr>
            <w:r w:rsidRPr="00626544">
              <w:rPr>
                <w:rFonts w:ascii="Times New Roman" w:hAnsi="Times New Roman"/>
                <w:lang w:val="en-US" w:eastAsia="zh-CN"/>
              </w:rPr>
              <w:t xml:space="preserve">NOTE – </w:t>
            </w:r>
            <w:r w:rsidRPr="00626544">
              <w:rPr>
                <w:rFonts w:ascii="Times New Roman" w:hAnsi="Times New Roman"/>
                <w:b/>
                <w:bCs/>
                <w:lang w:val="en-US" w:eastAsia="zh-CN"/>
              </w:rPr>
              <w:t>prose update on</w:t>
            </w:r>
            <w:r w:rsidR="00E94CA2" w:rsidRPr="00626544">
              <w:rPr>
                <w:rFonts w:ascii="Times New Roman" w:hAnsi="Times New Roman"/>
                <w:b/>
                <w:bCs/>
                <w:lang w:val="en-US" w:eastAsia="zh-CN"/>
              </w:rPr>
              <w:t xml:space="preserve"> 36.579-1 </w:t>
            </w:r>
            <w:r w:rsidR="00E94CA2" w:rsidRPr="00626544">
              <w:rPr>
                <w:rFonts w:ascii="Times New Roman" w:hAnsi="Times New Roman"/>
                <w:b/>
                <w:bCs/>
              </w:rPr>
              <w:t>Table 5.5.3.3.1A-1</w:t>
            </w:r>
            <w:r w:rsidRPr="00626544">
              <w:rPr>
                <w:rFonts w:ascii="Times New Roman" w:hAnsi="Times New Roman"/>
                <w:b/>
                <w:bCs/>
              </w:rPr>
              <w:t xml:space="preserve"> needed</w:t>
            </w:r>
          </w:p>
        </w:tc>
      </w:tr>
      <w:tr w:rsidR="00E94CA2" w14:paraId="5FC9CC12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E473" w14:textId="77777777" w:rsidR="00E94CA2" w:rsidRDefault="00E94CA2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0A0F" w14:textId="126D79E2" w:rsidR="00E94CA2" w:rsidRPr="00626544" w:rsidRDefault="0052516C" w:rsidP="00393147">
            <w:pPr>
              <w:spacing w:after="0"/>
              <w:rPr>
                <w:lang w:eastAsia="en-GB"/>
              </w:rPr>
            </w:pPr>
            <w:proofErr w:type="spellStart"/>
            <w:r w:rsidRPr="00626544">
              <w:t>MCX_XML_resource_lists</w:t>
            </w:r>
            <w:r w:rsidR="00E94CA2" w:rsidRPr="00626544">
              <w:t>.ttcn</w:t>
            </w:r>
            <w:proofErr w:type="spellEnd"/>
          </w:p>
        </w:tc>
      </w:tr>
      <w:tr w:rsidR="00E94CA2" w14:paraId="0833E178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BA96" w14:textId="77777777" w:rsidR="00E94CA2" w:rsidRDefault="00E94CA2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E37C" w14:textId="77777777" w:rsidR="00E94CA2" w:rsidRDefault="00E94CA2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495D6EC4" w14:textId="77777777" w:rsidR="00E94CA2" w:rsidRDefault="00E94CA2" w:rsidP="00E94CA2">
      <w:pPr>
        <w:rPr>
          <w:lang w:val="en-US" w:eastAsia="zh-CN"/>
        </w:rPr>
      </w:pPr>
    </w:p>
    <w:p w14:paraId="206F3B8F" w14:textId="77777777" w:rsidR="00E94CA2" w:rsidRDefault="00E94CA2" w:rsidP="00E94CA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94CA2" w14:paraId="05B02BC7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9512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template (present)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ResourceLists_ListSequenceElement_Type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cr_MCX_ResourceLists_List_Sequence_Entry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(template (present)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XSD.AnyURI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p_URI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) :=</w:t>
            </w:r>
          </w:p>
          <w:p w14:paraId="22FFAF41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{ /* @status    APPROVED (MCX) */</w:t>
            </w:r>
          </w:p>
          <w:p w14:paraId="45F310AD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choice := {</w:t>
            </w:r>
          </w:p>
          <w:p w14:paraId="18D3A24E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  entry := {</w:t>
            </w:r>
          </w:p>
          <w:p w14:paraId="0A063B91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uri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p_URI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2C27EA1E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attr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r w:rsidRPr="00897FA4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omit</w:t>
            </w: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124D3C78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display_name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:= omit,</w:t>
            </w:r>
          </w:p>
          <w:p w14:paraId="38158A95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elem_list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:= {}</w:t>
            </w:r>
          </w:p>
          <w:p w14:paraId="2D723871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lastRenderedPageBreak/>
              <w:t xml:space="preserve">      }</w:t>
            </w:r>
          </w:p>
          <w:p w14:paraId="11EC1761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}</w:t>
            </w:r>
          </w:p>
          <w:p w14:paraId="29498CED" w14:textId="77777777" w:rsidR="00E94CA2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528C364D" w14:textId="77777777" w:rsidR="00E94CA2" w:rsidRDefault="00E94CA2" w:rsidP="00E94CA2">
      <w:pPr>
        <w:spacing w:after="0"/>
        <w:rPr>
          <w:rFonts w:ascii="Arial" w:hAnsi="Arial"/>
          <w:b/>
          <w:lang w:eastAsia="en-GB"/>
        </w:rPr>
      </w:pPr>
    </w:p>
    <w:p w14:paraId="69AE72DF" w14:textId="77777777" w:rsidR="00E94CA2" w:rsidRDefault="00E94CA2" w:rsidP="00E94CA2">
      <w:pPr>
        <w:spacing w:after="0"/>
        <w:rPr>
          <w:rFonts w:ascii="Arial" w:hAnsi="Arial"/>
          <w:b/>
          <w:lang w:eastAsia="en-GB"/>
        </w:rPr>
      </w:pPr>
    </w:p>
    <w:p w14:paraId="6479D390" w14:textId="77777777" w:rsidR="00E94CA2" w:rsidRDefault="00E94CA2" w:rsidP="00E94CA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94CA2" w14:paraId="01070EAD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3380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template (present)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ResourceLists_ListSequenceElement_Type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cr_MCX_ResourceLists_List_Sequence_Entry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(template (present)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XSD.AnyURI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p_URI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) :=</w:t>
            </w:r>
          </w:p>
          <w:p w14:paraId="58E27676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{ /* @status    APPROVED (MCX) */</w:t>
            </w:r>
          </w:p>
          <w:p w14:paraId="02E77938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choice := {</w:t>
            </w:r>
          </w:p>
          <w:p w14:paraId="0521FF7C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  entry := {</w:t>
            </w:r>
          </w:p>
          <w:p w14:paraId="0452FCFD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uri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p_URI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7EC01E35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attr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r w:rsidRPr="00526B7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*</w:t>
            </w: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2B53E3ED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display_name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:= omit,</w:t>
            </w:r>
          </w:p>
          <w:p w14:paraId="4C5BB3AB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>elem_list</w:t>
            </w:r>
            <w:proofErr w:type="spellEnd"/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:= {}</w:t>
            </w:r>
          </w:p>
          <w:p w14:paraId="75088647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  }</w:t>
            </w:r>
          </w:p>
          <w:p w14:paraId="631445DB" w14:textId="77777777" w:rsidR="00E94CA2" w:rsidRPr="00526B7D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  }</w:t>
            </w:r>
          </w:p>
          <w:p w14:paraId="1BC8CA56" w14:textId="77777777" w:rsidR="00E94CA2" w:rsidRPr="00571BB2" w:rsidRDefault="00E94CA2" w:rsidP="003931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06CAB6A0" w14:textId="77777777" w:rsidR="00E94CA2" w:rsidRDefault="00E94CA2" w:rsidP="00E94CA2"/>
    <w:p w14:paraId="609D4244" w14:textId="77777777" w:rsidR="00DD7B42" w:rsidRPr="00DD7B42" w:rsidRDefault="00DD7B42" w:rsidP="00DD7B42">
      <w:pPr>
        <w:rPr>
          <w:lang w:val="pt-BR"/>
        </w:rPr>
      </w:pPr>
    </w:p>
    <w:p w14:paraId="7695DCD1" w14:textId="76A771AD" w:rsidR="00DD7B42" w:rsidRDefault="00DD7B42" w:rsidP="00DD7B4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3" w:name="_Toc173335982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16</w:t>
      </w:r>
      <w:bookmarkEnd w:id="33"/>
      <w:r w:rsidR="006D4DFA">
        <w:rPr>
          <w:b/>
          <w:lang w:val="pt-BR"/>
        </w:rPr>
        <w:fldChar w:fldCharType="end"/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13FAA" w14:paraId="32B0ED54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A640" w14:textId="77777777" w:rsidR="00B13FAA" w:rsidRDefault="00B13FAA" w:rsidP="0039314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83D2" w14:textId="77777777" w:rsidR="00B13FAA" w:rsidRPr="00B65B1E" w:rsidRDefault="00B13FAA" w:rsidP="003931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D84AEA">
              <w:t>f_MCX_EUTRA_IPCAN_IdleUpdated</w:t>
            </w:r>
            <w:proofErr w:type="spellEnd"/>
            <w:r w:rsidRPr="00D84AEA">
              <w:t>()</w:t>
            </w:r>
          </w:p>
        </w:tc>
      </w:tr>
      <w:tr w:rsidR="00B13FAA" w14:paraId="64E234A0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786C" w14:textId="77777777" w:rsidR="00B13FAA" w:rsidRDefault="00B13FAA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96F5" w14:textId="784E3515" w:rsidR="00B13FAA" w:rsidRPr="007A6DE5" w:rsidRDefault="007A6DE5" w:rsidP="009A71B6">
            <w:pPr>
              <w:pStyle w:val="B2"/>
              <w:numPr>
                <w:ilvl w:val="0"/>
                <w:numId w:val="7"/>
              </w:numPr>
            </w:pPr>
            <w:r w:rsidRPr="007A6DE5">
              <w:t xml:space="preserve">As per 36.579-1 Table 5.4.2.2.3-1, </w:t>
            </w:r>
            <w:r>
              <w:t>both IMS and MCX registration may happens in parallel to step 16 / 16A</w:t>
            </w:r>
            <w:r w:rsidR="00143A57">
              <w:t xml:space="preserve">. </w:t>
            </w:r>
            <w:r w:rsidRPr="007A6DE5">
              <w:t xml:space="preserve">The </w:t>
            </w:r>
            <w:r>
              <w:t xml:space="preserve">current implementation does not </w:t>
            </w:r>
            <w:r w:rsidR="00375705">
              <w:t>ac</w:t>
            </w:r>
            <w:r>
              <w:t>count for IMS registration independent to MCX registration.</w:t>
            </w:r>
          </w:p>
          <w:p w14:paraId="33191909" w14:textId="1109A2D4" w:rsidR="00B13FAA" w:rsidRPr="008D31B6" w:rsidRDefault="00B13FAA" w:rsidP="00B13FAA">
            <w:pPr>
              <w:pStyle w:val="B2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 w:rsidRPr="00D84AEA">
              <w:t xml:space="preserve">Pass new parameter to </w:t>
            </w:r>
            <w:proofErr w:type="spellStart"/>
            <w:r w:rsidRPr="00D84AEA">
              <w:t>f_EUTRA_DelayForUserPlaneSignalling</w:t>
            </w:r>
            <w:proofErr w:type="spellEnd"/>
            <w:r w:rsidRPr="00D84AEA">
              <w:t>() to indicate MCX port mapping</w:t>
            </w:r>
            <w:r w:rsidR="002A4CFC">
              <w:t>,</w:t>
            </w:r>
            <w:r w:rsidR="001725FD">
              <w:t xml:space="preserve"> </w:t>
            </w:r>
            <w:r w:rsidR="001725FD" w:rsidRPr="00F34371">
              <w:rPr>
                <w:highlight w:val="cyan"/>
              </w:rPr>
              <w:t xml:space="preserve">see </w:t>
            </w:r>
            <w:r w:rsidR="001725FD" w:rsidRPr="00F34371">
              <w:rPr>
                <w:highlight w:val="cyan"/>
              </w:rPr>
              <w:fldChar w:fldCharType="begin"/>
            </w:r>
            <w:r w:rsidR="001725FD" w:rsidRPr="00F34371">
              <w:rPr>
                <w:highlight w:val="cyan"/>
              </w:rPr>
              <w:instrText xml:space="preserve"> REF _Ref173168873 \h </w:instrText>
            </w:r>
            <w:r w:rsidR="001725FD">
              <w:rPr>
                <w:highlight w:val="cyan"/>
              </w:rPr>
              <w:instrText xml:space="preserve"> \* MERGEFORMAT </w:instrText>
            </w:r>
            <w:r w:rsidR="001725FD" w:rsidRPr="00F34371">
              <w:rPr>
                <w:highlight w:val="cyan"/>
              </w:rPr>
            </w:r>
            <w:r w:rsidR="001725FD" w:rsidRPr="00F34371">
              <w:rPr>
                <w:highlight w:val="cyan"/>
              </w:rPr>
              <w:fldChar w:fldCharType="separate"/>
            </w:r>
            <w:r w:rsidR="00810888" w:rsidRPr="00810888">
              <w:rPr>
                <w:b/>
                <w:highlight w:val="cyan"/>
                <w:lang w:val="pt-BR"/>
              </w:rPr>
              <w:t>Change 4</w:t>
            </w:r>
            <w:r w:rsidR="001725FD" w:rsidRPr="00F34371">
              <w:rPr>
                <w:highlight w:val="cyan"/>
              </w:rPr>
              <w:fldChar w:fldCharType="end"/>
            </w:r>
          </w:p>
        </w:tc>
      </w:tr>
      <w:tr w:rsidR="00B13FAA" w14:paraId="7E39B59D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CD78" w14:textId="77777777" w:rsidR="00B13FAA" w:rsidRDefault="00B13FAA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4B48" w14:textId="30435F79" w:rsidR="00B13FAA" w:rsidRPr="006975E3" w:rsidRDefault="00B13FAA" w:rsidP="002B029C">
            <w:pPr>
              <w:pStyle w:val="CRCoverPage"/>
              <w:numPr>
                <w:ilvl w:val="0"/>
                <w:numId w:val="8"/>
              </w:numPr>
              <w:shd w:val="clear" w:color="auto" w:fill="FFFF00"/>
              <w:spacing w:after="0" w:line="259" w:lineRule="auto"/>
              <w:rPr>
                <w:rFonts w:ascii="Times New Roman" w:hAnsi="Times New Roman"/>
                <w:highlight w:val="yellow"/>
              </w:rPr>
            </w:pPr>
            <w:r w:rsidRPr="005502E0">
              <w:rPr>
                <w:rFonts w:ascii="Times New Roman" w:hAnsi="Times New Roman"/>
                <w:highlight w:val="yellow"/>
              </w:rPr>
              <w:t>Move</w:t>
            </w:r>
            <w:r w:rsidR="008E3CA3" w:rsidRPr="005502E0">
              <w:rPr>
                <w:rFonts w:ascii="Times New Roman" w:hAnsi="Times New Roman"/>
                <w:highlight w:val="yellow"/>
              </w:rPr>
              <w:t>d</w:t>
            </w:r>
            <w:r w:rsidR="00B74C60" w:rsidRPr="005502E0">
              <w:rPr>
                <w:rFonts w:ascii="Times New Roman" w:hAnsi="Times New Roman"/>
                <w:highlight w:val="yellow"/>
              </w:rPr>
              <w:t xml:space="preserve"> </w:t>
            </w:r>
            <w:r w:rsidR="008E3CA3" w:rsidRPr="005502E0">
              <w:rPr>
                <w:rFonts w:ascii="Times New Roman" w:hAnsi="Times New Roman"/>
                <w:highlight w:val="yellow"/>
              </w:rPr>
              <w:t xml:space="preserve">the </w:t>
            </w:r>
            <w:r w:rsidRPr="005502E0">
              <w:rPr>
                <w:rFonts w:ascii="Times New Roman" w:hAnsi="Times New Roman"/>
                <w:highlight w:val="yellow"/>
              </w:rPr>
              <w:t xml:space="preserve">check </w:t>
            </w:r>
            <w:r w:rsidR="006975E3" w:rsidRPr="005502E0">
              <w:rPr>
                <w:rFonts w:ascii="Times New Roman" w:hAnsi="Times New Roman"/>
                <w:highlight w:val="yellow"/>
              </w:rPr>
              <w:t>of</w:t>
            </w:r>
            <w:r w:rsidRPr="005502E0">
              <w:rPr>
                <w:rFonts w:ascii="Times New Roman" w:hAnsi="Times New Roman"/>
                <w:highlight w:val="yellow"/>
              </w:rPr>
              <w:t xml:space="preserve">  </w:t>
            </w:r>
            <w:proofErr w:type="spellStart"/>
            <w:r w:rsidR="002B029C" w:rsidRPr="005502E0">
              <w:rPr>
                <w:rFonts w:ascii="Times New Roman" w:eastAsia="SimSun" w:hAnsi="Times New Roman"/>
              </w:rPr>
              <w:t>v_InitialRegistrationIMS</w:t>
            </w:r>
            <w:proofErr w:type="spellEnd"/>
            <w:r w:rsidR="002B029C" w:rsidRPr="005502E0">
              <w:rPr>
                <w:rFonts w:ascii="Times New Roman" w:hAnsi="Times New Roman"/>
                <w:highlight w:val="yellow"/>
              </w:rPr>
              <w:t xml:space="preserve">  outside the check on </w:t>
            </w:r>
            <w:proofErr w:type="spellStart"/>
            <w:r w:rsidRPr="005502E0">
              <w:rPr>
                <w:rFonts w:ascii="Times New Roman" w:hAnsi="Times New Roman"/>
                <w:highlight w:val="yellow"/>
              </w:rPr>
              <w:t>v_</w:t>
            </w:r>
            <w:proofErr w:type="gramStart"/>
            <w:r w:rsidRPr="005502E0">
              <w:rPr>
                <w:rFonts w:ascii="Times New Roman" w:hAnsi="Times New Roman"/>
                <w:highlight w:val="yellow"/>
              </w:rPr>
              <w:t>InitialRegistrationMCX</w:t>
            </w:r>
            <w:proofErr w:type="spellEnd"/>
            <w:r w:rsidR="002B029C" w:rsidRPr="005502E0">
              <w:rPr>
                <w:rFonts w:ascii="Times New Roman" w:hAnsi="Times New Roman"/>
              </w:rPr>
              <w:t xml:space="preserve">, </w:t>
            </w:r>
            <w:r w:rsidR="00E60380" w:rsidRPr="005502E0">
              <w:rPr>
                <w:rFonts w:ascii="Times New Roman" w:hAnsi="Times New Roman"/>
              </w:rPr>
              <w:t>and</w:t>
            </w:r>
            <w:proofErr w:type="gramEnd"/>
            <w:r w:rsidR="002B029C" w:rsidRPr="005502E0">
              <w:rPr>
                <w:rFonts w:ascii="Times New Roman" w:hAnsi="Times New Roman"/>
              </w:rPr>
              <w:t xml:space="preserve"> allow the call of </w:t>
            </w:r>
            <w:proofErr w:type="spellStart"/>
            <w:r w:rsidR="006975E3" w:rsidRPr="005502E0">
              <w:rPr>
                <w:rFonts w:ascii="Times New Roman" w:eastAsia="SimSun" w:hAnsi="Times New Roman"/>
              </w:rPr>
              <w:t>f_EUTRA_DelayForUserPlaneSignalling</w:t>
            </w:r>
            <w:proofErr w:type="spellEnd"/>
            <w:r w:rsidR="002B029C" w:rsidRPr="005502E0">
              <w:rPr>
                <w:rFonts w:ascii="Times New Roman" w:eastAsia="SimSun" w:hAnsi="Times New Roman"/>
              </w:rPr>
              <w:t xml:space="preserve"> for IMS reg</w:t>
            </w:r>
            <w:r w:rsidR="002B029C">
              <w:rPr>
                <w:rFonts w:ascii="Times New Roman" w:eastAsia="SimSun" w:hAnsi="Times New Roman"/>
              </w:rPr>
              <w:t xml:space="preserve"> handling</w:t>
            </w:r>
            <w:r w:rsidR="00096FE8">
              <w:rPr>
                <w:rFonts w:ascii="Times New Roman" w:eastAsia="SimSun" w:hAnsi="Times New Roman"/>
              </w:rPr>
              <w:t>.</w:t>
            </w:r>
          </w:p>
          <w:p w14:paraId="7C810F6D" w14:textId="7119F271" w:rsidR="00B13FAA" w:rsidRPr="0066224B" w:rsidRDefault="00B13FAA" w:rsidP="00B13FAA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2B029C">
              <w:rPr>
                <w:rFonts w:ascii="Times New Roman" w:hAnsi="Times New Roman"/>
                <w:highlight w:val="cyan"/>
              </w:rPr>
              <w:t xml:space="preserve">Set new parameter true in call to </w:t>
            </w:r>
            <w:proofErr w:type="spellStart"/>
            <w:r w:rsidRPr="002B029C">
              <w:rPr>
                <w:rFonts w:ascii="Times New Roman" w:hAnsi="Times New Roman"/>
                <w:highlight w:val="cyan"/>
              </w:rPr>
              <w:t>f_EUTRA_DelayForUserPlaneSignalling</w:t>
            </w:r>
            <w:proofErr w:type="spellEnd"/>
            <w:r w:rsidRPr="002B029C">
              <w:rPr>
                <w:rFonts w:ascii="Times New Roman" w:hAnsi="Times New Roman"/>
                <w:highlight w:val="cyan"/>
              </w:rPr>
              <w:t>()</w:t>
            </w:r>
          </w:p>
        </w:tc>
      </w:tr>
      <w:tr w:rsidR="00B13FAA" w14:paraId="311E6575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5355" w14:textId="77777777" w:rsidR="00B13FAA" w:rsidRDefault="00B13FAA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8AC5" w14:textId="77777777" w:rsidR="00B13FAA" w:rsidRDefault="00B13FAA" w:rsidP="0039314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84AEA">
              <w:t>IPCAN_EUTRA.ttcn</w:t>
            </w:r>
            <w:proofErr w:type="spellEnd"/>
          </w:p>
        </w:tc>
      </w:tr>
      <w:tr w:rsidR="00B13FAA" w14:paraId="5B662700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14B0" w14:textId="77777777" w:rsidR="00B13FAA" w:rsidRDefault="00B13FAA" w:rsidP="0039314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A650" w14:textId="77777777" w:rsidR="00B13FAA" w:rsidRDefault="00B13FAA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78F2FFF7" w14:textId="77777777" w:rsidR="00B13FAA" w:rsidRDefault="00B13FAA" w:rsidP="00B13FAA">
      <w:pPr>
        <w:rPr>
          <w:lang w:val="en-US" w:eastAsia="zh-CN"/>
        </w:rPr>
      </w:pPr>
    </w:p>
    <w:p w14:paraId="5FA91183" w14:textId="77777777" w:rsidR="00B13FAA" w:rsidRDefault="00B13FAA" w:rsidP="00B13F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13FAA" w14:paraId="1D2C48D3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8E32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f_MCX_EUTRA_IPCAN_IdleUpdated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EUTRA_CellId_Type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p_CellId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) runs on EUTRA_PTC</w:t>
            </w:r>
          </w:p>
          <w:p w14:paraId="713EC803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{</w:t>
            </w:r>
          </w:p>
          <w:p w14:paraId="108C0F9B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MCX_Registration_PDN_Type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v_FirstPDN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:=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tsc_MCX_InitialRegistrationPdnList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[0];</w:t>
            </w:r>
          </w:p>
          <w:p w14:paraId="683F722A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MCX_Registration_PDN_Type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v_SecondPDN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tsc_MCX_InitialRegistrationPdnList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[1];</w:t>
            </w:r>
          </w:p>
          <w:p w14:paraId="11DAD692" w14:textId="13665F68" w:rsid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var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MCX_Registration_PDN_Type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v_ThirdPDN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:=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tsc_MCX_InitialRegistrationPdnList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[2];</w:t>
            </w:r>
          </w:p>
          <w:p w14:paraId="57E1EFB5" w14:textId="77777777" w:rsid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08A17BEF" w14:textId="1ABD6119" w:rsidR="007946CB" w:rsidRDefault="007946CB" w:rsidP="007946C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107545B1" w14:textId="38B7D914" w:rsidR="007946CB" w:rsidRDefault="007946CB" w:rsidP="007946C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760702EC" w14:textId="77777777" w:rsidR="007946CB" w:rsidRDefault="007946CB" w:rsidP="007946C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0E1A596E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23E576A7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r w:rsidRPr="00B24188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if (not </w:t>
            </w:r>
            <w:proofErr w:type="spellStart"/>
            <w:r w:rsidRPr="00B24188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v_InitialRegistrationMCX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) {                                         // if MCX is not registered yet ...</w:t>
            </w:r>
          </w:p>
          <w:p w14:paraId="3505A628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v_InitialRegistrationIMS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) {</w:t>
            </w:r>
          </w:p>
          <w:p w14:paraId="34C41CEE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v_WaitForUserplaneSignalling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waitForIMS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6296AC7A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  } else {</w:t>
            </w:r>
          </w:p>
          <w:p w14:paraId="4963B23D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v_WaitForUserplaneSignalling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dontWaitForIMS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10B9B9E9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  }</w:t>
            </w:r>
          </w:p>
          <w:p w14:paraId="401DDAC3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  // wait for IP address allocation and/or IMS registration being finished</w:t>
            </w:r>
          </w:p>
          <w:p w14:paraId="545E50BE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  </w:t>
            </w:r>
            <w:r w:rsidRPr="00B24188">
              <w:rPr>
                <w:rFonts w:ascii="Courier New" w:eastAsia="SimSun" w:hAnsi="Courier New" w:cs="Courier New"/>
                <w:sz w:val="16"/>
                <w:szCs w:val="16"/>
              </w:rPr>
              <w:t>f_EUTRA_DelayForUserPlaneSignalling(</w:t>
            </w:r>
            <w:r w:rsidRPr="00B24188">
              <w:rPr>
                <w:rFonts w:ascii="Courier New" w:eastAsia="SimSun" w:hAnsi="Courier New" w:cs="Courier New"/>
                <w:sz w:val="16"/>
                <w:szCs w:val="16"/>
                <w:highlight w:val="cyan"/>
              </w:rPr>
              <w:t>v_WaitForUserplaneSignalling</w:t>
            </w: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);        // ... wait for IP address allocation and/or IMS registration and ...</w:t>
            </w:r>
          </w:p>
          <w:p w14:paraId="414C6410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f_EUTRA_RRC_ConnectionRelease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p_CellId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);                                  // ... release the RRC connection</w:t>
            </w:r>
          </w:p>
          <w:p w14:paraId="2AA787E4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7814F3A4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  // If the UE is not connected to MCX yet, trigger start of MCX and deal with additional PDN connectivity accordingly</w:t>
            </w:r>
          </w:p>
          <w:p w14:paraId="56D3D529" w14:textId="77777777" w:rsidR="007946CB" w:rsidRP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  f_MCX_EUTRA_IPCAN_IdleUpdated_Step18_26(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p_CellId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46B9424C" w14:textId="4C314B4E" w:rsidR="007946CB" w:rsidRDefault="007946CB" w:rsidP="007946C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}</w:t>
            </w:r>
          </w:p>
          <w:p w14:paraId="22B1E1B3" w14:textId="3F47F61B" w:rsidR="00B13FAA" w:rsidRDefault="00B13FAA" w:rsidP="007946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lastRenderedPageBreak/>
              <w:t xml:space="preserve">  };</w:t>
            </w:r>
          </w:p>
        </w:tc>
      </w:tr>
    </w:tbl>
    <w:p w14:paraId="46F2945A" w14:textId="77777777" w:rsidR="00B13FAA" w:rsidRDefault="00B13FAA" w:rsidP="00B13FAA">
      <w:pPr>
        <w:spacing w:after="0"/>
        <w:rPr>
          <w:rFonts w:ascii="Arial" w:hAnsi="Arial"/>
          <w:b/>
          <w:lang w:eastAsia="en-GB"/>
        </w:rPr>
      </w:pPr>
    </w:p>
    <w:p w14:paraId="17F3BDCA" w14:textId="77777777" w:rsidR="00B13FAA" w:rsidRDefault="00B13FAA" w:rsidP="00B13FAA">
      <w:pPr>
        <w:spacing w:after="0"/>
        <w:rPr>
          <w:rFonts w:ascii="Arial" w:hAnsi="Arial"/>
          <w:b/>
          <w:lang w:eastAsia="en-GB"/>
        </w:rPr>
      </w:pPr>
    </w:p>
    <w:p w14:paraId="7CC4BACE" w14:textId="77777777" w:rsidR="00B13FAA" w:rsidRDefault="00B13FAA" w:rsidP="00B13F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13FAA" w14:paraId="51B3935F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04D0" w14:textId="77777777" w:rsidR="002C234B" w:rsidRPr="007946CB" w:rsidRDefault="002C234B" w:rsidP="002C234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f_MCX_EUTRA_IPCAN_IdleUpdated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EUTRA_CellId_Type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p_CellId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) runs on EUTRA_PTC</w:t>
            </w:r>
          </w:p>
          <w:p w14:paraId="157CA4CA" w14:textId="77777777" w:rsidR="002C234B" w:rsidRPr="007946CB" w:rsidRDefault="002C234B" w:rsidP="002C234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{</w:t>
            </w:r>
          </w:p>
          <w:p w14:paraId="69CA8B5C" w14:textId="77777777" w:rsidR="002C234B" w:rsidRPr="007946CB" w:rsidRDefault="002C234B" w:rsidP="002C234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MCX_Registration_PDN_Type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v_FirstPDN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:=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tsc_MCX_InitialRegistrationPdnList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[0];</w:t>
            </w:r>
          </w:p>
          <w:p w14:paraId="1A51282F" w14:textId="77777777" w:rsidR="002C234B" w:rsidRPr="007946CB" w:rsidRDefault="002C234B" w:rsidP="002C234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MCX_Registration_PDN_Type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v_SecondPDN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tsc_MCX_InitialRegistrationPdnList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[1];</w:t>
            </w:r>
          </w:p>
          <w:p w14:paraId="367F4BCC" w14:textId="77777777" w:rsidR="002C234B" w:rsidRDefault="002C234B" w:rsidP="002C234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var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MCX_Registration_PDN_Type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v_ThirdPDN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 xml:space="preserve">  := </w:t>
            </w:r>
            <w:proofErr w:type="spellStart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tsc_MCX_InitialRegistrationPdnList</w:t>
            </w:r>
            <w:proofErr w:type="spellEnd"/>
            <w:r w:rsidRPr="007946CB">
              <w:rPr>
                <w:rFonts w:ascii="Courier New" w:eastAsia="SimSun" w:hAnsi="Courier New" w:cs="Courier New"/>
                <w:sz w:val="16"/>
                <w:szCs w:val="16"/>
              </w:rPr>
              <w:t>[2];</w:t>
            </w:r>
          </w:p>
          <w:p w14:paraId="4C8B97D7" w14:textId="77777777" w:rsidR="002C234B" w:rsidRDefault="002C234B" w:rsidP="002C234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224CFEEE" w14:textId="77777777" w:rsidR="002C234B" w:rsidRDefault="002C234B" w:rsidP="002C234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7EDCB28B" w14:textId="77777777" w:rsidR="002C234B" w:rsidRDefault="002C234B" w:rsidP="002C234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73BA86A3" w14:textId="77777777" w:rsidR="002C234B" w:rsidRDefault="002C234B" w:rsidP="002C234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55CC1D11" w14:textId="77777777" w:rsidR="002C234B" w:rsidRPr="007946CB" w:rsidRDefault="002C234B" w:rsidP="002C234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4F2FBE0F" w14:textId="7117E8D4" w:rsidR="00C94FED" w:rsidRPr="00C94FED" w:rsidRDefault="00C94FED" w:rsidP="00C94F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 </w:t>
            </w:r>
            <w:r w:rsidR="008F1EDD" w:rsidRPr="008F1ED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// REMOVED</w:t>
            </w:r>
            <w:r w:rsidR="00F34371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to later</w:t>
            </w:r>
            <w:r w:rsidR="0064516F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-</w:t>
            </w:r>
            <w:r w:rsidRPr="008F1ED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</w:t>
            </w:r>
            <w:r w:rsidR="008F1EDD" w:rsidRPr="008F1ED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if (not </w:t>
            </w:r>
            <w:proofErr w:type="spellStart"/>
            <w:r w:rsidR="008F1EDD" w:rsidRPr="008F1ED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v_InitialRegistrationMCX</w:t>
            </w:r>
            <w:proofErr w:type="spellEnd"/>
            <w:r w:rsidR="008F1EDD" w:rsidRPr="008F1ED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) {                                         // if MCX is not registered yet ...</w:t>
            </w:r>
          </w:p>
          <w:p w14:paraId="759B15FF" w14:textId="77777777" w:rsidR="00C94FED" w:rsidRPr="00C94FED" w:rsidRDefault="00C94FED" w:rsidP="00C94F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v_InitialRegistrationIMS</w:t>
            </w:r>
            <w:proofErr w:type="spellEnd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) {</w:t>
            </w:r>
          </w:p>
          <w:p w14:paraId="59A7BB97" w14:textId="77777777" w:rsidR="00C94FED" w:rsidRPr="00C94FED" w:rsidRDefault="00C94FED" w:rsidP="00C94F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v_WaitForUserplaneSignalling</w:t>
            </w:r>
            <w:proofErr w:type="spellEnd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waitForIMS</w:t>
            </w:r>
            <w:proofErr w:type="spellEnd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12D475B0" w14:textId="77777777" w:rsidR="00C94FED" w:rsidRPr="00C94FED" w:rsidRDefault="00C94FED" w:rsidP="00C94F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     } else {</w:t>
            </w:r>
          </w:p>
          <w:p w14:paraId="7BB38EA4" w14:textId="77777777" w:rsidR="00C94FED" w:rsidRPr="00C94FED" w:rsidRDefault="00C94FED" w:rsidP="00C94F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v_WaitForUserplaneSignalling</w:t>
            </w:r>
            <w:proofErr w:type="spellEnd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dontWaitForIMS</w:t>
            </w:r>
            <w:proofErr w:type="spellEnd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32742224" w14:textId="77777777" w:rsidR="00C94FED" w:rsidRPr="00C94FED" w:rsidRDefault="00C94FED" w:rsidP="00C94F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     }</w:t>
            </w:r>
          </w:p>
          <w:p w14:paraId="2C4E7C99" w14:textId="77777777" w:rsidR="00C94FED" w:rsidRPr="00C94FED" w:rsidRDefault="00C94FED" w:rsidP="00C94F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     // wait for IP address allocation and/or IMS registration being finished</w:t>
            </w:r>
          </w:p>
          <w:p w14:paraId="5A0EB1ED" w14:textId="77777777" w:rsidR="00C94FED" w:rsidRPr="00C94FED" w:rsidRDefault="00C94FED" w:rsidP="00C94F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     f_EUTRA_DelayForUserPlaneSignalling</w:t>
            </w:r>
            <w:r w:rsidRPr="00B24188">
              <w:rPr>
                <w:rFonts w:ascii="Courier New" w:eastAsia="SimSun" w:hAnsi="Courier New" w:cs="Courier New"/>
                <w:sz w:val="16"/>
                <w:szCs w:val="16"/>
                <w:highlight w:val="cyan"/>
              </w:rPr>
              <w:t>(v_WaitForUserplaneSignalling,</w:t>
            </w: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r w:rsidRPr="00F34371">
              <w:rPr>
                <w:rFonts w:ascii="Courier New" w:eastAsia="SimSun" w:hAnsi="Courier New" w:cs="Courier New"/>
                <w:sz w:val="16"/>
                <w:szCs w:val="16"/>
                <w:highlight w:val="cyan"/>
              </w:rPr>
              <w:t>true</w:t>
            </w: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);        // ... wait for IP address allocation and/or IMS registration and ...</w:t>
            </w:r>
          </w:p>
          <w:p w14:paraId="00CCC1B8" w14:textId="65578DEF" w:rsidR="00C94FED" w:rsidRPr="00C94FED" w:rsidRDefault="00C94FED" w:rsidP="00C94F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r w:rsidRPr="008F1ED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if (not </w:t>
            </w:r>
            <w:proofErr w:type="spellStart"/>
            <w:r w:rsidRPr="008F1ED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v_InitialRegistrationMCX</w:t>
            </w:r>
            <w:proofErr w:type="spellEnd"/>
            <w:r w:rsidRPr="008F1ED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) {</w:t>
            </w:r>
          </w:p>
          <w:p w14:paraId="4A30638B" w14:textId="77777777" w:rsidR="00C94FED" w:rsidRPr="00C94FED" w:rsidRDefault="00C94FED" w:rsidP="00C94F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f_EUTRA_RRC_ConnectionRelease</w:t>
            </w:r>
            <w:proofErr w:type="spellEnd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p_CellId</w:t>
            </w:r>
            <w:proofErr w:type="spellEnd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);                                  // ... release the RRC connection</w:t>
            </w:r>
          </w:p>
          <w:p w14:paraId="3D67B213" w14:textId="77777777" w:rsidR="00C94FED" w:rsidRPr="00C94FED" w:rsidRDefault="00C94FED" w:rsidP="00C94F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4E275B64" w14:textId="77777777" w:rsidR="00C94FED" w:rsidRPr="00C94FED" w:rsidRDefault="00C94FED" w:rsidP="00C94F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     // If the UE is not connected to MCX yet, trigger start of MCX and deal with additional PDN connectivity accordingly</w:t>
            </w:r>
          </w:p>
          <w:p w14:paraId="56E9F906" w14:textId="77777777" w:rsidR="00C94FED" w:rsidRPr="00C94FED" w:rsidRDefault="00C94FED" w:rsidP="00C94F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 xml:space="preserve">      f_MCX_EUTRA_IPCAN_IdleUpdated_Step18_26(</w:t>
            </w:r>
            <w:proofErr w:type="spellStart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p_CellId</w:t>
            </w:r>
            <w:proofErr w:type="spellEnd"/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1438532D" w14:textId="4FDBA496" w:rsidR="00C94FED" w:rsidRDefault="00C94FED" w:rsidP="00C94F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C94FED">
              <w:rPr>
                <w:rFonts w:ascii="Courier New" w:eastAsia="SimSun" w:hAnsi="Courier New" w:cs="Courier New"/>
                <w:sz w:val="16"/>
                <w:szCs w:val="16"/>
              </w:rPr>
              <w:t>}</w:t>
            </w:r>
          </w:p>
          <w:p w14:paraId="5E327B5D" w14:textId="3AA2D7A9" w:rsidR="00B13FAA" w:rsidRPr="00571BB2" w:rsidRDefault="002C234B" w:rsidP="00C94FE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26B7D">
              <w:rPr>
                <w:rFonts w:ascii="Courier New" w:eastAsia="SimSun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712995A0" w14:textId="77777777" w:rsidR="00B13FAA" w:rsidRDefault="00B13FAA" w:rsidP="00B13FAA"/>
    <w:p w14:paraId="161523C4" w14:textId="717D83B5" w:rsidR="00D87A59" w:rsidRDefault="00D87A59" w:rsidP="00D87A5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4" w:name="_Toc173335983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17</w:t>
      </w:r>
      <w:bookmarkEnd w:id="34"/>
      <w:r w:rsidR="006D4DFA">
        <w:rPr>
          <w:b/>
          <w:lang w:val="pt-BR"/>
        </w:rPr>
        <w:fldChar w:fldCharType="end"/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357E2" w:rsidRPr="000440B2" w14:paraId="033BC521" w14:textId="77777777" w:rsidTr="00393147">
        <w:tc>
          <w:tcPr>
            <w:tcW w:w="1985" w:type="dxa"/>
          </w:tcPr>
          <w:p w14:paraId="5FA3B46C" w14:textId="77777777" w:rsidR="00C357E2" w:rsidRPr="00C357E2" w:rsidRDefault="00C357E2" w:rsidP="00C357E2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C357E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264D6C2D" w14:textId="77777777" w:rsidR="00C357E2" w:rsidRPr="00D01A1C" w:rsidRDefault="00C357E2" w:rsidP="00393147">
            <w:pPr>
              <w:rPr>
                <w:color w:val="000000"/>
                <w:lang w:val="en-US" w:eastAsia="zh-CN"/>
              </w:rPr>
            </w:pPr>
            <w:proofErr w:type="spellStart"/>
            <w:r w:rsidRPr="00D01A1C">
              <w:t>f_MCX_OpenID_DecodeAndCheckQueryParameters</w:t>
            </w:r>
            <w:proofErr w:type="spellEnd"/>
            <w:r w:rsidRPr="00D01A1C">
              <w:t>()</w:t>
            </w:r>
          </w:p>
        </w:tc>
      </w:tr>
      <w:tr w:rsidR="00C357E2" w:rsidRPr="000440B2" w14:paraId="30C2FEC9" w14:textId="77777777" w:rsidTr="00393147">
        <w:tc>
          <w:tcPr>
            <w:tcW w:w="1985" w:type="dxa"/>
          </w:tcPr>
          <w:p w14:paraId="2706411B" w14:textId="77777777" w:rsidR="00C357E2" w:rsidRPr="000440B2" w:rsidRDefault="00C357E2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CE2100C" w14:textId="5A50535F" w:rsidR="005F2EB7" w:rsidRDefault="00B252C9" w:rsidP="00393147">
            <w:r>
              <w:t>‘</w:t>
            </w:r>
            <w:r w:rsidR="00C357E2" w:rsidRPr="00B252C9">
              <w:t>Scope</w:t>
            </w:r>
            <w:r>
              <w:t>’</w:t>
            </w:r>
            <w:r w:rsidR="00C357E2" w:rsidRPr="00B252C9">
              <w:t xml:space="preserve"> parameters </w:t>
            </w:r>
            <w:proofErr w:type="gramStart"/>
            <w:r w:rsidR="00C357E2" w:rsidRPr="00B252C9">
              <w:t>is</w:t>
            </w:r>
            <w:proofErr w:type="gramEnd"/>
            <w:r w:rsidR="00C357E2" w:rsidRPr="00B252C9">
              <w:t xml:space="preserve"> not mandatory parameters as per Access token request standard required parameters as per defined in </w:t>
            </w:r>
            <w:r w:rsidR="000D59EF" w:rsidRPr="00B252C9">
              <w:t xml:space="preserve">3GPP </w:t>
            </w:r>
            <w:r w:rsidR="00C357E2" w:rsidRPr="00B252C9">
              <w:t>TS 33.180, clause B.4.2.4</w:t>
            </w:r>
            <w:r>
              <w:t xml:space="preserve"> </w:t>
            </w:r>
          </w:p>
          <w:p w14:paraId="357A6D0A" w14:textId="3A814098" w:rsidR="00C357E2" w:rsidRDefault="00827959" w:rsidP="00393147">
            <w:r>
              <w:t xml:space="preserve">However, </w:t>
            </w:r>
            <w:r w:rsidR="005F2EB7" w:rsidRPr="005F2EB7">
              <w:t>RFC 6749 section 3.3 where authorization and token endpoints allow the client to specify the scope of the access request using the "scope" request parameter</w:t>
            </w:r>
          </w:p>
          <w:p w14:paraId="35FC728B" w14:textId="262ECCBA" w:rsidR="005F2EB7" w:rsidRPr="00B252C9" w:rsidRDefault="005F2EB7" w:rsidP="00393147">
            <w:pPr>
              <w:rPr>
                <w:noProof/>
                <w:lang w:val="pt-BR"/>
              </w:rPr>
            </w:pPr>
            <w:r>
              <w:t xml:space="preserve">The current TTCN </w:t>
            </w:r>
            <w:r w:rsidRPr="00D01A1C">
              <w:t>query list</w:t>
            </w:r>
            <w:r>
              <w:t xml:space="preserve"> only allows parameter</w:t>
            </w:r>
            <w:r w:rsidRPr="00D01A1C">
              <w:t xml:space="preserve"> according to 3GPP TS 33.180</w:t>
            </w:r>
          </w:p>
        </w:tc>
      </w:tr>
      <w:tr w:rsidR="00C357E2" w:rsidRPr="000440B2" w14:paraId="673B1022" w14:textId="77777777" w:rsidTr="00393147">
        <w:tc>
          <w:tcPr>
            <w:tcW w:w="1985" w:type="dxa"/>
          </w:tcPr>
          <w:p w14:paraId="43B53904" w14:textId="77777777" w:rsidR="00C357E2" w:rsidRPr="000440B2" w:rsidRDefault="00C357E2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1A5919AF" w14:textId="46E874B8" w:rsidR="00C357E2" w:rsidRPr="00D01A1C" w:rsidRDefault="00C357E2" w:rsidP="00393147">
            <w:pPr>
              <w:pStyle w:val="CRCoverPage"/>
              <w:spacing w:after="0"/>
              <w:rPr>
                <w:rFonts w:ascii="Times New Roman" w:hAnsi="Times New Roman"/>
                <w:lang w:val="en-US" w:eastAsia="fr-FR"/>
              </w:rPr>
            </w:pPr>
            <w:r w:rsidRPr="00D01A1C">
              <w:rPr>
                <w:rFonts w:ascii="Times New Roman" w:hAnsi="Times New Roman"/>
              </w:rPr>
              <w:t xml:space="preserve">Corrected in the function to allow additional (optional) parameters </w:t>
            </w:r>
          </w:p>
        </w:tc>
      </w:tr>
      <w:tr w:rsidR="00C357E2" w:rsidRPr="000440B2" w14:paraId="2CB053FA" w14:textId="77777777" w:rsidTr="00393147">
        <w:tc>
          <w:tcPr>
            <w:tcW w:w="1985" w:type="dxa"/>
          </w:tcPr>
          <w:p w14:paraId="5FE6E614" w14:textId="77777777" w:rsidR="00C357E2" w:rsidRPr="000440B2" w:rsidRDefault="00C357E2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8158587" w14:textId="77777777" w:rsidR="00C357E2" w:rsidRPr="00D01A1C" w:rsidRDefault="00C357E2" w:rsidP="00393147">
            <w:pPr>
              <w:spacing w:after="0"/>
              <w:rPr>
                <w:lang w:val="en-US" w:eastAsia="fr-FR"/>
              </w:rPr>
            </w:pPr>
            <w:proofErr w:type="spellStart"/>
            <w:r w:rsidRPr="00D01A1C">
              <w:t>MCX_OpenIdConnect.ttcn</w:t>
            </w:r>
            <w:proofErr w:type="spellEnd"/>
          </w:p>
        </w:tc>
      </w:tr>
      <w:tr w:rsidR="00C357E2" w:rsidRPr="000440B2" w14:paraId="023EE88F" w14:textId="77777777" w:rsidTr="00393147">
        <w:tc>
          <w:tcPr>
            <w:tcW w:w="1985" w:type="dxa"/>
          </w:tcPr>
          <w:p w14:paraId="03925FB0" w14:textId="77777777" w:rsidR="00C357E2" w:rsidRPr="000440B2" w:rsidRDefault="00C357E2" w:rsidP="0039314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216D8974" w14:textId="77777777" w:rsidR="00C357E2" w:rsidRPr="000440B2" w:rsidRDefault="00C357E2" w:rsidP="00393147"/>
        </w:tc>
      </w:tr>
    </w:tbl>
    <w:p w14:paraId="426C5904" w14:textId="77777777" w:rsidR="00C357E2" w:rsidRDefault="00C357E2" w:rsidP="00C357E2">
      <w:pPr>
        <w:spacing w:after="0"/>
        <w:rPr>
          <w:b/>
          <w:lang w:eastAsia="en-GB"/>
        </w:rPr>
      </w:pPr>
    </w:p>
    <w:p w14:paraId="519FC898" w14:textId="77777777" w:rsidR="00C357E2" w:rsidRPr="000440B2" w:rsidRDefault="00C357E2" w:rsidP="00C357E2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71FF2F43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function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f_MCX_OpenID_DecodeAndCheckQueryParameters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charstring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p_Parameters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,</w:t>
      </w:r>
    </w:p>
    <w:p w14:paraId="65C515BF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                                            template (present)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MCX_OpenIdConnect_ParameterList_Type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p_QueryList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) runs on MCX_HTTP_PTC return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MCX_OpenIdConnect_ParameterList_Type</w:t>
      </w:r>
      <w:proofErr w:type="spellEnd"/>
    </w:p>
    <w:p w14:paraId="54E03CB1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{</w:t>
      </w:r>
    </w:p>
    <w:p w14:paraId="39853941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var template (value)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MCX_OpenIdConnect_Parameter_Type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v_Parameter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;</w:t>
      </w:r>
    </w:p>
    <w:p w14:paraId="46F23C1E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var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MCX_OpenIdConnect_ParameterList_Type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v_OpenIdParameterList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{};</w:t>
      </w:r>
    </w:p>
    <w:p w14:paraId="55F92C01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var Char1List_Type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v_Separator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{"&amp;"};</w:t>
      </w:r>
    </w:p>
    <w:p w14:paraId="63BCF713" w14:textId="618D7B86" w:rsid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>
        <w:rPr>
          <w:rFonts w:ascii="Courier New" w:eastAsia="SimSun" w:hAnsi="Courier New" w:cs="Courier New"/>
          <w:sz w:val="16"/>
          <w:szCs w:val="16"/>
        </w:rPr>
        <w:t>......</w:t>
      </w:r>
    </w:p>
    <w:p w14:paraId="2DD94041" w14:textId="7225301C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>
        <w:rPr>
          <w:rFonts w:ascii="Courier New" w:eastAsia="SimSun" w:hAnsi="Courier New" w:cs="Courier New"/>
          <w:sz w:val="16"/>
          <w:szCs w:val="16"/>
        </w:rPr>
        <w:t>......</w:t>
      </w:r>
    </w:p>
    <w:p w14:paraId="635F7CF3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</w:p>
    <w:p w14:paraId="61496971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for 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i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0;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i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&lt;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lengthof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v_ParameterList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);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i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i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+ 1) {</w:t>
      </w:r>
    </w:p>
    <w:p w14:paraId="585EF4DB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v_Separator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{"="};</w:t>
      </w:r>
    </w:p>
    <w:p w14:paraId="4DE46979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v_CharStringList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f_StringSplit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v_ParameterList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[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i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],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v_Separator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);</w:t>
      </w:r>
    </w:p>
    <w:p w14:paraId="4EAF20B8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v_Name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v_CharStringList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[0];</w:t>
      </w:r>
    </w:p>
    <w:p w14:paraId="2F8723E9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if 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lengthof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v_CharStringList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 != 2) {</w:t>
      </w:r>
    </w:p>
    <w:p w14:paraId="6E797F27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lastRenderedPageBreak/>
        <w:t xml:space="preserve">  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f_MCX_HTTP_SetVerdictFailOrInconc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(__FILE__, __LINE__, "Invalid OAuth 2.0 request parameter");</w:t>
      </w:r>
    </w:p>
    <w:p w14:paraId="460FEF62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}</w:t>
      </w:r>
    </w:p>
    <w:p w14:paraId="6C5F51F3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v_Value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f_URL_Decoding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v_CharStringList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[1]);</w:t>
      </w:r>
    </w:p>
    <w:p w14:paraId="1FD7BED5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select 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v_Name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 {</w:t>
      </w:r>
    </w:p>
    <w:p w14:paraId="32C0A60E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case ("scope") {</w:t>
      </w:r>
    </w:p>
    <w:p w14:paraId="23AF352A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l := 0;</w:t>
      </w:r>
    </w:p>
    <w:p w14:paraId="13974A14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v_Separator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{" "};</w:t>
      </w:r>
    </w:p>
    <w:p w14:paraId="2E018F20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v_CharStringList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f_StringSplit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v_Value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,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v_Separator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);</w:t>
      </w:r>
    </w:p>
    <w:p w14:paraId="0CDC7866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for (k := 0; k &lt;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lengthof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v_CharStringList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); k := k + 1) {</w:t>
      </w:r>
    </w:p>
    <w:p w14:paraId="01039642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v_Value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v_CharStringList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[k];</w:t>
      </w:r>
    </w:p>
    <w:p w14:paraId="01A8141C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  if 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v_Value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!= "") {</w:t>
      </w:r>
    </w:p>
    <w:p w14:paraId="28181725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v_ScopeList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[l]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v_Value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;</w:t>
      </w:r>
    </w:p>
    <w:p w14:paraId="3F3CA26B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    l := l + 1;</w:t>
      </w:r>
    </w:p>
    <w:p w14:paraId="142FC85D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  }</w:t>
      </w:r>
    </w:p>
    <w:p w14:paraId="08265FB8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}</w:t>
      </w:r>
    </w:p>
    <w:p w14:paraId="4332D7B5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v_Parameter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cs_MCX_OpenIdConnect_NameValueListParameter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v_Name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,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v_ScopeList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);</w:t>
      </w:r>
    </w:p>
    <w:p w14:paraId="108A07A2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}</w:t>
      </w:r>
    </w:p>
    <w:p w14:paraId="1A539344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case else {</w:t>
      </w:r>
    </w:p>
    <w:p w14:paraId="13456123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v_Parameter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cs_MCX_OpenIdConnect_NameValueParameter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v_Name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,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v_Value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);</w:t>
      </w:r>
    </w:p>
    <w:p w14:paraId="67AC2F7D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}</w:t>
      </w:r>
    </w:p>
    <w:p w14:paraId="53A6BBF4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}</w:t>
      </w:r>
    </w:p>
    <w:p w14:paraId="3E856EE9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v_OpenIdParameterList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[n]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valueof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v_Parameter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);</w:t>
      </w:r>
    </w:p>
    <w:p w14:paraId="1FFCB05F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n := n + 1;</w:t>
      </w:r>
    </w:p>
    <w:p w14:paraId="3C06EA2E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}</w:t>
      </w:r>
    </w:p>
    <w:p w14:paraId="7052ACFE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if (</w:t>
      </w:r>
      <w:r w:rsidRPr="00AF2F3F">
        <w:rPr>
          <w:rFonts w:ascii="Courier New" w:eastAsia="SimSun" w:hAnsi="Courier New" w:cs="Courier New"/>
          <w:sz w:val="16"/>
          <w:szCs w:val="16"/>
        </w:rPr>
        <w:t>not match(</w:t>
      </w:r>
      <w:proofErr w:type="spellStart"/>
      <w:r w:rsidRPr="00AF2F3F">
        <w:rPr>
          <w:rFonts w:ascii="Courier New" w:eastAsia="SimSun" w:hAnsi="Courier New" w:cs="Courier New"/>
          <w:sz w:val="16"/>
          <w:szCs w:val="16"/>
        </w:rPr>
        <w:t>v_OpenIdParameterList</w:t>
      </w:r>
      <w:proofErr w:type="spellEnd"/>
      <w:r w:rsidRPr="00AF2F3F">
        <w:rPr>
          <w:rFonts w:ascii="Courier New" w:eastAsia="SimSun" w:hAnsi="Courier New" w:cs="Courier New"/>
          <w:sz w:val="16"/>
          <w:szCs w:val="16"/>
        </w:rPr>
        <w:t xml:space="preserve">, </w:t>
      </w:r>
      <w:proofErr w:type="spellStart"/>
      <w:r w:rsidRPr="00AF2F3F">
        <w:rPr>
          <w:rFonts w:ascii="Courier New" w:eastAsia="SimSun" w:hAnsi="Courier New" w:cs="Courier New"/>
          <w:sz w:val="16"/>
          <w:szCs w:val="16"/>
          <w:highlight w:val="yellow"/>
        </w:rPr>
        <w:t>p_QueryList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)) {</w:t>
      </w:r>
    </w:p>
    <w:p w14:paraId="2EC374A6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f_MCX_HTTP_SetVerdictFailOrInconc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(__FILE__, __LINE__, "Invalid query");</w:t>
      </w:r>
    </w:p>
    <w:p w14:paraId="1B5EDF32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}</w:t>
      </w:r>
    </w:p>
    <w:p w14:paraId="21A5414E" w14:textId="77777777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return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v_OpenIdParameterList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;</w:t>
      </w:r>
    </w:p>
    <w:p w14:paraId="41355498" w14:textId="7F3FDD28" w:rsidR="00C357E2" w:rsidRPr="00C357E2" w:rsidRDefault="00C357E2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}  </w:t>
      </w:r>
    </w:p>
    <w:p w14:paraId="35FB2B81" w14:textId="77777777" w:rsidR="00C357E2" w:rsidRPr="000440B2" w:rsidRDefault="00C357E2" w:rsidP="00C357E2"/>
    <w:p w14:paraId="7FC0B6FF" w14:textId="77777777" w:rsidR="00C357E2" w:rsidRPr="000440B2" w:rsidRDefault="00C357E2" w:rsidP="00C357E2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707A71AD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function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f_MCX_OpenID_DecodeAndCheckQueryParameters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charstring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p_Parameters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,</w:t>
      </w:r>
    </w:p>
    <w:p w14:paraId="2467F422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                                            template (present)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MCX_OpenIdConnect_ParameterList_Type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p_QueryList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) runs on MCX_HTTP_PTC return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MCX_OpenIdConnect_ParameterList_Type</w:t>
      </w:r>
      <w:proofErr w:type="spellEnd"/>
    </w:p>
    <w:p w14:paraId="430D809D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{</w:t>
      </w:r>
    </w:p>
    <w:p w14:paraId="780BCCB7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var template (value)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MCX_OpenIdConnect_Parameter_Type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v_Parameter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;</w:t>
      </w:r>
    </w:p>
    <w:p w14:paraId="77B985D5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var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MCX_OpenIdConnect_ParameterList_Type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v_OpenIdParameterList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{};</w:t>
      </w:r>
    </w:p>
    <w:p w14:paraId="2350383D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var Char1List_Type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v_Separator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{"&amp;"};</w:t>
      </w:r>
    </w:p>
    <w:p w14:paraId="578A3960" w14:textId="77777777" w:rsidR="00817D63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>
        <w:rPr>
          <w:rFonts w:ascii="Courier New" w:eastAsia="SimSun" w:hAnsi="Courier New" w:cs="Courier New"/>
          <w:sz w:val="16"/>
          <w:szCs w:val="16"/>
        </w:rPr>
        <w:t>......</w:t>
      </w:r>
    </w:p>
    <w:p w14:paraId="6CC80112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>
        <w:rPr>
          <w:rFonts w:ascii="Courier New" w:eastAsia="SimSun" w:hAnsi="Courier New" w:cs="Courier New"/>
          <w:sz w:val="16"/>
          <w:szCs w:val="16"/>
        </w:rPr>
        <w:t>......</w:t>
      </w:r>
    </w:p>
    <w:p w14:paraId="4FDE10A4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</w:p>
    <w:p w14:paraId="15313C39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for 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i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0;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i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&lt;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lengthof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v_ParameterList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); i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i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+ 1) {</w:t>
      </w:r>
    </w:p>
    <w:p w14:paraId="1CE0059D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v_Separator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{"="};</w:t>
      </w:r>
    </w:p>
    <w:p w14:paraId="594426A2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v_CharStringList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f_StringSplit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v_ParameterList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[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i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],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v_Separator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);</w:t>
      </w:r>
    </w:p>
    <w:p w14:paraId="268B0373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v_Name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v_CharStringList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[0];</w:t>
      </w:r>
    </w:p>
    <w:p w14:paraId="3E100A26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if 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lengthof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v_CharStringList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 != 2) {</w:t>
      </w:r>
    </w:p>
    <w:p w14:paraId="08623690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f_MCX_HTTP_SetVerdictFailOrInconc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(__FILE__, __LINE__, "Invalid OAuth 2.0 request parameter");</w:t>
      </w:r>
    </w:p>
    <w:p w14:paraId="3AD3F539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}</w:t>
      </w:r>
    </w:p>
    <w:p w14:paraId="70736D69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v_Value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f_URL_Decoding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v_CharStringList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[1]);</w:t>
      </w:r>
    </w:p>
    <w:p w14:paraId="17394FF4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select 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v_Name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 {</w:t>
      </w:r>
    </w:p>
    <w:p w14:paraId="0CBD1265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case ("scope") {</w:t>
      </w:r>
    </w:p>
    <w:p w14:paraId="4C775C7F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l := 0;</w:t>
      </w:r>
    </w:p>
    <w:p w14:paraId="1A2449A2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v_Separator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{" "};</w:t>
      </w:r>
    </w:p>
    <w:p w14:paraId="7D2988FD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v_CharStringList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f_StringSplit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v_Value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,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v_Separator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);</w:t>
      </w:r>
    </w:p>
    <w:p w14:paraId="3D795A81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for (k := 0; k &lt;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lengthof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v_CharStringList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); k := k + 1) {</w:t>
      </w:r>
    </w:p>
    <w:p w14:paraId="7391E5CB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v_Value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v_CharStringList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[k];</w:t>
      </w:r>
    </w:p>
    <w:p w14:paraId="3F29A245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  if 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v_Value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!= "") {</w:t>
      </w:r>
    </w:p>
    <w:p w14:paraId="3B42FEEB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v_ScopeList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[l]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v_Value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;</w:t>
      </w:r>
    </w:p>
    <w:p w14:paraId="143A4CA6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    l := l + 1;</w:t>
      </w:r>
    </w:p>
    <w:p w14:paraId="1B9B3687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  }</w:t>
      </w:r>
    </w:p>
    <w:p w14:paraId="2C8791B1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}</w:t>
      </w:r>
    </w:p>
    <w:p w14:paraId="67ECF310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v_Parameter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cs_MCX_OpenIdConnect_NameValueListParameter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v_Name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,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v_ScopeList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);</w:t>
      </w:r>
    </w:p>
    <w:p w14:paraId="08359CC2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}</w:t>
      </w:r>
    </w:p>
    <w:p w14:paraId="0BCB8031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case else {</w:t>
      </w:r>
    </w:p>
    <w:p w14:paraId="190196BE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v_Parameter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cs_MCX_OpenIdConnect_NameValueParameter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v_Name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,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v_Value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);</w:t>
      </w:r>
    </w:p>
    <w:p w14:paraId="6D00C0AD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  }</w:t>
      </w:r>
    </w:p>
    <w:p w14:paraId="50EC9BE4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}</w:t>
      </w:r>
    </w:p>
    <w:p w14:paraId="20255B2A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v_OpenIdParameterList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 xml:space="preserve">[n] :=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valueof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v_Parameter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);</w:t>
      </w:r>
    </w:p>
    <w:p w14:paraId="54270BDC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n := n + 1;</w:t>
      </w:r>
    </w:p>
    <w:p w14:paraId="78FEDA33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}</w:t>
      </w:r>
    </w:p>
    <w:p w14:paraId="6405CA37" w14:textId="591D776B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if (</w:t>
      </w:r>
      <w:r w:rsidRPr="00AF2F3F">
        <w:rPr>
          <w:rFonts w:ascii="Courier New" w:eastAsia="SimSun" w:hAnsi="Courier New" w:cs="Courier New"/>
          <w:sz w:val="16"/>
          <w:szCs w:val="16"/>
        </w:rPr>
        <w:t>not match(</w:t>
      </w:r>
      <w:proofErr w:type="spellStart"/>
      <w:r w:rsidRPr="00AF2F3F">
        <w:rPr>
          <w:rFonts w:ascii="Courier New" w:eastAsia="SimSun" w:hAnsi="Courier New" w:cs="Courier New"/>
          <w:sz w:val="16"/>
          <w:szCs w:val="16"/>
        </w:rPr>
        <w:t>v_OpenIdParameterList</w:t>
      </w:r>
      <w:proofErr w:type="spellEnd"/>
      <w:r w:rsidRPr="00AF2F3F">
        <w:rPr>
          <w:rFonts w:ascii="Courier New" w:eastAsia="SimSun" w:hAnsi="Courier New" w:cs="Courier New"/>
          <w:sz w:val="16"/>
          <w:szCs w:val="16"/>
        </w:rPr>
        <w:t xml:space="preserve">, </w:t>
      </w:r>
      <w:r w:rsidRPr="00817D63">
        <w:rPr>
          <w:rFonts w:ascii="Courier New" w:eastAsia="SimSun" w:hAnsi="Courier New" w:cs="Courier New"/>
          <w:sz w:val="16"/>
          <w:szCs w:val="16"/>
          <w:highlight w:val="yellow"/>
        </w:rPr>
        <w:t xml:space="preserve">superset (all from </w:t>
      </w:r>
      <w:proofErr w:type="spellStart"/>
      <w:r w:rsidRPr="00817D63">
        <w:rPr>
          <w:rFonts w:ascii="Courier New" w:eastAsia="SimSun" w:hAnsi="Courier New" w:cs="Courier New"/>
          <w:sz w:val="16"/>
          <w:szCs w:val="16"/>
          <w:highlight w:val="yellow"/>
        </w:rPr>
        <w:t>p_QueryList</w:t>
      </w:r>
      <w:proofErr w:type="spellEnd"/>
      <w:r w:rsidRPr="00817D63">
        <w:rPr>
          <w:rFonts w:ascii="Courier New" w:eastAsia="SimSun" w:hAnsi="Courier New" w:cs="Courier New"/>
          <w:sz w:val="16"/>
          <w:szCs w:val="16"/>
          <w:highlight w:val="yellow"/>
        </w:rPr>
        <w:t>)</w:t>
      </w:r>
      <w:r w:rsidRPr="00AF2F3F">
        <w:rPr>
          <w:rFonts w:ascii="Courier New" w:eastAsia="SimSun" w:hAnsi="Courier New" w:cs="Courier New"/>
          <w:sz w:val="16"/>
          <w:szCs w:val="16"/>
        </w:rPr>
        <w:t>))</w:t>
      </w:r>
      <w:r w:rsidRPr="00C357E2">
        <w:rPr>
          <w:rFonts w:ascii="Courier New" w:eastAsia="SimSun" w:hAnsi="Courier New" w:cs="Courier New"/>
          <w:sz w:val="16"/>
          <w:szCs w:val="16"/>
        </w:rPr>
        <w:t xml:space="preserve"> {</w:t>
      </w:r>
    </w:p>
    <w:p w14:paraId="4D2B8B34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f_MCX_HTTP_SetVerdictFailOrInconc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(__FILE__, __LINE__, "Invalid query");</w:t>
      </w:r>
    </w:p>
    <w:p w14:paraId="1A8820F6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  }</w:t>
      </w:r>
    </w:p>
    <w:p w14:paraId="73653363" w14:textId="77777777" w:rsidR="00817D63" w:rsidRPr="00C357E2" w:rsidRDefault="00817D63" w:rsidP="00817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lastRenderedPageBreak/>
        <w:t xml:space="preserve">    return </w:t>
      </w:r>
      <w:proofErr w:type="spellStart"/>
      <w:r w:rsidRPr="00C357E2">
        <w:rPr>
          <w:rFonts w:ascii="Courier New" w:eastAsia="SimSun" w:hAnsi="Courier New" w:cs="Courier New"/>
          <w:sz w:val="16"/>
          <w:szCs w:val="16"/>
        </w:rPr>
        <w:t>v_OpenIdParameterList</w:t>
      </w:r>
      <w:proofErr w:type="spellEnd"/>
      <w:r w:rsidRPr="00C357E2">
        <w:rPr>
          <w:rFonts w:ascii="Courier New" w:eastAsia="SimSun" w:hAnsi="Courier New" w:cs="Courier New"/>
          <w:sz w:val="16"/>
          <w:szCs w:val="16"/>
        </w:rPr>
        <w:t>;</w:t>
      </w:r>
    </w:p>
    <w:p w14:paraId="10209C9F" w14:textId="4E28FDC6" w:rsidR="00C357E2" w:rsidRPr="00817D63" w:rsidRDefault="00817D63" w:rsidP="00C357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 w:cs="Courier New"/>
          <w:sz w:val="16"/>
          <w:szCs w:val="16"/>
        </w:rPr>
      </w:pPr>
      <w:r w:rsidRPr="00C357E2">
        <w:rPr>
          <w:rFonts w:ascii="Courier New" w:eastAsia="SimSun" w:hAnsi="Courier New" w:cs="Courier New"/>
          <w:sz w:val="16"/>
          <w:szCs w:val="16"/>
        </w:rPr>
        <w:t xml:space="preserve">  }  </w:t>
      </w:r>
    </w:p>
    <w:p w14:paraId="4E254179" w14:textId="77777777" w:rsidR="00C357E2" w:rsidRDefault="00C357E2" w:rsidP="00C357E2">
      <w:pPr>
        <w:spacing w:after="0"/>
        <w:jc w:val="right"/>
        <w:rPr>
          <w:b/>
          <w:lang w:eastAsia="en-GB"/>
        </w:rPr>
      </w:pPr>
    </w:p>
    <w:p w14:paraId="52DA7100" w14:textId="77777777" w:rsidR="00D87A59" w:rsidRPr="00C357E2" w:rsidRDefault="00D87A59" w:rsidP="00D87A59"/>
    <w:p w14:paraId="212DEA37" w14:textId="6D65A069" w:rsidR="00D87A59" w:rsidRDefault="00D87A59" w:rsidP="00D87A5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5" w:name="_Toc173335984"/>
      <w:bookmarkStart w:id="36" w:name="_Ref173316812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18</w:t>
      </w:r>
      <w:bookmarkEnd w:id="35"/>
      <w:r w:rsidR="006D4DFA">
        <w:rPr>
          <w:b/>
          <w:lang w:val="pt-BR"/>
        </w:rPr>
        <w:fldChar w:fldCharType="end"/>
      </w:r>
      <w:bookmarkEnd w:id="36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821FB" w14:paraId="6802C2E3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00B2" w14:textId="77777777" w:rsidR="003821FB" w:rsidRPr="003821FB" w:rsidRDefault="003821FB" w:rsidP="003821FB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3821FB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333E" w14:textId="77777777" w:rsidR="003821FB" w:rsidRPr="00E765E4" w:rsidRDefault="00A4604A" w:rsidP="00393147">
            <w:pPr>
              <w:autoSpaceDE w:val="0"/>
              <w:autoSpaceDN w:val="0"/>
              <w:adjustRightInd w:val="0"/>
              <w:spacing w:after="0"/>
              <w:rPr>
                <w:rFonts w:eastAsia="SimSun"/>
                <w:lang w:eastAsia="fr-FR"/>
              </w:rPr>
            </w:pPr>
            <w:proofErr w:type="spellStart"/>
            <w:r w:rsidRPr="00E765E4">
              <w:rPr>
                <w:rFonts w:eastAsia="SimSun"/>
                <w:lang w:eastAsia="fr-FR"/>
              </w:rPr>
              <w:t>MIKEY_CryptoSession</w:t>
            </w:r>
            <w:proofErr w:type="spellEnd"/>
          </w:p>
          <w:p w14:paraId="47717E30" w14:textId="006CD242" w:rsidR="00D6614F" w:rsidRPr="00E765E4" w:rsidRDefault="00BD12DA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765E4">
              <w:rPr>
                <w:lang w:val="en-US" w:eastAsia="en-GB"/>
              </w:rPr>
              <w:t>(</w:t>
            </w:r>
            <w:r w:rsidRPr="00BD12DA">
              <w:rPr>
                <w:b/>
                <w:bCs/>
                <w:lang w:val="en-US" w:eastAsia="en-GB"/>
              </w:rPr>
              <w:t>new</w:t>
            </w:r>
            <w:r w:rsidRPr="00E765E4">
              <w:rPr>
                <w:lang w:val="en-US" w:eastAsia="en-GB"/>
              </w:rPr>
              <w:t>)</w:t>
            </w:r>
            <w:r>
              <w:rPr>
                <w:lang w:val="en-US" w:eastAsia="en-GB"/>
              </w:rPr>
              <w:t xml:space="preserve"> </w:t>
            </w:r>
            <w:r w:rsidR="00D6614F" w:rsidRPr="00E765E4">
              <w:rPr>
                <w:lang w:val="en-US" w:eastAsia="en-GB"/>
              </w:rPr>
              <w:t xml:space="preserve">Null_Type2 </w:t>
            </w:r>
          </w:p>
        </w:tc>
      </w:tr>
      <w:tr w:rsidR="003821FB" w14:paraId="6A03A30E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7B4B" w14:textId="77777777" w:rsidR="003821FB" w:rsidRDefault="003821FB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F60A" w14:textId="63F4A756" w:rsidR="009C6186" w:rsidRPr="00E765E4" w:rsidRDefault="009C6186" w:rsidP="00393147">
            <w:pPr>
              <w:rPr>
                <w:lang w:eastAsia="zh-CN"/>
              </w:rPr>
            </w:pPr>
            <w:r w:rsidRPr="00E765E4">
              <w:rPr>
                <w:lang w:eastAsia="zh-CN"/>
              </w:rPr>
              <w:t xml:space="preserve">The current </w:t>
            </w:r>
            <w:proofErr w:type="gramStart"/>
            <w:r w:rsidRPr="00E765E4">
              <w:rPr>
                <w:lang w:eastAsia="zh-CN"/>
              </w:rPr>
              <w:t>type</w:t>
            </w:r>
            <w:proofErr w:type="gramEnd"/>
            <w:r w:rsidRPr="00E765E4">
              <w:rPr>
                <w:lang w:eastAsia="zh-CN"/>
              </w:rPr>
              <w:t xml:space="preserve"> definition of </w:t>
            </w:r>
            <w:proofErr w:type="spellStart"/>
            <w:r w:rsidRPr="00E765E4">
              <w:rPr>
                <w:lang w:eastAsia="zh-CN"/>
              </w:rPr>
              <w:t>MIKEY_CryptoSession</w:t>
            </w:r>
            <w:proofErr w:type="spellEnd"/>
            <w:r w:rsidRPr="00E765E4">
              <w:rPr>
                <w:lang w:eastAsia="zh-CN"/>
              </w:rPr>
              <w:t xml:space="preserve"> is union in TTCN, with two of the option (SRTP,</w:t>
            </w:r>
            <w:r w:rsidRPr="00E765E4">
              <w:t xml:space="preserve"> </w:t>
            </w:r>
            <w:proofErr w:type="spellStart"/>
            <w:r w:rsidRPr="00E765E4">
              <w:rPr>
                <w:lang w:eastAsia="zh-CN"/>
              </w:rPr>
              <w:t>EmptyMap</w:t>
            </w:r>
            <w:proofErr w:type="spellEnd"/>
            <w:r w:rsidRPr="00E765E4">
              <w:rPr>
                <w:lang w:eastAsia="zh-CN"/>
              </w:rPr>
              <w:t xml:space="preserve">) on </w:t>
            </w:r>
            <w:proofErr w:type="spellStart"/>
            <w:r w:rsidRPr="00E765E4">
              <w:rPr>
                <w:lang w:eastAsia="zh-CN"/>
              </w:rPr>
              <w:t>Null_Type</w:t>
            </w:r>
            <w:proofErr w:type="spellEnd"/>
            <w:r w:rsidRPr="00E765E4">
              <w:rPr>
                <w:lang w:eastAsia="zh-CN"/>
              </w:rPr>
              <w:t>.</w:t>
            </w:r>
          </w:p>
          <w:p w14:paraId="7C29B925" w14:textId="3EDEE553" w:rsidR="009C6186" w:rsidRPr="00E765E4" w:rsidRDefault="009C6186" w:rsidP="00393147">
            <w:pPr>
              <w:rPr>
                <w:lang w:eastAsia="zh-CN"/>
              </w:rPr>
            </w:pPr>
            <w:r w:rsidRPr="00E765E4">
              <w:rPr>
                <w:lang w:eastAsia="zh-CN"/>
              </w:rPr>
              <w:t xml:space="preserve">While as per RFC 3830, the contents type is determined by </w:t>
            </w:r>
            <w:proofErr w:type="spellStart"/>
            <w:r w:rsidRPr="00E765E4">
              <w:rPr>
                <w:lang w:eastAsia="zh-CN"/>
              </w:rPr>
              <w:t>csIdMap</w:t>
            </w:r>
            <w:proofErr w:type="spellEnd"/>
            <w:r w:rsidRPr="00E765E4">
              <w:rPr>
                <w:lang w:eastAsia="zh-CN"/>
              </w:rPr>
              <w:t xml:space="preserve"> in the parent message, and when SRTP or</w:t>
            </w:r>
            <w:r w:rsidRPr="00E765E4">
              <w:t xml:space="preserve"> </w:t>
            </w:r>
            <w:proofErr w:type="spellStart"/>
            <w:r w:rsidRPr="00E765E4">
              <w:rPr>
                <w:lang w:eastAsia="zh-CN"/>
              </w:rPr>
              <w:t>EmptyMap</w:t>
            </w:r>
            <w:proofErr w:type="spellEnd"/>
            <w:r w:rsidRPr="00E765E4">
              <w:rPr>
                <w:lang w:eastAsia="zh-CN"/>
              </w:rPr>
              <w:t xml:space="preserve"> is selected, the </w:t>
            </w:r>
            <w:proofErr w:type="spellStart"/>
            <w:r w:rsidRPr="00E765E4">
              <w:rPr>
                <w:lang w:eastAsia="zh-CN"/>
              </w:rPr>
              <w:t>MIKEY_CryptoSession</w:t>
            </w:r>
            <w:proofErr w:type="spellEnd"/>
            <w:r w:rsidRPr="00E765E4">
              <w:rPr>
                <w:lang w:eastAsia="zh-CN"/>
              </w:rPr>
              <w:t xml:space="preserve"> is omit.</w:t>
            </w:r>
          </w:p>
          <w:p w14:paraId="66B5DD9C" w14:textId="53A70C5D" w:rsidR="009C6186" w:rsidRPr="00E765E4" w:rsidRDefault="009C6186" w:rsidP="00C23C45">
            <w:pPr>
              <w:rPr>
                <w:lang w:eastAsia="zh-CN"/>
              </w:rPr>
            </w:pPr>
            <w:r w:rsidRPr="00E765E4">
              <w:rPr>
                <w:lang w:eastAsia="zh-CN"/>
              </w:rPr>
              <w:t xml:space="preserve">The above encode rule is </w:t>
            </w:r>
            <w:r w:rsidR="007330F1" w:rsidRPr="00E765E4">
              <w:rPr>
                <w:lang w:eastAsia="zh-CN"/>
              </w:rPr>
              <w:t>incompatible</w:t>
            </w:r>
            <w:r w:rsidRPr="00E765E4">
              <w:rPr>
                <w:lang w:eastAsia="zh-CN"/>
              </w:rPr>
              <w:t xml:space="preserve"> with the </w:t>
            </w:r>
            <w:r w:rsidR="007330F1" w:rsidRPr="00E765E4">
              <w:rPr>
                <w:lang w:eastAsia="zh-CN"/>
              </w:rPr>
              <w:t xml:space="preserve">moral </w:t>
            </w:r>
            <w:r w:rsidRPr="00E765E4">
              <w:rPr>
                <w:lang w:eastAsia="zh-CN"/>
              </w:rPr>
              <w:t xml:space="preserve">union </w:t>
            </w:r>
            <w:r w:rsidR="007330F1" w:rsidRPr="00E765E4">
              <w:rPr>
                <w:lang w:eastAsia="zh-CN"/>
              </w:rPr>
              <w:t>+</w:t>
            </w:r>
            <w:r w:rsidRPr="00E765E4">
              <w:rPr>
                <w:lang w:eastAsia="zh-CN"/>
              </w:rPr>
              <w:t xml:space="preserve"> </w:t>
            </w:r>
            <w:proofErr w:type="spellStart"/>
            <w:r w:rsidRPr="00E765E4">
              <w:rPr>
                <w:lang w:eastAsia="zh-CN"/>
              </w:rPr>
              <w:t>Null_Type</w:t>
            </w:r>
            <w:proofErr w:type="spellEnd"/>
            <w:r w:rsidR="007330F1" w:rsidRPr="00E765E4">
              <w:rPr>
                <w:lang w:eastAsia="zh-CN"/>
              </w:rPr>
              <w:t xml:space="preserve"> type</w:t>
            </w:r>
            <w:r w:rsidRPr="00E765E4">
              <w:rPr>
                <w:lang w:eastAsia="zh-CN"/>
              </w:rPr>
              <w:t xml:space="preserve"> use in current TTCN, and cause decode error with the default handling</w:t>
            </w:r>
            <w:r w:rsidR="00DA70F0" w:rsidRPr="00E765E4">
              <w:rPr>
                <w:lang w:eastAsia="zh-CN"/>
              </w:rPr>
              <w:t>.</w:t>
            </w:r>
          </w:p>
        </w:tc>
      </w:tr>
      <w:tr w:rsidR="003821FB" w14:paraId="1C760A87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33D1" w14:textId="77777777" w:rsidR="003821FB" w:rsidRDefault="003821FB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E438" w14:textId="33DE588D" w:rsidR="003821FB" w:rsidRDefault="007330F1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It is suggested to a</w:t>
            </w:r>
            <w:r w:rsidR="003821FB" w:rsidRPr="0069689D">
              <w:rPr>
                <w:rFonts w:ascii="Times New Roman" w:hAnsi="Times New Roman"/>
                <w:lang w:val="en-US" w:eastAsia="zh-CN"/>
              </w:rPr>
              <w:t xml:space="preserve">dd </w:t>
            </w:r>
            <w:r>
              <w:rPr>
                <w:rFonts w:ascii="Times New Roman" w:hAnsi="Times New Roman"/>
                <w:lang w:val="en-US" w:eastAsia="zh-CN"/>
              </w:rPr>
              <w:t xml:space="preserve">a new </w:t>
            </w:r>
            <w:proofErr w:type="gramStart"/>
            <w:r>
              <w:rPr>
                <w:rFonts w:ascii="Times New Roman" w:hAnsi="Times New Roman"/>
                <w:lang w:val="en-US" w:eastAsia="zh-CN"/>
              </w:rPr>
              <w:t>type</w:t>
            </w:r>
            <w:proofErr w:type="gramEnd"/>
            <w:r>
              <w:rPr>
                <w:rFonts w:ascii="Times New Roman" w:hAnsi="Times New Roman"/>
                <w:lang w:val="en-US" w:eastAsia="zh-CN"/>
              </w:rPr>
              <w:t xml:space="preserve"> </w:t>
            </w:r>
            <w:r w:rsidR="003821FB" w:rsidRPr="0069689D">
              <w:rPr>
                <w:rFonts w:ascii="Times New Roman" w:hAnsi="Times New Roman"/>
                <w:lang w:val="en-US" w:eastAsia="zh-CN"/>
              </w:rPr>
              <w:t xml:space="preserve">Null_Type2 </w:t>
            </w:r>
            <w:r>
              <w:rPr>
                <w:rFonts w:ascii="Times New Roman" w:hAnsi="Times New Roman"/>
                <w:lang w:val="en-US" w:eastAsia="zh-CN"/>
              </w:rPr>
              <w:t xml:space="preserve">with TCI encode rule, to distinguish and assist the codec for </w:t>
            </w:r>
            <w:proofErr w:type="spellStart"/>
            <w:r w:rsidR="00535985" w:rsidRPr="00535985">
              <w:rPr>
                <w:rFonts w:ascii="Times New Roman" w:hAnsi="Times New Roman"/>
                <w:lang w:val="en-US" w:eastAsia="zh-CN"/>
              </w:rPr>
              <w:t>MIKEY_CryptoSession</w:t>
            </w:r>
            <w:proofErr w:type="spellEnd"/>
            <w:r w:rsidR="00535985" w:rsidRPr="00535985">
              <w:rPr>
                <w:rFonts w:ascii="Times New Roman" w:hAnsi="Times New Roman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lang w:val="en-US" w:eastAsia="zh-CN"/>
              </w:rPr>
              <w:t>message</w:t>
            </w:r>
          </w:p>
          <w:p w14:paraId="3237A9B3" w14:textId="149F1C6C" w:rsidR="007330F1" w:rsidRPr="0069689D" w:rsidRDefault="007330F1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val="en-US" w:eastAsia="zh-CN"/>
              </w:rPr>
            </w:pPr>
          </w:p>
        </w:tc>
      </w:tr>
      <w:tr w:rsidR="003821FB" w14:paraId="01345125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8FFE" w14:textId="77777777" w:rsidR="003821FB" w:rsidRDefault="003821FB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F0E5" w14:textId="77777777" w:rsidR="003821FB" w:rsidRPr="0069689D" w:rsidRDefault="003821FB" w:rsidP="00393147">
            <w:pPr>
              <w:spacing w:after="0"/>
              <w:rPr>
                <w:lang w:eastAsia="en-GB"/>
              </w:rPr>
            </w:pPr>
            <w:proofErr w:type="spellStart"/>
            <w:r w:rsidRPr="0069689D">
              <w:rPr>
                <w:lang w:eastAsia="fr-FR"/>
              </w:rPr>
              <w:t>MIKEY_TypeDefs.ttcn</w:t>
            </w:r>
            <w:proofErr w:type="spellEnd"/>
          </w:p>
        </w:tc>
      </w:tr>
      <w:tr w:rsidR="003821FB" w14:paraId="778FF374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A4A6" w14:textId="77777777" w:rsidR="003821FB" w:rsidRDefault="003821FB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5497" w14:textId="77777777" w:rsidR="003821FB" w:rsidRDefault="003821FB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687B97BC" w14:textId="77777777" w:rsidR="003821FB" w:rsidRDefault="003821FB" w:rsidP="003821FB">
      <w:pPr>
        <w:rPr>
          <w:lang w:val="en-US" w:eastAsia="zh-CN"/>
        </w:rPr>
      </w:pPr>
    </w:p>
    <w:p w14:paraId="6878E508" w14:textId="77777777" w:rsidR="003821FB" w:rsidRDefault="003821FB" w:rsidP="003821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821FB" w14:paraId="54D37BCC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DEE4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type record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MIKEY_CommonHeader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             /* RFC 3830 clause 6.1: Common Header payload (HDR) */</w:t>
            </w:r>
          </w:p>
          <w:p w14:paraId="47427A43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O1_Type version,</w:t>
            </w:r>
          </w:p>
          <w:p w14:paraId="5C594756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O1_Type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dataType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681296C4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O1_Type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nextPayload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2C2EC5F4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B1_Type v,</w:t>
            </w:r>
          </w:p>
          <w:p w14:paraId="196CF8EF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B7_Type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prfFunc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0496B3C2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B32_Type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csbId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247ABF2B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O1_Type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numberCS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1404961D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O1_Type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csIdMap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                            /* CS ID map type:</w:t>
            </w:r>
          </w:p>
          <w:p w14:paraId="0EFF8093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'00'O   SRTP-ID (RFC 3830 clause 6.1)</w:t>
            </w:r>
          </w:p>
          <w:p w14:paraId="7AF4370E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'01'O   empty map (RFC 4563 clause 5)</w:t>
            </w:r>
          </w:p>
          <w:p w14:paraId="05F10202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'02'O   GENERIC-ID (RFC 6043 clause 6.1)*/</w:t>
            </w:r>
          </w:p>
          <w:p w14:paraId="09E6CC30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MIKEY_CryptoSession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csIdMapInfo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/* CS ID map info depending on CS ID map type */</w:t>
            </w:r>
          </w:p>
          <w:p w14:paraId="76340F85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};</w:t>
            </w:r>
          </w:p>
          <w:p w14:paraId="46446976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498EAF5B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type union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MIKEY_CryptoSession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{              /* crypto session which correspond to the CS ID map value in the Common Header payload (HDR) */</w:t>
            </w:r>
          </w:p>
          <w:p w14:paraId="01EA0796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FE15B6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  <w:lang w:eastAsia="fr-FR"/>
              </w:rPr>
              <w:t>Null_Type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SRTP,           /* place holder for SRTP ID according to RFC 3830 clause 6.1.1 */</w:t>
            </w:r>
          </w:p>
          <w:p w14:paraId="0A31AA96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FE15B6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  <w:lang w:eastAsia="fr-FR"/>
              </w:rPr>
              <w:t>Null_Type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EmptyMap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       /* 'CS ID Map Info' shall have length '0' (33.180 E.1.2, RFC 4563) */</w:t>
            </w:r>
          </w:p>
          <w:p w14:paraId="2E69EC9A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2"/>
                <w:szCs w:val="12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MIKEY_GenericIdMapType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GENERIC         /* GENERIC-ID Map Type according to RFC 6043 clause 6.1.1 */</w:t>
            </w:r>
          </w:p>
          <w:p w14:paraId="758D9D2B" w14:textId="075F1D81" w:rsidR="003821FB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};</w:t>
            </w:r>
            <w:r w:rsidRPr="00A4601E">
              <w:rPr>
                <w:rFonts w:eastAsia="SimSun"/>
                <w:b/>
                <w:bCs/>
                <w:sz w:val="16"/>
                <w:szCs w:val="16"/>
                <w:lang w:eastAsia="fr-FR"/>
              </w:rPr>
              <w:t xml:space="preserve"> </w:t>
            </w:r>
          </w:p>
        </w:tc>
      </w:tr>
    </w:tbl>
    <w:p w14:paraId="010C8C5D" w14:textId="77777777" w:rsidR="003821FB" w:rsidRDefault="003821FB" w:rsidP="003821FB">
      <w:pPr>
        <w:spacing w:after="0"/>
        <w:rPr>
          <w:rFonts w:ascii="Arial" w:hAnsi="Arial"/>
          <w:b/>
          <w:lang w:eastAsia="en-GB"/>
        </w:rPr>
      </w:pPr>
    </w:p>
    <w:p w14:paraId="6A38AE36" w14:textId="77777777" w:rsidR="003821FB" w:rsidRDefault="003821FB" w:rsidP="003821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821FB" w14:paraId="0C41EF0F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4C16" w14:textId="40C3861A" w:rsidR="008F03C7" w:rsidRDefault="00840530" w:rsidP="00840530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0530">
              <w:rPr>
                <w:rFonts w:ascii="Courier New" w:hAnsi="Courier New" w:cs="Courier New"/>
                <w:sz w:val="16"/>
                <w:szCs w:val="16"/>
              </w:rPr>
              <w:t xml:space="preserve">type </w:t>
            </w:r>
            <w:proofErr w:type="spellStart"/>
            <w:r w:rsidRPr="00840530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40530">
              <w:rPr>
                <w:rFonts w:ascii="Courier New" w:hAnsi="Courier New" w:cs="Courier New"/>
                <w:sz w:val="16"/>
                <w:szCs w:val="16"/>
              </w:rPr>
              <w:t xml:space="preserve"> Null_Type2  (true) with {encode "TCI"}; </w:t>
            </w:r>
          </w:p>
          <w:p w14:paraId="18C0094A" w14:textId="77777777" w:rsidR="00840530" w:rsidRDefault="00840530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7392589A" w14:textId="77777777" w:rsidR="008F03C7" w:rsidRDefault="008F03C7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294058D0" w14:textId="0FCE09D2" w:rsidR="006836EA" w:rsidRDefault="008F03C7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  <w:r w:rsidR="00A4601E"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</w:t>
            </w:r>
          </w:p>
          <w:p w14:paraId="0D6F5FF3" w14:textId="77777777" w:rsidR="006836EA" w:rsidRDefault="006836EA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564978A9" w14:textId="249BF0BE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type record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MIKEY_CommonHeader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             /* RFC 3830 clause 6.1: Common Header payload (HDR) */</w:t>
            </w:r>
          </w:p>
          <w:p w14:paraId="5BA6DA96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O1_Type version,</w:t>
            </w:r>
          </w:p>
          <w:p w14:paraId="2B1C9B9D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O1_Type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dataType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038A97D4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O1_Type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nextPayload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76EF3F8F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B1_Type v,</w:t>
            </w:r>
          </w:p>
          <w:p w14:paraId="53663CD8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B7_Type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prfFunc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143919E4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B32_Type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csbId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6DA2F71F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O1_Type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numberCS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1FEF626A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O1_Type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csIdMap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                            /* CS ID map type:</w:t>
            </w:r>
          </w:p>
          <w:p w14:paraId="3D9F439E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'00'O   SRTP-ID (RFC 3830 clause 6.1)</w:t>
            </w:r>
          </w:p>
          <w:p w14:paraId="21F1C656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lastRenderedPageBreak/>
              <w:t xml:space="preserve">                                                   '01'O   empty map (RFC 4563 clause 5)</w:t>
            </w:r>
          </w:p>
          <w:p w14:paraId="5352A516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'02'O   GENERIC-ID (RFC 6043 clause 6.1)*/</w:t>
            </w:r>
          </w:p>
          <w:p w14:paraId="249420A6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MIKEY_CryptoSession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csIdMapInfo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/* CS ID map info depending on CS ID map type */</w:t>
            </w:r>
          </w:p>
          <w:p w14:paraId="61B54A1B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};</w:t>
            </w:r>
          </w:p>
          <w:p w14:paraId="02E8EACB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3C842053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type union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MIKEY_CryptoSession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{              /* crypto session which correspond to the CS ID map value in the Common Header payload (HDR) */</w:t>
            </w:r>
          </w:p>
          <w:p w14:paraId="33D8DAEF" w14:textId="4A14C451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r w:rsidRPr="00FE15B6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  <w:lang w:eastAsia="fr-FR"/>
              </w:rPr>
              <w:t>Null_Type</w:t>
            </w:r>
            <w:r w:rsidR="00FE15B6" w:rsidRPr="00FE15B6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  <w:lang w:eastAsia="fr-FR"/>
              </w:rPr>
              <w:t>2</w:t>
            </w: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SRTP,           /* place holder for SRTP ID according to RFC 3830 clause 6.1.1 */</w:t>
            </w:r>
          </w:p>
          <w:p w14:paraId="2153D7F2" w14:textId="19BC2FD8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r w:rsidRPr="00FE15B6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  <w:lang w:eastAsia="fr-FR"/>
              </w:rPr>
              <w:t>Null_Type</w:t>
            </w:r>
            <w:r w:rsidR="00FE15B6" w:rsidRPr="00FE15B6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  <w:lang w:eastAsia="fr-FR"/>
              </w:rPr>
              <w:t>2</w:t>
            </w: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EmptyMap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       /* 'CS ID Map Info' shall have length '0' (33.180 E.1.2, RFC 4563) */</w:t>
            </w:r>
          </w:p>
          <w:p w14:paraId="28901F94" w14:textId="77777777" w:rsidR="00A4601E" w:rsidRPr="00A4601E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2"/>
                <w:szCs w:val="12"/>
                <w:lang w:eastAsia="fr-FR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MIKEY_GenericIdMapType</w:t>
            </w:r>
            <w:proofErr w:type="spellEnd"/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GENERIC         /* GENERIC-ID Map Type according to RFC 6043 clause 6.1.1 */</w:t>
            </w:r>
          </w:p>
          <w:p w14:paraId="73FD0876" w14:textId="3C18413D" w:rsidR="003821FB" w:rsidRDefault="00A4601E" w:rsidP="00A460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lang w:eastAsia="de-DE"/>
              </w:rPr>
            </w:pPr>
            <w:r w:rsidRPr="00A4601E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};</w:t>
            </w:r>
            <w:r w:rsidRPr="00A4601E">
              <w:rPr>
                <w:rFonts w:eastAsia="SimSun"/>
                <w:b/>
                <w:bCs/>
                <w:sz w:val="16"/>
                <w:szCs w:val="16"/>
                <w:lang w:eastAsia="fr-FR"/>
              </w:rPr>
              <w:t xml:space="preserve"> </w:t>
            </w:r>
          </w:p>
          <w:p w14:paraId="5AB27BBD" w14:textId="14E34B25" w:rsidR="003821FB" w:rsidRDefault="003821FB" w:rsidP="003931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7BF2E68F" w14:textId="77777777" w:rsidR="00D87A59" w:rsidRDefault="00D87A59" w:rsidP="00D87A59">
      <w:pPr>
        <w:rPr>
          <w:lang w:val="pt-BR"/>
        </w:rPr>
      </w:pPr>
    </w:p>
    <w:p w14:paraId="2FD43B47" w14:textId="00B9BDFC" w:rsidR="00D87A59" w:rsidRDefault="00D87A59" w:rsidP="00D87A5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7" w:name="_Toc173335985"/>
      <w:bookmarkStart w:id="38" w:name="_Ref173319441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19</w:t>
      </w:r>
      <w:bookmarkEnd w:id="37"/>
      <w:r w:rsidR="006D4DFA">
        <w:rPr>
          <w:b/>
          <w:lang w:val="pt-BR"/>
        </w:rPr>
        <w:fldChar w:fldCharType="end"/>
      </w:r>
      <w:bookmarkEnd w:id="38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D588D" w14:paraId="3C7DE1B1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CA14" w14:textId="77777777" w:rsidR="000D588D" w:rsidRPr="00021EE4" w:rsidRDefault="000D588D" w:rsidP="00021EE4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021EE4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2ED1" w14:textId="77777777" w:rsidR="000D588D" w:rsidRPr="00F119D9" w:rsidRDefault="000D588D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F119D9">
              <w:rPr>
                <w:lang w:val="en-US" w:eastAsia="en-GB"/>
              </w:rPr>
              <w:t>f_IMS_SubscribeRequest_</w:t>
            </w:r>
            <w:proofErr w:type="gramStart"/>
            <w:r w:rsidRPr="00F119D9">
              <w:rPr>
                <w:lang w:val="en-US" w:eastAsia="en-GB"/>
              </w:rPr>
              <w:t>MessageHeaderRX</w:t>
            </w:r>
            <w:proofErr w:type="spellEnd"/>
            <w:r w:rsidRPr="00F119D9">
              <w:rPr>
                <w:lang w:val="en-US" w:eastAsia="en-GB"/>
              </w:rPr>
              <w:t>(</w:t>
            </w:r>
            <w:proofErr w:type="gramEnd"/>
            <w:r w:rsidRPr="00F119D9">
              <w:rPr>
                <w:lang w:val="en-US" w:eastAsia="en-GB"/>
              </w:rPr>
              <w:t>)</w:t>
            </w:r>
          </w:p>
        </w:tc>
      </w:tr>
      <w:tr w:rsidR="000D588D" w14:paraId="1E43743A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0E01" w14:textId="77777777" w:rsidR="000D588D" w:rsidRDefault="000D588D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DE36" w14:textId="77777777" w:rsidR="00375705" w:rsidRDefault="00375705" w:rsidP="00393147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As per RFC 3261, cl. 20.42, </w:t>
            </w:r>
          </w:p>
          <w:p w14:paraId="00374028" w14:textId="77777777" w:rsidR="00375705" w:rsidRDefault="00375705" w:rsidP="00375705">
            <w:pPr>
              <w:ind w:left="423"/>
              <w:rPr>
                <w:lang w:eastAsia="zh-CN"/>
              </w:rPr>
            </w:pPr>
            <w:r>
              <w:rPr>
                <w:lang w:eastAsia="zh-CN"/>
              </w:rPr>
              <w:t xml:space="preserve">A Via header field value contains the transport protocol used to send the message, the client's host name or network address, and possibly </w:t>
            </w:r>
            <w:r w:rsidRPr="00375705">
              <w:rPr>
                <w:b/>
                <w:bCs/>
                <w:lang w:eastAsia="zh-CN"/>
              </w:rPr>
              <w:t>the port number at which it wishes to receive responses</w:t>
            </w:r>
            <w:r>
              <w:rPr>
                <w:lang w:eastAsia="zh-CN"/>
              </w:rPr>
              <w:t>.</w:t>
            </w:r>
          </w:p>
          <w:p w14:paraId="6E607754" w14:textId="0FA34B9B" w:rsidR="00375705" w:rsidRDefault="00375705" w:rsidP="0037570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Subscript request, the port to receive the </w:t>
            </w:r>
            <w:proofErr w:type="spellStart"/>
            <w:r>
              <w:rPr>
                <w:lang w:eastAsia="zh-CN"/>
              </w:rPr>
              <w:t>resp</w:t>
            </w:r>
            <w:proofErr w:type="spellEnd"/>
            <w:r>
              <w:rPr>
                <w:lang w:eastAsia="zh-CN"/>
              </w:rPr>
              <w:t xml:space="preserve"> is </w:t>
            </w:r>
            <w:proofErr w:type="spellStart"/>
            <w:r>
              <w:rPr>
                <w:lang w:eastAsia="zh-CN"/>
              </w:rPr>
              <w:t>port_us</w:t>
            </w:r>
            <w:proofErr w:type="spellEnd"/>
            <w:r>
              <w:rPr>
                <w:lang w:eastAsia="zh-CN"/>
              </w:rPr>
              <w:t xml:space="preserve"> for UDP, and </w:t>
            </w:r>
            <w:proofErr w:type="spellStart"/>
            <w:r>
              <w:rPr>
                <w:lang w:eastAsia="zh-CN"/>
              </w:rPr>
              <w:t>port_uc</w:t>
            </w:r>
            <w:proofErr w:type="spellEnd"/>
            <w:r>
              <w:rPr>
                <w:lang w:eastAsia="zh-CN"/>
              </w:rPr>
              <w:t xml:space="preserve"> for TCP, as clearly illustrated in TS 36.523-3,  </w:t>
            </w:r>
            <w:r w:rsidRPr="00455208">
              <w:t>Figure 4.2.5.2.3.1-2</w:t>
            </w:r>
            <w:r>
              <w:t xml:space="preserve"> for IPsec </w:t>
            </w:r>
            <w:r w:rsidRPr="00455208">
              <w:t>Usage of ports and SAs in UDP and TCP transport</w:t>
            </w:r>
            <w:r>
              <w:t>.</w:t>
            </w:r>
          </w:p>
          <w:p w14:paraId="1B4E19E0" w14:textId="5F9760B0" w:rsidR="00375705" w:rsidRPr="00F119D9" w:rsidRDefault="00375705" w:rsidP="0037570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current TTCN implementation </w:t>
            </w:r>
            <w:r w:rsidR="00F66CD0">
              <w:rPr>
                <w:lang w:eastAsia="zh-CN"/>
              </w:rPr>
              <w:t>only cover the case for UDP</w:t>
            </w:r>
          </w:p>
        </w:tc>
      </w:tr>
      <w:tr w:rsidR="000D588D" w14:paraId="5B4C943B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A459" w14:textId="77777777" w:rsidR="000D588D" w:rsidRDefault="000D588D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0CAF" w14:textId="515C2F29" w:rsidR="000D588D" w:rsidRDefault="000D588D" w:rsidP="00393147">
            <w:pPr>
              <w:pStyle w:val="CRCoverPage"/>
              <w:spacing w:after="0" w:line="256" w:lineRule="auto"/>
              <w:rPr>
                <w:rFonts w:ascii="Times New Roman" w:hAnsi="Times New Roman"/>
                <w:noProof/>
              </w:rPr>
            </w:pPr>
            <w:r w:rsidRPr="00F119D9">
              <w:rPr>
                <w:rFonts w:ascii="Times New Roman" w:hAnsi="Times New Roman"/>
                <w:lang w:val="en-US" w:eastAsia="zh-CN"/>
              </w:rPr>
              <w:t xml:space="preserve">In case of </w:t>
            </w:r>
            <w:r w:rsidR="00A60831">
              <w:rPr>
                <w:rFonts w:ascii="Times New Roman" w:hAnsi="Times New Roman"/>
                <w:lang w:val="en-US" w:eastAsia="zh-CN"/>
              </w:rPr>
              <w:t>TCP</w:t>
            </w:r>
            <w:r w:rsidRPr="00F119D9">
              <w:rPr>
                <w:rFonts w:ascii="Times New Roman" w:hAnsi="Times New Roman"/>
                <w:lang w:val="en-US" w:eastAsia="zh-CN"/>
              </w:rPr>
              <w:t xml:space="preserve">, via header field handled to check </w:t>
            </w:r>
            <w:r w:rsidRPr="00F119D9">
              <w:rPr>
                <w:rFonts w:ascii="Times New Roman" w:hAnsi="Times New Roman"/>
                <w:noProof/>
              </w:rPr>
              <w:t>protected client port</w:t>
            </w:r>
            <w:r w:rsidR="00C44DEB">
              <w:rPr>
                <w:rFonts w:ascii="Times New Roman" w:hAnsi="Times New Roman"/>
                <w:noProof/>
              </w:rPr>
              <w:t xml:space="preserve"> at UE</w:t>
            </w:r>
            <w:r w:rsidRPr="00F119D9">
              <w:rPr>
                <w:rFonts w:ascii="Times New Roman" w:hAnsi="Times New Roman"/>
                <w:noProof/>
              </w:rPr>
              <w:t xml:space="preserve"> applies</w:t>
            </w:r>
          </w:p>
          <w:p w14:paraId="3E83A48D" w14:textId="792FDDED" w:rsidR="00524373" w:rsidRPr="00F119D9" w:rsidRDefault="00524373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noProof/>
              </w:rPr>
              <w:t xml:space="preserve">NOTE – </w:t>
            </w:r>
            <w:r w:rsidRPr="00524373">
              <w:rPr>
                <w:rFonts w:ascii="Times New Roman" w:hAnsi="Times New Roman"/>
                <w:b/>
                <w:bCs/>
                <w:noProof/>
              </w:rPr>
              <w:t>prose update needed on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 w:rsidR="00982CBC" w:rsidRPr="00982CBC">
              <w:rPr>
                <w:rFonts w:ascii="Times New Roman" w:hAnsi="Times New Roman"/>
                <w:b/>
                <w:bCs/>
                <w:noProof/>
              </w:rPr>
              <w:t>TS 36.579-1 Table 5.5.2.14-1</w:t>
            </w:r>
            <w:r w:rsidR="00982CBC">
              <w:rPr>
                <w:rFonts w:ascii="Times New Roman" w:hAnsi="Times New Roman"/>
                <w:b/>
                <w:bCs/>
                <w:noProof/>
              </w:rPr>
              <w:t xml:space="preserve"> – via/sent-by</w:t>
            </w:r>
            <w:r w:rsidR="006624FA">
              <w:rPr>
                <w:rFonts w:ascii="Times New Roman" w:hAnsi="Times New Roman"/>
                <w:b/>
                <w:bCs/>
                <w:noProof/>
              </w:rPr>
              <w:t>/port</w:t>
            </w:r>
          </w:p>
        </w:tc>
      </w:tr>
      <w:tr w:rsidR="000D588D" w14:paraId="7C3224E6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8190" w14:textId="77777777" w:rsidR="000D588D" w:rsidRDefault="000D588D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3AE4" w14:textId="77777777" w:rsidR="000D588D" w:rsidRPr="00F119D9" w:rsidRDefault="000D588D" w:rsidP="00393147">
            <w:pPr>
              <w:spacing w:after="0"/>
              <w:rPr>
                <w:lang w:eastAsia="en-GB"/>
              </w:rPr>
            </w:pPr>
            <w:proofErr w:type="spellStart"/>
            <w:r w:rsidRPr="00F119D9">
              <w:rPr>
                <w:lang w:eastAsia="fr-FR"/>
              </w:rPr>
              <w:t>IMS_Procedures_RegistrationCommon.ttcn</w:t>
            </w:r>
            <w:proofErr w:type="spellEnd"/>
          </w:p>
        </w:tc>
      </w:tr>
      <w:tr w:rsidR="000D588D" w14:paraId="0A71CB78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9739" w14:textId="77777777" w:rsidR="000D588D" w:rsidRDefault="000D588D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2F5C" w14:textId="77777777" w:rsidR="000D588D" w:rsidRDefault="000D588D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4A977590" w14:textId="77777777" w:rsidR="000D588D" w:rsidRDefault="000D588D" w:rsidP="000D588D">
      <w:pPr>
        <w:rPr>
          <w:lang w:val="en-US" w:eastAsia="zh-CN"/>
        </w:rPr>
      </w:pPr>
    </w:p>
    <w:p w14:paraId="2F85ED48" w14:textId="77777777" w:rsidR="000D588D" w:rsidRDefault="000D588D" w:rsidP="000D58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D588D" w:rsidRPr="005A4CE0" w14:paraId="7E044166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3D00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f_IMS_SubscribeRequest_MessageHeaderRX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EventType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p_EventType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"reg",</w:t>
            </w:r>
          </w:p>
          <w:p w14:paraId="417C0D08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SipUrl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p_SipUrlTo := ?,</w:t>
            </w:r>
          </w:p>
          <w:p w14:paraId="4F0CB230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p_ExpireTime := "600000",</w:t>
            </w:r>
          </w:p>
          <w:p w14:paraId="351CC3D0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SemicolonParam_List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p_MandatoryContactParams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{})</w:t>
            </w:r>
          </w:p>
          <w:p w14:paraId="2B90DD61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runs on IMS_PTC return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6F898B68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{ /*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p_EventType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:</w:t>
            </w:r>
          </w:p>
          <w:p w14:paraId="35A9B1E2" w14:textId="60DFF39C" w:rsidR="006A6C22" w:rsidRPr="005A4CE0" w:rsidRDefault="006A6C22" w:rsidP="006A6C2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4A19EA1E" w14:textId="77777777" w:rsidR="006A6C22" w:rsidRDefault="006A6C22" w:rsidP="006A6C2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5F375185" w14:textId="77777777" w:rsidR="006A6C22" w:rsidRDefault="006A6C22" w:rsidP="006A6C2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5AD993E2" w14:textId="683F463D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680B2BAD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MessageHeader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v_MessageHeader_Subscribe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cr_MessageHeader_Dummy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0F977F3E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PAccessNetworkInfo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v_PAccessNetworkInfo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cr_PAccessNetworkInfo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f_IMS_PTC_GetRanType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());</w:t>
            </w:r>
          </w:p>
          <w:p w14:paraId="41F91682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SipUrl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v_SipUrlFrom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f_IMS_PTC_ImsInfo_GetSipUriAnyRX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();    // @sic R5s211251: per default "any IMPU within the set of IMPUs on ISIM" sic@</w:t>
            </w:r>
          </w:p>
          <w:p w14:paraId="0BE160C8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SipUrl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v_SipUrlTo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p_SipUrlTo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604A8D2E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integer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v_Port_ps_Route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f_IMS_PTC_GetPort_ps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();     // @sic R5s211251 sic@</w:t>
            </w:r>
          </w:p>
          <w:p w14:paraId="27170437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integer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v_Port_us_Contact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f_IMS_PTC_GetPort_us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();   // @sic R5s211251 sic@</w:t>
            </w:r>
          </w:p>
          <w:p w14:paraId="3909780A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integer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v_Port_us_Via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v_Port_us_Contact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3B4EEB1B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boolean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v_IsGiba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f_IMS_PTC_SecurityScheme_IsGiba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();</w:t>
            </w:r>
          </w:p>
          <w:p w14:paraId="5D9E2B9F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26AB7B8E" w14:textId="5AD61853" w:rsid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7E2BBD64" w14:textId="13668949" w:rsid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0F2D2D2C" w14:textId="77777777" w:rsidR="006A6C22" w:rsidRDefault="006A6C22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79B44145" w14:textId="0A919C7D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v_MessageHeader_Subscribe.route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cr_Route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cr_RouteBodyList_InitialReq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v_Port_ps_Route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));            /* @sic R5s140934 change 1 sic@ P-CSCF address is checked by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f_IMS_MessageHeader_Request_CheckRoute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*/</w:t>
            </w:r>
          </w:p>
          <w:p w14:paraId="1338F46C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lastRenderedPageBreak/>
              <w:t xml:space="preserve">   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v_MessageHeader_Subscribe.via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cr_ViaDef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cr_HostPort</w:t>
            </w:r>
            <w:proofErr w:type="spellEnd"/>
            <w:proofErr w:type="gram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(?,</w:t>
            </w:r>
            <w:proofErr w:type="gram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v_Port_us_Via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));                       /* host address needs to be checked after receiving (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f_IMS_MessageHeader_Request_CheckVia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) @sic R5s120727 change 6.1 sic@ */</w:t>
            </w:r>
          </w:p>
          <w:p w14:paraId="0B058C8F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v_MessageHeader_Subscribe.contact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cr_Contact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f_Contact_SipUri_HostPortRX</w:t>
            </w:r>
            <w:proofErr w:type="spellEnd"/>
            <w:proofErr w:type="gram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(?,</w:t>
            </w:r>
            <w:proofErr w:type="gram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v_Port_us_Contact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p_MandatoryContactParams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);     /* host address needs to be checked after receiving (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f_IMS_MessageHeader_CheckContactAddr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)</w:t>
            </w:r>
          </w:p>
          <w:p w14:paraId="6EEDFBB3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       @sic R5s120727 change 6.1 sic@</w:t>
            </w:r>
          </w:p>
          <w:p w14:paraId="3ADDF33F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       @sic R5s130925 change 1: UE may use any port as server port sic@</w:t>
            </w:r>
          </w:p>
          <w:p w14:paraId="6FC97D0B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       @sic R5s150721, R5-153760: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cr_SipUri_HostPort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replaced by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f_Contact_SipUri_HostPortRX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sic@ */</w:t>
            </w:r>
          </w:p>
          <w:p w14:paraId="1FCF01F0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v_MessageHeader_Subscribe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638A203D" w14:textId="77777777" w:rsidR="005A4CE0" w:rsidRPr="005A4CE0" w:rsidRDefault="005A4CE0" w:rsidP="005A4CE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}</w:t>
            </w:r>
          </w:p>
          <w:p w14:paraId="38C87A2F" w14:textId="129F94CB" w:rsidR="000D588D" w:rsidRPr="005A4CE0" w:rsidRDefault="000D588D" w:rsidP="005A4C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</w:tc>
      </w:tr>
    </w:tbl>
    <w:p w14:paraId="044DEE94" w14:textId="77777777" w:rsidR="000D588D" w:rsidRDefault="000D588D" w:rsidP="000D588D">
      <w:pPr>
        <w:spacing w:after="0"/>
        <w:rPr>
          <w:rFonts w:ascii="Arial" w:hAnsi="Arial"/>
          <w:b/>
          <w:lang w:eastAsia="en-GB"/>
        </w:rPr>
      </w:pPr>
    </w:p>
    <w:p w14:paraId="7B27DAF1" w14:textId="77777777" w:rsidR="000D588D" w:rsidRDefault="000D588D" w:rsidP="000D588D">
      <w:pPr>
        <w:spacing w:after="0"/>
        <w:rPr>
          <w:rFonts w:ascii="Arial" w:hAnsi="Arial"/>
          <w:b/>
          <w:lang w:eastAsia="en-GB"/>
        </w:rPr>
      </w:pPr>
    </w:p>
    <w:p w14:paraId="43074976" w14:textId="77777777" w:rsidR="000D588D" w:rsidRDefault="000D588D" w:rsidP="000D58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D588D" w14:paraId="50200A9E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B43D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f_IMS_SubscribeRequest_MessageHeaderRX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EventType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p_EventType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"reg",</w:t>
            </w:r>
          </w:p>
          <w:p w14:paraId="3BCE77BB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SipUrl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p_SipUrlTo := ?,</w:t>
            </w:r>
          </w:p>
          <w:p w14:paraId="7AD4062A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p_ExpireTime := "600000",</w:t>
            </w:r>
          </w:p>
          <w:p w14:paraId="32FD732B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SemicolonParam_List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p_MandatoryContactParams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{})</w:t>
            </w:r>
          </w:p>
          <w:p w14:paraId="4038007A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runs on IMS_PTC return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3F772994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{ /*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p_EventType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:</w:t>
            </w:r>
          </w:p>
          <w:p w14:paraId="5982E3C3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0D68973F" w14:textId="77777777" w:rsidR="00822FAB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007EF27B" w14:textId="77777777" w:rsidR="00822FAB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2128FAB4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3C2690B3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MessageHeader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v_MessageHeader_Subscribe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cr_MessageHeader_Dummy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2E8A090B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PAccessNetworkInfo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v_PAccessNetworkInfo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cr_PAccessNetworkInfo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f_IMS_PTC_GetRanType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());</w:t>
            </w:r>
          </w:p>
          <w:p w14:paraId="0089BD46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SipUrl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v_SipUrlFrom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f_IMS_PTC_ImsInfo_GetSipUriAnyRX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();    // @sic R5s211251: per default "any IMPU within the set of IMPUs on ISIM" sic@</w:t>
            </w:r>
          </w:p>
          <w:p w14:paraId="3F2EC47A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SipUrl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v_SipUrlTo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p_SipUrlTo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00344FF2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integer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v_Port_ps_Route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f_IMS_PTC_GetPort_ps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();     // @sic R5s211251 sic@</w:t>
            </w:r>
          </w:p>
          <w:p w14:paraId="71EBAAC3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integer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v_Port_us_Contact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f_IMS_PTC_GetPort_us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();   // @sic R5s211251 sic@</w:t>
            </w:r>
          </w:p>
          <w:p w14:paraId="7902EF5A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integer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v_Port_us_Via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v_Port_us_Contact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00A5494F" w14:textId="54B7C1C9" w:rsidR="00822FAB" w:rsidRDefault="00822FAB" w:rsidP="00FE198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var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boolean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v_IsGiba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f_IMS_PTC_SecurityScheme_IsGiba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();</w:t>
            </w:r>
          </w:p>
          <w:p w14:paraId="6A68E21F" w14:textId="1360EFF5" w:rsidR="00FE1987" w:rsidRPr="00C156FD" w:rsidRDefault="00FE1987" w:rsidP="00FE1987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</w:pPr>
            <w:r w:rsidRPr="00C156F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var </w:t>
            </w:r>
            <w:proofErr w:type="spellStart"/>
            <w:r w:rsidRPr="00C156F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InternetProtocol_Type</w:t>
            </w:r>
            <w:proofErr w:type="spellEnd"/>
            <w:r w:rsidRPr="00C156F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C156F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v_Protocol</w:t>
            </w:r>
            <w:proofErr w:type="spellEnd"/>
            <w:r w:rsidRPr="00C156F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:= </w:t>
            </w:r>
            <w:proofErr w:type="spellStart"/>
            <w:r w:rsidRPr="00C156F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f_IMS_PTC_ImsInfo_GetTransportProtocol</w:t>
            </w:r>
            <w:proofErr w:type="spellEnd"/>
            <w:r w:rsidRPr="00C156F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();</w:t>
            </w:r>
          </w:p>
          <w:p w14:paraId="25EFCB46" w14:textId="7B55FE4A" w:rsidR="002130AF" w:rsidRPr="005A4CE0" w:rsidRDefault="002130AF" w:rsidP="00FE1987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C156F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var </w:t>
            </w:r>
            <w:proofErr w:type="spellStart"/>
            <w:r w:rsidRPr="00C156F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IMS_ProtectedPorts_Type</w:t>
            </w:r>
            <w:proofErr w:type="spellEnd"/>
            <w:r w:rsidRPr="00C156F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C156F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v_Protected</w:t>
            </w:r>
            <w:proofErr w:type="spellEnd"/>
            <w:r w:rsidRPr="00C156F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 xml:space="preserve"> := </w:t>
            </w:r>
            <w:proofErr w:type="spellStart"/>
            <w:r w:rsidRPr="00C156F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f_IMS_PTC_Security_GetProtectedPorts</w:t>
            </w:r>
            <w:proofErr w:type="spellEnd"/>
            <w:r w:rsidRPr="00C156FD">
              <w:rPr>
                <w:rFonts w:ascii="Courier New" w:eastAsia="SimSun" w:hAnsi="Courier New" w:cs="Courier New"/>
                <w:sz w:val="16"/>
                <w:szCs w:val="16"/>
                <w:highlight w:val="yellow"/>
              </w:rPr>
              <w:t>();</w:t>
            </w:r>
          </w:p>
          <w:p w14:paraId="5FFA07AE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16058FF5" w14:textId="77777777" w:rsidR="00822FAB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6E705E9A" w14:textId="77777777" w:rsidR="00822FAB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67EA276A" w14:textId="77777777" w:rsidR="00822FAB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1CF6F5E3" w14:textId="26BFAC7A" w:rsidR="00822FAB" w:rsidRDefault="00822FAB" w:rsidP="00D56F1C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v_MessageHeader_Subscribe.route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cr_Route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cr_RouteBodyList_InitialReq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v_Port_ps_Route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));            /* @sic R5s140934 change 1 sic@ P-CSCF address is checked by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f_IMS_MessageHeader_Request_CheckRoute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*/</w:t>
            </w:r>
          </w:p>
          <w:p w14:paraId="1B540F0C" w14:textId="315E767F" w:rsidR="00D56F1C" w:rsidRPr="00D56F1C" w:rsidRDefault="00D56F1C" w:rsidP="00D56F1C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if (</w:t>
            </w:r>
            <w:proofErr w:type="spellStart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v_Protocol</w:t>
            </w:r>
            <w:proofErr w:type="spellEnd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tcp</w:t>
            </w:r>
            <w:proofErr w:type="spellEnd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) { //</w:t>
            </w:r>
            <w:r w:rsidR="0048387A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</w:p>
          <w:p w14:paraId="02D1FB75" w14:textId="6786D586" w:rsidR="00D56F1C" w:rsidRPr="00D56F1C" w:rsidRDefault="00D56F1C" w:rsidP="00D56F1C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v_MessageHeader_Subscribe.via</w:t>
            </w:r>
            <w:proofErr w:type="spellEnd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 xml:space="preserve">     := </w:t>
            </w:r>
            <w:proofErr w:type="spellStart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cr_ViaDef</w:t>
            </w:r>
            <w:proofErr w:type="spellEnd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cr_HostPort</w:t>
            </w:r>
            <w:proofErr w:type="spellEnd"/>
            <w:proofErr w:type="gramStart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(?,</w:t>
            </w:r>
            <w:proofErr w:type="gramEnd"/>
            <w:r w:rsidR="0071292F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="0071292F" w:rsidRPr="0071292F">
              <w:rPr>
                <w:rFonts w:ascii="Courier New" w:eastAsia="SimSun" w:hAnsi="Courier New" w:cs="Courier New"/>
                <w:sz w:val="16"/>
                <w:szCs w:val="16"/>
              </w:rPr>
              <w:t>v_Protected.Port_u</w:t>
            </w:r>
            <w:r w:rsidR="0071292F">
              <w:rPr>
                <w:rFonts w:ascii="Courier New" w:eastAsia="SimSun" w:hAnsi="Courier New" w:cs="Courier New"/>
                <w:sz w:val="16"/>
                <w:szCs w:val="16"/>
              </w:rPr>
              <w:t>c</w:t>
            </w:r>
            <w:proofErr w:type="spellEnd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 xml:space="preserve">)); </w:t>
            </w:r>
          </w:p>
          <w:p w14:paraId="4CA85E8B" w14:textId="77777777" w:rsidR="00D56F1C" w:rsidRPr="00D56F1C" w:rsidRDefault="00D56F1C" w:rsidP="00D56F1C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 xml:space="preserve">    } else {    </w:t>
            </w:r>
          </w:p>
          <w:p w14:paraId="723FC653" w14:textId="77777777" w:rsidR="00D56F1C" w:rsidRPr="00D56F1C" w:rsidRDefault="00D56F1C" w:rsidP="00D56F1C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v_MessageHeader_Subscribe.via</w:t>
            </w:r>
            <w:proofErr w:type="spellEnd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 xml:space="preserve">     := </w:t>
            </w:r>
            <w:proofErr w:type="spellStart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cr_ViaDef</w:t>
            </w:r>
            <w:proofErr w:type="spellEnd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cr_HostPort</w:t>
            </w:r>
            <w:proofErr w:type="spellEnd"/>
            <w:proofErr w:type="gramStart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(?,</w:t>
            </w:r>
            <w:proofErr w:type="gramEnd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v_Port_us_Via</w:t>
            </w:r>
            <w:proofErr w:type="spellEnd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));                       /* host address needs to be checked after receiving (</w:t>
            </w:r>
            <w:proofErr w:type="spellStart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f_IMS_MessageHeader_Request_CheckVia</w:t>
            </w:r>
            <w:proofErr w:type="spellEnd"/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>) @sic R5s120727 change 6.1 sic@ */</w:t>
            </w:r>
          </w:p>
          <w:p w14:paraId="0F0AA745" w14:textId="13A8481B" w:rsidR="00D56F1C" w:rsidRPr="005A4CE0" w:rsidRDefault="00D56F1C" w:rsidP="00D56F1C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D56F1C">
              <w:rPr>
                <w:rFonts w:ascii="Courier New" w:eastAsia="SimSun" w:hAnsi="Courier New" w:cs="Courier New"/>
                <w:sz w:val="16"/>
                <w:szCs w:val="16"/>
              </w:rPr>
              <w:t xml:space="preserve">    }</w:t>
            </w:r>
          </w:p>
          <w:p w14:paraId="4640258B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v_MessageHeader_Subscribe.contact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cr_Contact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f_Contact_SipUri_HostPortRX</w:t>
            </w:r>
            <w:proofErr w:type="spellEnd"/>
            <w:proofErr w:type="gram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(?,</w:t>
            </w:r>
            <w:proofErr w:type="gram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v_Port_us_Contact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p_MandatoryContactParams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);     /* host address needs to be checked after receiving (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f_IMS_MessageHeader_CheckContactAddr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)</w:t>
            </w:r>
          </w:p>
          <w:p w14:paraId="25ED0FAD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       @sic R5s120727 change 6.1 sic@</w:t>
            </w:r>
          </w:p>
          <w:p w14:paraId="127F32F2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       @sic R5s130925 change 1: UE may use any port as server port sic@</w:t>
            </w:r>
          </w:p>
          <w:p w14:paraId="34D23240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       @sic R5s150721, R5-153760: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cr_SipUri_HostPort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replaced by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f_Contact_SipUri_HostPortRX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sic@ */</w:t>
            </w:r>
          </w:p>
          <w:p w14:paraId="7EDE8DE6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v_MessageHeader_Subscribe</w:t>
            </w:r>
            <w:proofErr w:type="spellEnd"/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3AF6A9CA" w14:textId="77777777" w:rsidR="00822FAB" w:rsidRPr="005A4CE0" w:rsidRDefault="00822FAB" w:rsidP="00822FAB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5A4CE0">
              <w:rPr>
                <w:rFonts w:ascii="Courier New" w:eastAsia="SimSun" w:hAnsi="Courier New" w:cs="Courier New"/>
                <w:sz w:val="16"/>
                <w:szCs w:val="16"/>
              </w:rPr>
              <w:t xml:space="preserve">  }</w:t>
            </w:r>
          </w:p>
          <w:p w14:paraId="22A286F4" w14:textId="0F1BEA6B" w:rsidR="000D588D" w:rsidRDefault="000D588D" w:rsidP="00822F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78443047" w14:textId="77777777" w:rsidR="000D588D" w:rsidRDefault="000D588D" w:rsidP="000D588D"/>
    <w:p w14:paraId="35E58A6C" w14:textId="2F48D968" w:rsidR="0061180B" w:rsidRDefault="0061180B" w:rsidP="0061180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9" w:name="_Toc173335986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20</w:t>
      </w:r>
      <w:bookmarkEnd w:id="39"/>
      <w:r>
        <w:rPr>
          <w:b/>
          <w:lang w:val="pt-BR"/>
        </w:rPr>
        <w:fldChar w:fldCharType="end"/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F7006" w14:paraId="038302D3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70C2" w14:textId="77777777" w:rsidR="004F7006" w:rsidRPr="004F7006" w:rsidRDefault="004F7006" w:rsidP="004F7006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4F7006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BB30" w14:textId="77777777" w:rsidR="004F7006" w:rsidRPr="003A1C42" w:rsidRDefault="004F7006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3A1C42">
              <w:rPr>
                <w:rFonts w:eastAsia="SimSun"/>
                <w:lang w:eastAsia="fr-FR"/>
              </w:rPr>
              <w:t>f_MCX_PublishRequest_MessageHeaderRX</w:t>
            </w:r>
            <w:proofErr w:type="spellEnd"/>
            <w:r w:rsidRPr="003A1C42">
              <w:rPr>
                <w:lang w:val="en-US" w:eastAsia="en-GB"/>
              </w:rPr>
              <w:t xml:space="preserve"> ()</w:t>
            </w:r>
          </w:p>
        </w:tc>
      </w:tr>
      <w:tr w:rsidR="004F7006" w14:paraId="4FC44E1A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F8B9" w14:textId="77777777" w:rsidR="004F7006" w:rsidRDefault="004F7006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A129" w14:textId="7925364D" w:rsidR="004F7006" w:rsidRPr="003A1C42" w:rsidRDefault="000026A4" w:rsidP="00393147">
            <w:pPr>
              <w:rPr>
                <w:lang w:eastAsia="zh-CN"/>
              </w:rPr>
            </w:pPr>
            <w:r w:rsidRPr="003A1C42">
              <w:rPr>
                <w:lang w:eastAsia="zh-CN"/>
              </w:rPr>
              <w:t xml:space="preserve">Same as </w:t>
            </w:r>
            <w:r w:rsidR="00CA62AA" w:rsidRPr="003A1C42">
              <w:rPr>
                <w:lang w:eastAsia="zh-CN"/>
              </w:rPr>
              <w:fldChar w:fldCharType="begin"/>
            </w:r>
            <w:r w:rsidR="00CA62AA" w:rsidRPr="003A1C42">
              <w:rPr>
                <w:lang w:eastAsia="zh-CN"/>
              </w:rPr>
              <w:instrText xml:space="preserve"> REF _Ref173319441 \h </w:instrText>
            </w:r>
            <w:r w:rsidR="003A1C42">
              <w:rPr>
                <w:lang w:eastAsia="zh-CN"/>
              </w:rPr>
              <w:instrText xml:space="preserve"> \* MERGEFORMAT </w:instrText>
            </w:r>
            <w:r w:rsidR="00CA62AA" w:rsidRPr="003A1C42">
              <w:rPr>
                <w:lang w:eastAsia="zh-CN"/>
              </w:rPr>
            </w:r>
            <w:r w:rsidR="00CA62AA" w:rsidRPr="003A1C42"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19</w:t>
            </w:r>
            <w:r w:rsidR="00CA62AA" w:rsidRPr="003A1C42">
              <w:rPr>
                <w:lang w:eastAsia="zh-CN"/>
              </w:rPr>
              <w:fldChar w:fldCharType="end"/>
            </w:r>
            <w:r w:rsidR="00CA62AA" w:rsidRPr="003A1C42">
              <w:rPr>
                <w:lang w:eastAsia="zh-CN"/>
              </w:rPr>
              <w:t>, the TCP port checking is not covered</w:t>
            </w:r>
          </w:p>
        </w:tc>
      </w:tr>
      <w:tr w:rsidR="004F7006" w14:paraId="5917BAC9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1BBB" w14:textId="77777777" w:rsidR="004F7006" w:rsidRDefault="004F7006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7D08" w14:textId="77777777" w:rsidR="001F552C" w:rsidRPr="003A1C42" w:rsidRDefault="001F552C" w:rsidP="001F552C">
            <w:pPr>
              <w:pStyle w:val="CRCoverPage"/>
              <w:spacing w:after="0" w:line="256" w:lineRule="auto"/>
              <w:rPr>
                <w:rFonts w:ascii="Times New Roman" w:hAnsi="Times New Roman"/>
                <w:noProof/>
              </w:rPr>
            </w:pPr>
            <w:r w:rsidRPr="003A1C42">
              <w:rPr>
                <w:rFonts w:ascii="Times New Roman" w:hAnsi="Times New Roman"/>
                <w:lang w:val="en-US" w:eastAsia="zh-CN"/>
              </w:rPr>
              <w:t xml:space="preserve">In case of TCP, via header field handled to check </w:t>
            </w:r>
            <w:r w:rsidRPr="003A1C42">
              <w:rPr>
                <w:rFonts w:ascii="Times New Roman" w:hAnsi="Times New Roman"/>
                <w:noProof/>
              </w:rPr>
              <w:t>protected client port at UE applies</w:t>
            </w:r>
          </w:p>
          <w:p w14:paraId="2E359812" w14:textId="4F664234" w:rsidR="004F7006" w:rsidRPr="003A1C42" w:rsidRDefault="001F552C" w:rsidP="001F552C">
            <w:pPr>
              <w:pStyle w:val="CRCoverPage"/>
              <w:spacing w:after="0" w:line="256" w:lineRule="auto"/>
              <w:rPr>
                <w:rFonts w:ascii="Times New Roman" w:hAnsi="Times New Roman"/>
                <w:lang w:val="en-US" w:eastAsia="zh-CN"/>
              </w:rPr>
            </w:pPr>
            <w:r w:rsidRPr="003A1C42">
              <w:rPr>
                <w:rFonts w:ascii="Times New Roman" w:hAnsi="Times New Roman"/>
                <w:noProof/>
              </w:rPr>
              <w:t xml:space="preserve">NOTE – </w:t>
            </w:r>
            <w:r w:rsidRPr="003A1C42">
              <w:rPr>
                <w:rFonts w:ascii="Times New Roman" w:hAnsi="Times New Roman"/>
                <w:b/>
                <w:bCs/>
                <w:noProof/>
              </w:rPr>
              <w:t>prose update needed on</w:t>
            </w:r>
            <w:r w:rsidRPr="003A1C42">
              <w:rPr>
                <w:rFonts w:ascii="Times New Roman" w:hAnsi="Times New Roman"/>
                <w:noProof/>
              </w:rPr>
              <w:t xml:space="preserve"> </w:t>
            </w:r>
            <w:r w:rsidRPr="003A1C42">
              <w:rPr>
                <w:rFonts w:ascii="Times New Roman" w:hAnsi="Times New Roman"/>
                <w:b/>
                <w:bCs/>
                <w:noProof/>
              </w:rPr>
              <w:t xml:space="preserve">TS 36.579-1 Table </w:t>
            </w:r>
            <w:r w:rsidR="00253E33" w:rsidRPr="003A1C42">
              <w:rPr>
                <w:rFonts w:ascii="Times New Roman" w:hAnsi="Times New Roman"/>
                <w:b/>
                <w:bCs/>
                <w:noProof/>
              </w:rPr>
              <w:t>5.5.2.11-1</w:t>
            </w:r>
            <w:r w:rsidRPr="003A1C42">
              <w:rPr>
                <w:rFonts w:ascii="Times New Roman" w:hAnsi="Times New Roman"/>
                <w:b/>
                <w:bCs/>
                <w:noProof/>
              </w:rPr>
              <w:t>– via/sent-by/port</w:t>
            </w:r>
          </w:p>
        </w:tc>
      </w:tr>
      <w:tr w:rsidR="004F7006" w14:paraId="66DABF9D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9F76" w14:textId="77777777" w:rsidR="004F7006" w:rsidRDefault="004F7006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6808" w14:textId="77777777" w:rsidR="004F7006" w:rsidRPr="003A1C42" w:rsidRDefault="004F7006" w:rsidP="00393147">
            <w:pPr>
              <w:spacing w:after="0"/>
              <w:rPr>
                <w:lang w:eastAsia="en-GB"/>
              </w:rPr>
            </w:pPr>
            <w:proofErr w:type="spellStart"/>
            <w:r w:rsidRPr="003A1C42">
              <w:rPr>
                <w:lang w:eastAsia="fr-FR"/>
              </w:rPr>
              <w:t>MCX_SIP_Registration.ttcn</w:t>
            </w:r>
            <w:proofErr w:type="spellEnd"/>
          </w:p>
        </w:tc>
      </w:tr>
      <w:tr w:rsidR="004F7006" w14:paraId="7A054239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D987" w14:textId="77777777" w:rsidR="004F7006" w:rsidRDefault="004F7006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F4AC" w14:textId="77777777" w:rsidR="004F7006" w:rsidRDefault="004F7006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36CA7972" w14:textId="77777777" w:rsidR="004F7006" w:rsidRDefault="004F7006" w:rsidP="004F7006">
      <w:pPr>
        <w:rPr>
          <w:lang w:val="en-US" w:eastAsia="zh-CN"/>
        </w:rPr>
      </w:pPr>
    </w:p>
    <w:p w14:paraId="10A1E442" w14:textId="77777777" w:rsidR="004F7006" w:rsidRDefault="004F7006" w:rsidP="004F700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F7006" w14:paraId="544AAF18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E853" w14:textId="77777777" w:rsidR="000A44C2" w:rsidRPr="000A44C2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f_MCX_PublishRequest_MessageHeaderRX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MCX_ServiceType_Type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5045A4B9" w14:textId="77777777" w:rsidR="000A44C2" w:rsidRPr="000A44C2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template (present)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SipUrl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p_SipUrlTo,</w:t>
            </w:r>
          </w:p>
          <w:p w14:paraId="1ACD2E9E" w14:textId="77777777" w:rsidR="000A44C2" w:rsidRPr="000A44C2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EventType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p_EventType,</w:t>
            </w:r>
          </w:p>
          <w:p w14:paraId="4C821BF8" w14:textId="77777777" w:rsidR="000A44C2" w:rsidRPr="000A44C2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p_ExpiresDeltaSec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)  runs on IMS_PTC return template (present)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3677D841" w14:textId="77777777" w:rsidR="000A44C2" w:rsidRPr="000A44C2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{</w:t>
            </w:r>
          </w:p>
          <w:p w14:paraId="2EB00351" w14:textId="77777777" w:rsidR="000A44C2" w:rsidRPr="000A44C2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MessageHeader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v_MessageHeader_Publish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cr_MessageHeader_Dummy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317BFBC4" w14:textId="77777777" w:rsidR="000A44C2" w:rsidRPr="000A44C2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SipUrl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v_SipUrlFrom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f_MCX_DefaultPublicUserIdRX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();                     /* @sic R5-212302: port </w:t>
            </w:r>
            <w:proofErr w:type="gram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not present</w:t>
            </w:r>
            <w:proofErr w:type="gram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sic@ */</w:t>
            </w:r>
          </w:p>
          <w:p w14:paraId="7C7650A9" w14:textId="77777777" w:rsidR="000A44C2" w:rsidRPr="000A44C2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IMS_ProtectedPorts_Type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v_Protected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f_IMS_PTC_Security_GetProtectedPorts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();</w:t>
            </w:r>
          </w:p>
          <w:p w14:paraId="62016804" w14:textId="77777777" w:rsidR="000A44C2" w:rsidRPr="000A44C2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v_Port_ps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v_Protected.Port_ps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6B004EC5" w14:textId="77777777" w:rsidR="000A44C2" w:rsidRPr="000A44C2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v_Port_us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v_Protected.Port_us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05DADC4C" w14:textId="77777777" w:rsidR="000A44C2" w:rsidRPr="000A44C2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3842057C" w14:textId="77777777" w:rsidR="000A44C2" w:rsidRPr="000A44C2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v_MessageHeader_Publish.route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:=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cr_Route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cr_RouteBodyList_InitialReq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v_Port_ps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));   /* P-SCCF needs to be checked after receiving (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f_IMS_MessageHeader_Request_CheckRoute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) */</w:t>
            </w:r>
          </w:p>
          <w:p w14:paraId="57D93086" w14:textId="1448B888" w:rsidR="000A44C2" w:rsidRDefault="000A44C2" w:rsidP="000A44C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v_MessageHeader_Publish.via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:=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cr_ViaDef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cr_HostPort</w:t>
            </w:r>
            <w:proofErr w:type="spellEnd"/>
            <w:proofErr w:type="gram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(?,</w:t>
            </w:r>
            <w:proofErr w:type="gram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v_Port_us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));            /* host address needs to be checked after receiving (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f_IMS_MessageHeader_Request_CheckVia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) */</w:t>
            </w:r>
          </w:p>
          <w:p w14:paraId="0940C16A" w14:textId="77777777" w:rsidR="000A44C2" w:rsidRPr="000A44C2" w:rsidRDefault="000A44C2" w:rsidP="000A44C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12987925" w14:textId="4586BCC8" w:rsidR="000A44C2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28AC1D18" w14:textId="348AAB85" w:rsidR="000A44C2" w:rsidRPr="000A44C2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6DD660C1" w14:textId="03F25D21" w:rsidR="004F7006" w:rsidRDefault="000A44C2" w:rsidP="000A44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} </w:t>
            </w:r>
          </w:p>
        </w:tc>
      </w:tr>
    </w:tbl>
    <w:p w14:paraId="502C039C" w14:textId="77777777" w:rsidR="004F7006" w:rsidRDefault="004F7006" w:rsidP="004F7006">
      <w:pPr>
        <w:spacing w:after="0"/>
        <w:rPr>
          <w:rFonts w:ascii="Arial" w:hAnsi="Arial"/>
          <w:b/>
          <w:lang w:eastAsia="en-GB"/>
        </w:rPr>
      </w:pPr>
    </w:p>
    <w:p w14:paraId="3E7DEA1F" w14:textId="77777777" w:rsidR="004F7006" w:rsidRDefault="004F7006" w:rsidP="004F7006">
      <w:pPr>
        <w:spacing w:after="0"/>
        <w:rPr>
          <w:rFonts w:ascii="Arial" w:hAnsi="Arial"/>
          <w:b/>
          <w:lang w:eastAsia="en-GB"/>
        </w:rPr>
      </w:pPr>
    </w:p>
    <w:p w14:paraId="260152D3" w14:textId="77777777" w:rsidR="004F7006" w:rsidRDefault="004F7006" w:rsidP="004F700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F7006" w14:paraId="48442F67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BF22" w14:textId="77777777" w:rsidR="000B2909" w:rsidRPr="000A44C2" w:rsidRDefault="000B2909" w:rsidP="000B290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f_MCX_PublishRequest_MessageHeaderRX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MCX_ServiceType_Type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1BD6472E" w14:textId="77777777" w:rsidR="000B2909" w:rsidRPr="000A44C2" w:rsidRDefault="000B2909" w:rsidP="000B290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template (present)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SipUrl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p_SipUrlTo,</w:t>
            </w:r>
          </w:p>
          <w:p w14:paraId="067582A9" w14:textId="77777777" w:rsidR="000B2909" w:rsidRPr="000A44C2" w:rsidRDefault="000B2909" w:rsidP="000B290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EventType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p_EventType,</w:t>
            </w:r>
          </w:p>
          <w:p w14:paraId="652243CA" w14:textId="77777777" w:rsidR="000B2909" w:rsidRPr="000A44C2" w:rsidRDefault="000B2909" w:rsidP="000B290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p_ExpiresDeltaSec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)  runs on IMS_PTC return template (present)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6E8F97A3" w14:textId="77777777" w:rsidR="000B2909" w:rsidRPr="000A44C2" w:rsidRDefault="000B2909" w:rsidP="000B290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{</w:t>
            </w:r>
          </w:p>
          <w:p w14:paraId="15B940B4" w14:textId="77777777" w:rsidR="000B2909" w:rsidRPr="000A44C2" w:rsidRDefault="000B2909" w:rsidP="000B290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MessageHeader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v_MessageHeader_Publish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cr_MessageHeader_Dummy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7EF3EFDC" w14:textId="77777777" w:rsidR="000B2909" w:rsidRPr="000A44C2" w:rsidRDefault="000B2909" w:rsidP="000B290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SipUrl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v_SipUrlFrom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f_MCX_DefaultPublicUserIdRX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();                     /* @sic R5-212302: port </w:t>
            </w:r>
            <w:proofErr w:type="gram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not present</w:t>
            </w:r>
            <w:proofErr w:type="gram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sic@ */</w:t>
            </w:r>
          </w:p>
          <w:p w14:paraId="6F45CD25" w14:textId="77777777" w:rsidR="000B2909" w:rsidRPr="000A44C2" w:rsidRDefault="000B2909" w:rsidP="000B290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IMS_ProtectedPorts_Type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v_Protected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f_IMS_PTC_Security_GetProtectedPorts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();</w:t>
            </w:r>
          </w:p>
          <w:p w14:paraId="63DBF8F4" w14:textId="77777777" w:rsidR="000B2909" w:rsidRPr="000A44C2" w:rsidRDefault="000B2909" w:rsidP="000B290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v_Port_ps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v_Protected.Port_ps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08EA93DE" w14:textId="77777777" w:rsidR="000B2909" w:rsidRPr="000A44C2" w:rsidRDefault="000B2909" w:rsidP="000B290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v_Port_us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v_Protected.Port_us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2B535700" w14:textId="56A2925A" w:rsidR="006A767A" w:rsidRPr="006A767A" w:rsidRDefault="006A767A" w:rsidP="006A767A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 xml:space="preserve">var </w:t>
            </w:r>
            <w:proofErr w:type="spellStart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v_Protocol</w:t>
            </w:r>
            <w:proofErr w:type="spellEnd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f_IMS_PTC_ImsInfo_GetTransportProtocol</w:t>
            </w:r>
            <w:proofErr w:type="spellEnd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 xml:space="preserve">(); </w:t>
            </w:r>
          </w:p>
          <w:p w14:paraId="373D76A3" w14:textId="77777777" w:rsidR="006A767A" w:rsidRPr="006A767A" w:rsidRDefault="006A767A" w:rsidP="006A767A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4BFD2AAC" w14:textId="2C6EBFD0" w:rsidR="006A767A" w:rsidRPr="006A767A" w:rsidRDefault="006A767A" w:rsidP="006A767A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proofErr w:type="spellStart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v_MessageHeader_Publish.route</w:t>
            </w:r>
            <w:proofErr w:type="spellEnd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:= </w:t>
            </w:r>
            <w:proofErr w:type="spellStart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cr_Route</w:t>
            </w:r>
            <w:proofErr w:type="spellEnd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cr_RouteBodyList_InitialReq</w:t>
            </w:r>
            <w:proofErr w:type="spellEnd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v_Port_ps</w:t>
            </w:r>
            <w:proofErr w:type="spellEnd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));   /* P-SCCF needs to be checked after receiving (</w:t>
            </w:r>
            <w:proofErr w:type="spellStart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f_IMS_MessageHeader_Request_CheckRoute</w:t>
            </w:r>
            <w:proofErr w:type="spellEnd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) */</w:t>
            </w:r>
          </w:p>
          <w:p w14:paraId="4A5AF20F" w14:textId="77777777" w:rsidR="006A767A" w:rsidRPr="006A767A" w:rsidRDefault="006A767A" w:rsidP="006A767A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v_Protocol</w:t>
            </w:r>
            <w:proofErr w:type="spellEnd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tcp</w:t>
            </w:r>
            <w:proofErr w:type="spellEnd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) {</w:t>
            </w:r>
          </w:p>
          <w:p w14:paraId="1E0500AB" w14:textId="2BD2634B" w:rsidR="006A767A" w:rsidRPr="006A767A" w:rsidRDefault="006A767A" w:rsidP="006A767A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v_MessageHeader_Publish.via</w:t>
            </w:r>
            <w:proofErr w:type="spellEnd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:= </w:t>
            </w:r>
            <w:proofErr w:type="spellStart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cr_ViaDef</w:t>
            </w:r>
            <w:proofErr w:type="spellEnd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cr_HostPort</w:t>
            </w:r>
            <w:proofErr w:type="spellEnd"/>
            <w:proofErr w:type="gramStart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>(?,</w:t>
            </w:r>
            <w:proofErr w:type="gramEnd"/>
            <w:r w:rsidR="0071292F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="0071292F" w:rsidRPr="0071292F">
              <w:rPr>
                <w:rFonts w:ascii="Courier New" w:eastAsia="SimSun" w:hAnsi="Courier New" w:cs="Courier New"/>
                <w:sz w:val="16"/>
                <w:szCs w:val="16"/>
              </w:rPr>
              <w:t>v_Protected.Port_u</w:t>
            </w:r>
            <w:r w:rsidR="0071292F">
              <w:rPr>
                <w:rFonts w:ascii="Courier New" w:eastAsia="SimSun" w:hAnsi="Courier New" w:cs="Courier New"/>
                <w:sz w:val="16"/>
                <w:szCs w:val="16"/>
              </w:rPr>
              <w:t>c</w:t>
            </w:r>
            <w:proofErr w:type="spellEnd"/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 xml:space="preserve">));    </w:t>
            </w:r>
          </w:p>
          <w:p w14:paraId="0B568CAE" w14:textId="77777777" w:rsidR="006A274A" w:rsidRPr="000A44C2" w:rsidRDefault="006A767A" w:rsidP="006A274A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 xml:space="preserve">    } else {</w:t>
            </w:r>
          </w:p>
          <w:p w14:paraId="6DC749CD" w14:textId="15C6436F" w:rsidR="006A767A" w:rsidRPr="006A767A" w:rsidRDefault="006A274A" w:rsidP="006A767A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v_MessageHeader_Publish.via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:=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cr_ViaDef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cr_HostPort</w:t>
            </w:r>
            <w:proofErr w:type="spellEnd"/>
            <w:proofErr w:type="gram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(?,</w:t>
            </w:r>
            <w:proofErr w:type="gram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v_Port_us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));            /* host address needs to be checked after receiving (</w:t>
            </w:r>
            <w:proofErr w:type="spellStart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f_IMS_MessageHeader_Request_CheckVia</w:t>
            </w:r>
            <w:proofErr w:type="spellEnd"/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>) */</w:t>
            </w:r>
          </w:p>
          <w:p w14:paraId="0120DE4F" w14:textId="116724F4" w:rsidR="006A767A" w:rsidRDefault="006A767A" w:rsidP="006A767A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6A767A">
              <w:rPr>
                <w:rFonts w:ascii="Courier New" w:eastAsia="SimSun" w:hAnsi="Courier New" w:cs="Courier New"/>
                <w:sz w:val="16"/>
                <w:szCs w:val="16"/>
              </w:rPr>
              <w:t xml:space="preserve">  </w:t>
            </w:r>
            <w:r w:rsidRPr="006A767A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 xml:space="preserve">  }</w:t>
            </w:r>
          </w:p>
          <w:p w14:paraId="58EB7FB9" w14:textId="77777777" w:rsidR="000B2909" w:rsidRPr="000A44C2" w:rsidRDefault="000B2909" w:rsidP="000B2909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5D8FB72B" w14:textId="77777777" w:rsidR="000B2909" w:rsidRDefault="000B2909" w:rsidP="000B290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6D72DA17" w14:textId="77777777" w:rsidR="000B2909" w:rsidRPr="000A44C2" w:rsidRDefault="000B2909" w:rsidP="000B290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</w:rPr>
              <w:t>......</w:t>
            </w:r>
          </w:p>
          <w:p w14:paraId="5C1FBA8A" w14:textId="6A258CA7" w:rsidR="004F7006" w:rsidRDefault="000B2909" w:rsidP="000B290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44C2">
              <w:rPr>
                <w:rFonts w:ascii="Courier New" w:eastAsia="SimSu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ADB5223" w14:textId="77777777" w:rsidR="004F7006" w:rsidRDefault="004F7006" w:rsidP="004F7006"/>
    <w:p w14:paraId="5B60DEE7" w14:textId="7686CF93" w:rsidR="0061180B" w:rsidRDefault="0061180B" w:rsidP="0061180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0" w:name="_Toc173335987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21</w:t>
      </w:r>
      <w:bookmarkEnd w:id="40"/>
      <w:r>
        <w:rPr>
          <w:b/>
          <w:lang w:val="pt-BR"/>
        </w:rPr>
        <w:fldChar w:fldCharType="end"/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F135A" w14:paraId="5C74E3D4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F1A7" w14:textId="77777777" w:rsidR="000F135A" w:rsidRPr="000F135A" w:rsidRDefault="000F135A" w:rsidP="000F135A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0F135A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6EB5" w14:textId="77777777" w:rsidR="000F135A" w:rsidRPr="003A1C42" w:rsidRDefault="000F135A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3A1C42">
              <w:rPr>
                <w:rFonts w:eastAsia="SimSun"/>
                <w:lang w:eastAsia="fr-FR"/>
              </w:rPr>
              <w:t>fl_MCX_SIP_Registration_McsInfo</w:t>
            </w:r>
            <w:proofErr w:type="spellEnd"/>
            <w:r w:rsidRPr="003A1C42">
              <w:rPr>
                <w:lang w:val="en-US" w:eastAsia="en-GB"/>
              </w:rPr>
              <w:t xml:space="preserve"> ()</w:t>
            </w:r>
          </w:p>
        </w:tc>
      </w:tr>
      <w:tr w:rsidR="000F135A" w14:paraId="141F79BD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2033" w14:textId="77777777" w:rsidR="000F135A" w:rsidRDefault="000F135A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F262" w14:textId="5C958251" w:rsidR="000F135A" w:rsidRPr="003A1C42" w:rsidRDefault="00E443F8" w:rsidP="00393147">
            <w:pPr>
              <w:rPr>
                <w:lang w:eastAsia="zh-CN"/>
              </w:rPr>
            </w:pPr>
            <w:r w:rsidRPr="003A1C42">
              <w:rPr>
                <w:lang w:val="en-US" w:eastAsia="zh-CN"/>
              </w:rPr>
              <w:t>As per</w:t>
            </w:r>
            <w:r w:rsidR="000F135A" w:rsidRPr="003A1C42">
              <w:rPr>
                <w:lang w:val="en-US" w:eastAsia="zh-CN"/>
              </w:rPr>
              <w:t xml:space="preserve"> 36.579-1 Table 5.5.3.2.1-1 client ID is not mandatory for SIP SUBSCRIBE and at SIP PUBLISH we are receiving client ID. There TTCN is trying to get the client Id which </w:t>
            </w:r>
            <w:proofErr w:type="gramStart"/>
            <w:r w:rsidR="000F135A" w:rsidRPr="003A1C42">
              <w:rPr>
                <w:lang w:val="en-US" w:eastAsia="zh-CN"/>
              </w:rPr>
              <w:t>is</w:t>
            </w:r>
            <w:proofErr w:type="gramEnd"/>
            <w:r w:rsidR="000F135A" w:rsidRPr="003A1C42">
              <w:rPr>
                <w:lang w:val="en-US" w:eastAsia="zh-CN"/>
              </w:rPr>
              <w:t xml:space="preserve"> not being set before. Resulting is failing with mismatch.</w:t>
            </w:r>
          </w:p>
        </w:tc>
      </w:tr>
      <w:tr w:rsidR="000F135A" w14:paraId="542815D7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FCDD" w14:textId="77777777" w:rsidR="000F135A" w:rsidRDefault="000F135A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5C69" w14:textId="561BB7E3" w:rsidR="000F135A" w:rsidRPr="003A1C42" w:rsidRDefault="00E8013D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val="en-US" w:eastAsia="zh-CN"/>
              </w:rPr>
            </w:pPr>
            <w:r w:rsidRPr="003A1C42">
              <w:rPr>
                <w:rFonts w:ascii="Times New Roman" w:hAnsi="Times New Roman"/>
                <w:lang w:val="en-US" w:eastAsia="zh-CN"/>
              </w:rPr>
              <w:t xml:space="preserve">Check </w:t>
            </w:r>
            <w:r w:rsidR="00897D7A" w:rsidRPr="003A1C42">
              <w:rPr>
                <w:rFonts w:ascii="Times New Roman" w:hAnsi="Times New Roman"/>
                <w:lang w:val="en-US" w:eastAsia="zh-CN"/>
              </w:rPr>
              <w:t>i</w:t>
            </w:r>
            <w:r w:rsidR="000F135A" w:rsidRPr="003A1C42">
              <w:rPr>
                <w:rFonts w:ascii="Times New Roman" w:hAnsi="Times New Roman"/>
                <w:lang w:val="en-US" w:eastAsia="zh-CN"/>
              </w:rPr>
              <w:t>f the client ID not set before it will accept any value.</w:t>
            </w:r>
          </w:p>
        </w:tc>
      </w:tr>
      <w:tr w:rsidR="000F135A" w14:paraId="19352B42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AFF3" w14:textId="77777777" w:rsidR="000F135A" w:rsidRDefault="000F135A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C4C3" w14:textId="77777777" w:rsidR="000F135A" w:rsidRPr="003A1C42" w:rsidRDefault="000F135A" w:rsidP="00393147">
            <w:pPr>
              <w:spacing w:after="0"/>
              <w:rPr>
                <w:lang w:eastAsia="en-GB"/>
              </w:rPr>
            </w:pPr>
            <w:proofErr w:type="spellStart"/>
            <w:r w:rsidRPr="003A1C42">
              <w:rPr>
                <w:lang w:eastAsia="fr-FR"/>
              </w:rPr>
              <w:t>MCX_SIP_Registration.ttcn</w:t>
            </w:r>
            <w:proofErr w:type="spellEnd"/>
          </w:p>
        </w:tc>
      </w:tr>
      <w:tr w:rsidR="000F135A" w14:paraId="27781EF0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4238" w14:textId="77777777" w:rsidR="000F135A" w:rsidRDefault="000F135A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2902" w14:textId="77777777" w:rsidR="000F135A" w:rsidRDefault="000F135A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464799F4" w14:textId="77777777" w:rsidR="000F135A" w:rsidRDefault="000F135A" w:rsidP="000F135A">
      <w:pPr>
        <w:rPr>
          <w:lang w:val="en-US" w:eastAsia="zh-CN"/>
        </w:rPr>
      </w:pPr>
    </w:p>
    <w:p w14:paraId="43EA0B65" w14:textId="77777777" w:rsidR="000F135A" w:rsidRDefault="000F135A" w:rsidP="000F13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F135A" w14:paraId="3ADC264A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FD5F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function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fl_MCX_SIP_Registration_McsInfo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MCX_ServiceType_Type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p_ServiceType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67CAE473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IMS_Request_Type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p_IMS_Request,</w:t>
            </w:r>
          </w:p>
          <w:p w14:paraId="6DAAFFCB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boolean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p_PublishWithServiceAuthorization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false) runs on MCX_IMS_PTC return template (present)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MCX_ServiceInfo_Type</w:t>
            </w:r>
            <w:proofErr w:type="spellEnd"/>
          </w:p>
          <w:p w14:paraId="5423FDCA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</w:t>
            </w:r>
          </w:p>
          <w:p w14:paraId="03CC0FB8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MCX_ServiceType_Type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v_ServiceType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p_ServiceType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4683B772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v_AccessToken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f_MCX_IMS_PTC_SecurityParameters_GetAccessToken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();</w:t>
            </w:r>
          </w:p>
          <w:p w14:paraId="462173B2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(omit)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v_CurrentClientId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f_MCX_IMS_PTC_ClientId_Get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();</w:t>
            </w:r>
          </w:p>
          <w:p w14:paraId="0C6040FE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(present)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v_ExpectedClientId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:= pattern "urn:uuid:[a-zA-Z0-9]#8-[a-zA-Z0-9]#4-[a-zA-Z0-9]#4-[a-zA-Z0-9]#4-[a-zA-Z0-9]#12";</w:t>
            </w:r>
          </w:p>
          <w:p w14:paraId="63AA1521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(present)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MCPTT_Info_Type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v_MCPTT_InfoTemplate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cr_MCPTT_Info_Base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0EF9906C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(present)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MCVideo_Info_Type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v_MCVideo_InfoTemplate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cr_MCVideo_Info_Base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17263543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(present)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MCData_Info_Type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v_MCData_InfoTemplate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cr_MCData_Info_Base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2FD5FD65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(present)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MCX_ServiceInfo_Type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v_MCS_Info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cs_MCX_Service_Info_Init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3F66CC0E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65AF100C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if (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isvalue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v_CurrentClientId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)) {</w:t>
            </w:r>
          </w:p>
          <w:p w14:paraId="080789D5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v_ExpectedClientId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valueof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v_CurrentClientId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12B4DB5A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</w:t>
            </w: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}</w:t>
            </w:r>
          </w:p>
          <w:p w14:paraId="0852C2B3" w14:textId="20D2C2D6" w:rsidR="000F135A" w:rsidRPr="002B0618" w:rsidRDefault="002B0618" w:rsidP="002B0618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</w:t>
            </w: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s</w:t>
            </w: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elect union (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p_IMS_Request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</w:t>
            </w:r>
          </w:p>
          <w:p w14:paraId="71BFFCBB" w14:textId="77777777" w:rsidR="00E32315" w:rsidRPr="00E32315" w:rsidRDefault="00E32315" w:rsidP="00E323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E32315">
              <w:rPr>
                <w:rFonts w:ascii="Courier New" w:hAnsi="Courier New" w:cs="Courier New"/>
                <w:sz w:val="16"/>
                <w:szCs w:val="16"/>
                <w:lang w:eastAsia="de-DE"/>
              </w:rPr>
              <w:t>......</w:t>
            </w:r>
          </w:p>
          <w:p w14:paraId="6D4F9954" w14:textId="77777777" w:rsidR="00E32315" w:rsidRPr="00E32315" w:rsidRDefault="00E32315" w:rsidP="00E323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E32315">
              <w:rPr>
                <w:rFonts w:ascii="Courier New" w:hAnsi="Courier New" w:cs="Courier New"/>
                <w:sz w:val="16"/>
                <w:szCs w:val="16"/>
                <w:lang w:eastAsia="de-DE"/>
              </w:rPr>
              <w:t>......</w:t>
            </w:r>
          </w:p>
          <w:p w14:paraId="1B94E9DB" w14:textId="316B0588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</w:tc>
      </w:tr>
    </w:tbl>
    <w:p w14:paraId="15322E99" w14:textId="77777777" w:rsidR="000F135A" w:rsidRDefault="000F135A" w:rsidP="000F135A">
      <w:pPr>
        <w:spacing w:after="0"/>
        <w:rPr>
          <w:rFonts w:ascii="Arial" w:hAnsi="Arial"/>
          <w:b/>
          <w:lang w:eastAsia="en-GB"/>
        </w:rPr>
      </w:pPr>
    </w:p>
    <w:p w14:paraId="41326A04" w14:textId="77777777" w:rsidR="000F135A" w:rsidRDefault="000F135A" w:rsidP="000F135A">
      <w:pPr>
        <w:spacing w:after="0"/>
        <w:rPr>
          <w:rFonts w:ascii="Arial" w:hAnsi="Arial"/>
          <w:b/>
          <w:lang w:eastAsia="en-GB"/>
        </w:rPr>
      </w:pPr>
    </w:p>
    <w:p w14:paraId="4619EB67" w14:textId="77777777" w:rsidR="000F135A" w:rsidRDefault="000F135A" w:rsidP="000F13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F135A" w14:paraId="1609DE0F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FE94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function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fl_MCX_SIP_Registration_McsInfo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MCX_ServiceType_Type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p_ServiceType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4C867DDC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IMS_Request_Type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p_IMS_Request,</w:t>
            </w:r>
          </w:p>
          <w:p w14:paraId="5E9731C5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boolean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p_PublishWithServiceAuthorization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false) runs on MCX_IMS_PTC return template (present)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MCX_ServiceInfo_Type</w:t>
            </w:r>
            <w:proofErr w:type="spellEnd"/>
          </w:p>
          <w:p w14:paraId="695D2C07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</w:t>
            </w:r>
          </w:p>
          <w:p w14:paraId="366F041A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MCX_ServiceType_Type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v_ServiceType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p_ServiceType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5BFD2113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v_AccessToken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f_MCX_IMS_PTC_SecurityParameters_GetAccessToken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();</w:t>
            </w:r>
          </w:p>
          <w:p w14:paraId="18EAC89F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(omit)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v_CurrentClientId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f_MCX_IMS_PTC_ClientId_Get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();</w:t>
            </w:r>
          </w:p>
          <w:p w14:paraId="021F32C3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(present)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v_ExpectedClientId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:= pattern "urn:uuid:[a-zA-Z0-9]#8-[a-zA-Z0-9]#4-[a-zA-Z0-9]#4-[a-zA-Z0-9]#4-[a-zA-Z0-9]#12";</w:t>
            </w:r>
          </w:p>
          <w:p w14:paraId="01EB22C2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(present)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MCPTT_Info_Type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v_MCPTT_InfoTemplate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cr_MCPTT_Info_Base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34A11DA2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(present)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MCVideo_Info_Type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v_MCVideo_InfoTemplate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cr_MCVideo_Info_Base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23FAA052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(present)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MCData_Info_Type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v_MCData_InfoTemplate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cr_MCData_Info_Base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60E53F21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(present)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MCX_ServiceInfo_Type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v_MCS_Info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cs_MCX_Service_Info_Init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55B3D0EB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6E62B1D7" w14:textId="77777777" w:rsidR="002B0618" w:rsidRPr="002B0618" w:rsidRDefault="002B0618" w:rsidP="002B061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if (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isvalue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v_CurrentClientId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)) {</w:t>
            </w:r>
          </w:p>
          <w:p w14:paraId="255E38D1" w14:textId="77777777" w:rsidR="00265769" w:rsidRPr="002B0618" w:rsidRDefault="002B0618" w:rsidP="0026576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v_ExpectedClientId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valueof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v_CurrentClientId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4AB02C75" w14:textId="3C1B79BF" w:rsidR="00E67F23" w:rsidRPr="00E67F23" w:rsidRDefault="00265769" w:rsidP="00E67F23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195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</w:t>
            </w: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}</w:t>
            </w:r>
            <w:r w:rsidR="00E67F23">
              <w:t xml:space="preserve"> </w:t>
            </w:r>
            <w:r w:rsidR="00E67F23" w:rsidRPr="00E67F23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else {</w:t>
            </w:r>
          </w:p>
          <w:p w14:paraId="63A654E6" w14:textId="25E47AFD" w:rsidR="00E67F23" w:rsidRPr="00E67F23" w:rsidRDefault="00E67F23" w:rsidP="00E67F23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195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67F23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E67F23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v_ExpectedClientId</w:t>
            </w:r>
            <w:proofErr w:type="spellEnd"/>
            <w:r w:rsidRPr="00E67F23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?; </w:t>
            </w:r>
          </w:p>
          <w:p w14:paraId="2AB67934" w14:textId="58B56A5F" w:rsidR="00265769" w:rsidRPr="002B0618" w:rsidRDefault="00E67F23" w:rsidP="00E67F23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195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67F23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</w:t>
            </w:r>
          </w:p>
          <w:p w14:paraId="35547A1C" w14:textId="77777777" w:rsidR="00265769" w:rsidRPr="002B0618" w:rsidRDefault="00265769" w:rsidP="00265769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</w:t>
            </w: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s</w:t>
            </w:r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elect union (</w:t>
            </w:r>
            <w:proofErr w:type="spellStart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p_IMS_Request</w:t>
            </w:r>
            <w:proofErr w:type="spellEnd"/>
            <w:r w:rsidRPr="002B061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</w:t>
            </w:r>
          </w:p>
          <w:p w14:paraId="4FBC1EAB" w14:textId="1A51DE7F" w:rsidR="002B0618" w:rsidRPr="00E32315" w:rsidRDefault="00E32315" w:rsidP="002B0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E32315">
              <w:rPr>
                <w:rFonts w:ascii="Courier New" w:hAnsi="Courier New" w:cs="Courier New"/>
                <w:sz w:val="16"/>
                <w:szCs w:val="16"/>
                <w:lang w:eastAsia="de-DE"/>
              </w:rPr>
              <w:t>......</w:t>
            </w:r>
          </w:p>
          <w:p w14:paraId="08E5A361" w14:textId="77777777" w:rsidR="00E32315" w:rsidRPr="00E32315" w:rsidRDefault="00E32315" w:rsidP="00E323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E32315">
              <w:rPr>
                <w:rFonts w:ascii="Courier New" w:hAnsi="Courier New" w:cs="Courier New"/>
                <w:sz w:val="16"/>
                <w:szCs w:val="16"/>
                <w:lang w:eastAsia="de-DE"/>
              </w:rPr>
              <w:t>......</w:t>
            </w:r>
          </w:p>
          <w:p w14:paraId="77B6B699" w14:textId="0181D308" w:rsidR="00E67F23" w:rsidRDefault="000F135A" w:rsidP="00E67F2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A7395">
              <w:rPr>
                <w:rFonts w:eastAsia="SimSun"/>
                <w:lang w:eastAsia="fr-FR"/>
              </w:rPr>
              <w:t xml:space="preserve">    </w:t>
            </w:r>
          </w:p>
          <w:p w14:paraId="6F010AD7" w14:textId="6A16A466" w:rsidR="000F135A" w:rsidRDefault="000F135A" w:rsidP="003931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7DD47A32" w14:textId="77777777" w:rsidR="0061180B" w:rsidRDefault="0061180B" w:rsidP="00021EE4"/>
    <w:p w14:paraId="556FEEAA" w14:textId="30654BB6" w:rsidR="0061180B" w:rsidRDefault="0061180B" w:rsidP="0061180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1" w:name="_Toc173335988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22</w:t>
      </w:r>
      <w:bookmarkEnd w:id="41"/>
      <w:r>
        <w:rPr>
          <w:b/>
          <w:lang w:val="pt-BR"/>
        </w:rPr>
        <w:fldChar w:fldCharType="end"/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5361" w14:paraId="0EDDDC97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8D48" w14:textId="77777777" w:rsidR="00825361" w:rsidRPr="00825361" w:rsidRDefault="00825361" w:rsidP="00825361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825361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C4A1" w14:textId="4CF1355A" w:rsidR="00825361" w:rsidRPr="00842CEA" w:rsidRDefault="00825361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842CEA">
              <w:rPr>
                <w:rFonts w:eastAsia="SimSun"/>
                <w:lang w:eastAsia="fr-FR"/>
              </w:rPr>
              <w:t>f_MCX_SIP_Registration</w:t>
            </w:r>
            <w:proofErr w:type="spellEnd"/>
          </w:p>
          <w:p w14:paraId="050AEAC9" w14:textId="5635A7D0" w:rsidR="008953B3" w:rsidRPr="00842CEA" w:rsidRDefault="00D072E3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842CEA">
              <w:t>(</w:t>
            </w:r>
            <w:r w:rsidRPr="00CF3471">
              <w:rPr>
                <w:b/>
                <w:bCs/>
              </w:rPr>
              <w:t>new</w:t>
            </w:r>
            <w:r w:rsidRPr="00842CEA">
              <w:t>)</w:t>
            </w:r>
            <w:r>
              <w:t xml:space="preserve"> </w:t>
            </w:r>
            <w:proofErr w:type="spellStart"/>
            <w:r w:rsidR="008953B3" w:rsidRPr="00842CEA">
              <w:t>f_MCX_IMS_PTC_ImsInfo_SetTransportProtocol</w:t>
            </w:r>
            <w:proofErr w:type="spellEnd"/>
            <w:r w:rsidR="008953B3" w:rsidRPr="00842CEA">
              <w:t xml:space="preserve"> </w:t>
            </w:r>
          </w:p>
        </w:tc>
      </w:tr>
      <w:tr w:rsidR="00825361" w14:paraId="6B64700D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4FD7" w14:textId="77777777" w:rsidR="00825361" w:rsidRDefault="00825361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D3C8" w14:textId="0F63A7EF" w:rsidR="00825361" w:rsidRPr="00842CEA" w:rsidRDefault="00825361" w:rsidP="00393147">
            <w:pPr>
              <w:rPr>
                <w:lang w:eastAsia="zh-CN"/>
              </w:rPr>
            </w:pPr>
            <w:r w:rsidRPr="00842CEA">
              <w:rPr>
                <w:lang w:eastAsia="zh-CN"/>
              </w:rPr>
              <w:t>When MCX UE sends SIP message over TCP, it expects the received message over TCP protocol.</w:t>
            </w:r>
            <w:r w:rsidR="00D90CF2" w:rsidRPr="00842CEA">
              <w:rPr>
                <w:lang w:eastAsia="zh-CN"/>
              </w:rPr>
              <w:t xml:space="preserve"> Current TTCN implementation always send </w:t>
            </w:r>
            <w:proofErr w:type="spellStart"/>
            <w:r w:rsidR="00D90CF2" w:rsidRPr="00842CEA">
              <w:rPr>
                <w:lang w:eastAsia="zh-CN"/>
              </w:rPr>
              <w:t>Norify</w:t>
            </w:r>
            <w:proofErr w:type="spellEnd"/>
            <w:r w:rsidR="00D90CF2" w:rsidRPr="00842CEA">
              <w:rPr>
                <w:lang w:eastAsia="zh-CN"/>
              </w:rPr>
              <w:t xml:space="preserve"> over UDP </w:t>
            </w:r>
          </w:p>
        </w:tc>
      </w:tr>
      <w:tr w:rsidR="00825361" w14:paraId="662C5988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9F1B" w14:textId="77777777" w:rsidR="00825361" w:rsidRDefault="00825361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965E" w14:textId="13BFC590" w:rsidR="00825361" w:rsidRPr="00842CEA" w:rsidRDefault="00825361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val="en-US" w:eastAsia="zh-CN"/>
              </w:rPr>
            </w:pPr>
            <w:r w:rsidRPr="00842CEA">
              <w:rPr>
                <w:rFonts w:ascii="Times New Roman" w:hAnsi="Times New Roman"/>
                <w:lang w:val="en-US" w:eastAsia="zh-CN"/>
              </w:rPr>
              <w:t xml:space="preserve">To </w:t>
            </w:r>
            <w:r w:rsidR="00F47AD8" w:rsidRPr="00842CEA">
              <w:rPr>
                <w:rFonts w:ascii="Times New Roman" w:hAnsi="Times New Roman"/>
                <w:lang w:val="en-US" w:eastAsia="zh-CN"/>
              </w:rPr>
              <w:t xml:space="preserve">allow </w:t>
            </w:r>
            <w:r w:rsidRPr="00842CEA">
              <w:rPr>
                <w:rFonts w:ascii="Times New Roman" w:hAnsi="Times New Roman"/>
                <w:lang w:val="en-US" w:eastAsia="zh-CN"/>
              </w:rPr>
              <w:t>send the Notify over TCP</w:t>
            </w:r>
            <w:r w:rsidR="003A1C42" w:rsidRPr="00842CEA">
              <w:rPr>
                <w:rFonts w:ascii="Times New Roman" w:hAnsi="Times New Roman"/>
                <w:lang w:val="en-US" w:eastAsia="zh-CN"/>
              </w:rPr>
              <w:t xml:space="preserve"> </w:t>
            </w:r>
            <w:r w:rsidR="00F47AD8" w:rsidRPr="00842CEA">
              <w:rPr>
                <w:rFonts w:ascii="Times New Roman" w:hAnsi="Times New Roman"/>
                <w:lang w:val="en-US" w:eastAsia="zh-CN"/>
              </w:rPr>
              <w:t xml:space="preserve">/UDP based on </w:t>
            </w:r>
            <w:r w:rsidR="003A1C42" w:rsidRPr="00842CEA">
              <w:rPr>
                <w:rFonts w:ascii="Times New Roman" w:hAnsi="Times New Roman"/>
                <w:lang w:val="en-US" w:eastAsia="zh-CN"/>
              </w:rPr>
              <w:t>previous SIP messages</w:t>
            </w:r>
            <w:r w:rsidRPr="00842CEA">
              <w:rPr>
                <w:rFonts w:ascii="Times New Roman" w:hAnsi="Times New Roman"/>
                <w:lang w:val="en-US" w:eastAsia="zh-CN"/>
              </w:rPr>
              <w:t>, setting the protocol value fetched from MCX SIP Register globally.</w:t>
            </w:r>
          </w:p>
        </w:tc>
      </w:tr>
      <w:tr w:rsidR="00825361" w14:paraId="0A1E8231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97E3" w14:textId="77777777" w:rsidR="00825361" w:rsidRDefault="00825361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C55E" w14:textId="77777777" w:rsidR="00825361" w:rsidRPr="00842CEA" w:rsidRDefault="00825361" w:rsidP="00393147">
            <w:pPr>
              <w:spacing w:after="0"/>
              <w:rPr>
                <w:lang w:eastAsia="en-GB"/>
              </w:rPr>
            </w:pPr>
            <w:proofErr w:type="spellStart"/>
            <w:r w:rsidRPr="00842CEA">
              <w:rPr>
                <w:lang w:eastAsia="fr-FR"/>
              </w:rPr>
              <w:t>MCX_SIP_Registration.ttcn</w:t>
            </w:r>
            <w:proofErr w:type="spellEnd"/>
          </w:p>
        </w:tc>
      </w:tr>
      <w:tr w:rsidR="00825361" w14:paraId="3ED76BC9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3983" w14:textId="77777777" w:rsidR="00825361" w:rsidRDefault="00825361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3AC4" w14:textId="77777777" w:rsidR="00825361" w:rsidRDefault="00825361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694EDE26" w14:textId="77777777" w:rsidR="00825361" w:rsidRDefault="00825361" w:rsidP="00825361">
      <w:pPr>
        <w:rPr>
          <w:lang w:val="en-US" w:eastAsia="zh-CN"/>
        </w:rPr>
      </w:pPr>
    </w:p>
    <w:p w14:paraId="11AD59BC" w14:textId="77777777" w:rsidR="00825361" w:rsidRDefault="00825361" w:rsidP="0082536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5361" w14:paraId="6BC62C5B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A7F1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f_MCX_SIP_Registration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MCX_ServiceType_Type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) runs on MCX_IMS_PTC return IMS_DATA_REQ</w:t>
            </w:r>
          </w:p>
          <w:p w14:paraId="1DE8C65C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{</w:t>
            </w:r>
          </w:p>
          <w:p w14:paraId="060E6A01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v_IMS_DATA_REQ_ByRef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72054CC7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v_IMS_DATA_REQ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505F52C5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REGISTER_Request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v_RegisterReq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73F73FBB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MIME_Message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v_MIME_Message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6F54E5E9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SemicolonParam_List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v_MandatoryContactParams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f_MCX_SIP_Register_ContactParams_RX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27051AF3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MCX_ServiceInfo_Type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v_MCS_Info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09E7A722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v_XmlBodies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17038870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</w:p>
          <w:p w14:paraId="7D95F64B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// Step 1</w:t>
            </w:r>
          </w:p>
          <w:p w14:paraId="7D1691A1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v_IMS_DATA_REQ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f_IMS_REGISTER_InitialRequest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(-, -,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v_MandatoryContactParams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);  // check REGISTER and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init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GlobalInfo</w:t>
            </w:r>
            <w:proofErr w:type="spellEnd"/>
          </w:p>
          <w:p w14:paraId="65DDCD64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v_RegisterReq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v_IMS_DATA_REQ.Request.Register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091D5192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37E28069" w14:textId="3A7616EA" w:rsidR="008953B3" w:rsidRPr="008953B3" w:rsidRDefault="008953B3" w:rsidP="00297FC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f_IMS_Register_SecurityInit_ImsSecurity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v_RegisterReq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522CB123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179465EE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// Step 2</w:t>
            </w:r>
          </w:p>
          <w:p w14:paraId="3317299D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IMS_Server.send(cas_IMS_DATA_RSP(f_IMS_RoutingInfo_ULtoDL(v_IMS_DATA_REQ.RoutingInfo),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cs_Response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(c_statusLine401, f_IMS_RegisterResponse_401_MessageHeaderTX(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v_RegisterReq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))));</w:t>
            </w:r>
          </w:p>
          <w:p w14:paraId="1939E503" w14:textId="77777777" w:rsidR="00825361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eastAsia="SimSun"/>
                <w:b/>
                <w:bCs/>
                <w:sz w:val="16"/>
                <w:szCs w:val="16"/>
              </w:rPr>
            </w:pPr>
            <w:r w:rsidRPr="008953B3">
              <w:rPr>
                <w:rFonts w:eastAsia="SimSun"/>
                <w:b/>
                <w:bCs/>
                <w:sz w:val="16"/>
                <w:szCs w:val="16"/>
              </w:rPr>
              <w:t xml:space="preserve">    </w:t>
            </w:r>
          </w:p>
          <w:p w14:paraId="4B665816" w14:textId="79265356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8953B3">
              <w:rPr>
                <w:rFonts w:ascii="Courier New" w:hAnsi="Courier New" w:cs="Courier New"/>
                <w:b/>
                <w:bCs/>
                <w:sz w:val="16"/>
                <w:szCs w:val="16"/>
              </w:rPr>
              <w:t>......</w:t>
            </w:r>
          </w:p>
          <w:p w14:paraId="2236AD81" w14:textId="4D22AA34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8953B3">
              <w:rPr>
                <w:rFonts w:ascii="Courier New" w:hAnsi="Courier New" w:cs="Courier New"/>
                <w:b/>
                <w:bCs/>
                <w:sz w:val="16"/>
                <w:szCs w:val="16"/>
              </w:rPr>
              <w:t>......</w:t>
            </w:r>
          </w:p>
          <w:p w14:paraId="21AFAE80" w14:textId="775CB6C7" w:rsid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53B3">
              <w:rPr>
                <w:rFonts w:ascii="Courier New" w:hAnsi="Courier New" w:cs="Courier New"/>
                <w:b/>
                <w:bCs/>
                <w:sz w:val="16"/>
                <w:szCs w:val="16"/>
              </w:rPr>
              <w:t>}</w:t>
            </w:r>
          </w:p>
        </w:tc>
      </w:tr>
    </w:tbl>
    <w:p w14:paraId="2CA08051" w14:textId="77777777" w:rsidR="00825361" w:rsidRDefault="00825361" w:rsidP="00825361">
      <w:pPr>
        <w:spacing w:after="0"/>
        <w:rPr>
          <w:rFonts w:ascii="Arial" w:hAnsi="Arial"/>
          <w:b/>
          <w:lang w:eastAsia="en-GB"/>
        </w:rPr>
      </w:pPr>
    </w:p>
    <w:p w14:paraId="24677493" w14:textId="77777777" w:rsidR="00825361" w:rsidRDefault="00825361" w:rsidP="00825361">
      <w:pPr>
        <w:spacing w:after="0"/>
        <w:rPr>
          <w:rFonts w:ascii="Arial" w:hAnsi="Arial"/>
          <w:b/>
          <w:lang w:eastAsia="en-GB"/>
        </w:rPr>
      </w:pPr>
    </w:p>
    <w:p w14:paraId="2FEFFA61" w14:textId="77777777" w:rsidR="00825361" w:rsidRDefault="00825361" w:rsidP="00825361">
      <w:pPr>
        <w:spacing w:after="0"/>
        <w:rPr>
          <w:rFonts w:ascii="Arial" w:hAnsi="Arial"/>
          <w:b/>
          <w:lang w:eastAsia="en-GB"/>
        </w:rPr>
      </w:pPr>
    </w:p>
    <w:p w14:paraId="24651FF3" w14:textId="77777777" w:rsidR="00825361" w:rsidRDefault="00825361" w:rsidP="00825361">
      <w:pPr>
        <w:spacing w:after="0"/>
        <w:rPr>
          <w:rFonts w:ascii="Arial" w:hAnsi="Arial"/>
          <w:b/>
          <w:lang w:eastAsia="en-GB"/>
        </w:rPr>
      </w:pPr>
    </w:p>
    <w:p w14:paraId="56877668" w14:textId="77777777" w:rsidR="00825361" w:rsidRDefault="00825361" w:rsidP="00825361">
      <w:pPr>
        <w:spacing w:after="0"/>
        <w:rPr>
          <w:rFonts w:ascii="Arial" w:hAnsi="Arial"/>
          <w:b/>
          <w:lang w:eastAsia="en-GB"/>
        </w:rPr>
      </w:pPr>
    </w:p>
    <w:p w14:paraId="25D65869" w14:textId="77777777" w:rsidR="00825361" w:rsidRDefault="00825361" w:rsidP="0082536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5361" w14:paraId="2D629592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31D8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f_MCX_SIP_Registration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MCX_ServiceType_Type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) runs on MCX_IMS_PTC return IMS_DATA_REQ</w:t>
            </w:r>
          </w:p>
          <w:p w14:paraId="5F0EEE61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{</w:t>
            </w:r>
          </w:p>
          <w:p w14:paraId="5ADBE0F2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v_IMS_DATA_REQ_ByRef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4051785C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v_IMS_DATA_REQ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1083301A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REGISTER_Request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v_RegisterReq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13D8FE49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MIME_Message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v_MIME_Message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069FE9C6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SemicolonParam_List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v_MandatoryContactParams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f_MCX_SIP_Register_ContactParams_RX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p_ServiceType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3FD80DB2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MCX_ServiceInfo_Type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v_MCS_Info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5E924B6A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v_XmlBodies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2D6414F9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</w:p>
          <w:p w14:paraId="73856AC6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// Step 1</w:t>
            </w:r>
          </w:p>
          <w:p w14:paraId="605E115C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v_IMS_DATA_REQ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f_IMS_REGISTER_InitialRequest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(-, -,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v_MandatoryContactParams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);  // check REGISTER and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init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GlobalInfo</w:t>
            </w:r>
            <w:proofErr w:type="spellEnd"/>
          </w:p>
          <w:p w14:paraId="13CCD1C3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v_RegisterReq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v_IMS_DATA_REQ.Request.Register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3397E96D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5F59EFBD" w14:textId="28FD23A6" w:rsidR="00297FC5" w:rsidRDefault="008953B3" w:rsidP="00297FC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f_IMS_Register_SecurityInit_ImsSecurity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v_RegisterReq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184F129C" w14:textId="77777777" w:rsidR="00297FC5" w:rsidRPr="008953B3" w:rsidRDefault="00297FC5" w:rsidP="00297FC5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f_MCX_IMS_PTC_ImsInfo_SetTransportProtocol(v_IMS_DATA_REQ.RoutingInfo);</w:t>
            </w:r>
          </w:p>
          <w:p w14:paraId="65E2CE4A" w14:textId="2C89A232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4910E8F7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28C61DC7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// Step 2</w:t>
            </w:r>
          </w:p>
          <w:p w14:paraId="53713129" w14:textId="77777777" w:rsidR="008953B3" w:rsidRPr="008953B3" w:rsidRDefault="008953B3" w:rsidP="008953B3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 xml:space="preserve">    IMS_Server.send(cas_IMS_DATA_RSP(f_IMS_RoutingInfo_ULtoDL(v_IMS_DATA_REQ.RoutingInfo), 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cs_Response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(c_statusLine401, f_IMS_RegisterResponse_401_MessageHeaderTX(</w:t>
            </w:r>
            <w:proofErr w:type="spellStart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v_RegisterReq</w:t>
            </w:r>
            <w:proofErr w:type="spellEnd"/>
            <w:r w:rsidRPr="008953B3">
              <w:rPr>
                <w:rFonts w:ascii="Courier New" w:eastAsia="SimSun" w:hAnsi="Courier New" w:cs="Courier New"/>
                <w:sz w:val="16"/>
                <w:szCs w:val="16"/>
              </w:rPr>
              <w:t>))));</w:t>
            </w:r>
          </w:p>
          <w:p w14:paraId="0BFE7FDB" w14:textId="77777777" w:rsidR="00EB6517" w:rsidRDefault="008953B3" w:rsidP="00643908">
            <w:pPr>
              <w:autoSpaceDE w:val="0"/>
              <w:autoSpaceDN w:val="0"/>
              <w:adjustRightInd w:val="0"/>
              <w:spacing w:after="0"/>
              <w:rPr>
                <w:rFonts w:eastAsia="SimSun"/>
                <w:lang w:eastAsia="fr-FR"/>
              </w:rPr>
            </w:pPr>
            <w:r w:rsidRPr="008953B3">
              <w:rPr>
                <w:rFonts w:eastAsia="SimSun"/>
                <w:b/>
                <w:bCs/>
                <w:sz w:val="16"/>
                <w:szCs w:val="16"/>
              </w:rPr>
              <w:t xml:space="preserve">    </w:t>
            </w:r>
            <w:r w:rsidR="00825361" w:rsidRPr="00484130">
              <w:rPr>
                <w:rFonts w:eastAsia="SimSun"/>
                <w:lang w:eastAsia="fr-FR"/>
              </w:rPr>
              <w:t xml:space="preserve">   </w:t>
            </w:r>
          </w:p>
          <w:p w14:paraId="1E91B725" w14:textId="3D7BBD9D" w:rsidR="00643908" w:rsidRPr="008953B3" w:rsidRDefault="00643908" w:rsidP="006439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8953B3">
              <w:rPr>
                <w:rFonts w:ascii="Courier New" w:hAnsi="Courier New" w:cs="Courier New"/>
                <w:b/>
                <w:bCs/>
                <w:sz w:val="16"/>
                <w:szCs w:val="16"/>
              </w:rPr>
              <w:t>......</w:t>
            </w:r>
          </w:p>
          <w:p w14:paraId="572BCE85" w14:textId="77777777" w:rsidR="00643908" w:rsidRPr="008953B3" w:rsidRDefault="00643908" w:rsidP="006439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8953B3">
              <w:rPr>
                <w:rFonts w:ascii="Courier New" w:hAnsi="Courier New" w:cs="Courier New"/>
                <w:b/>
                <w:bCs/>
                <w:sz w:val="16"/>
                <w:szCs w:val="16"/>
              </w:rPr>
              <w:t>......</w:t>
            </w:r>
          </w:p>
          <w:p w14:paraId="099265C3" w14:textId="469EBA7A" w:rsidR="00825361" w:rsidRDefault="00643908" w:rsidP="006439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8953B3">
              <w:rPr>
                <w:rFonts w:ascii="Courier New" w:hAnsi="Courier New" w:cs="Courier New"/>
                <w:b/>
                <w:bCs/>
                <w:sz w:val="16"/>
                <w:szCs w:val="16"/>
              </w:rPr>
              <w:t>}</w:t>
            </w:r>
          </w:p>
          <w:p w14:paraId="01E84175" w14:textId="77777777" w:rsidR="00EB6517" w:rsidRDefault="00EB6517" w:rsidP="00643908">
            <w:pPr>
              <w:autoSpaceDE w:val="0"/>
              <w:autoSpaceDN w:val="0"/>
              <w:adjustRightInd w:val="0"/>
              <w:spacing w:after="0"/>
              <w:rPr>
                <w:b/>
                <w:bCs/>
              </w:rPr>
            </w:pPr>
          </w:p>
          <w:p w14:paraId="10EDF685" w14:textId="77777777" w:rsidR="00EB6517" w:rsidRPr="00EB6517" w:rsidRDefault="00EB6517" w:rsidP="00EB6517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f_MCX_IMS_PTC_ImsInfo_SetTransportProtocol</w:t>
            </w:r>
            <w:proofErr w:type="spellEnd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IMS_RoutingInfo_Type</w:t>
            </w:r>
            <w:proofErr w:type="spellEnd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p_RoutingInfo_DL</w:t>
            </w:r>
            <w:proofErr w:type="spellEnd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)runs on IMS_PTC</w:t>
            </w:r>
          </w:p>
          <w:p w14:paraId="14170737" w14:textId="77777777" w:rsidR="00EB6517" w:rsidRPr="00EB6517" w:rsidRDefault="00EB6517" w:rsidP="00EB6517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{</w:t>
            </w:r>
          </w:p>
          <w:p w14:paraId="527C8A9E" w14:textId="77777777" w:rsidR="00EB6517" w:rsidRPr="00EB6517" w:rsidRDefault="00EB6517" w:rsidP="00EB6517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ab/>
              <w:t xml:space="preserve">var </w:t>
            </w:r>
            <w:proofErr w:type="spellStart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IMS_RoutingInfo_Type</w:t>
            </w:r>
            <w:proofErr w:type="spellEnd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v_RoutingInfo</w:t>
            </w:r>
            <w:proofErr w:type="spellEnd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p_RoutingInfo_DL</w:t>
            </w:r>
            <w:proofErr w:type="spellEnd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0EDEADBD" w14:textId="77777777" w:rsidR="00EB6517" w:rsidRPr="00EB6517" w:rsidRDefault="00EB6517" w:rsidP="00EB6517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ab/>
            </w:r>
            <w:proofErr w:type="spellStart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vc_IMS_Global.ImsInfo.TransportProtocol</w:t>
            </w:r>
            <w:proofErr w:type="spellEnd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v_RoutingInfo.Protocol</w:t>
            </w:r>
            <w:proofErr w:type="spellEnd"/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65766751" w14:textId="0FBBD313" w:rsidR="00EB6517" w:rsidRPr="00EB6517" w:rsidRDefault="00EB6517" w:rsidP="00EB6517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B651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}</w:t>
            </w:r>
          </w:p>
          <w:p w14:paraId="2C7C0899" w14:textId="35CE8E59" w:rsidR="00825361" w:rsidRDefault="00825361" w:rsidP="00EB65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4130">
              <w:rPr>
                <w:rFonts w:eastAsia="SimSun"/>
                <w:lang w:eastAsia="fr-FR"/>
              </w:rPr>
              <w:t xml:space="preserve">    </w:t>
            </w:r>
          </w:p>
        </w:tc>
      </w:tr>
    </w:tbl>
    <w:p w14:paraId="42E38C65" w14:textId="77777777" w:rsidR="00825361" w:rsidRDefault="00825361" w:rsidP="00825361">
      <w:pPr>
        <w:spacing w:after="0"/>
        <w:rPr>
          <w:rFonts w:ascii="Arial" w:hAnsi="Arial"/>
          <w:b/>
          <w:lang w:eastAsia="en-GB"/>
        </w:rPr>
      </w:pPr>
    </w:p>
    <w:p w14:paraId="66D00C2F" w14:textId="2826671F" w:rsidR="0061180B" w:rsidRDefault="0061180B" w:rsidP="0061180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2" w:name="_Toc173335989"/>
      <w:r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23</w:t>
      </w:r>
      <w:bookmarkEnd w:id="42"/>
      <w:r>
        <w:rPr>
          <w:b/>
          <w:lang w:val="pt-BR"/>
        </w:rPr>
        <w:fldChar w:fldCharType="end"/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41A8B" w14:paraId="7C455D33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1297" w14:textId="77777777" w:rsidR="00441A8B" w:rsidRPr="003C3184" w:rsidRDefault="00441A8B" w:rsidP="003C3184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3C3184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10FB" w14:textId="77777777" w:rsidR="00441A8B" w:rsidRPr="005D6F68" w:rsidRDefault="00441A8B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5D6F68">
              <w:rPr>
                <w:rFonts w:eastAsia="SimSun"/>
                <w:lang w:eastAsia="fr-FR"/>
              </w:rPr>
              <w:t>cs_MCPTT_UserProfile</w:t>
            </w:r>
            <w:proofErr w:type="spellEnd"/>
          </w:p>
        </w:tc>
      </w:tr>
      <w:tr w:rsidR="00441A8B" w14:paraId="737C547F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5CA6" w14:textId="77777777" w:rsidR="00441A8B" w:rsidRDefault="00441A8B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2E10" w14:textId="77777777" w:rsidR="007B0F48" w:rsidRPr="005D6F68" w:rsidRDefault="00441A8B" w:rsidP="00393147">
            <w:pPr>
              <w:rPr>
                <w:lang w:val="en-US" w:eastAsia="zh-CN"/>
              </w:rPr>
            </w:pPr>
            <w:r w:rsidRPr="005D6F68">
              <w:rPr>
                <w:lang w:eastAsia="zh-CN"/>
              </w:rPr>
              <w:t xml:space="preserve">The </w:t>
            </w:r>
            <w:r w:rsidR="007F3C0A" w:rsidRPr="005D6F68">
              <w:rPr>
                <w:lang w:eastAsia="zh-CN"/>
              </w:rPr>
              <w:t>per TS</w:t>
            </w:r>
            <w:r w:rsidRPr="005D6F68">
              <w:rPr>
                <w:lang w:eastAsia="zh-CN"/>
              </w:rPr>
              <w:t xml:space="preserve"> 23.280, The MC Service ID shall be a URI. URI shall contain ‘sip:’.</w:t>
            </w:r>
            <w:r w:rsidR="007B0F48" w:rsidRPr="005D6F68">
              <w:rPr>
                <w:lang w:val="en-US" w:eastAsia="zh-CN"/>
              </w:rPr>
              <w:t xml:space="preserve"> </w:t>
            </w:r>
          </w:p>
          <w:p w14:paraId="1B948494" w14:textId="27947422" w:rsidR="00155216" w:rsidRPr="005D6F68" w:rsidRDefault="007B0F48" w:rsidP="00393147">
            <w:r w:rsidRPr="005D6F68">
              <w:rPr>
                <w:lang w:val="en-US" w:eastAsia="zh-CN"/>
              </w:rPr>
              <w:t xml:space="preserve">As such the </w:t>
            </w:r>
            <w:proofErr w:type="spellStart"/>
            <w:r w:rsidRPr="005D6F68">
              <w:t>px_MCPTT_ID_User_A</w:t>
            </w:r>
            <w:proofErr w:type="spellEnd"/>
            <w:r w:rsidRPr="005D6F68">
              <w:t xml:space="preserve"> </w:t>
            </w:r>
            <w:r w:rsidR="00155216" w:rsidRPr="005D6F68">
              <w:t xml:space="preserve">shall </w:t>
            </w:r>
            <w:r w:rsidRPr="005D6F68">
              <w:t xml:space="preserve">already </w:t>
            </w:r>
            <w:proofErr w:type="gramStart"/>
            <w:r w:rsidRPr="005D6F68">
              <w:t>containing</w:t>
            </w:r>
            <w:proofErr w:type="gramEnd"/>
            <w:r w:rsidRPr="005D6F68">
              <w:t xml:space="preserve"> the ‘sip:’</w:t>
            </w:r>
            <w:r w:rsidR="0065202D" w:rsidRPr="005D6F68">
              <w:t xml:space="preserve"> prefix.</w:t>
            </w:r>
          </w:p>
          <w:p w14:paraId="2A900E2B" w14:textId="6A78A94F" w:rsidR="00441A8B" w:rsidRPr="005D6F68" w:rsidRDefault="00E90D80" w:rsidP="00393147">
            <w:pPr>
              <w:rPr>
                <w:lang w:eastAsia="zh-CN"/>
              </w:rPr>
            </w:pPr>
            <w:r w:rsidRPr="005D6F68">
              <w:t>We need to</w:t>
            </w:r>
            <w:r w:rsidR="007B0F48" w:rsidRPr="005D6F68">
              <w:t xml:space="preserve"> </w:t>
            </w:r>
            <w:proofErr w:type="spellStart"/>
            <w:proofErr w:type="gramStart"/>
            <w:r w:rsidR="007B0F48" w:rsidRPr="005D6F68">
              <w:t>removed</w:t>
            </w:r>
            <w:proofErr w:type="spellEnd"/>
            <w:proofErr w:type="gramEnd"/>
            <w:r w:rsidR="007B0F48" w:rsidRPr="005D6F68">
              <w:t xml:space="preserve"> the ‘sip:’ </w:t>
            </w:r>
            <w:proofErr w:type="spellStart"/>
            <w:r w:rsidR="007B0F48" w:rsidRPr="005D6F68">
              <w:t>concantenation</w:t>
            </w:r>
            <w:proofErr w:type="spellEnd"/>
            <w:r w:rsidR="007B0F48" w:rsidRPr="005D6F68">
              <w:t xml:space="preserve"> from the XUI-URI attribute</w:t>
            </w:r>
            <w:r w:rsidR="00264C40" w:rsidRPr="005D6F68">
              <w:t>, that results in duplicated prefix</w:t>
            </w:r>
          </w:p>
        </w:tc>
      </w:tr>
      <w:tr w:rsidR="00441A8B" w14:paraId="6571FFB2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73EB" w14:textId="77777777" w:rsidR="00441A8B" w:rsidRDefault="00441A8B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4944" w14:textId="77777777" w:rsidR="00441A8B" w:rsidRPr="005D6F68" w:rsidRDefault="00B821B3" w:rsidP="00393147">
            <w:pPr>
              <w:pStyle w:val="CRCoverPage"/>
              <w:spacing w:after="0" w:line="256" w:lineRule="auto"/>
              <w:rPr>
                <w:rFonts w:ascii="Times New Roman" w:hAnsi="Times New Roman"/>
              </w:rPr>
            </w:pPr>
            <w:r w:rsidRPr="005D6F68">
              <w:rPr>
                <w:rFonts w:ascii="Times New Roman" w:hAnsi="Times New Roman"/>
                <w:lang w:val="en-US" w:eastAsia="zh-CN"/>
              </w:rPr>
              <w:t xml:space="preserve">Removed the </w:t>
            </w:r>
            <w:r w:rsidRPr="005D6F68">
              <w:rPr>
                <w:rFonts w:ascii="Times New Roman" w:hAnsi="Times New Roman"/>
              </w:rPr>
              <w:t xml:space="preserve">‘sip:’ </w:t>
            </w:r>
            <w:proofErr w:type="spellStart"/>
            <w:r w:rsidRPr="005D6F68">
              <w:rPr>
                <w:rFonts w:ascii="Times New Roman" w:hAnsi="Times New Roman"/>
              </w:rPr>
              <w:t>concantenation</w:t>
            </w:r>
            <w:proofErr w:type="spellEnd"/>
            <w:r w:rsidRPr="005D6F68">
              <w:rPr>
                <w:rFonts w:ascii="Times New Roman" w:hAnsi="Times New Roman"/>
              </w:rPr>
              <w:t xml:space="preserve"> from the XUI-URI attribute</w:t>
            </w:r>
          </w:p>
          <w:p w14:paraId="55E5A183" w14:textId="5024DA92" w:rsidR="00AD6985" w:rsidRPr="005D6F68" w:rsidRDefault="00061DEE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val="en-US" w:eastAsia="zh-CN"/>
              </w:rPr>
            </w:pPr>
            <w:r w:rsidRPr="005D6F68">
              <w:rPr>
                <w:rFonts w:ascii="Times New Roman" w:hAnsi="Times New Roman"/>
                <w:lang w:val="en-US" w:eastAsia="zh-CN"/>
              </w:rPr>
              <w:t xml:space="preserve">NOTE </w:t>
            </w:r>
            <w:proofErr w:type="gramStart"/>
            <w:r w:rsidRPr="005D6F68">
              <w:rPr>
                <w:rFonts w:ascii="Times New Roman" w:hAnsi="Times New Roman"/>
                <w:lang w:val="en-US" w:eastAsia="zh-CN"/>
              </w:rPr>
              <w:t xml:space="preserve">-  </w:t>
            </w:r>
            <w:r w:rsidRPr="005D6F68">
              <w:rPr>
                <w:rFonts w:ascii="Times New Roman" w:hAnsi="Times New Roman"/>
                <w:b/>
                <w:bCs/>
                <w:lang w:val="en-US" w:eastAsia="zh-CN"/>
              </w:rPr>
              <w:t>prose</w:t>
            </w:r>
            <w:proofErr w:type="gramEnd"/>
            <w:r w:rsidRPr="005D6F68">
              <w:rPr>
                <w:rFonts w:ascii="Times New Roman" w:hAnsi="Times New Roman"/>
                <w:b/>
                <w:bCs/>
                <w:lang w:val="en-US" w:eastAsia="zh-CN"/>
              </w:rPr>
              <w:t xml:space="preserve"> update needed on 36.579-1 Table 5.5.8.3-1  </w:t>
            </w:r>
            <w:r w:rsidRPr="005D6F68">
              <w:rPr>
                <w:rFonts w:ascii="Times New Roman" w:hAnsi="Times New Roman"/>
                <w:b/>
                <w:bCs/>
              </w:rPr>
              <w:t>XUI-URI attribute</w:t>
            </w:r>
          </w:p>
        </w:tc>
      </w:tr>
      <w:tr w:rsidR="00441A8B" w14:paraId="0611696C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3916" w14:textId="77777777" w:rsidR="00441A8B" w:rsidRDefault="00441A8B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F0A2" w14:textId="77777777" w:rsidR="00441A8B" w:rsidRPr="005D6F68" w:rsidRDefault="00441A8B" w:rsidP="00393147">
            <w:pPr>
              <w:spacing w:after="0"/>
              <w:rPr>
                <w:lang w:eastAsia="en-GB"/>
              </w:rPr>
            </w:pPr>
            <w:proofErr w:type="spellStart"/>
            <w:r w:rsidRPr="005D6F68">
              <w:t>MCX_XML_Configuration_MCPTT.ttcn</w:t>
            </w:r>
            <w:proofErr w:type="spellEnd"/>
          </w:p>
        </w:tc>
      </w:tr>
      <w:tr w:rsidR="00441A8B" w14:paraId="09D079F9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FD4B" w14:textId="77777777" w:rsidR="00441A8B" w:rsidRDefault="00441A8B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14C4" w14:textId="77777777" w:rsidR="00441A8B" w:rsidRDefault="00441A8B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1DE405F9" w14:textId="77777777" w:rsidR="00441A8B" w:rsidRDefault="00441A8B" w:rsidP="00441A8B">
      <w:pPr>
        <w:rPr>
          <w:lang w:val="en-US" w:eastAsia="zh-CN"/>
        </w:rPr>
      </w:pPr>
    </w:p>
    <w:p w14:paraId="4FC5E3FE" w14:textId="77777777" w:rsidR="00441A8B" w:rsidRDefault="00441A8B" w:rsidP="00441A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1A8B" w14:paraId="2C5818C7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187B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template (value) @fuzzy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MCPTT_UserProfile_Type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cs_MCPTT_UserProfile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(template (value)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MCPTT_UserProfile_OnNetwork_Type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p_OnNetwork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cs_MCPTT_UserProfile_OnNetwork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) :=</w:t>
            </w:r>
          </w:p>
          <w:p w14:paraId="0F850C97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{ /* 36.579-1 Table 5.5.8.3-1: MCPTT User Profile Defaults</w:t>
            </w:r>
          </w:p>
          <w:p w14:paraId="7E40B187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@status    APPROVED (MCX) */</w:t>
            </w:r>
          </w:p>
          <w:p w14:paraId="12E77C7C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/* !!!! WORKAROUND: @fuzzy to ensure that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fl_MCPTT_UserProfile_Extension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(calling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f_GetTestcaseAttrib_Disallow_automatic_commencement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) is evaluated at the time when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cs_MCPTT_UserProfile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is used !!!!</w:t>
            </w:r>
          </w:p>
          <w:p w14:paraId="559F5F03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!!!! @fuzzy to be removed when there is a generic solution (supported by Titan) !!!!</w:t>
            </w:r>
          </w:p>
          <w:p w14:paraId="5E0CD83F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!!!! to avoid @fuzzy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fl_MCPTT_UserProfile_Extension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shall be handed over as parameter !!!! */</w:t>
            </w:r>
          </w:p>
          <w:p w14:paraId="2DD0C0C7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xUI_URI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r w:rsidRPr="0006657B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>"sip:" &amp;</w:t>
            </w: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px_MCPTT_ID_User_A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,                                                                             // @sic R5-217985: same as the XUI value of the Document URI sic@</w:t>
            </w:r>
          </w:p>
          <w:p w14:paraId="3C806E9B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user_profile_index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tsc_MCX_ProfileId_MCPTT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262001C2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attr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omit,</w:t>
            </w:r>
          </w:p>
          <w:p w14:paraId="34F033F6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choice_list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{</w:t>
            </w:r>
          </w:p>
          <w:p w14:paraId="7E063EF4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{ status := true },</w:t>
            </w:r>
          </w:p>
          <w:p w14:paraId="50AA07A2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{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profileName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cs_MCPTT_UserProfile_Name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("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mcptt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-user-profile-" &amp; int2str(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tsc_MCX_ProfileId_MCPTT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) &amp; ".xml") },  // @sic R5-217985: name of the user profile document; user-profile-index is the value of the user-profile-index attribute sic@</w:t>
            </w:r>
          </w:p>
          <w:p w14:paraId="25F3A865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{ common :=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cs_MCPTT_UserProfile_Common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},</w:t>
            </w:r>
          </w:p>
          <w:p w14:paraId="0F8FFCAB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{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offNetwork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cs_MCPTT_UserProfile_OffNetwork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},</w:t>
            </w:r>
          </w:p>
          <w:p w14:paraId="21DCD4A9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{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onNetwork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p_OnNetwork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},</w:t>
            </w:r>
          </w:p>
          <w:p w14:paraId="2FD71523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{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elem_list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fl_MCPTT_UserProfile_Extension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() }</w:t>
            </w:r>
          </w:p>
          <w:p w14:paraId="6952ACF7" w14:textId="77777777" w:rsidR="00A31D1E" w:rsidRPr="00A31D1E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}</w:t>
            </w:r>
          </w:p>
          <w:p w14:paraId="77E5220C" w14:textId="23C263FD" w:rsidR="00441A8B" w:rsidRDefault="00A31D1E" w:rsidP="00A31D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4ABB4BDB" w14:textId="77777777" w:rsidR="00441A8B" w:rsidRDefault="00441A8B" w:rsidP="00441A8B">
      <w:pPr>
        <w:spacing w:after="0"/>
        <w:rPr>
          <w:rFonts w:ascii="Arial" w:hAnsi="Arial"/>
          <w:b/>
          <w:lang w:eastAsia="en-GB"/>
        </w:rPr>
      </w:pPr>
    </w:p>
    <w:p w14:paraId="0E59E7EE" w14:textId="77777777" w:rsidR="00441A8B" w:rsidRDefault="00441A8B" w:rsidP="00441A8B">
      <w:pPr>
        <w:spacing w:after="0"/>
        <w:rPr>
          <w:rFonts w:ascii="Arial" w:hAnsi="Arial"/>
          <w:b/>
          <w:lang w:eastAsia="en-GB"/>
        </w:rPr>
      </w:pPr>
    </w:p>
    <w:p w14:paraId="2A2340FF" w14:textId="77777777" w:rsidR="00441A8B" w:rsidRDefault="00441A8B" w:rsidP="00441A8B">
      <w:pPr>
        <w:spacing w:after="0"/>
        <w:rPr>
          <w:rFonts w:ascii="Arial" w:hAnsi="Arial"/>
          <w:b/>
          <w:lang w:eastAsia="en-GB"/>
        </w:rPr>
      </w:pPr>
    </w:p>
    <w:p w14:paraId="25813E92" w14:textId="77777777" w:rsidR="00441A8B" w:rsidRDefault="00441A8B" w:rsidP="00441A8B">
      <w:pPr>
        <w:spacing w:after="0"/>
        <w:rPr>
          <w:rFonts w:ascii="Arial" w:hAnsi="Arial"/>
          <w:b/>
          <w:lang w:eastAsia="en-GB"/>
        </w:rPr>
      </w:pPr>
    </w:p>
    <w:p w14:paraId="6A4A28E6" w14:textId="77777777" w:rsidR="00441A8B" w:rsidRDefault="00441A8B" w:rsidP="00441A8B">
      <w:pPr>
        <w:spacing w:after="0"/>
        <w:rPr>
          <w:rFonts w:ascii="Arial" w:hAnsi="Arial"/>
          <w:b/>
          <w:lang w:eastAsia="en-GB"/>
        </w:rPr>
      </w:pPr>
    </w:p>
    <w:p w14:paraId="3A0FF2CC" w14:textId="77777777" w:rsidR="00441A8B" w:rsidRDefault="00441A8B" w:rsidP="00441A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1A8B" w14:paraId="3AA4632E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3A2C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template (value) @fuzzy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MCPTT_UserProfile_Type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cs_MCPTT_UserProfile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(template (value)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MCPTT_UserProfile_OnNetwork_Type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p_OnNetwork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cs_MCPTT_UserProfile_OnNetwork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) :=</w:t>
            </w:r>
          </w:p>
          <w:p w14:paraId="21FD4E40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{ /* 36.579-1 Table 5.5.8.3-1: MCPTT User Profile Defaults</w:t>
            </w:r>
          </w:p>
          <w:p w14:paraId="0DAFC3CC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@status    APPROVED (MCX) */</w:t>
            </w:r>
          </w:p>
          <w:p w14:paraId="2AF72039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/* !!!! WORKAROUND: @fuzzy to ensure that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fl_MCPTT_UserProfile_Extension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(calling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f_GetTestcaseAttrib_Disallow_automatic_commencement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) is evaluated at the time when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cs_MCPTT_UserProfile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is used !!!!</w:t>
            </w:r>
          </w:p>
          <w:p w14:paraId="659BE1E4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!!!! @fuzzy to be removed when there is a generic solution (supported by Titan) !!!!</w:t>
            </w:r>
          </w:p>
          <w:p w14:paraId="2835CC59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!!!! to avoid @fuzzy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fl_MCPTT_UserProfile_Extension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shall be handed over as parameter !!!! */</w:t>
            </w:r>
          </w:p>
          <w:p w14:paraId="32ED2C54" w14:textId="000D16F0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xUI_URI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r w:rsidR="0006657B" w:rsidRPr="0006657B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 xml:space="preserve">/* REMOVED </w:t>
            </w:r>
            <w:r w:rsidRPr="0006657B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 xml:space="preserve">"sip:" &amp; </w:t>
            </w:r>
            <w:r w:rsidR="0006657B" w:rsidRPr="0006657B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 xml:space="preserve">*/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px_MCPTT_ID_User_A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,                                                                             // @sic R5-217985: same as the XUI value of the Document URI sic@</w:t>
            </w:r>
          </w:p>
          <w:p w14:paraId="4FCA5C9E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user_profile_index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tsc_MCX_ProfileId_MCPTT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21500BE4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attr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omit,</w:t>
            </w:r>
          </w:p>
          <w:p w14:paraId="16E4F249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choice_list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{</w:t>
            </w:r>
          </w:p>
          <w:p w14:paraId="682FA6CB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{ status := true },</w:t>
            </w:r>
          </w:p>
          <w:p w14:paraId="071EB681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{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profileName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cs_MCPTT_UserProfile_Name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("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mcptt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-user-profile-" &amp; int2str(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tsc_MCX_ProfileId_MCPTT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) &amp; ".xml") },  // @sic R5-217985: name of the user profile document; user-profile-index is the value of the user-profile-index attribute sic@</w:t>
            </w:r>
          </w:p>
          <w:p w14:paraId="404C36E6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{ common :=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cs_MCPTT_UserProfile_Common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},</w:t>
            </w:r>
          </w:p>
          <w:p w14:paraId="46E2ECB2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{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offNetwork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cs_MCPTT_UserProfile_OffNetwork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},</w:t>
            </w:r>
          </w:p>
          <w:p w14:paraId="0A9F4C06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  {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onNetwork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p_OnNetwork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},</w:t>
            </w:r>
          </w:p>
          <w:p w14:paraId="1C34301D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lastRenderedPageBreak/>
              <w:t xml:space="preserve">      {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elem_list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fl_MCPTT_UserProfile_Extension</w:t>
            </w:r>
            <w:proofErr w:type="spellEnd"/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>() }</w:t>
            </w:r>
          </w:p>
          <w:p w14:paraId="19268947" w14:textId="77777777" w:rsidR="005744EE" w:rsidRPr="00A31D1E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  }</w:t>
            </w:r>
          </w:p>
          <w:p w14:paraId="522D9B1C" w14:textId="766D19DE" w:rsidR="00441A8B" w:rsidRDefault="005744EE" w:rsidP="005744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31D1E">
              <w:rPr>
                <w:rFonts w:ascii="Courier New" w:eastAsia="SimSun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4F7DA5AA" w14:textId="77777777" w:rsidR="00441A8B" w:rsidRDefault="00441A8B" w:rsidP="00441A8B"/>
    <w:p w14:paraId="20021151" w14:textId="77777777" w:rsidR="008153F6" w:rsidRDefault="008153F6" w:rsidP="008153F6"/>
    <w:p w14:paraId="0A5F0E8C" w14:textId="3E644810" w:rsidR="008153F6" w:rsidRDefault="008153F6" w:rsidP="008153F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3" w:name="_Toc173335990"/>
      <w:bookmarkStart w:id="44" w:name="_Ref173332658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24</w:t>
      </w:r>
      <w:bookmarkEnd w:id="43"/>
      <w:r>
        <w:rPr>
          <w:b/>
          <w:lang w:val="pt-BR"/>
        </w:rPr>
        <w:fldChar w:fldCharType="end"/>
      </w:r>
      <w:bookmarkEnd w:id="44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153F6" w14:paraId="24CE43FB" w14:textId="77777777" w:rsidTr="00FA2D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B439" w14:textId="77777777" w:rsidR="008153F6" w:rsidRPr="006805A5" w:rsidRDefault="008153F6" w:rsidP="00FA2D51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6805A5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E4B8" w14:textId="77777777" w:rsidR="008153F6" w:rsidRPr="00810E3F" w:rsidRDefault="008153F6" w:rsidP="00FA2D5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333C78">
              <w:rPr>
                <w:rFonts w:eastAsia="SimSun"/>
                <w:lang w:eastAsia="fr-FR"/>
              </w:rPr>
              <w:t>f_NAS_GetProtocolConfigOptionList</w:t>
            </w:r>
            <w:proofErr w:type="spellEnd"/>
          </w:p>
        </w:tc>
      </w:tr>
      <w:tr w:rsidR="008153F6" w14:paraId="4617FFF1" w14:textId="77777777" w:rsidTr="00FA2D5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C58F" w14:textId="77777777" w:rsidR="008153F6" w:rsidRDefault="008153F6" w:rsidP="00FA2D51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BC78" w14:textId="1F89352F" w:rsidR="008153F6" w:rsidRPr="00810E3F" w:rsidRDefault="002B328B" w:rsidP="00FA2D5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It is observed the UE may send </w:t>
            </w:r>
            <w:proofErr w:type="spellStart"/>
            <w:r>
              <w:rPr>
                <w:lang w:eastAsia="zh-CN"/>
              </w:rPr>
              <w:t>RRCConnectinRequest</w:t>
            </w:r>
            <w:proofErr w:type="spellEnd"/>
            <w:r>
              <w:rPr>
                <w:lang w:eastAsia="zh-CN"/>
              </w:rPr>
              <w:t xml:space="preserve"> immediately following the RRC release, due to DNS query from UE. This will interrupt the test sequence.</w:t>
            </w:r>
          </w:p>
        </w:tc>
      </w:tr>
      <w:tr w:rsidR="008153F6" w14:paraId="0F019023" w14:textId="77777777" w:rsidTr="00FA2D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8ACF" w14:textId="77777777" w:rsidR="008153F6" w:rsidRDefault="008153F6" w:rsidP="00FA2D51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FC2E" w14:textId="77777777" w:rsidR="008153F6" w:rsidRDefault="002B328B" w:rsidP="00FA2D51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It is suggested to apply the same solution as agreed </w:t>
            </w:r>
            <w:r w:rsidRPr="002B328B">
              <w:rPr>
                <w:rFonts w:ascii="Times New Roman" w:hAnsi="Times New Roman"/>
                <w:lang w:eastAsia="zh-CN"/>
              </w:rPr>
              <w:t>R5-231185</w:t>
            </w:r>
            <w:r>
              <w:rPr>
                <w:rFonts w:ascii="Times New Roman" w:hAnsi="Times New Roman"/>
                <w:lang w:eastAsia="zh-CN"/>
              </w:rPr>
              <w:t xml:space="preserve"> for NR, </w:t>
            </w:r>
            <w:proofErr w:type="spellStart"/>
            <w:r>
              <w:rPr>
                <w:rFonts w:ascii="Times New Roman" w:hAnsi="Times New Roman"/>
                <w:lang w:eastAsia="zh-CN"/>
              </w:rPr>
              <w:t>ie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. do not </w:t>
            </w:r>
            <w:proofErr w:type="spellStart"/>
            <w:r w:rsidRPr="002B328B">
              <w:rPr>
                <w:rFonts w:ascii="Times New Roman" w:hAnsi="Times New Roman"/>
                <w:lang w:eastAsia="zh-CN"/>
              </w:rPr>
              <w:t>inclu</w:t>
            </w:r>
            <w:r>
              <w:rPr>
                <w:rFonts w:ascii="Times New Roman" w:hAnsi="Times New Roman"/>
                <w:lang w:eastAsia="zh-CN"/>
              </w:rPr>
              <w:t>ee</w:t>
            </w:r>
            <w:proofErr w:type="spellEnd"/>
            <w:r w:rsidRPr="002B328B">
              <w:rPr>
                <w:rFonts w:ascii="Times New Roman" w:hAnsi="Times New Roman"/>
                <w:lang w:eastAsia="zh-CN"/>
              </w:rPr>
              <w:t xml:space="preserve"> DNS server IP address</w:t>
            </w:r>
            <w:r>
              <w:rPr>
                <w:rFonts w:ascii="Times New Roman" w:hAnsi="Times New Roman"/>
                <w:lang w:eastAsia="zh-CN"/>
              </w:rPr>
              <w:t xml:space="preserve"> in </w:t>
            </w:r>
            <w:r w:rsidRPr="002B328B">
              <w:rPr>
                <w:rFonts w:ascii="Times New Roman" w:hAnsi="Times New Roman"/>
                <w:lang w:eastAsia="zh-CN"/>
              </w:rPr>
              <w:t>ACTIVATE DEFAULT EPS BEARER CONTEXT REQUEST</w:t>
            </w:r>
            <w:r>
              <w:rPr>
                <w:rFonts w:ascii="Times New Roman" w:hAnsi="Times New Roman"/>
                <w:lang w:eastAsia="zh-CN"/>
              </w:rPr>
              <w:t xml:space="preserve"> message.</w:t>
            </w:r>
          </w:p>
          <w:p w14:paraId="3F53DAE6" w14:textId="57932231" w:rsidR="0089507B" w:rsidRPr="00810E3F" w:rsidRDefault="0089507B" w:rsidP="00FA2D51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NOTE- </w:t>
            </w:r>
            <w:r w:rsidRPr="00F6183C">
              <w:rPr>
                <w:rFonts w:ascii="Times New Roman" w:hAnsi="Times New Roman"/>
                <w:b/>
                <w:bCs/>
                <w:lang w:eastAsia="zh-CN"/>
              </w:rPr>
              <w:t>prose update needed on 36.805-1 Table 4.7.3-6, with similar change in R5-231185</w:t>
            </w:r>
          </w:p>
        </w:tc>
      </w:tr>
      <w:tr w:rsidR="008153F6" w14:paraId="08C7F70C" w14:textId="77777777" w:rsidTr="00FA2D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3561" w14:textId="77777777" w:rsidR="008153F6" w:rsidRDefault="008153F6" w:rsidP="00FA2D51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9996" w14:textId="77777777" w:rsidR="008153F6" w:rsidRPr="00810E3F" w:rsidRDefault="008153F6" w:rsidP="00FA2D51">
            <w:pPr>
              <w:spacing w:after="0"/>
              <w:rPr>
                <w:lang w:eastAsia="en-GB"/>
              </w:rPr>
            </w:pPr>
            <w:proofErr w:type="spellStart"/>
            <w:r w:rsidRPr="00333C78">
              <w:rPr>
                <w:rFonts w:eastAsia="SimSun"/>
                <w:lang w:eastAsia="fr-FR"/>
              </w:rPr>
              <w:t>NAS_AuxiliaryDefsAndFunctions</w:t>
            </w:r>
            <w:proofErr w:type="spellEnd"/>
          </w:p>
        </w:tc>
      </w:tr>
      <w:tr w:rsidR="008153F6" w14:paraId="35885B4C" w14:textId="77777777" w:rsidTr="00FA2D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3C08" w14:textId="77777777" w:rsidR="008153F6" w:rsidRDefault="008153F6" w:rsidP="00FA2D51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358" w14:textId="77777777" w:rsidR="008153F6" w:rsidRDefault="008153F6" w:rsidP="00FA2D51">
            <w:pPr>
              <w:rPr>
                <w:rFonts w:ascii="Arial" w:hAnsi="Arial"/>
                <w:lang w:eastAsia="zh-CN"/>
              </w:rPr>
            </w:pPr>
          </w:p>
        </w:tc>
      </w:tr>
    </w:tbl>
    <w:p w14:paraId="4B2354C4" w14:textId="77777777" w:rsidR="008153F6" w:rsidRDefault="008153F6" w:rsidP="008153F6"/>
    <w:p w14:paraId="2577BB19" w14:textId="77777777" w:rsidR="008153F6" w:rsidRDefault="008153F6" w:rsidP="00815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153F6" w14:paraId="42C08AAE" w14:textId="77777777" w:rsidTr="00FA2D5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6407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function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f_NAS_GetProtocolConfigOptionList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NAS_ProtocolConfigOptions_Type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p_ConfigOptionsRX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3677585B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PDN_Index_Type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p_PdnIndex := PDN_1,</w:t>
            </w:r>
          </w:p>
          <w:p w14:paraId="1B855F9F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template (value)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NAS_ProtocolConfigOptions_Type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p_AdditionalProtocolConfigOptions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{},</w:t>
            </w:r>
          </w:p>
          <w:p w14:paraId="66B211F4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boolean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p_IgnoreIM_CN_SubsystemSignalingFlag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true) return template (value)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NAS_ProtocolConfigOptions_Type</w:t>
            </w:r>
            <w:proofErr w:type="spellEnd"/>
          </w:p>
          <w:p w14:paraId="5867AA83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 /* @sic R5-198996: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p_AdditionalProtocolConfigOptions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for 5GC options sic@ */</w:t>
            </w:r>
          </w:p>
          <w:p w14:paraId="1C053A82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PDN_AddressInfo_Type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v_PDN_AddressInfo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f_PDN_AddressInfo_Get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p_PdnIndex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0FA25BAE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(value)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NAS_ProtocolConfigOptions_Type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v_ProtocolContainerList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{};</w:t>
            </w:r>
          </w:p>
          <w:p w14:paraId="62A3DC81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integer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v_PcoCnt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0;</w:t>
            </w:r>
          </w:p>
          <w:p w14:paraId="434F26D7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O2_Type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v_ProtocolId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4E91E81C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octetstring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4E826A7D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integer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7C3C21F6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</w:p>
          <w:p w14:paraId="29EFD16E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for 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0;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&lt;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lengthof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p_ConfigOptionsRX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);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+ 1) {</w:t>
            </w:r>
          </w:p>
          <w:p w14:paraId="70423490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</w:p>
          <w:p w14:paraId="36E75CB8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v_ProtocolId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p_ConfigOptionsRX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[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].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protocolID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64DCC19A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''O;</w:t>
            </w:r>
          </w:p>
          <w:p w14:paraId="03FC2B15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</w:p>
          <w:p w14:paraId="7C0D7AF3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select 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v_ProtocolId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  // See 24.008 Table 10.5.154</w:t>
            </w:r>
          </w:p>
          <w:p w14:paraId="2C32B091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case ('0001'O) {       // P-CSCF IPv6 address</w:t>
            </w:r>
          </w:p>
          <w:p w14:paraId="2FAC80EB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if 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pc_IMS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</w:t>
            </w:r>
          </w:p>
          <w:p w14:paraId="07DA93D6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f_Convert_IPv6Addr2OctString(v_PDN_AddressInfo.PCSCF_IPAddressIPv6);</w:t>
            </w:r>
          </w:p>
          <w:p w14:paraId="676631C3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}</w:t>
            </w:r>
          </w:p>
          <w:p w14:paraId="568FE872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</w:t>
            </w:r>
          </w:p>
          <w:p w14:paraId="69D538C0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case ('0002'O) {            // IM CN Subsystem Signalling Flag, reply with an empty container</w:t>
            </w:r>
          </w:p>
          <w:p w14:paraId="33EF07B3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if (not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p_IgnoreIM_CN_SubsystemSignalingFlag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</w:t>
            </w:r>
          </w:p>
          <w:p w14:paraId="740731B8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v_ProtocolContainerList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[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v_PcoCnt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] :=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cs_ProtocolContainer_Common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v_ProtocolId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530B5BED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v_PcoCnt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v_PcoCnt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+ 1;</w:t>
            </w:r>
          </w:p>
          <w:p w14:paraId="75D26524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continue;</w:t>
            </w:r>
          </w:p>
          <w:p w14:paraId="237F1250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}</w:t>
            </w:r>
          </w:p>
          <w:p w14:paraId="5CEE40D5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</w:t>
            </w:r>
          </w:p>
          <w:p w14:paraId="3B3A06F1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case ('0003'O) {       // DNS Server IPv6 address</w:t>
            </w:r>
          </w:p>
          <w:p w14:paraId="3C29240B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f_Convert_IPv6Addr2OctString(v_PDN_AddressInfo.DNS_ServerAddressIPv6);</w:t>
            </w:r>
          </w:p>
          <w:p w14:paraId="11588155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</w:t>
            </w:r>
          </w:p>
          <w:p w14:paraId="0B664A5C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case ('000C'O) {       // P-CSCF IPv4 address</w:t>
            </w:r>
          </w:p>
          <w:p w14:paraId="6E3F72E7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if 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pc_IMS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</w:t>
            </w:r>
          </w:p>
          <w:p w14:paraId="1327ECB3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f_Convert_IPv4Addr2OctString(v_PDN_AddressInfo.PCSCF_IPAddressIPv4);</w:t>
            </w:r>
          </w:p>
          <w:p w14:paraId="7DB04E57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}</w:t>
            </w:r>
          </w:p>
          <w:p w14:paraId="6FBA4C19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</w:t>
            </w:r>
          </w:p>
          <w:p w14:paraId="59065BE2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case ('000D'O) {       // DNS Server IPv4 address</w:t>
            </w:r>
          </w:p>
          <w:p w14:paraId="63FFD03B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f_Convert_IPv4Addr2OctString(v_PDN_AddressInfo.DNS_ServerAddressIPv4);</w:t>
            </w:r>
          </w:p>
          <w:p w14:paraId="67E44D2F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</w:t>
            </w:r>
          </w:p>
          <w:p w14:paraId="3C71F78A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</w:t>
            </w:r>
          </w:p>
          <w:p w14:paraId="7B323F72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</w:p>
          <w:p w14:paraId="51B90235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lastRenderedPageBreak/>
              <w:t xml:space="preserve">      if 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lengthof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&gt; 0) {</w:t>
            </w:r>
          </w:p>
          <w:p w14:paraId="41968697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v_ProtocolContainerList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[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v_PcoCnt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] :=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cs_ProtocolContainer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v_ProtocolId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46B638CE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v_PcoCnt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v_PcoCnt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+ 1;</w:t>
            </w:r>
          </w:p>
          <w:p w14:paraId="57AE0A88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</w:t>
            </w:r>
          </w:p>
          <w:p w14:paraId="4AD6D920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}</w:t>
            </w:r>
          </w:p>
          <w:p w14:paraId="2F5472AC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return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v_ProtocolContainerList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&amp;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p_AdditionalProtocolConfigOptions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55C0065A" w14:textId="77777777" w:rsidR="008153F6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</w:t>
            </w:r>
          </w:p>
        </w:tc>
      </w:tr>
    </w:tbl>
    <w:p w14:paraId="6F9502D6" w14:textId="77777777" w:rsidR="008153F6" w:rsidRDefault="008153F6" w:rsidP="008153F6">
      <w:pPr>
        <w:spacing w:after="0"/>
        <w:rPr>
          <w:rFonts w:ascii="Arial" w:hAnsi="Arial"/>
          <w:b/>
          <w:lang w:eastAsia="en-GB"/>
        </w:rPr>
      </w:pPr>
    </w:p>
    <w:p w14:paraId="429AAC7A" w14:textId="77777777" w:rsidR="008153F6" w:rsidRDefault="008153F6" w:rsidP="008153F6">
      <w:pPr>
        <w:spacing w:after="0"/>
        <w:rPr>
          <w:rFonts w:ascii="Arial" w:hAnsi="Arial"/>
          <w:b/>
          <w:lang w:eastAsia="en-GB"/>
        </w:rPr>
      </w:pPr>
    </w:p>
    <w:p w14:paraId="42D78AFA" w14:textId="77777777" w:rsidR="008153F6" w:rsidRDefault="008153F6" w:rsidP="00815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153F6" w14:paraId="61008B03" w14:textId="77777777" w:rsidTr="00FA2D51">
        <w:trPr>
          <w:trHeight w:val="1352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7DAC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function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f_NAS_GetProtocolConfigOptionList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NAS_ProtocolConfigOptions_Type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p_ConfigOptionsRX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08111C0F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PDN_Index_Type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p_PdnIndex := PDN_1,</w:t>
            </w:r>
          </w:p>
          <w:p w14:paraId="136E267F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template (value)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NAS_ProtocolConfigOptions_Type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p_AdditionalProtocolConfigOptions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{},</w:t>
            </w:r>
          </w:p>
          <w:p w14:paraId="03C78EB6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boolean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p_IgnoreIM_CN_SubsystemSignalingFlag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true) return template (value)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NAS_ProtocolConfigOptions_Type</w:t>
            </w:r>
            <w:proofErr w:type="spellEnd"/>
          </w:p>
          <w:p w14:paraId="19BA94EA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 /* @sic R5-198996: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p_AdditionalProtocolConfigOptions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for 5GC options sic@ */</w:t>
            </w:r>
          </w:p>
          <w:p w14:paraId="25EFA2B6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PDN_AddressInfo_Type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v_PDN_AddressInfo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f_PDN_AddressInfo_Get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p_PdnIndex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7541E174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(value)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NAS_ProtocolConfigOptions_Type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v_ProtocolContainerList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{};</w:t>
            </w:r>
          </w:p>
          <w:p w14:paraId="7B7307F6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integer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v_PcoCnt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0;</w:t>
            </w:r>
          </w:p>
          <w:p w14:paraId="07056D12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O2_Type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v_ProtocolId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7635F306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octetstring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0EB922D2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integer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6F798CA8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</w:p>
          <w:p w14:paraId="2515F5FB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for 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0;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&lt;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lengthof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p_ConfigOptionsRX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);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+ 1) {</w:t>
            </w:r>
          </w:p>
          <w:p w14:paraId="568A55DB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</w:p>
          <w:p w14:paraId="140C8AD4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v_ProtocolId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p_ConfigOptionsRX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[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].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protocolID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40369971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''O;</w:t>
            </w:r>
          </w:p>
          <w:p w14:paraId="09A96742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</w:p>
          <w:p w14:paraId="42EB1556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select 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v_ProtocolId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  // See 24.008 Table 10.5.154</w:t>
            </w:r>
          </w:p>
          <w:p w14:paraId="4F9E4D39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case ('0001'O) {       // P-CSCF IPv6 address</w:t>
            </w:r>
          </w:p>
          <w:p w14:paraId="07055A67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if 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pc_IMS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</w:t>
            </w:r>
          </w:p>
          <w:p w14:paraId="7369DAF6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f_Convert_IPv6Addr2OctString(v_PDN_AddressInfo.PCSCF_IPAddressIPv6);</w:t>
            </w:r>
          </w:p>
          <w:p w14:paraId="3F01FC63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}</w:t>
            </w:r>
          </w:p>
          <w:p w14:paraId="4A3C46E5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</w:t>
            </w:r>
          </w:p>
          <w:p w14:paraId="05788C5F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case ('0002'O) {            // IM CN Subsystem Signalling Flag, reply with an empty container</w:t>
            </w:r>
          </w:p>
          <w:p w14:paraId="7CADCF6E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if (not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p_IgnoreIM_CN_SubsystemSignalingFlag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</w:t>
            </w:r>
          </w:p>
          <w:p w14:paraId="32FBB4A2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v_ProtocolContainerList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[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v_PcoCnt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] :=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cs_ProtocolContainer_Common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v_ProtocolId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7D4D867C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v_PcoCnt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v_PcoCnt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+ 1;</w:t>
            </w:r>
          </w:p>
          <w:p w14:paraId="222D48DF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continue;</w:t>
            </w:r>
          </w:p>
          <w:p w14:paraId="3E51565F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}</w:t>
            </w:r>
          </w:p>
          <w:p w14:paraId="516B5FAA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</w:t>
            </w:r>
          </w:p>
          <w:p w14:paraId="1F41DED7" w14:textId="77777777" w:rsidR="008153F6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case ('0003'O) {       // DNS Server IPv6 address</w:t>
            </w:r>
          </w:p>
          <w:p w14:paraId="3D0EAF07" w14:textId="77777777" w:rsidR="008153F6" w:rsidRPr="007D45D3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  <w:t xml:space="preserve">          </w:t>
            </w:r>
            <w:r w:rsidRPr="007D45D3"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  <w:t>if (</w:t>
            </w:r>
            <w:proofErr w:type="spellStart"/>
            <w:r w:rsidRPr="007D45D3"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  <w:t>f_GetTestcaseAttrib_</w:t>
            </w:r>
            <w:proofErr w:type="gramStart"/>
            <w:r w:rsidRPr="007D45D3"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  <w:t>XCAP</w:t>
            </w:r>
            <w:proofErr w:type="spellEnd"/>
            <w:r w:rsidRPr="007D45D3"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  <w:t>(</w:t>
            </w:r>
            <w:proofErr w:type="spellStart"/>
            <w:proofErr w:type="gramEnd"/>
            <w:r w:rsidRPr="007D45D3"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  <w:t>testcasename</w:t>
            </w:r>
            <w:proofErr w:type="spellEnd"/>
            <w:r w:rsidRPr="007D45D3"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  <w:t>()) {</w:t>
            </w:r>
          </w:p>
          <w:p w14:paraId="775D7FF9" w14:textId="77777777" w:rsidR="008153F6" w:rsidRPr="007D45D3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7D45D3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</w:t>
            </w:r>
            <w:proofErr w:type="spellStart"/>
            <w:r w:rsidRPr="007D45D3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7D45D3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f_Convert_IPv6Addr2OctString(v_PDN_AddressInfo.DNS_ServerAddressIPv6);</w:t>
            </w:r>
          </w:p>
          <w:p w14:paraId="59036AE4" w14:textId="77777777" w:rsidR="008153F6" w:rsidRPr="007D45D3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</w:t>
            </w:r>
            <w:r w:rsidRPr="007D45D3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}</w:t>
            </w:r>
          </w:p>
          <w:p w14:paraId="73289B58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</w:t>
            </w:r>
          </w:p>
          <w:p w14:paraId="77DC7C19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case ('000C'O) {       // P-CSCF IPv4 address</w:t>
            </w:r>
          </w:p>
          <w:p w14:paraId="6091B21B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if 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pc_IMS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</w:t>
            </w:r>
          </w:p>
          <w:p w14:paraId="506AACB8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f_Convert_IPv4Addr2OctString(v_PDN_AddressInfo.PCSCF_IPAddressIPv4);</w:t>
            </w:r>
          </w:p>
          <w:p w14:paraId="2770F2CD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}</w:t>
            </w:r>
          </w:p>
          <w:p w14:paraId="331F61CA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</w:t>
            </w:r>
          </w:p>
          <w:p w14:paraId="55F74884" w14:textId="77777777" w:rsidR="008153F6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case ('000D'O) {       // DNS Server IPv4 address</w:t>
            </w:r>
          </w:p>
          <w:p w14:paraId="0AA5CA65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  <w:t xml:space="preserve">          </w:t>
            </w:r>
            <w:r w:rsidRPr="007D45D3"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  <w:t>if (</w:t>
            </w:r>
            <w:proofErr w:type="spellStart"/>
            <w:r w:rsidRPr="007D45D3"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  <w:t>f_GetTestcaseAttrib_</w:t>
            </w:r>
            <w:proofErr w:type="gramStart"/>
            <w:r w:rsidRPr="007D45D3"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  <w:t>XCAP</w:t>
            </w:r>
            <w:proofErr w:type="spellEnd"/>
            <w:r w:rsidRPr="007D45D3"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  <w:t>(</w:t>
            </w:r>
            <w:proofErr w:type="spellStart"/>
            <w:proofErr w:type="gramEnd"/>
            <w:r w:rsidRPr="007D45D3"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  <w:t>testcasename</w:t>
            </w:r>
            <w:proofErr w:type="spellEnd"/>
            <w:r w:rsidRPr="007D45D3"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  <w:t>()) {</w:t>
            </w:r>
          </w:p>
          <w:p w14:paraId="15524163" w14:textId="77777777" w:rsidR="008153F6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f_Convert_IPv4Addr2OctString(v_PDN_AddressInfo.DNS_ServerAddressIPv4);</w:t>
            </w:r>
          </w:p>
          <w:p w14:paraId="0FA32B64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</w:t>
            </w:r>
            <w:r w:rsidRPr="007D45D3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}</w:t>
            </w:r>
          </w:p>
          <w:p w14:paraId="01C44631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</w:t>
            </w:r>
          </w:p>
          <w:p w14:paraId="61C57561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</w:t>
            </w:r>
          </w:p>
          <w:p w14:paraId="6F34F131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</w:p>
          <w:p w14:paraId="5D15C54F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if 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lengthof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&gt; 0) {</w:t>
            </w:r>
          </w:p>
          <w:p w14:paraId="273F3FBE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v_ProtocolContainerList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[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v_PcoCnt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] :=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cs_ProtocolContainer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v_ProtocolId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v_Contents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407D1FE9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v_PcoCnt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v_PcoCnt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+ 1;</w:t>
            </w:r>
          </w:p>
          <w:p w14:paraId="1B3DF6DA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</w:t>
            </w:r>
          </w:p>
          <w:p w14:paraId="3333CE6E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}</w:t>
            </w:r>
          </w:p>
          <w:p w14:paraId="65832581" w14:textId="77777777" w:rsidR="008153F6" w:rsidRPr="00333C78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return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v_ProtocolContainerList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&amp; </w:t>
            </w:r>
            <w:proofErr w:type="spellStart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p_AdditionalProtocolConfigOptions</w:t>
            </w:r>
            <w:proofErr w:type="spellEnd"/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7342B401" w14:textId="77777777" w:rsidR="008153F6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33C7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</w:t>
            </w:r>
          </w:p>
        </w:tc>
      </w:tr>
    </w:tbl>
    <w:p w14:paraId="6CE1EDA5" w14:textId="77777777" w:rsidR="008153F6" w:rsidRDefault="008153F6" w:rsidP="008153F6">
      <w:pPr>
        <w:rPr>
          <w:noProof/>
        </w:rPr>
      </w:pPr>
    </w:p>
    <w:p w14:paraId="3266C0F0" w14:textId="70D46480" w:rsidR="008153F6" w:rsidRDefault="008153F6" w:rsidP="008153F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5" w:name="_Toc173335991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25</w:t>
      </w:r>
      <w:bookmarkEnd w:id="45"/>
      <w:r>
        <w:rPr>
          <w:b/>
          <w:lang w:val="pt-BR"/>
        </w:rPr>
        <w:fldChar w:fldCharType="end"/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153F6" w14:paraId="4933220D" w14:textId="77777777" w:rsidTr="00FA2D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838B" w14:textId="77777777" w:rsidR="008153F6" w:rsidRPr="006805A5" w:rsidRDefault="008153F6" w:rsidP="00FA2D51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6805A5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227E" w14:textId="77777777" w:rsidR="008153F6" w:rsidRPr="00810E3F" w:rsidRDefault="008153F6" w:rsidP="00FA2D5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>
              <w:rPr>
                <w:rFonts w:eastAsia="SimSun"/>
                <w:lang w:eastAsia="fr-FR"/>
              </w:rPr>
              <w:t>(</w:t>
            </w:r>
            <w:r w:rsidRPr="00E82AB8">
              <w:rPr>
                <w:rFonts w:eastAsia="SimSun"/>
                <w:b/>
                <w:bCs/>
                <w:lang w:eastAsia="fr-FR"/>
              </w:rPr>
              <w:t>new</w:t>
            </w:r>
            <w:r>
              <w:rPr>
                <w:rFonts w:eastAsia="SimSun"/>
                <w:lang w:eastAsia="fr-FR"/>
              </w:rPr>
              <w:t xml:space="preserve">) </w:t>
            </w:r>
            <w:proofErr w:type="spellStart"/>
            <w:r w:rsidRPr="00A14494">
              <w:rPr>
                <w:rFonts w:eastAsia="SimSun"/>
                <w:lang w:eastAsia="fr-FR"/>
              </w:rPr>
              <w:t>f_GetTestcaseAttrib_XCAP</w:t>
            </w:r>
            <w:proofErr w:type="spellEnd"/>
          </w:p>
        </w:tc>
      </w:tr>
      <w:tr w:rsidR="008153F6" w14:paraId="7CF25153" w14:textId="77777777" w:rsidTr="00FA2D5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243D" w14:textId="77777777" w:rsidR="008153F6" w:rsidRDefault="008153F6" w:rsidP="00FA2D51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17FF" w14:textId="179922CD" w:rsidR="008153F6" w:rsidRPr="00810E3F" w:rsidRDefault="008153F6" w:rsidP="00FA2D5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Same as 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_Ref173332658 \h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24</w:t>
            </w:r>
            <w:r>
              <w:rPr>
                <w:lang w:eastAsia="zh-CN"/>
              </w:rPr>
              <w:fldChar w:fldCharType="end"/>
            </w:r>
          </w:p>
        </w:tc>
      </w:tr>
      <w:tr w:rsidR="008153F6" w14:paraId="79682E29" w14:textId="77777777" w:rsidTr="00FA2D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C620" w14:textId="77777777" w:rsidR="008153F6" w:rsidRDefault="008153F6" w:rsidP="00FA2D51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A5E6" w14:textId="77777777" w:rsidR="008153F6" w:rsidRPr="00810E3F" w:rsidRDefault="008153F6" w:rsidP="00FA2D51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Added support function </w:t>
            </w:r>
            <w:proofErr w:type="spellStart"/>
            <w:r w:rsidRPr="00F170AA">
              <w:rPr>
                <w:rFonts w:ascii="Times New Roman" w:hAnsi="Times New Roman"/>
                <w:lang w:eastAsia="zh-CN"/>
              </w:rPr>
              <w:t>f_GetTestcaseAttrib_XCAP</w:t>
            </w:r>
            <w:proofErr w:type="spellEnd"/>
          </w:p>
        </w:tc>
      </w:tr>
      <w:tr w:rsidR="008153F6" w14:paraId="23D7D8D4" w14:textId="77777777" w:rsidTr="00FA2D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D148" w14:textId="77777777" w:rsidR="008153F6" w:rsidRDefault="008153F6" w:rsidP="00FA2D51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90B2" w14:textId="77777777" w:rsidR="008153F6" w:rsidRPr="00810E3F" w:rsidRDefault="008153F6" w:rsidP="00FA2D51">
            <w:pPr>
              <w:spacing w:after="0"/>
              <w:rPr>
                <w:lang w:eastAsia="en-GB"/>
              </w:rPr>
            </w:pPr>
            <w:proofErr w:type="spellStart"/>
            <w:r w:rsidRPr="0058307D">
              <w:rPr>
                <w:rFonts w:eastAsia="SimSun"/>
                <w:lang w:eastAsia="fr-FR"/>
              </w:rPr>
              <w:t>TestcaseProperties.ttcn</w:t>
            </w:r>
            <w:proofErr w:type="spellEnd"/>
          </w:p>
        </w:tc>
      </w:tr>
      <w:tr w:rsidR="008153F6" w14:paraId="6789EA67" w14:textId="77777777" w:rsidTr="00FA2D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0087" w14:textId="77777777" w:rsidR="008153F6" w:rsidRDefault="008153F6" w:rsidP="00FA2D51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07C5" w14:textId="77777777" w:rsidR="008153F6" w:rsidRDefault="008153F6" w:rsidP="00FA2D51">
            <w:pPr>
              <w:rPr>
                <w:rFonts w:ascii="Arial" w:hAnsi="Arial"/>
                <w:lang w:eastAsia="zh-CN"/>
              </w:rPr>
            </w:pPr>
          </w:p>
        </w:tc>
      </w:tr>
    </w:tbl>
    <w:p w14:paraId="30F26974" w14:textId="77777777" w:rsidR="008153F6" w:rsidRDefault="008153F6" w:rsidP="008153F6">
      <w:pPr>
        <w:rPr>
          <w:noProof/>
        </w:rPr>
      </w:pPr>
    </w:p>
    <w:p w14:paraId="5EC46087" w14:textId="77777777" w:rsidR="008153F6" w:rsidRDefault="008153F6" w:rsidP="00815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153F6" w14:paraId="663C859A" w14:textId="77777777" w:rsidTr="00FA2D51">
        <w:trPr>
          <w:trHeight w:val="1352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0FA2" w14:textId="77777777" w:rsidR="008153F6" w:rsidRDefault="008153F6" w:rsidP="00FA2D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2AB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Pr="00E82AB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f_GetTestcaseAttrib_XCAP</w:t>
            </w:r>
            <w:proofErr w:type="spellEnd"/>
            <w:r w:rsidRPr="00E82AB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E82AB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E82AB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E82AB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p_Testcase</w:t>
            </w:r>
            <w:proofErr w:type="spellEnd"/>
            <w:r w:rsidRPr="00E82AB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return </w:t>
            </w:r>
            <w:proofErr w:type="spellStart"/>
            <w:r w:rsidRPr="00E82AB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boolean</w:t>
            </w:r>
            <w:proofErr w:type="spellEnd"/>
            <w:r w:rsidRPr="00E82AB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r w:rsidRPr="00E82AB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br/>
              <w:t>{</w:t>
            </w:r>
            <w:r w:rsidRPr="00E82AB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br/>
            </w: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r w:rsidRPr="00E82AB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return false;</w:t>
            </w:r>
            <w:r w:rsidRPr="00E82AB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br/>
              <w:t>}</w:t>
            </w:r>
          </w:p>
        </w:tc>
      </w:tr>
    </w:tbl>
    <w:p w14:paraId="6609C61C" w14:textId="77777777" w:rsidR="008153F6" w:rsidRDefault="008153F6" w:rsidP="00441A8B"/>
    <w:p w14:paraId="6C406965" w14:textId="5F87E8F0" w:rsidR="0061180B" w:rsidRDefault="0061180B" w:rsidP="0061180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6" w:name="_Toc173335992"/>
      <w:bookmarkStart w:id="47" w:name="_Ref173325179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26</w:t>
      </w:r>
      <w:bookmarkEnd w:id="46"/>
      <w:r>
        <w:rPr>
          <w:b/>
          <w:lang w:val="pt-BR"/>
        </w:rPr>
        <w:fldChar w:fldCharType="end"/>
      </w:r>
      <w:bookmarkEnd w:id="47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0D0B" w14:paraId="574FDAB8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69F8" w14:textId="370B465E" w:rsidR="00BF0D0B" w:rsidRPr="00BF0D0B" w:rsidRDefault="00BF0D0B" w:rsidP="00BF0D0B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BF0D0B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3212" w14:textId="77777777" w:rsidR="00BF0D0B" w:rsidRPr="007E279B" w:rsidRDefault="00BF0D0B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7E279B">
              <w:rPr>
                <w:lang w:eastAsia="zh-CN"/>
              </w:rPr>
              <w:t>f_MCX_MCPTTInfo_DecryptDecode</w:t>
            </w:r>
            <w:proofErr w:type="spellEnd"/>
            <w:r w:rsidRPr="007E279B">
              <w:rPr>
                <w:lang w:eastAsia="zh-CN"/>
              </w:rPr>
              <w:t>()</w:t>
            </w:r>
          </w:p>
        </w:tc>
      </w:tr>
      <w:tr w:rsidR="00BF0D0B" w14:paraId="6EBE85D5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9A30" w14:textId="77777777" w:rsidR="00BF0D0B" w:rsidRDefault="00BF0D0B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B5DB" w14:textId="77777777" w:rsidR="007E279B" w:rsidRDefault="00BF0D0B" w:rsidP="007E279B">
            <w:pPr>
              <w:rPr>
                <w:lang w:eastAsia="zh-CN"/>
              </w:rPr>
            </w:pPr>
            <w:r w:rsidRPr="007E279B">
              <w:rPr>
                <w:lang w:eastAsia="zh-CN"/>
              </w:rPr>
              <w:t xml:space="preserve">According to 33.180 clause 9.3.2 </w:t>
            </w:r>
          </w:p>
          <w:p w14:paraId="4F30C771" w14:textId="6A97E01C" w:rsidR="007E279B" w:rsidRDefault="007E279B" w:rsidP="007E279B">
            <w:pPr>
              <w:ind w:left="423"/>
              <w:rPr>
                <w:lang w:eastAsia="en-GB"/>
              </w:rPr>
            </w:pPr>
            <w:r w:rsidRPr="00EA26B3">
              <w:rPr>
                <w:lang w:eastAsia="en-GB"/>
              </w:rPr>
              <w:t xml:space="preserve">Confidentiality protection may </w:t>
            </w:r>
            <w:r>
              <w:rPr>
                <w:lang w:eastAsia="en-GB"/>
              </w:rPr>
              <w:t xml:space="preserve">be applied to </w:t>
            </w:r>
            <w:r w:rsidRPr="007E279B">
              <w:rPr>
                <w:b/>
                <w:bCs/>
                <w:lang w:eastAsia="en-GB"/>
              </w:rPr>
              <w:t xml:space="preserve">the entire XML document </w:t>
            </w:r>
            <w:r w:rsidRPr="007E279B">
              <w:rPr>
                <w:b/>
                <w:bCs/>
                <w:i/>
                <w:iCs/>
                <w:u w:val="single"/>
                <w:lang w:eastAsia="en-GB"/>
              </w:rPr>
              <w:t>or</w:t>
            </w:r>
            <w:r w:rsidRPr="007E279B">
              <w:rPr>
                <w:b/>
                <w:bCs/>
                <w:lang w:eastAsia="en-GB"/>
              </w:rPr>
              <w:t xml:space="preserve"> to the following individual identifiers</w:t>
            </w:r>
            <w:r w:rsidRPr="00EA26B3">
              <w:rPr>
                <w:lang w:eastAsia="en-GB"/>
              </w:rPr>
              <w:t xml:space="preserve"> and values:</w:t>
            </w:r>
          </w:p>
          <w:p w14:paraId="0073B404" w14:textId="53989495" w:rsidR="007E279B" w:rsidRPr="00EA26B3" w:rsidRDefault="007E279B" w:rsidP="007E279B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The current implementation only </w:t>
            </w:r>
            <w:proofErr w:type="gramStart"/>
            <w:r>
              <w:rPr>
                <w:lang w:eastAsia="en-GB"/>
              </w:rPr>
              <w:t>handle</w:t>
            </w:r>
            <w:proofErr w:type="gramEnd"/>
            <w:r>
              <w:rPr>
                <w:lang w:eastAsia="en-GB"/>
              </w:rPr>
              <w:t xml:space="preserve"> the case that the protection is applied to individual </w:t>
            </w:r>
            <w:proofErr w:type="spellStart"/>
            <w:r>
              <w:rPr>
                <w:lang w:eastAsia="en-GB"/>
              </w:rPr>
              <w:t>indentifiers</w:t>
            </w:r>
            <w:proofErr w:type="spellEnd"/>
            <w:r>
              <w:rPr>
                <w:lang w:eastAsia="en-GB"/>
              </w:rPr>
              <w:t>.</w:t>
            </w:r>
          </w:p>
          <w:p w14:paraId="1FD5F902" w14:textId="1D6028B9" w:rsidR="00BF0D0B" w:rsidRPr="007E279B" w:rsidRDefault="00BF0D0B" w:rsidP="00393147">
            <w:pPr>
              <w:rPr>
                <w:lang w:eastAsia="zh-CN"/>
              </w:rPr>
            </w:pPr>
          </w:p>
        </w:tc>
      </w:tr>
      <w:tr w:rsidR="00BF0D0B" w14:paraId="317FB2A2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40DB" w14:textId="77777777" w:rsidR="00BF0D0B" w:rsidRPr="00577FE9" w:rsidRDefault="00BF0D0B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 w:rsidRPr="00577FE9"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62D2" w14:textId="7FEF68E3" w:rsidR="003910FE" w:rsidRDefault="00527FBB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 w:rsidRPr="00DD4FBC">
              <w:rPr>
                <w:rFonts w:ascii="Times New Roman" w:hAnsi="Times New Roman"/>
                <w:lang w:eastAsia="zh-CN"/>
              </w:rPr>
              <w:t xml:space="preserve">Added </w:t>
            </w:r>
            <w:r w:rsidR="00E575B4">
              <w:rPr>
                <w:rFonts w:ascii="Times New Roman" w:hAnsi="Times New Roman"/>
                <w:lang w:eastAsia="zh-CN"/>
              </w:rPr>
              <w:t>h</w:t>
            </w:r>
            <w:r w:rsidRPr="00DD4FBC">
              <w:rPr>
                <w:rFonts w:ascii="Times New Roman" w:hAnsi="Times New Roman"/>
                <w:lang w:eastAsia="zh-CN"/>
              </w:rPr>
              <w:t xml:space="preserve">andling </w:t>
            </w:r>
            <w:r w:rsidR="004A4CE4">
              <w:rPr>
                <w:rFonts w:ascii="Times New Roman" w:hAnsi="Times New Roman"/>
                <w:lang w:eastAsia="zh-CN"/>
              </w:rPr>
              <w:t>for</w:t>
            </w:r>
            <w:r w:rsidRPr="00DD4FBC">
              <w:rPr>
                <w:rFonts w:ascii="Times New Roman" w:hAnsi="Times New Roman"/>
                <w:lang w:eastAsia="zh-CN"/>
              </w:rPr>
              <w:t xml:space="preserve"> </w:t>
            </w:r>
            <w:r w:rsidR="00DD4FBC" w:rsidRPr="00DD4FBC">
              <w:rPr>
                <w:rFonts w:ascii="Times New Roman" w:hAnsi="Times New Roman"/>
                <w:lang w:eastAsia="zh-CN"/>
              </w:rPr>
              <w:t xml:space="preserve">encryption </w:t>
            </w:r>
            <w:r w:rsidR="00DD4FBC">
              <w:rPr>
                <w:rFonts w:ascii="Times New Roman" w:hAnsi="Times New Roman"/>
                <w:lang w:eastAsia="zh-CN"/>
              </w:rPr>
              <w:t xml:space="preserve">on </w:t>
            </w:r>
            <w:r w:rsidRPr="00DD4FBC">
              <w:rPr>
                <w:rFonts w:ascii="Times New Roman" w:hAnsi="Times New Roman"/>
                <w:lang w:eastAsia="zh-CN"/>
              </w:rPr>
              <w:t>“</w:t>
            </w:r>
            <w:r w:rsidR="00B8555D" w:rsidRPr="00B8555D">
              <w:rPr>
                <w:rFonts w:ascii="Times New Roman" w:hAnsi="Times New Roman"/>
                <w:lang w:eastAsia="zh-CN"/>
              </w:rPr>
              <w:t>entire XML document</w:t>
            </w:r>
            <w:r w:rsidR="00DD4FBC" w:rsidRPr="00DD4FBC">
              <w:rPr>
                <w:rFonts w:ascii="Times New Roman" w:hAnsi="Times New Roman"/>
                <w:lang w:eastAsia="zh-CN"/>
              </w:rPr>
              <w:t>”</w:t>
            </w:r>
            <w:r w:rsidR="004A4CE4">
              <w:rPr>
                <w:rFonts w:ascii="Times New Roman" w:hAnsi="Times New Roman"/>
                <w:lang w:eastAsia="zh-CN"/>
              </w:rPr>
              <w:t xml:space="preserve"> if the UE choose to do so.</w:t>
            </w:r>
          </w:p>
          <w:p w14:paraId="7B59701D" w14:textId="5F317ED6" w:rsidR="004A4CE4" w:rsidRDefault="004A4CE4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Kept UE </w:t>
            </w:r>
            <w:proofErr w:type="spellStart"/>
            <w:r>
              <w:rPr>
                <w:rFonts w:ascii="Times New Roman" w:hAnsi="Times New Roman"/>
                <w:lang w:eastAsia="zh-CN"/>
              </w:rPr>
              <w:t>choise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in global </w:t>
            </w:r>
            <w:r w:rsidR="00D66134" w:rsidRPr="00D66134">
              <w:rPr>
                <w:rFonts w:ascii="Times New Roman" w:hAnsi="Times New Roman"/>
                <w:lang w:eastAsia="zh-CN"/>
              </w:rPr>
              <w:t>variable</w:t>
            </w:r>
          </w:p>
          <w:p w14:paraId="56F3B560" w14:textId="77777777" w:rsidR="004A4CE4" w:rsidRPr="00DD4FBC" w:rsidRDefault="004A4CE4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</w:p>
          <w:p w14:paraId="37097646" w14:textId="069BC04E" w:rsidR="0004129B" w:rsidRPr="00577FE9" w:rsidRDefault="003910FE" w:rsidP="00393147">
            <w:pPr>
              <w:pStyle w:val="CRCoverPage"/>
              <w:spacing w:after="0" w:line="256" w:lineRule="auto"/>
              <w:rPr>
                <w:rFonts w:ascii="Times New Roman" w:hAnsi="Times New Roman"/>
                <w:b/>
                <w:bCs/>
                <w:lang w:eastAsia="zh-CN"/>
              </w:rPr>
            </w:pPr>
            <w:r w:rsidRPr="00577FE9">
              <w:rPr>
                <w:rFonts w:ascii="Times New Roman" w:hAnsi="Times New Roman"/>
                <w:lang w:eastAsia="zh-CN"/>
              </w:rPr>
              <w:t>NOTE</w:t>
            </w:r>
            <w:r w:rsidR="00970E6A" w:rsidRPr="00577FE9">
              <w:rPr>
                <w:rFonts w:ascii="Times New Roman" w:hAnsi="Times New Roman"/>
                <w:lang w:eastAsia="zh-CN"/>
              </w:rPr>
              <w:t xml:space="preserve"> </w:t>
            </w:r>
            <w:r w:rsidRPr="00577FE9">
              <w:rPr>
                <w:rFonts w:ascii="Times New Roman" w:hAnsi="Times New Roman"/>
                <w:lang w:eastAsia="zh-CN"/>
              </w:rPr>
              <w:t xml:space="preserve">- </w:t>
            </w:r>
            <w:r w:rsidRPr="00577FE9">
              <w:rPr>
                <w:rFonts w:ascii="Times New Roman" w:hAnsi="Times New Roman"/>
                <w:b/>
                <w:bCs/>
                <w:lang w:eastAsia="zh-CN"/>
              </w:rPr>
              <w:t xml:space="preserve">prose update needed on </w:t>
            </w:r>
            <w:r w:rsidR="00487937" w:rsidRPr="00577FE9">
              <w:rPr>
                <w:rFonts w:ascii="Times New Roman" w:hAnsi="Times New Roman"/>
                <w:b/>
                <w:bCs/>
                <w:lang w:eastAsia="zh-CN"/>
              </w:rPr>
              <w:t>TS 36.579-1</w:t>
            </w:r>
          </w:p>
          <w:p w14:paraId="536F21B7" w14:textId="6720961F" w:rsidR="00AA4BFE" w:rsidRPr="00577FE9" w:rsidRDefault="00AA4BFE" w:rsidP="00393147">
            <w:pPr>
              <w:pStyle w:val="CRCoverPage"/>
              <w:spacing w:after="0" w:line="256" w:lineRule="auto"/>
              <w:rPr>
                <w:rFonts w:ascii="Times New Roman" w:hAnsi="Times New Roman"/>
                <w:b/>
                <w:bCs/>
                <w:lang w:eastAsia="zh-CN"/>
              </w:rPr>
            </w:pPr>
            <w:r w:rsidRPr="00577FE9">
              <w:rPr>
                <w:rFonts w:ascii="Times New Roman" w:hAnsi="Times New Roman"/>
                <w:b/>
                <w:bCs/>
                <w:lang w:eastAsia="zh-CN"/>
              </w:rPr>
              <w:t>Uplink -</w:t>
            </w:r>
          </w:p>
          <w:p w14:paraId="1888FFC1" w14:textId="26C561B8" w:rsidR="007E279B" w:rsidRPr="00577FE9" w:rsidRDefault="007A3538" w:rsidP="0003324F">
            <w:pPr>
              <w:pStyle w:val="CRCoverPage"/>
              <w:spacing w:after="0" w:line="256" w:lineRule="auto"/>
              <w:ind w:left="565"/>
              <w:rPr>
                <w:rFonts w:ascii="Times New Roman" w:hAnsi="Times New Roman"/>
                <w:b/>
                <w:bCs/>
                <w:lang w:eastAsia="zh-CN"/>
              </w:rPr>
            </w:pPr>
            <w:r w:rsidRPr="00577FE9">
              <w:rPr>
                <w:rFonts w:ascii="Times New Roman" w:hAnsi="Times New Roman"/>
                <w:b/>
                <w:bCs/>
                <w:lang w:eastAsia="zh-CN"/>
              </w:rPr>
              <w:t xml:space="preserve">Table </w:t>
            </w:r>
            <w:r w:rsidR="00AD7F06" w:rsidRPr="00577FE9">
              <w:rPr>
                <w:rFonts w:ascii="Times New Roman" w:hAnsi="Times New Roman"/>
                <w:b/>
                <w:bCs/>
                <w:lang w:eastAsia="zh-CN"/>
              </w:rPr>
              <w:t>5.5.3.2.1-1 (</w:t>
            </w:r>
            <w:proofErr w:type="spellStart"/>
            <w:r w:rsidR="00AD7F06" w:rsidRPr="00577FE9">
              <w:rPr>
                <w:rFonts w:ascii="Times New Roman" w:hAnsi="Times New Roman"/>
                <w:b/>
                <w:bCs/>
                <w:lang w:eastAsia="zh-CN"/>
              </w:rPr>
              <w:t>mcptt</w:t>
            </w:r>
            <w:proofErr w:type="spellEnd"/>
            <w:r w:rsidR="00AD7F06" w:rsidRPr="00577FE9">
              <w:rPr>
                <w:rFonts w:ascii="Times New Roman" w:hAnsi="Times New Roman"/>
                <w:b/>
                <w:bCs/>
                <w:lang w:eastAsia="zh-CN"/>
              </w:rPr>
              <w:t>-info)</w:t>
            </w:r>
          </w:p>
          <w:p w14:paraId="71CA29BC" w14:textId="202D114F" w:rsidR="0004129B" w:rsidRPr="00577FE9" w:rsidRDefault="0004129B" w:rsidP="0003324F">
            <w:pPr>
              <w:pStyle w:val="CRCoverPage"/>
              <w:spacing w:after="0" w:line="256" w:lineRule="auto"/>
              <w:ind w:left="565"/>
              <w:rPr>
                <w:rFonts w:ascii="Times New Roman" w:hAnsi="Times New Roman"/>
                <w:b/>
                <w:bCs/>
                <w:lang w:eastAsia="zh-CN"/>
              </w:rPr>
            </w:pPr>
            <w:r w:rsidRPr="00577FE9">
              <w:rPr>
                <w:rFonts w:ascii="Times New Roman" w:hAnsi="Times New Roman"/>
                <w:b/>
                <w:bCs/>
                <w:lang w:eastAsia="zh-CN"/>
              </w:rPr>
              <w:t xml:space="preserve">Table </w:t>
            </w:r>
            <w:r w:rsidR="00487937" w:rsidRPr="00577FE9">
              <w:rPr>
                <w:rFonts w:ascii="Times New Roman" w:hAnsi="Times New Roman"/>
                <w:b/>
                <w:bCs/>
                <w:lang w:eastAsia="zh-CN"/>
              </w:rPr>
              <w:t xml:space="preserve">5.5.3.3.1A-1 </w:t>
            </w:r>
            <w:r w:rsidRPr="00577FE9">
              <w:rPr>
                <w:rFonts w:ascii="Times New Roman" w:hAnsi="Times New Roman"/>
                <w:b/>
                <w:bCs/>
                <w:lang w:eastAsia="zh-CN"/>
              </w:rPr>
              <w:t>(</w:t>
            </w:r>
            <w:r w:rsidR="00487937" w:rsidRPr="00577FE9">
              <w:rPr>
                <w:rFonts w:ascii="Times New Roman" w:hAnsi="Times New Roman"/>
                <w:b/>
                <w:bCs/>
                <w:lang w:eastAsia="zh-CN"/>
              </w:rPr>
              <w:t>resource-list xml</w:t>
            </w:r>
            <w:r w:rsidRPr="00577FE9">
              <w:rPr>
                <w:rFonts w:ascii="Times New Roman" w:hAnsi="Times New Roman"/>
                <w:b/>
                <w:bCs/>
                <w:lang w:eastAsia="zh-CN"/>
              </w:rPr>
              <w:t>)</w:t>
            </w:r>
          </w:p>
          <w:p w14:paraId="7E59B4EB" w14:textId="193BAA0A" w:rsidR="00AA4BFE" w:rsidRPr="00577FE9" w:rsidRDefault="00AA4BFE" w:rsidP="00393147">
            <w:pPr>
              <w:pStyle w:val="CRCoverPage"/>
              <w:spacing w:after="0" w:line="256" w:lineRule="auto"/>
              <w:rPr>
                <w:rFonts w:ascii="Times New Roman" w:hAnsi="Times New Roman"/>
                <w:b/>
                <w:bCs/>
                <w:lang w:eastAsia="zh-CN"/>
              </w:rPr>
            </w:pPr>
            <w:r w:rsidRPr="00577FE9">
              <w:rPr>
                <w:rFonts w:ascii="Times New Roman" w:hAnsi="Times New Roman"/>
                <w:b/>
                <w:bCs/>
                <w:lang w:eastAsia="zh-CN"/>
              </w:rPr>
              <w:t xml:space="preserve">Downlink - </w:t>
            </w:r>
          </w:p>
          <w:p w14:paraId="4EF61031" w14:textId="70EAD8C8" w:rsidR="00487937" w:rsidRPr="00577FE9" w:rsidRDefault="00487937" w:rsidP="0003324F">
            <w:pPr>
              <w:pStyle w:val="CRCoverPage"/>
              <w:spacing w:after="0" w:line="256" w:lineRule="auto"/>
              <w:ind w:left="565"/>
              <w:rPr>
                <w:rFonts w:ascii="Times New Roman" w:hAnsi="Times New Roman"/>
                <w:b/>
                <w:bCs/>
                <w:lang w:eastAsia="zh-CN"/>
              </w:rPr>
            </w:pPr>
            <w:r w:rsidRPr="00577FE9">
              <w:rPr>
                <w:rFonts w:ascii="Times New Roman" w:hAnsi="Times New Roman"/>
                <w:b/>
                <w:bCs/>
                <w:lang w:eastAsia="zh-CN"/>
              </w:rPr>
              <w:t>Table 5.5.3.12-1 (</w:t>
            </w:r>
            <w:proofErr w:type="spellStart"/>
            <w:r w:rsidRPr="00577FE9">
              <w:rPr>
                <w:rFonts w:ascii="Times New Roman" w:hAnsi="Times New Roman"/>
                <w:b/>
                <w:bCs/>
                <w:lang w:eastAsia="zh-CN"/>
              </w:rPr>
              <w:t>xcap</w:t>
            </w:r>
            <w:proofErr w:type="spellEnd"/>
            <w:r w:rsidRPr="00577FE9">
              <w:rPr>
                <w:rFonts w:ascii="Times New Roman" w:hAnsi="Times New Roman"/>
                <w:b/>
                <w:bCs/>
                <w:lang w:eastAsia="zh-CN"/>
              </w:rPr>
              <w:t>-diff  -</w:t>
            </w:r>
            <w:r w:rsidR="00CB25FF" w:rsidRPr="00577FE9">
              <w:rPr>
                <w:rFonts w:ascii="Times New Roman" w:hAnsi="Times New Roman"/>
                <w:b/>
                <w:bCs/>
                <w:lang w:eastAsia="zh-CN"/>
              </w:rPr>
              <w:t xml:space="preserve"> </w:t>
            </w:r>
            <w:r w:rsidRPr="00577FE9">
              <w:rPr>
                <w:rFonts w:ascii="Times New Roman" w:hAnsi="Times New Roman"/>
                <w:b/>
                <w:bCs/>
                <w:lang w:eastAsia="zh-CN"/>
              </w:rPr>
              <w:t>SIP NOTIFY )</w:t>
            </w:r>
          </w:p>
          <w:p w14:paraId="240583F7" w14:textId="77777777" w:rsidR="004A4CA7" w:rsidRDefault="004A4CA7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</w:p>
          <w:p w14:paraId="537DFF77" w14:textId="77842828" w:rsidR="00970E6A" w:rsidRPr="00577FE9" w:rsidRDefault="00970E6A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 w:rsidRPr="00577FE9">
              <w:rPr>
                <w:rFonts w:ascii="Times New Roman" w:hAnsi="Times New Roman"/>
                <w:lang w:eastAsia="zh-CN"/>
              </w:rPr>
              <w:t xml:space="preserve">NOTE – additional changes </w:t>
            </w:r>
            <w:r w:rsidR="002C318D" w:rsidRPr="00577FE9">
              <w:rPr>
                <w:rFonts w:ascii="Times New Roman" w:hAnsi="Times New Roman"/>
                <w:lang w:eastAsia="zh-CN"/>
              </w:rPr>
              <w:t>(</w:t>
            </w:r>
            <w:r w:rsidRPr="00577FE9">
              <w:rPr>
                <w:rFonts w:ascii="Times New Roman" w:hAnsi="Times New Roman"/>
                <w:lang w:eastAsia="zh-CN"/>
              </w:rPr>
              <w:t>for supporting entire XML protection</w:t>
            </w:r>
            <w:r w:rsidR="002C318D" w:rsidRPr="00577FE9">
              <w:rPr>
                <w:rFonts w:ascii="Times New Roman" w:hAnsi="Times New Roman"/>
                <w:lang w:eastAsia="zh-CN"/>
              </w:rPr>
              <w:t>)</w:t>
            </w:r>
            <w:r w:rsidRPr="00577FE9">
              <w:rPr>
                <w:rFonts w:ascii="Times New Roman" w:hAnsi="Times New Roman"/>
                <w:lang w:eastAsia="zh-CN"/>
              </w:rPr>
              <w:t xml:space="preserve"> are listed in the remaining part of section 2.</w:t>
            </w:r>
          </w:p>
          <w:p w14:paraId="7CC1CA6D" w14:textId="5172B839" w:rsidR="00BF0D0B" w:rsidRPr="00577FE9" w:rsidRDefault="00BF0D0B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val="en-US" w:eastAsia="zh-CN"/>
              </w:rPr>
            </w:pPr>
          </w:p>
        </w:tc>
      </w:tr>
      <w:tr w:rsidR="00BF0D0B" w14:paraId="28363065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AE39" w14:textId="77777777" w:rsidR="00BF0D0B" w:rsidRDefault="00BF0D0B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6B1D" w14:textId="77777777" w:rsidR="00BF0D0B" w:rsidRPr="007E279B" w:rsidRDefault="00BF0D0B" w:rsidP="00393147">
            <w:pPr>
              <w:spacing w:after="0"/>
              <w:rPr>
                <w:lang w:eastAsia="zh-CN"/>
              </w:rPr>
            </w:pPr>
            <w:proofErr w:type="spellStart"/>
            <w:r w:rsidRPr="007E279B">
              <w:rPr>
                <w:lang w:eastAsia="zh-CN"/>
              </w:rPr>
              <w:t>MCX_XML_mcptt_info.ttcn</w:t>
            </w:r>
            <w:proofErr w:type="spellEnd"/>
          </w:p>
        </w:tc>
      </w:tr>
      <w:tr w:rsidR="00BF0D0B" w14:paraId="0458466D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6C02" w14:textId="77777777" w:rsidR="00BF0D0B" w:rsidRDefault="00BF0D0B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4FFB" w14:textId="77777777" w:rsidR="00BF0D0B" w:rsidRDefault="00BF0D0B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499268FD" w14:textId="77777777" w:rsidR="00BF0D0B" w:rsidRDefault="00BF0D0B" w:rsidP="00BF0D0B">
      <w:pPr>
        <w:rPr>
          <w:lang w:val="en-US" w:eastAsia="zh-CN"/>
        </w:rPr>
      </w:pPr>
    </w:p>
    <w:p w14:paraId="10D27DE4" w14:textId="77777777" w:rsidR="00BF0D0B" w:rsidRDefault="00BF0D0B" w:rsidP="00BF0D0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0D0B" w14:paraId="7A1A9F3F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0A32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f_MCX_MCPTTInfo_DecryptDecode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(XmlBody_Type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p_XmlDocument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42E3EF5D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p_MCServiceID,</w:t>
            </w:r>
          </w:p>
          <w:p w14:paraId="3D629C66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template (omit)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MCX_SecurityKey_Type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p_CSK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) runs on IMS_PTC return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Mcpttinfo_Type</w:t>
            </w:r>
            <w:proofErr w:type="spellEnd"/>
          </w:p>
          <w:p w14:paraId="0B16D830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{</w:t>
            </w:r>
          </w:p>
          <w:p w14:paraId="067068D5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var universal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p_XmlDocument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21725A1E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XML_Document_DecryptElementContent_Result_Type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v_DecryptResult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3AF80737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v_ElementName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5839AC69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v_XmlPath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37981368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602D5FC3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47BF93A8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isvalue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p_CSK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tsc_MCX_XML_ConfidentialityProtection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) {</w:t>
            </w:r>
          </w:p>
          <w:p w14:paraId="1B906961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for 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0;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lengthof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tsc_MCPTT_Info_EncryptedElements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);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+ 1) {</w:t>
            </w:r>
          </w:p>
          <w:p w14:paraId="0E275D72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v_ElementName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tsc_MCPTT_Info_EncryptedElements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[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];</w:t>
            </w:r>
          </w:p>
          <w:p w14:paraId="1738A287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v_XmlPath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"//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mcpttinfo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/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mcptt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-Params/" &amp;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v_ElementName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72BFCCC9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lastRenderedPageBreak/>
              <w:t xml:space="preserve">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v_DecryptResult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f_XML_Document_DecryptElementContent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v_XmlPath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p_MCServiceID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valueof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p_CSK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));  //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: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inout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parameter</w:t>
            </w:r>
          </w:p>
          <w:p w14:paraId="4320409E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v_DecryptResult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== NOT_ENCRYPTED) {</w:t>
            </w:r>
          </w:p>
          <w:p w14:paraId="475BC224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(__FILE__, __LINE__,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v_ElementName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&amp; " is not encrypted");</w:t>
            </w:r>
          </w:p>
          <w:p w14:paraId="2633C9A1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}</w:t>
            </w:r>
          </w:p>
          <w:p w14:paraId="2BCAE434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}</w:t>
            </w:r>
          </w:p>
          <w:p w14:paraId="21A17A01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fx_XML_Log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(__FILE__, __LINE__, UPLINK,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4AD24D68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}</w:t>
            </w:r>
          </w:p>
          <w:p w14:paraId="00F06ED8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22D902B4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fl_MCX_MCPTTInfo_Decode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7A4969A3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}</w:t>
            </w:r>
          </w:p>
          <w:p w14:paraId="6D668B09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06FB8499" w14:textId="11F0C166" w:rsidR="00BF0D0B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}</w:t>
            </w:r>
          </w:p>
        </w:tc>
      </w:tr>
    </w:tbl>
    <w:p w14:paraId="4D133836" w14:textId="77777777" w:rsidR="00BF0D0B" w:rsidRDefault="00BF0D0B" w:rsidP="00BF0D0B">
      <w:pPr>
        <w:spacing w:after="0"/>
        <w:rPr>
          <w:rFonts w:ascii="Arial" w:hAnsi="Arial"/>
          <w:b/>
          <w:lang w:eastAsia="en-GB"/>
        </w:rPr>
      </w:pPr>
    </w:p>
    <w:p w14:paraId="0992E351" w14:textId="77777777" w:rsidR="00BF0D0B" w:rsidRDefault="00BF0D0B" w:rsidP="00BF0D0B">
      <w:pPr>
        <w:spacing w:after="0"/>
        <w:rPr>
          <w:rFonts w:ascii="Arial" w:hAnsi="Arial"/>
          <w:b/>
          <w:lang w:eastAsia="en-GB"/>
        </w:rPr>
      </w:pPr>
    </w:p>
    <w:p w14:paraId="63275E62" w14:textId="77777777" w:rsidR="00BF0D0B" w:rsidRDefault="00BF0D0B" w:rsidP="00BF0D0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0D0B" w14:paraId="262E1206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5062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f_MCX_MCPTTInfo_DecryptDecode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(XmlBody_Type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p_XmlDocument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,</w:t>
            </w:r>
          </w:p>
          <w:p w14:paraId="2DDFAB6D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p_MCServiceID,</w:t>
            </w:r>
          </w:p>
          <w:p w14:paraId="78C036AE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                             template (omit)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MCX_SecurityKey_Type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p_CSK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) runs on IMS_PTC return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Mcpttinfo_Type</w:t>
            </w:r>
            <w:proofErr w:type="spellEnd"/>
          </w:p>
          <w:p w14:paraId="00FEB95C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{</w:t>
            </w:r>
          </w:p>
          <w:p w14:paraId="4719B38C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var universal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p_XmlDocument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4009D362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XML_Document_DecryptElementContent_Result_Type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v_DecryptResult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53FF2D84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v_ElementName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7F8215C3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charstring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v_XmlPath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3C89E0DC" w14:textId="553CD896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r w:rsidRPr="002110A2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 xml:space="preserve">var universal </w:t>
            </w:r>
            <w:proofErr w:type="spellStart"/>
            <w:r w:rsidRPr="002110A2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>charstring</w:t>
            </w:r>
            <w:proofErr w:type="spellEnd"/>
            <w:r w:rsidRPr="002110A2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 xml:space="preserve"> </w:t>
            </w:r>
            <w:proofErr w:type="spellStart"/>
            <w:r w:rsidRPr="002110A2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>v_DecryptedContent</w:t>
            </w:r>
            <w:proofErr w:type="spellEnd"/>
            <w:r w:rsidRPr="002110A2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>;</w:t>
            </w: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</w:t>
            </w:r>
          </w:p>
          <w:p w14:paraId="10843E0D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3C4D424E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</w:t>
            </w:r>
            <w:r w:rsidRPr="002110A2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 xml:space="preserve">var </w:t>
            </w:r>
            <w:proofErr w:type="spellStart"/>
            <w:r w:rsidRPr="002110A2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>boolean</w:t>
            </w:r>
            <w:proofErr w:type="spellEnd"/>
            <w:r w:rsidRPr="002110A2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 xml:space="preserve"> </w:t>
            </w:r>
            <w:proofErr w:type="spellStart"/>
            <w:r w:rsidRPr="002110A2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>v_ElementEncryption</w:t>
            </w:r>
            <w:proofErr w:type="spellEnd"/>
            <w:r w:rsidRPr="002110A2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</w:rPr>
              <w:t xml:space="preserve"> := false; //Full Body Decryption</w:t>
            </w:r>
          </w:p>
          <w:p w14:paraId="7AF56C0B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343EEDAA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isvalue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p_CSK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tsc_MCX_XML_ConfidentialityProtection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) {</w:t>
            </w:r>
          </w:p>
          <w:p w14:paraId="6D305C69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for 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0;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lengthof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tsc_MCPTT_Info_EncryptedElements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);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+ 1) {</w:t>
            </w:r>
          </w:p>
          <w:p w14:paraId="7356172F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v_ElementName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tsc_MCPTT_Info_EncryptedElements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[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];</w:t>
            </w:r>
          </w:p>
          <w:p w14:paraId="48C46DC5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v_XmlPath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"//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mcpttinfo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/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mcptt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-Params/" &amp;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v_ElementName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32B3F69C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v_DecryptResult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f_XML_Document_DecryptElementContent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v_XmlPath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p_MCServiceID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valueof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p_CSK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));  //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: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inout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parameter</w:t>
            </w:r>
          </w:p>
          <w:p w14:paraId="3D08828F" w14:textId="77777777" w:rsidR="0092191E" w:rsidRPr="0092191E" w:rsidRDefault="0092191E" w:rsidP="002110A2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if(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v_DecryptResult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== OK and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v_ElementEncryption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== false) {</w:t>
            </w:r>
          </w:p>
          <w:p w14:paraId="0A857128" w14:textId="77777777" w:rsidR="0092191E" w:rsidRPr="0092191E" w:rsidRDefault="0092191E" w:rsidP="002110A2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v_ElementEncryption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true;</w:t>
            </w:r>
          </w:p>
          <w:p w14:paraId="3C52D0C4" w14:textId="77777777" w:rsidR="0092191E" w:rsidRPr="0092191E" w:rsidRDefault="0092191E" w:rsidP="002110A2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vc_IMS_Global.ElementEncryption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v_ElementEncryption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501FC2BF" w14:textId="77777777" w:rsidR="0092191E" w:rsidRPr="0092191E" w:rsidRDefault="0092191E" w:rsidP="002110A2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}</w:t>
            </w:r>
          </w:p>
          <w:p w14:paraId="6D7F0787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v_DecryptResult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== NOT_ENCRYPTED) {</w:t>
            </w:r>
          </w:p>
          <w:p w14:paraId="3D50C6B2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(__FILE__, __LINE__,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v_ElementName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&amp; " is not encrypted");</w:t>
            </w:r>
          </w:p>
          <w:p w14:paraId="5EE36FDB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}</w:t>
            </w:r>
          </w:p>
          <w:p w14:paraId="5647128D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}</w:t>
            </w:r>
          </w:p>
          <w:p w14:paraId="7F9F9DEF" w14:textId="77777777" w:rsidR="0092191E" w:rsidRPr="0092191E" w:rsidRDefault="0092191E" w:rsidP="002110A2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v_DecryptResult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== NOT_FOUND and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v_ElementEncryption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== false) {  //Full Body Decryption</w:t>
            </w:r>
          </w:p>
          <w:p w14:paraId="297ADD8D" w14:textId="77777777" w:rsidR="0092191E" w:rsidRPr="0092191E" w:rsidRDefault="0092191E" w:rsidP="002110A2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vc_IMS_Global.ElementEncryption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v_ElementEncryption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69922A49" w14:textId="77777777" w:rsidR="0092191E" w:rsidRPr="0092191E" w:rsidRDefault="0092191E" w:rsidP="002110A2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v_DecryptedContent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fl_XML_EncryptedData_Decrypt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p_MCServiceID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p_CSK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276D17F9" w14:textId="77777777" w:rsidR="0092191E" w:rsidRPr="0092191E" w:rsidRDefault="0092191E" w:rsidP="002110A2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v_DecryptedContent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;</w:t>
            </w:r>
          </w:p>
          <w:p w14:paraId="1F3D830D" w14:textId="77777777" w:rsidR="0092191E" w:rsidRPr="0092191E" w:rsidRDefault="0092191E" w:rsidP="002110A2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</w:t>
            </w:r>
          </w:p>
          <w:p w14:paraId="15D94A2A" w14:textId="77777777" w:rsidR="0092191E" w:rsidRPr="0092191E" w:rsidRDefault="0092191E" w:rsidP="002110A2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if 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v_DecryptedContent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== "") {</w:t>
            </w:r>
          </w:p>
          <w:p w14:paraId="4BFEE8D3" w14:textId="77777777" w:rsidR="0092191E" w:rsidRPr="0092191E" w:rsidRDefault="0092191E" w:rsidP="002110A2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v_DecryptResult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:= NOT_ENCRYPTED;</w:t>
            </w:r>
          </w:p>
          <w:p w14:paraId="0D36D001" w14:textId="77777777" w:rsidR="0092191E" w:rsidRPr="0092191E" w:rsidRDefault="0092191E" w:rsidP="002110A2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  }</w:t>
            </w:r>
          </w:p>
          <w:p w14:paraId="0AD678AE" w14:textId="77777777" w:rsidR="0092191E" w:rsidRPr="0092191E" w:rsidRDefault="0092191E" w:rsidP="002110A2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  }</w:t>
            </w:r>
          </w:p>
          <w:p w14:paraId="60E0552B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fx_XML_Log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(__FILE__, __LINE__, UPLINK,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19304809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}</w:t>
            </w:r>
          </w:p>
          <w:p w14:paraId="6C484CF2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2CBCCB4A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fl_MCX_MCPTTInfo_Decode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(</w:t>
            </w:r>
            <w:proofErr w:type="spellStart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v_XmlDocument</w:t>
            </w:r>
            <w:proofErr w:type="spellEnd"/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);</w:t>
            </w:r>
          </w:p>
          <w:p w14:paraId="61CF9499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 xml:space="preserve">  }</w:t>
            </w:r>
          </w:p>
          <w:p w14:paraId="73848CB1" w14:textId="77777777" w:rsidR="0092191E" w:rsidRPr="0092191E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</w:rPr>
            </w:pPr>
          </w:p>
          <w:p w14:paraId="45C4B3AF" w14:textId="3F165DB5" w:rsidR="00BF0D0B" w:rsidRDefault="0092191E" w:rsidP="009219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2191E">
              <w:rPr>
                <w:rFonts w:ascii="Courier New" w:eastAsia="SimSun" w:hAnsi="Courier New" w:cs="Courier New"/>
                <w:sz w:val="16"/>
                <w:szCs w:val="16"/>
              </w:rPr>
              <w:t>}</w:t>
            </w:r>
          </w:p>
        </w:tc>
      </w:tr>
    </w:tbl>
    <w:p w14:paraId="3084A87C" w14:textId="77777777" w:rsidR="0061180B" w:rsidRDefault="0061180B" w:rsidP="00021EE4"/>
    <w:p w14:paraId="1FC7415B" w14:textId="2E95A7A2" w:rsidR="0061180B" w:rsidRDefault="0061180B" w:rsidP="0061180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8" w:name="_Toc173335993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27</w:t>
      </w:r>
      <w:bookmarkEnd w:id="48"/>
      <w:r>
        <w:rPr>
          <w:b/>
          <w:lang w:val="pt-BR"/>
        </w:rPr>
        <w:fldChar w:fldCharType="end"/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11211" w14:paraId="2B7415D2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9ABD" w14:textId="77777777" w:rsidR="00C11211" w:rsidRDefault="00C11211" w:rsidP="00393147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2984" w14:textId="77777777" w:rsidR="00C11211" w:rsidRPr="00C0102D" w:rsidRDefault="00062530" w:rsidP="00393147">
            <w:pPr>
              <w:autoSpaceDE w:val="0"/>
              <w:autoSpaceDN w:val="0"/>
              <w:adjustRightInd w:val="0"/>
              <w:spacing w:after="0"/>
              <w:rPr>
                <w:rFonts w:eastAsia="SimSun"/>
                <w:lang w:eastAsia="fr-FR"/>
              </w:rPr>
            </w:pPr>
            <w:proofErr w:type="spellStart"/>
            <w:r w:rsidRPr="00C0102D">
              <w:rPr>
                <w:rFonts w:eastAsia="SimSun"/>
                <w:lang w:eastAsia="fr-FR"/>
              </w:rPr>
              <w:t>cr_XMLENC_EncryptedData</w:t>
            </w:r>
            <w:proofErr w:type="spellEnd"/>
          </w:p>
          <w:p w14:paraId="1A955790" w14:textId="6E4CEA34" w:rsidR="00C0102D" w:rsidRPr="00C0102D" w:rsidRDefault="00C0102D" w:rsidP="00393147">
            <w:pPr>
              <w:autoSpaceDE w:val="0"/>
              <w:autoSpaceDN w:val="0"/>
              <w:adjustRightInd w:val="0"/>
              <w:spacing w:after="0"/>
              <w:rPr>
                <w:rFonts w:eastAsia="SimSun"/>
                <w:lang w:eastAsia="fr-FR"/>
              </w:rPr>
            </w:pPr>
            <w:proofErr w:type="spellStart"/>
            <w:r w:rsidRPr="00C0102D">
              <w:rPr>
                <w:rFonts w:eastAsia="SimSun"/>
                <w:lang w:eastAsia="fr-FR"/>
              </w:rPr>
              <w:t>fl_XML_EncryptedData_Decrypt</w:t>
            </w:r>
            <w:proofErr w:type="spellEnd"/>
          </w:p>
          <w:p w14:paraId="211F446C" w14:textId="47909476" w:rsidR="00C0102D" w:rsidRPr="00C0102D" w:rsidRDefault="00C0102D" w:rsidP="00393147">
            <w:pPr>
              <w:autoSpaceDE w:val="0"/>
              <w:autoSpaceDN w:val="0"/>
              <w:adjustRightInd w:val="0"/>
              <w:spacing w:after="0"/>
              <w:rPr>
                <w:rFonts w:eastAsia="SimSun"/>
                <w:lang w:eastAsia="fr-FR"/>
              </w:rPr>
            </w:pPr>
            <w:proofErr w:type="spellStart"/>
            <w:r w:rsidRPr="00C0102D">
              <w:rPr>
                <w:rFonts w:eastAsia="SimSun"/>
                <w:lang w:eastAsia="fr-FR"/>
              </w:rPr>
              <w:t>f_XML_Document_EncryptElementContent</w:t>
            </w:r>
            <w:proofErr w:type="spellEnd"/>
          </w:p>
          <w:p w14:paraId="7F92B2B9" w14:textId="57D7579B" w:rsidR="00C0102D" w:rsidRPr="00C0102D" w:rsidRDefault="00C0102D" w:rsidP="00393147">
            <w:pPr>
              <w:autoSpaceDE w:val="0"/>
              <w:autoSpaceDN w:val="0"/>
              <w:adjustRightInd w:val="0"/>
              <w:spacing w:after="0"/>
              <w:rPr>
                <w:rFonts w:eastAsia="SimSun"/>
                <w:lang w:eastAsia="fr-FR"/>
              </w:rPr>
            </w:pPr>
            <w:r w:rsidRPr="00C0102D">
              <w:rPr>
                <w:rFonts w:eastAsia="SimSun"/>
                <w:lang w:eastAsia="fr-FR"/>
              </w:rPr>
              <w:t>(</w:t>
            </w:r>
            <w:r w:rsidRPr="004C338B">
              <w:rPr>
                <w:rFonts w:eastAsia="SimSun"/>
                <w:b/>
                <w:bCs/>
                <w:lang w:eastAsia="fr-FR"/>
              </w:rPr>
              <w:t>new</w:t>
            </w:r>
            <w:r w:rsidRPr="00C0102D">
              <w:rPr>
                <w:rFonts w:eastAsia="SimSun"/>
                <w:lang w:eastAsia="fr-FR"/>
              </w:rPr>
              <w:t>)</w:t>
            </w:r>
            <w:r w:rsidRPr="00C0102D">
              <w:t xml:space="preserve"> </w:t>
            </w:r>
            <w:proofErr w:type="spellStart"/>
            <w:r w:rsidRPr="00C0102D">
              <w:rPr>
                <w:rFonts w:eastAsia="SimSun"/>
                <w:lang w:eastAsia="fr-FR"/>
              </w:rPr>
              <w:t>tsc_XML_EncryptionElementType</w:t>
            </w:r>
            <w:proofErr w:type="spellEnd"/>
          </w:p>
          <w:p w14:paraId="6CE5156E" w14:textId="1B1C2656" w:rsidR="00062530" w:rsidRPr="00C0102D" w:rsidRDefault="00062530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</w:p>
        </w:tc>
      </w:tr>
      <w:tr w:rsidR="00C11211" w14:paraId="12E85371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F2AE" w14:textId="77777777" w:rsidR="00C11211" w:rsidRDefault="00C11211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CB71" w14:textId="483449F9" w:rsidR="00C11211" w:rsidRPr="00C0102D" w:rsidRDefault="00590C5D" w:rsidP="00393147">
            <w:pPr>
              <w:rPr>
                <w:lang w:eastAsia="zh-CN"/>
              </w:rPr>
            </w:pPr>
            <w:r w:rsidRPr="00C0102D">
              <w:rPr>
                <w:lang w:eastAsia="zh-CN"/>
              </w:rPr>
              <w:t xml:space="preserve">As per </w:t>
            </w:r>
            <w:r w:rsidRPr="00C0102D">
              <w:rPr>
                <w:lang w:eastAsia="zh-CN"/>
              </w:rPr>
              <w:fldChar w:fldCharType="begin"/>
            </w:r>
            <w:r w:rsidRPr="00C0102D">
              <w:rPr>
                <w:lang w:eastAsia="zh-CN"/>
              </w:rPr>
              <w:instrText xml:space="preserve"> REF _Ref173325179 \h </w:instrText>
            </w:r>
            <w:r w:rsidR="00C0102D" w:rsidRPr="00C0102D">
              <w:rPr>
                <w:lang w:eastAsia="zh-CN"/>
              </w:rPr>
              <w:instrText xml:space="preserve"> \* MERGEFORMAT </w:instrText>
            </w:r>
            <w:r w:rsidRPr="00C0102D">
              <w:rPr>
                <w:lang w:eastAsia="zh-CN"/>
              </w:rPr>
            </w:r>
            <w:r w:rsidRPr="00C0102D"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26</w:t>
            </w:r>
            <w:r w:rsidRPr="00C0102D">
              <w:rPr>
                <w:lang w:eastAsia="zh-CN"/>
              </w:rPr>
              <w:fldChar w:fldCharType="end"/>
            </w:r>
          </w:p>
        </w:tc>
      </w:tr>
      <w:tr w:rsidR="00C11211" w14:paraId="4D8DF569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E206" w14:textId="77777777" w:rsidR="00C11211" w:rsidRDefault="00C11211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B532" w14:textId="27C75BBF" w:rsidR="00C11211" w:rsidRPr="00C0102D" w:rsidRDefault="004944C7" w:rsidP="00590C5D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 w:rsidRPr="00C0102D">
              <w:rPr>
                <w:rFonts w:ascii="Times New Roman" w:hAnsi="Times New Roman"/>
                <w:lang w:eastAsia="zh-CN"/>
              </w:rPr>
              <w:t>Added handling for encryption on “entire XML document”.</w:t>
            </w:r>
          </w:p>
        </w:tc>
      </w:tr>
      <w:tr w:rsidR="00C11211" w14:paraId="0996833F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AA77" w14:textId="77777777" w:rsidR="00C11211" w:rsidRDefault="00C11211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B04E" w14:textId="01155339" w:rsidR="00C11211" w:rsidRPr="00C0102D" w:rsidRDefault="00283765" w:rsidP="00393147">
            <w:pPr>
              <w:spacing w:after="0"/>
              <w:rPr>
                <w:lang w:eastAsia="en-GB"/>
              </w:rPr>
            </w:pPr>
            <w:proofErr w:type="spellStart"/>
            <w:r w:rsidRPr="00C0102D">
              <w:rPr>
                <w:rFonts w:eastAsia="SimSun"/>
                <w:lang w:eastAsia="fr-FR"/>
              </w:rPr>
              <w:t>MCX_XML_Encryption</w:t>
            </w:r>
            <w:proofErr w:type="spellEnd"/>
            <w:r w:rsidRPr="00C0102D">
              <w:rPr>
                <w:rFonts w:eastAsia="SimSun"/>
                <w:lang w:eastAsia="fr-FR"/>
              </w:rPr>
              <w:t xml:space="preserve"> </w:t>
            </w:r>
          </w:p>
        </w:tc>
      </w:tr>
      <w:tr w:rsidR="00C11211" w14:paraId="73B9AF29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B25E" w14:textId="77777777" w:rsidR="00C11211" w:rsidRDefault="00C11211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BFFB" w14:textId="77777777" w:rsidR="00C11211" w:rsidRDefault="00C11211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051207F0" w14:textId="77777777" w:rsidR="0061180B" w:rsidRDefault="0061180B" w:rsidP="00021EE4"/>
    <w:p w14:paraId="032D815A" w14:textId="77777777" w:rsidR="00C11211" w:rsidRDefault="00C11211" w:rsidP="00C112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11211" w:rsidRPr="00062530" w14:paraId="168EE71A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ADF5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5E4D83D7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template (present)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EncryptedDataType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cr_XMLENC_EncryptedData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p_KeyName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:=</w:t>
            </w:r>
          </w:p>
          <w:p w14:paraId="5EC7C86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 /* 36.579-1 Table 5.5.13.2-1 */</w:t>
            </w:r>
          </w:p>
          <w:p w14:paraId="31606745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/* @status    APPROVED (MCX) */</w:t>
            </w:r>
          </w:p>
          <w:p w14:paraId="5A6696F5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encoding := omit,</w:t>
            </w:r>
          </w:p>
          <w:p w14:paraId="2CBA2D7D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id := omit,</w:t>
            </w:r>
          </w:p>
          <w:p w14:paraId="7D6FF13E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mimeType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omit,</w:t>
            </w:r>
          </w:p>
          <w:p w14:paraId="4A86D9C0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type_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tsc_XML_EncryptionContentType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ifpresent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325C68E7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encryptionMethod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cr_XMLENC_EncryptionMethod(tsc_XML_EncryptionAlgorithm_AES128_GCM)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ifpresent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1E312AB4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keyInfo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cr_XMLDSIG_KeyInfo_KeyName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p_KeyName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ifpresent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5F400B7D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cipherData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{</w:t>
            </w:r>
          </w:p>
          <w:p w14:paraId="37059AEB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choice := {</w:t>
            </w:r>
          </w:p>
          <w:p w14:paraId="6D150169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cipherValue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?</w:t>
            </w:r>
          </w:p>
          <w:p w14:paraId="59E40364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</w:t>
            </w:r>
          </w:p>
          <w:p w14:paraId="1B63030C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},</w:t>
            </w:r>
          </w:p>
          <w:p w14:paraId="4078B688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encryptionProperties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omit</w:t>
            </w:r>
          </w:p>
          <w:p w14:paraId="71FF4AB5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};</w:t>
            </w:r>
          </w:p>
          <w:p w14:paraId="69E1F0A5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14F4B7E3" w14:textId="77777777" w:rsidR="00062530" w:rsidRDefault="00062530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5D2F8C2A" w14:textId="0389D2DC" w:rsidR="00062530" w:rsidRPr="00062530" w:rsidRDefault="00062530" w:rsidP="0006253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1BD9E38D" w14:textId="660878A1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7549F343" w14:textId="77777777" w:rsidR="00062530" w:rsidRPr="00062530" w:rsidRDefault="00062530" w:rsidP="0006253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1252E793" w14:textId="77777777" w:rsidR="00062530" w:rsidRDefault="00062530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1796F877" w14:textId="77777777" w:rsidR="00062530" w:rsidRPr="00062530" w:rsidRDefault="00062530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550BE57E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function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fl_XML_EncryptedData_Decrypt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(universal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446FE844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142E5C36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runs on IMS_PTC return universal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</w:p>
          <w:p w14:paraId="51943F7C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 /*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can be a complete XML document or any fragment of it */</w:t>
            </w:r>
          </w:p>
          <w:p w14:paraId="3F5456E8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bitstring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v_CipherKey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2196DA79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334825C8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v_KeyId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71DE2A9E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octetstring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7315DBBE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octetstring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v_IV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289BFB0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universal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v_DecryptedContent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"";</w:t>
            </w:r>
          </w:p>
          <w:p w14:paraId="02FA8195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bitstring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v_Bitstring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f_Unichar2Bit(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5F49E786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</w:p>
          <w:p w14:paraId="3143FAF1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if 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decvalue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v_Bitstring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== 0) {                          // first parameter is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inout</w:t>
            </w:r>
            <w:proofErr w:type="spellEnd"/>
          </w:p>
          <w:p w14:paraId="17FEB251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v_KeyId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f_Base64Encode(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p_CSK.Id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                                      // base64encoded as according to 33.180 clause 9.3.4.2</w:t>
            </w:r>
          </w:p>
          <w:p w14:paraId="210B7AD6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if (match(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cr_XMLENC_EncryptedData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v_KeyId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))) {</w:t>
            </w:r>
          </w:p>
          <w:p w14:paraId="50741A11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v_CipherKey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f_MCX_XML_GenerateProtectionKey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tsc_MCX_FC_Confidentiality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p_MCServiceID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1118CC1B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v_EncryptedData.cipherData.choice.cipherValue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              /* ciphered data is base64 encoded acc. to https://www.w3.org/TR/xmlenc-core1/ clause 4.3 and 4.4;</w:t>
            </w:r>
          </w:p>
          <w:p w14:paraId="7F5AD7AF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                               </w:t>
            </w:r>
            <w:proofErr w:type="gram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nevertheless</w:t>
            </w:r>
            <w:proofErr w:type="gram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as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cipherValue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is of type XSD.Base64Binary, the codec does the base64 decoding (ES 201 873-9 clause 6.2.11) */</w:t>
            </w:r>
          </w:p>
          <w:p w14:paraId="5B115766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v_IV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substr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0, 12);                                        // </w:t>
            </w:r>
            <w:proofErr w:type="gram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96 bit</w:t>
            </w:r>
            <w:proofErr w:type="gram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Initialization Vector (IV) at the beginning of the cipher text (https://www.w3.org/TR/xmlenc-core1/ clause 5.2.4)</w:t>
            </w:r>
          </w:p>
          <w:p w14:paraId="4352C397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substr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12,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lengthof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- 12);              //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still consists of the encrypted data and the </w:t>
            </w:r>
            <w:proofErr w:type="gram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128 bit</w:t>
            </w:r>
            <w:proofErr w:type="gram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Authentication Tag (T)</w:t>
            </w:r>
          </w:p>
          <w:p w14:paraId="59264209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fx_XML_Decrypt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AES_128_GCM,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v_CipherKey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v_IV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2BC0265E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v_DecryptedContent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oct2unichar(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058CA87D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 else {</w:t>
            </w:r>
          </w:p>
          <w:p w14:paraId="002869B4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f_IMS_SetVerdictFailOrInconc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(__FILE__, __LINE__, "Invalid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");</w:t>
            </w:r>
          </w:p>
          <w:p w14:paraId="296BCAE6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</w:t>
            </w:r>
          </w:p>
          <w:p w14:paraId="2753AF5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}</w:t>
            </w:r>
          </w:p>
          <w:p w14:paraId="507AD0BB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</w:p>
          <w:p w14:paraId="12A68940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return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v_DecryptedContent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19EC24A2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</w:t>
            </w:r>
          </w:p>
          <w:p w14:paraId="1346202A" w14:textId="77777777" w:rsidR="00C11211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4FF1D502" w14:textId="77777777" w:rsidR="00C0102D" w:rsidRPr="00062530" w:rsidRDefault="00C0102D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31063FDC" w14:textId="77777777" w:rsidR="00062530" w:rsidRPr="00062530" w:rsidRDefault="00062530" w:rsidP="0006253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57CCB1C3" w14:textId="77777777" w:rsidR="00062530" w:rsidRPr="00062530" w:rsidRDefault="00062530" w:rsidP="0006253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41EBB380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0A52071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1BC3C56F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function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f_XML_Document_EncryptElementContent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inout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universal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407A061F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lastRenderedPageBreak/>
              <w:t xml:space="preserve">                                        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p_XmlPath,</w:t>
            </w:r>
          </w:p>
          <w:p w14:paraId="2449AD97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39953F3D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template (omit)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</w:t>
            </w:r>
          </w:p>
          <w:p w14:paraId="2DA7E8A5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 // NOTE: The function can be called independent from </w:t>
            </w:r>
            <w:proofErr w:type="gram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whether or not</w:t>
            </w:r>
            <w:proofErr w:type="gram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the element addressed by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p_XmlPath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exists in the given document</w:t>
            </w:r>
          </w:p>
          <w:p w14:paraId="1D94C17C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universal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v_ElementContent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6ECF66B8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(value)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25A49549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universal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v_NewContent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35FFCF7C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31C7AA34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if 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isvalue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and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tsc_MCX_XML_ConfidentialityProtection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</w:t>
            </w:r>
          </w:p>
          <w:p w14:paraId="53D964C8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v_ElementContent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f_XML_Document_GetElementContent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p_XmlPath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55FC28F8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if 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v_ElementContent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!= "") {  // the element exists and has content</w:t>
            </w:r>
          </w:p>
          <w:p w14:paraId="45BC838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fl_XML_EncryptedData_Encrypt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v_ElementContent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p_MCServiceID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valueof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));</w:t>
            </w:r>
          </w:p>
          <w:p w14:paraId="6C0F2FF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v_NewContent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f_Bit2Unichar(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encvalue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));</w:t>
            </w:r>
          </w:p>
          <w:p w14:paraId="1DB08AC6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f_XML_Document_ReplaceElementContent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p_XmlPath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v_NewContent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18C898A3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</w:t>
            </w:r>
          </w:p>
          <w:p w14:paraId="62945C5C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}</w:t>
            </w:r>
          </w:p>
          <w:p w14:paraId="70A829A2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</w:t>
            </w:r>
          </w:p>
          <w:p w14:paraId="2FDB9925" w14:textId="5AFCFDE9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</w:tc>
      </w:tr>
    </w:tbl>
    <w:p w14:paraId="03448EF1" w14:textId="77777777" w:rsidR="00C11211" w:rsidRDefault="00C11211" w:rsidP="00C11211">
      <w:pPr>
        <w:spacing w:after="0"/>
        <w:rPr>
          <w:rFonts w:ascii="Arial" w:hAnsi="Arial"/>
          <w:b/>
          <w:lang w:eastAsia="en-GB"/>
        </w:rPr>
      </w:pPr>
    </w:p>
    <w:p w14:paraId="41A8F9C8" w14:textId="77777777" w:rsidR="00C11211" w:rsidRDefault="00C11211" w:rsidP="00C11211">
      <w:pPr>
        <w:spacing w:after="0"/>
        <w:rPr>
          <w:rFonts w:ascii="Arial" w:hAnsi="Arial"/>
          <w:b/>
          <w:lang w:eastAsia="en-GB"/>
        </w:rPr>
      </w:pPr>
    </w:p>
    <w:p w14:paraId="0A833810" w14:textId="77777777" w:rsidR="00C11211" w:rsidRDefault="00C11211" w:rsidP="00C112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11211" w:rsidRPr="00062530" w14:paraId="77ECC0FF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86A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const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tsc_XML_EncryptionElementType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:= "http://www.w3.org/2001/04/xmlenc#Element";</w:t>
            </w:r>
          </w:p>
          <w:p w14:paraId="2CB83CF0" w14:textId="77777777" w:rsidR="00A30A10" w:rsidRPr="00062530" w:rsidRDefault="00A30A10" w:rsidP="00A30A1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330696E2" w14:textId="77777777" w:rsidR="00A30A10" w:rsidRPr="00062530" w:rsidRDefault="00A30A10" w:rsidP="00A30A1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1ED731D2" w14:textId="77777777" w:rsidR="00A30A10" w:rsidRPr="00062530" w:rsidRDefault="00A30A10" w:rsidP="00A30A10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54B36CF6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0267F409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template (present)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EncryptedDataType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cr_XMLENC_EncryptedData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p_KeyName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p_EncryptionType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:=</w:t>
            </w:r>
          </w:p>
          <w:p w14:paraId="6909A880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 /* 36.579-1 Table 5.5.13.2-1 */</w:t>
            </w:r>
          </w:p>
          <w:p w14:paraId="32922F4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/* @status    APPROVED (MCX) */</w:t>
            </w:r>
          </w:p>
          <w:p w14:paraId="2D2CECDF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encoding := omit,</w:t>
            </w:r>
          </w:p>
          <w:p w14:paraId="2F87E953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id := omit,</w:t>
            </w:r>
          </w:p>
          <w:p w14:paraId="0C0EE57B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mimeType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omit,</w:t>
            </w:r>
          </w:p>
          <w:p w14:paraId="3286485F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type_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p_EncryptionType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ifpresent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64933030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encryptionMethod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cr_XMLENC_EncryptionMethod(tsc_XML_EncryptionAlgorithm_AES128_GCM)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ifpresent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7DAC8CCE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keyInfo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cr_XMLDSIG_KeyInfo_KeyName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p_KeyName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ifpresent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5FA2C633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cipherData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{</w:t>
            </w:r>
          </w:p>
          <w:p w14:paraId="029A8D0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choice := {</w:t>
            </w:r>
          </w:p>
          <w:p w14:paraId="7E216B6E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cipherValue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?</w:t>
            </w:r>
          </w:p>
          <w:p w14:paraId="63236102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</w:t>
            </w:r>
          </w:p>
          <w:p w14:paraId="5F4D78D8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},</w:t>
            </w:r>
          </w:p>
          <w:p w14:paraId="3A21DE9F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encryptionProperties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omit</w:t>
            </w:r>
          </w:p>
          <w:p w14:paraId="40663FAC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};</w:t>
            </w:r>
          </w:p>
          <w:p w14:paraId="2DA56F05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36676AD2" w14:textId="77777777" w:rsidR="00603576" w:rsidRPr="00062530" w:rsidRDefault="00603576" w:rsidP="0060357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3879DCE5" w14:textId="77777777" w:rsidR="00603576" w:rsidRPr="00062530" w:rsidRDefault="00603576" w:rsidP="0060357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361C1888" w14:textId="77777777" w:rsidR="00603576" w:rsidRPr="00062530" w:rsidRDefault="00603576" w:rsidP="0060357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2CA1BD46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5D30A933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function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fl_XML_EncryptedData_Decrypt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(universal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2ED7E17F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2AF2820E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runs on IMS_PTC return universal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</w:p>
          <w:p w14:paraId="3474206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 /*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can be a complete XML document or any fragment of it */</w:t>
            </w:r>
          </w:p>
          <w:p w14:paraId="660C475D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bitstring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v_CipherKey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001AB838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1C19F25F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v_KeyId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2A73D891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octetstring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3948016D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octetstring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v_IV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1A6B88C5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universal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v_DecryptedContent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"";</w:t>
            </w:r>
          </w:p>
          <w:p w14:paraId="2A6A9CB3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bitstring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v_Bitstring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f_Unichar2Bit(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570A3C2B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</w:p>
          <w:p w14:paraId="3EB31FD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if 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decvalue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v_Bitstring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== 0) {                          // first parameter is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inout</w:t>
            </w:r>
            <w:proofErr w:type="spellEnd"/>
          </w:p>
          <w:p w14:paraId="78D9CD0D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v_KeyId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f_Base64Encode(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p_CSK.Id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                                      // base64encoded as according to 33.180 clause 9.3.4.2</w:t>
            </w:r>
          </w:p>
          <w:p w14:paraId="569C6A47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if (match(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cr_XMLENC_EncryptedData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v_KeyId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tsc_XML_EncryptionContentType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)) or match(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cr_XMLENC_EncryptedData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v_KeyId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tsc_XML_EncryptionElementType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))) {</w:t>
            </w:r>
          </w:p>
          <w:p w14:paraId="49A5F7B0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v_CipherKey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f_MCX_XML_GenerateProtectionKey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tsc_MCX_FC_Confidentiality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p_MCServiceID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7F1C093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v_EncryptedData.cipherData.choice.cipherValue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              /* ciphered data is base64 encoded acc. to https://www.w3.org/TR/xmlenc-core1/ clause 4.3 and 4.4;</w:t>
            </w:r>
          </w:p>
          <w:p w14:paraId="719B04A8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                               </w:t>
            </w:r>
            <w:proofErr w:type="gram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nevertheless</w:t>
            </w:r>
            <w:proofErr w:type="gram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as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cipherValue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is of type XSD.Base64Binary, the codec does the base64 decoding (ES 201 873-9 clause 6.2.11) */</w:t>
            </w:r>
          </w:p>
          <w:p w14:paraId="630E9458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lastRenderedPageBreak/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v_IV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substr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0, 12);                                        // </w:t>
            </w:r>
            <w:proofErr w:type="gram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96 bit</w:t>
            </w:r>
            <w:proofErr w:type="gram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Initialization Vector (IV) at the beginning of the cipher text (https://www.w3.org/TR/xmlenc-core1/ clause 5.2.4)</w:t>
            </w:r>
          </w:p>
          <w:p w14:paraId="415DE2C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substr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12,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lengthof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- 12);              //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still consists of the encrypted data and the </w:t>
            </w:r>
            <w:proofErr w:type="gram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128 bit</w:t>
            </w:r>
            <w:proofErr w:type="gram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Authentication Tag (T)</w:t>
            </w:r>
          </w:p>
          <w:p w14:paraId="49D22BA9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fx_XML_Decrypt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AES_128_GCM,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v_CipherKey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v_IV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1EE1C8C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v_DecryptedContent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oct2unichar(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v_OctStr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56E0B16B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 else {</w:t>
            </w:r>
          </w:p>
          <w:p w14:paraId="05032D04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f_IMS_SetVerdictFailOrInconc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(__FILE__, __LINE__, "Invalid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");</w:t>
            </w:r>
          </w:p>
          <w:p w14:paraId="65E2AF71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</w:t>
            </w:r>
          </w:p>
          <w:p w14:paraId="44717CB5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}</w:t>
            </w:r>
          </w:p>
          <w:p w14:paraId="50CA12DB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</w:p>
          <w:p w14:paraId="734232FF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return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v_DecryptedContent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4DAB5FDD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</w:t>
            </w:r>
          </w:p>
          <w:p w14:paraId="42898B9C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6EE5DCFD" w14:textId="77777777" w:rsidR="00603576" w:rsidRPr="00062530" w:rsidRDefault="00603576" w:rsidP="0060357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035BCFF9" w14:textId="77777777" w:rsidR="00603576" w:rsidRPr="00062530" w:rsidRDefault="00603576" w:rsidP="0060357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744632E2" w14:textId="77777777" w:rsidR="00603576" w:rsidRPr="00062530" w:rsidRDefault="00603576" w:rsidP="0060357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5C028FD5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51AD32A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function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f_XML_Document_EncryptElementContent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inout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universal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7C7D901A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p_XmlPath,</w:t>
            </w:r>
          </w:p>
          <w:p w14:paraId="780E284F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522D4A12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template (omit)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runs on IMS_PTC //New Added</w:t>
            </w:r>
          </w:p>
          <w:p w14:paraId="2E7F799E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 // NOTE: The function can be called independent from </w:t>
            </w:r>
            <w:proofErr w:type="gram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whether or not</w:t>
            </w:r>
            <w:proofErr w:type="gram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the element addressed by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p_XmlPath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exists in the given document</w:t>
            </w:r>
          </w:p>
          <w:p w14:paraId="6B697D82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universal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v_ElementContent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4900DFA2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template (value)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419029FC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universal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v_NewContent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52A7841C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boolean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v_ElementEncryption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f_IMS_PTC_IsElementEncryption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(); //New Added</w:t>
            </w:r>
          </w:p>
          <w:p w14:paraId="7F83FEA9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05CD8718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38C45433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if 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isvalue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and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tsc_MCX_XML_ConfidentialityProtection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</w:t>
            </w:r>
          </w:p>
          <w:p w14:paraId="5EDEF002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v_ElementContent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f_XML_Document_GetElementContent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p_XmlPath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29AA6182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if 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v_ElementContent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!= "" </w:t>
            </w:r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and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v_ElementEncryption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  // the element exists and has content</w:t>
            </w:r>
          </w:p>
          <w:p w14:paraId="086B7778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fl_XML_EncryptedData_Encrypt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v_ElementContent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p_MCServiceID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valueof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));</w:t>
            </w:r>
          </w:p>
          <w:p w14:paraId="1DD2F5C3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v_NewContent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f_Bit2Unichar(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encvalue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));</w:t>
            </w:r>
          </w:p>
          <w:p w14:paraId="412AF209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f_XML_Document_ReplaceElementContent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p_XmlPath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v_NewContent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279425F4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 </w:t>
            </w:r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else { //Full Body Encryption</w:t>
            </w:r>
          </w:p>
          <w:p w14:paraId="7980BD94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:=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fl_XML_EncryptedData_Encrypt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p_XmlDocument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p_MCServiceID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,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valueof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p_CSK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));</w:t>
            </w:r>
          </w:p>
          <w:p w14:paraId="5AF5E2F5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      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p_XmlDocument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:= f_Bit2Unichar(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encvalue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(</w:t>
            </w:r>
            <w:proofErr w:type="spellStart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v_EncryptedData</w:t>
            </w:r>
            <w:proofErr w:type="spellEnd"/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));</w:t>
            </w:r>
          </w:p>
          <w:p w14:paraId="2610A526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      }</w:t>
            </w:r>
          </w:p>
          <w:p w14:paraId="679C7BF8" w14:textId="77777777" w:rsidR="00C11211" w:rsidRPr="00062530" w:rsidRDefault="00C11211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}</w:t>
            </w:r>
          </w:p>
          <w:p w14:paraId="0F598269" w14:textId="622FB343" w:rsidR="00C11211" w:rsidRPr="00062530" w:rsidRDefault="00C11211" w:rsidP="00062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062530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</w:t>
            </w:r>
          </w:p>
        </w:tc>
      </w:tr>
    </w:tbl>
    <w:p w14:paraId="2A0D6377" w14:textId="77777777" w:rsidR="00C11211" w:rsidRDefault="00C11211" w:rsidP="00021EE4"/>
    <w:p w14:paraId="117672F8" w14:textId="30014DF9" w:rsidR="009526F9" w:rsidRDefault="009526F9" w:rsidP="009526F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9" w:name="_Toc173335994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28</w:t>
      </w:r>
      <w:bookmarkEnd w:id="49"/>
      <w:r>
        <w:rPr>
          <w:b/>
          <w:lang w:val="pt-BR"/>
        </w:rPr>
        <w:fldChar w:fldCharType="end"/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4293F" w14:paraId="04EAE096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C935" w14:textId="77777777" w:rsidR="0084293F" w:rsidRPr="00E736A1" w:rsidRDefault="0084293F" w:rsidP="00E736A1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E736A1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8ECB" w14:textId="77777777" w:rsidR="0084293F" w:rsidRPr="00305C2D" w:rsidRDefault="00EB7D07" w:rsidP="00393147">
            <w:pPr>
              <w:autoSpaceDE w:val="0"/>
              <w:autoSpaceDN w:val="0"/>
              <w:adjustRightInd w:val="0"/>
              <w:spacing w:after="0"/>
              <w:rPr>
                <w:rFonts w:eastAsia="SimSun"/>
                <w:lang w:eastAsia="fr-FR"/>
              </w:rPr>
            </w:pPr>
            <w:proofErr w:type="spellStart"/>
            <w:r w:rsidRPr="00305C2D">
              <w:rPr>
                <w:rFonts w:eastAsia="SimSun"/>
                <w:lang w:eastAsia="fr-FR"/>
              </w:rPr>
              <w:t>f_MCX_ResourceLists_EncodeEncrypt</w:t>
            </w:r>
            <w:proofErr w:type="spellEnd"/>
          </w:p>
          <w:p w14:paraId="6DB2F195" w14:textId="2FF0EF25" w:rsidR="00645EE5" w:rsidRPr="00305C2D" w:rsidRDefault="00645EE5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305C2D">
              <w:rPr>
                <w:rFonts w:eastAsia="SimSun"/>
                <w:lang w:eastAsia="fr-FR"/>
              </w:rPr>
              <w:t>fl_MCX_ResourceLists_DecryptElementContent</w:t>
            </w:r>
            <w:proofErr w:type="spellEnd"/>
          </w:p>
        </w:tc>
      </w:tr>
      <w:tr w:rsidR="0084293F" w14:paraId="7128521F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8CEB" w14:textId="77777777" w:rsidR="0084293F" w:rsidRDefault="0084293F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F694" w14:textId="62E34A19" w:rsidR="0084293F" w:rsidRPr="00305C2D" w:rsidRDefault="0084293F" w:rsidP="00393147">
            <w:pPr>
              <w:rPr>
                <w:lang w:eastAsia="zh-CN"/>
              </w:rPr>
            </w:pPr>
            <w:r w:rsidRPr="00305C2D">
              <w:rPr>
                <w:lang w:eastAsia="zh-CN"/>
              </w:rPr>
              <w:t xml:space="preserve">As per </w:t>
            </w:r>
            <w:r w:rsidRPr="00305C2D">
              <w:rPr>
                <w:lang w:eastAsia="zh-CN"/>
              </w:rPr>
              <w:fldChar w:fldCharType="begin"/>
            </w:r>
            <w:r w:rsidRPr="00305C2D">
              <w:rPr>
                <w:lang w:eastAsia="zh-CN"/>
              </w:rPr>
              <w:instrText xml:space="preserve"> REF _Ref173325179 \h  \* MERGEFORMAT </w:instrText>
            </w:r>
            <w:r w:rsidRPr="00305C2D">
              <w:rPr>
                <w:lang w:eastAsia="zh-CN"/>
              </w:rPr>
            </w:r>
            <w:r w:rsidRPr="00305C2D"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26</w:t>
            </w:r>
            <w:r w:rsidRPr="00305C2D">
              <w:rPr>
                <w:lang w:eastAsia="zh-CN"/>
              </w:rPr>
              <w:fldChar w:fldCharType="end"/>
            </w:r>
          </w:p>
        </w:tc>
      </w:tr>
      <w:tr w:rsidR="0084293F" w14:paraId="449D9AA6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5E9B" w14:textId="77777777" w:rsidR="0084293F" w:rsidRDefault="0084293F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1589" w14:textId="65292668" w:rsidR="006B2CEA" w:rsidRPr="00305C2D" w:rsidRDefault="006B2CEA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 w:rsidRPr="00AE6AA6">
              <w:rPr>
                <w:rFonts w:ascii="Times New Roman" w:hAnsi="Times New Roman"/>
                <w:highlight w:val="yellow"/>
                <w:lang w:eastAsia="zh-CN"/>
              </w:rPr>
              <w:t>1, Added handling for encryption on “entire XML document”</w:t>
            </w:r>
            <w:r w:rsidR="00215336" w:rsidRPr="00AE6AA6">
              <w:rPr>
                <w:rFonts w:ascii="Times New Roman" w:hAnsi="Times New Roman"/>
                <w:highlight w:val="yellow"/>
                <w:lang w:eastAsia="zh-CN"/>
              </w:rPr>
              <w:t xml:space="preserve"> in </w:t>
            </w:r>
            <w:proofErr w:type="spellStart"/>
            <w:r w:rsidR="00215336" w:rsidRPr="00AE6AA6">
              <w:rPr>
                <w:rFonts w:ascii="Times New Roman" w:eastAsia="SimSun" w:hAnsi="Times New Roman"/>
                <w:highlight w:val="yellow"/>
                <w:lang w:eastAsia="fr-FR"/>
              </w:rPr>
              <w:t>fl_MCX_ResourceLists_DecryptElementContent</w:t>
            </w:r>
            <w:proofErr w:type="spellEnd"/>
          </w:p>
          <w:p w14:paraId="57B13726" w14:textId="02EB40C3" w:rsidR="0084293F" w:rsidRPr="00305C2D" w:rsidRDefault="006B2CEA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 w:rsidRPr="00AE6AA6">
              <w:rPr>
                <w:rFonts w:ascii="Times New Roman" w:hAnsi="Times New Roman"/>
                <w:highlight w:val="cyan"/>
                <w:lang w:eastAsia="zh-CN"/>
              </w:rPr>
              <w:t xml:space="preserve">2, </w:t>
            </w:r>
            <w:r w:rsidR="0084293F" w:rsidRPr="00AE6AA6">
              <w:rPr>
                <w:rFonts w:ascii="Times New Roman" w:hAnsi="Times New Roman"/>
                <w:highlight w:val="cyan"/>
                <w:lang w:eastAsia="zh-CN"/>
              </w:rPr>
              <w:t xml:space="preserve">Added </w:t>
            </w:r>
            <w:proofErr w:type="spellStart"/>
            <w:r w:rsidR="00EB7D07" w:rsidRPr="00AE6AA6">
              <w:rPr>
                <w:rFonts w:ascii="Times New Roman" w:eastAsia="SimSun" w:hAnsi="Times New Roman"/>
                <w:highlight w:val="cyan"/>
                <w:lang w:eastAsia="fr-FR"/>
              </w:rPr>
              <w:t>f_MCX_ResourceLists_EncodeEncrypt</w:t>
            </w:r>
            <w:proofErr w:type="spellEnd"/>
            <w:r w:rsidR="00EB7D07" w:rsidRPr="00AE6AA6">
              <w:rPr>
                <w:rFonts w:ascii="Times New Roman" w:eastAsia="SimSun" w:hAnsi="Times New Roman"/>
                <w:highlight w:val="cyan"/>
                <w:lang w:eastAsia="fr-FR"/>
              </w:rPr>
              <w:t xml:space="preserve"> </w:t>
            </w:r>
            <w:r w:rsidR="0084293F" w:rsidRPr="00AE6AA6">
              <w:rPr>
                <w:rFonts w:ascii="Times New Roman" w:eastAsia="SimSun" w:hAnsi="Times New Roman"/>
                <w:highlight w:val="cyan"/>
                <w:lang w:eastAsia="fr-FR"/>
              </w:rPr>
              <w:t xml:space="preserve">on IMS_PTC for access modular </w:t>
            </w:r>
            <w:proofErr w:type="spellStart"/>
            <w:r w:rsidR="0084293F" w:rsidRPr="00AE6AA6">
              <w:rPr>
                <w:rFonts w:ascii="Times New Roman" w:eastAsia="SimSun" w:hAnsi="Times New Roman"/>
                <w:highlight w:val="cyan"/>
                <w:lang w:eastAsia="fr-FR"/>
              </w:rPr>
              <w:t>gloabal</w:t>
            </w:r>
            <w:proofErr w:type="spellEnd"/>
            <w:r w:rsidR="0084293F" w:rsidRPr="00AE6AA6">
              <w:rPr>
                <w:rFonts w:ascii="Times New Roman" w:eastAsia="SimSun" w:hAnsi="Times New Roman"/>
                <w:highlight w:val="cyan"/>
                <w:lang w:eastAsia="fr-FR"/>
              </w:rPr>
              <w:t xml:space="preserve"> parameter</w:t>
            </w:r>
          </w:p>
        </w:tc>
      </w:tr>
      <w:tr w:rsidR="0084293F" w14:paraId="65086AF6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B715" w14:textId="77777777" w:rsidR="0084293F" w:rsidRDefault="0084293F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863C" w14:textId="18D947A4" w:rsidR="0084293F" w:rsidRPr="00810E3F" w:rsidRDefault="00D97982" w:rsidP="00393147">
            <w:pPr>
              <w:spacing w:after="0"/>
              <w:rPr>
                <w:lang w:eastAsia="en-GB"/>
              </w:rPr>
            </w:pPr>
            <w:proofErr w:type="spellStart"/>
            <w:r w:rsidRPr="00D97982">
              <w:rPr>
                <w:rFonts w:eastAsia="SimSun"/>
                <w:lang w:eastAsia="fr-FR"/>
              </w:rPr>
              <w:t>MCX_XML_resource_lists</w:t>
            </w:r>
            <w:proofErr w:type="spellEnd"/>
          </w:p>
        </w:tc>
      </w:tr>
      <w:tr w:rsidR="0084293F" w14:paraId="2AF8A79A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3DEE" w14:textId="77777777" w:rsidR="0084293F" w:rsidRDefault="0084293F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8FC6" w14:textId="77777777" w:rsidR="0084293F" w:rsidRDefault="0084293F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20427E69" w14:textId="77777777" w:rsidR="0084293F" w:rsidRDefault="0084293F" w:rsidP="0084293F"/>
    <w:p w14:paraId="31F85637" w14:textId="77777777" w:rsidR="0084293F" w:rsidRDefault="0084293F" w:rsidP="0084293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4293F" w14:paraId="3A8B2DA7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7594" w14:textId="77777777" w:rsidR="00EB7D07" w:rsidRPr="00EB7D07" w:rsidRDefault="0084293F" w:rsidP="00EB7D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="00EB7D07"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f_MCX_ResourceLists_EncodeEncrypt</w:t>
            </w:r>
            <w:proofErr w:type="spellEnd"/>
            <w:r w:rsidR="00EB7D07"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(template (value) </w:t>
            </w:r>
            <w:proofErr w:type="spellStart"/>
            <w:r w:rsidR="00EB7D07"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Resource_lists</w:t>
            </w:r>
            <w:proofErr w:type="spellEnd"/>
            <w:r w:rsidR="00EB7D07"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="00EB7D07"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p_ResourceLists</w:t>
            </w:r>
            <w:proofErr w:type="spellEnd"/>
            <w:r w:rsidR="00EB7D07"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40FE72CD" w14:textId="77777777" w:rsidR="00EB7D07" w:rsidRPr="00EB7D07" w:rsidRDefault="00EB7D07" w:rsidP="00EB7D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</w:t>
            </w:r>
            <w:proofErr w:type="spellStart"/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 ,</w:t>
            </w:r>
          </w:p>
          <w:p w14:paraId="7AA3C7E8" w14:textId="7C86F99C" w:rsidR="0084293F" w:rsidRPr="00036DC1" w:rsidRDefault="00EB7D07" w:rsidP="00EB7D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template (omit) </w:t>
            </w:r>
            <w:proofErr w:type="spellStart"/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omit) return XmlBody_Type</w:t>
            </w:r>
          </w:p>
          <w:p w14:paraId="78390404" w14:textId="77777777" w:rsidR="0084293F" w:rsidRPr="00036DC1" w:rsidRDefault="0084293F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</w:t>
            </w:r>
          </w:p>
          <w:p w14:paraId="3E5C0DA8" w14:textId="77777777" w:rsidR="0084293F" w:rsidRPr="00036DC1" w:rsidRDefault="0084293F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7DD25A5F" w14:textId="77777777" w:rsidR="009371D4" w:rsidRDefault="0084293F" w:rsidP="009371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lastRenderedPageBreak/>
              <w:t xml:space="preserve">  }</w:t>
            </w:r>
          </w:p>
          <w:p w14:paraId="73596104" w14:textId="77777777" w:rsidR="009371D4" w:rsidRPr="00036DC1" w:rsidRDefault="009371D4" w:rsidP="009371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09E1F84F" w14:textId="77777777" w:rsidR="009371D4" w:rsidRDefault="009371D4" w:rsidP="009371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0279324A" w14:textId="77777777" w:rsidR="00BC580C" w:rsidRDefault="00BC580C" w:rsidP="009371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3185B95A" w14:textId="77777777" w:rsidR="00BC580C" w:rsidRDefault="00BC580C" w:rsidP="009371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5A1F78C5" w14:textId="77777777" w:rsidR="00360BBE" w:rsidRDefault="00360BBE" w:rsidP="009371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418574F4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function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fl_MCX_ResourceLists_DecryptElementContent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inout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universal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37E49D04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 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58687D44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 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runs on IMS_PTC return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boolean</w:t>
            </w:r>
            <w:proofErr w:type="spellEnd"/>
          </w:p>
          <w:p w14:paraId="3B9A793D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 /* function returns true when either resource-lists or all list elements are (content) encrypted;</w:t>
            </w:r>
          </w:p>
          <w:p w14:paraId="3029E357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it returns false when neither resource-lists </w:t>
            </w:r>
            <w:proofErr w:type="gram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or</w:t>
            </w:r>
            <w:proofErr w:type="gram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any list elements are (content) encrypted;</w:t>
            </w:r>
          </w:p>
          <w:p w14:paraId="520353B3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it raises fail/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inconc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if </w:t>
            </w:r>
            <w:proofErr w:type="gram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some</w:t>
            </w:r>
            <w:proofErr w:type="gram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but not all  list elements are (content) encrypted */</w:t>
            </w:r>
          </w:p>
          <w:p w14:paraId="64AEE4B9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XML_Document_DecryptElementContent_Result_Type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v_DecryptResult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24898039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integer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v_NoOfListElements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0;</w:t>
            </w:r>
          </w:p>
          <w:p w14:paraId="4A08DD94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integer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v_NoOfEncryptedListElements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0;</w:t>
            </w:r>
          </w:p>
          <w:p w14:paraId="51294C8F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v_XmlPath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386AE2F7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integer k;</w:t>
            </w:r>
          </w:p>
          <w:p w14:paraId="7791EF79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349CFBAE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v_XmlPath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"//resource-lists";</w:t>
            </w:r>
          </w:p>
          <w:p w14:paraId="05700C78" w14:textId="77777777" w:rsidR="00BC580C" w:rsidRPr="006B2CEA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v_DecryptResult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f_XML_Document_DecryptElementContent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v_XmlPath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p_MCServiceID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369B0B4C" w14:textId="77777777" w:rsidR="00BC580C" w:rsidRPr="006B2CEA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750D22D2" w14:textId="77777777" w:rsidR="00BC580C" w:rsidRPr="006B2CEA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if (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v_DecryptResult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== NOT_ENCRYPTED) {</w:t>
            </w:r>
          </w:p>
          <w:p w14:paraId="13FDC5AF" w14:textId="77777777" w:rsidR="00BC580C" w:rsidRPr="006B2CEA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for (k := 1;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v_DecryptResult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!= NOT_FOUND; k := k + 1) {</w:t>
            </w:r>
          </w:p>
          <w:p w14:paraId="09957390" w14:textId="77777777" w:rsidR="00BC580C" w:rsidRPr="006B2CEA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v_XmlPath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"//resource-lists/list[" &amp; int2str(k) &amp; "]";</w:t>
            </w:r>
          </w:p>
          <w:p w14:paraId="457F1C80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v_DecryptResult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f_XML_Document_DecryptElementContent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v_XmlPath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p_MCServiceID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38753564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if (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v_DecryptResult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!= NOT_FOUND) {</w:t>
            </w:r>
          </w:p>
          <w:p w14:paraId="038DFD79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v_NoOfListElements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v_NoOfListElements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+ 1;</w:t>
            </w:r>
          </w:p>
          <w:p w14:paraId="7941AAA6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if (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v_DecryptResult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== OK) {</w:t>
            </w:r>
          </w:p>
          <w:p w14:paraId="673C9C23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v_NoOfEncryptedListElements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v_NoOfEncryptedListElements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+ 1;</w:t>
            </w:r>
          </w:p>
          <w:p w14:paraId="1B3ED20B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}</w:t>
            </w:r>
          </w:p>
          <w:p w14:paraId="540CB5FA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</w:t>
            </w:r>
          </w:p>
          <w:p w14:paraId="06AE2AB0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</w:t>
            </w:r>
          </w:p>
          <w:p w14:paraId="62A866DF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if (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v_NoOfEncryptedListElements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!=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v_NoOfListElements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</w:t>
            </w:r>
          </w:p>
          <w:p w14:paraId="717F570B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if (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v_NoOfEncryptedListElements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&gt; 0) {</w:t>
            </w:r>
          </w:p>
          <w:p w14:paraId="3D3B3FA0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</w:t>
            </w:r>
            <w:proofErr w:type="spellStart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f_IMS_SetVerdictFailOrInconc</w:t>
            </w:r>
            <w:proofErr w:type="spellEnd"/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(__FILE__, __LINE__, "Not all list elements are encrypted");</w:t>
            </w:r>
          </w:p>
          <w:p w14:paraId="2504B611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 else {</w:t>
            </w:r>
          </w:p>
          <w:p w14:paraId="40C974F4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return false;</w:t>
            </w:r>
          </w:p>
          <w:p w14:paraId="0B98991F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</w:t>
            </w:r>
          </w:p>
          <w:p w14:paraId="783703FD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</w:t>
            </w:r>
          </w:p>
          <w:p w14:paraId="71A0F6EB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}</w:t>
            </w:r>
          </w:p>
          <w:p w14:paraId="472D98DF" w14:textId="77777777" w:rsidR="00BC580C" w:rsidRPr="00BC580C" w:rsidRDefault="00BC580C" w:rsidP="00BC580C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return true;</w:t>
            </w:r>
          </w:p>
          <w:p w14:paraId="6E91E033" w14:textId="7224744E" w:rsidR="00360BBE" w:rsidRPr="00036DC1" w:rsidRDefault="00BC580C" w:rsidP="009371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BC580C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</w:t>
            </w:r>
          </w:p>
          <w:p w14:paraId="6C84B7C7" w14:textId="3CFFA3AD" w:rsidR="0084293F" w:rsidRDefault="0084293F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086329ED" w14:textId="77777777" w:rsidR="0084293F" w:rsidRDefault="0084293F" w:rsidP="0084293F">
      <w:pPr>
        <w:spacing w:after="0"/>
        <w:rPr>
          <w:rFonts w:ascii="Arial" w:hAnsi="Arial"/>
          <w:b/>
          <w:lang w:eastAsia="en-GB"/>
        </w:rPr>
      </w:pPr>
    </w:p>
    <w:p w14:paraId="5F4C1CCC" w14:textId="77777777" w:rsidR="0084293F" w:rsidRDefault="0084293F" w:rsidP="0084293F">
      <w:pPr>
        <w:spacing w:after="0"/>
        <w:rPr>
          <w:rFonts w:ascii="Arial" w:hAnsi="Arial"/>
          <w:b/>
          <w:lang w:eastAsia="en-GB"/>
        </w:rPr>
      </w:pPr>
    </w:p>
    <w:p w14:paraId="05F9A4B1" w14:textId="77777777" w:rsidR="0084293F" w:rsidRDefault="0084293F" w:rsidP="0084293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4293F" w14:paraId="3663F5E1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C0F6" w14:textId="77777777" w:rsidR="0084293F" w:rsidRDefault="0084293F" w:rsidP="00393147">
            <w:pPr>
              <w:autoSpaceDE w:val="0"/>
              <w:autoSpaceDN w:val="0"/>
              <w:adjustRightInd w:val="0"/>
              <w:spacing w:after="0"/>
              <w:rPr>
                <w:rFonts w:eastAsia="SimSun"/>
                <w:lang w:eastAsia="fr-FR"/>
              </w:rPr>
            </w:pPr>
            <w:r w:rsidRPr="001F4684">
              <w:rPr>
                <w:rFonts w:eastAsia="SimSun"/>
                <w:b/>
                <w:bCs/>
              </w:rPr>
              <w:t>&lt;&lt;SKIPPED&gt;&gt;</w:t>
            </w:r>
          </w:p>
          <w:p w14:paraId="288F13FF" w14:textId="77777777" w:rsidR="00EB7D07" w:rsidRPr="00EB7D07" w:rsidRDefault="0084293F" w:rsidP="00EB7D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="00EB7D07"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f_MCX_ResourceLists_EncodeEncrypt</w:t>
            </w:r>
            <w:proofErr w:type="spellEnd"/>
            <w:r w:rsidR="00EB7D07"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(template (value) </w:t>
            </w:r>
            <w:proofErr w:type="spellStart"/>
            <w:r w:rsidR="00EB7D07"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Resource_lists</w:t>
            </w:r>
            <w:proofErr w:type="spellEnd"/>
            <w:r w:rsidR="00EB7D07"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="00EB7D07"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p_ResourceLists</w:t>
            </w:r>
            <w:proofErr w:type="spellEnd"/>
            <w:r w:rsidR="00EB7D07"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13FED3D0" w14:textId="77777777" w:rsidR="00EB7D07" w:rsidRPr="00EB7D07" w:rsidRDefault="00EB7D07" w:rsidP="00EB7D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</w:t>
            </w:r>
            <w:proofErr w:type="spellStart"/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 ,</w:t>
            </w:r>
          </w:p>
          <w:p w14:paraId="13EB25D1" w14:textId="4BE172AC" w:rsidR="0084293F" w:rsidRPr="00036DC1" w:rsidRDefault="00EB7D07" w:rsidP="00EB7D0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template (omit) </w:t>
            </w:r>
            <w:proofErr w:type="spellStart"/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omit) </w:t>
            </w:r>
            <w:r w:rsidR="001F428B" w:rsidRPr="006B2CEA">
              <w:rPr>
                <w:rFonts w:ascii="Courier New" w:eastAsia="SimSun" w:hAnsi="Courier New" w:cs="Courier New"/>
                <w:sz w:val="16"/>
                <w:szCs w:val="16"/>
                <w:highlight w:val="cyan"/>
                <w:lang w:eastAsia="fr-FR"/>
              </w:rPr>
              <w:t>runs on IMS_PTC</w:t>
            </w:r>
            <w:r w:rsidR="001F428B" w:rsidRPr="001F428B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r w:rsidRPr="00EB7D07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return XmlBody_Type</w:t>
            </w:r>
          </w:p>
          <w:p w14:paraId="3F168311" w14:textId="77777777" w:rsidR="0084293F" w:rsidRPr="00036DC1" w:rsidRDefault="0084293F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</w:t>
            </w:r>
          </w:p>
          <w:p w14:paraId="5DAEE93B" w14:textId="77777777" w:rsidR="0084293F" w:rsidRPr="00036DC1" w:rsidRDefault="0084293F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46EBD289" w14:textId="77777777" w:rsidR="009371D4" w:rsidRDefault="0084293F" w:rsidP="009371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</w:t>
            </w:r>
          </w:p>
          <w:p w14:paraId="66ADE08F" w14:textId="77777777" w:rsidR="009371D4" w:rsidRPr="00036DC1" w:rsidRDefault="009371D4" w:rsidP="009371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5FF8A3D0" w14:textId="77777777" w:rsidR="009371D4" w:rsidRDefault="009371D4" w:rsidP="009371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47054436" w14:textId="77777777" w:rsidR="001F428B" w:rsidRDefault="001F428B" w:rsidP="009371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50A91D02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function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fl_MCX_ResourceLists_DecryptElementContent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inout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universal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02CAAE4C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 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348D418C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 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runs on IMS_PTC return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boolean</w:t>
            </w:r>
            <w:proofErr w:type="spellEnd"/>
          </w:p>
          <w:p w14:paraId="2A186A96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 /* function returns true when either resource-lists or all list elements are (content) encrypted;</w:t>
            </w:r>
          </w:p>
          <w:p w14:paraId="05BDB4FE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it returns false when neither resource-lists </w:t>
            </w:r>
            <w:proofErr w:type="gram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or</w:t>
            </w:r>
            <w:proofErr w:type="gram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any list elements are (content) encrypted;</w:t>
            </w:r>
          </w:p>
          <w:p w14:paraId="59D52619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it raises fail/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inconc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if </w:t>
            </w:r>
            <w:proofErr w:type="gram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some</w:t>
            </w:r>
            <w:proofErr w:type="gram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but not all  list elements are (content) encrypted */</w:t>
            </w:r>
          </w:p>
          <w:p w14:paraId="61238544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XML_Document_DecryptElementContent_Result_Type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v_DecryptResult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2ABC6908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integer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v_NoOfListElements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0;</w:t>
            </w:r>
          </w:p>
          <w:p w14:paraId="19161DE4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integer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v_NoOfEncryptedListElements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0;</w:t>
            </w:r>
          </w:p>
          <w:p w14:paraId="00858056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v_XmlPath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;</w:t>
            </w:r>
          </w:p>
          <w:p w14:paraId="1C9901D1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var integer k;</w:t>
            </w:r>
          </w:p>
          <w:p w14:paraId="34E7669A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var universal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charstring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v_DecryptedContent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;</w:t>
            </w:r>
          </w:p>
          <w:p w14:paraId="2C57DF5A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422040C5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v_XmlPath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"//resource-lists";</w:t>
            </w:r>
          </w:p>
          <w:p w14:paraId="6A61A92E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lastRenderedPageBreak/>
              <w:t xml:space="preserve">   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v_DecryptResult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:=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f_XML_Document_DecryptElementContent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</w:t>
            </w: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XmlDocument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v_XmlPath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p_MCServiceID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3FA4498A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</w:p>
          <w:p w14:paraId="1CA60854" w14:textId="77777777" w:rsidR="00CC6879" w:rsidRPr="006B2CEA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</w:t>
            </w:r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if (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v_DecryptResult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== NOT_FOUND) {</w:t>
            </w:r>
          </w:p>
          <w:p w14:paraId="289A4626" w14:textId="77777777" w:rsidR="00CC6879" w:rsidRPr="006B2CEA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</w:pPr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        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v_DecryptedContent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:=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fl_XML_EncryptedData_Decrypt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(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p_XmlDocument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,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p_MCServiceID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,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p_CSK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);</w:t>
            </w:r>
          </w:p>
          <w:p w14:paraId="4181EC28" w14:textId="77777777" w:rsidR="00CC6879" w:rsidRPr="006B2CEA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</w:pPr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        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p_XmlDocument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:=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v_DecryptedContent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;</w:t>
            </w:r>
          </w:p>
          <w:p w14:paraId="304D97E5" w14:textId="77777777" w:rsidR="00CC6879" w:rsidRPr="006B2CEA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</w:pPr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         if (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v_DecryptedContent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== "") {</w:t>
            </w:r>
          </w:p>
          <w:p w14:paraId="2BC8EC1B" w14:textId="77777777" w:rsidR="00CC6879" w:rsidRPr="006B2CEA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</w:pPr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          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v_DecryptResult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:= NOT_ENCRYPTED;</w:t>
            </w:r>
          </w:p>
          <w:p w14:paraId="56169F53" w14:textId="77777777" w:rsidR="00CC6879" w:rsidRPr="006B2CEA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</w:pPr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         }</w:t>
            </w:r>
          </w:p>
          <w:p w14:paraId="3CEB12FC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6B2CEA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 xml:space="preserve">        }</w:t>
            </w:r>
          </w:p>
          <w:p w14:paraId="2144339A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if (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v_DecryptResult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== NOT_ENCRYPTED) {</w:t>
            </w:r>
          </w:p>
          <w:p w14:paraId="507C5D8E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for (k := 1;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v_DecryptResult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!= NOT_FOUND; k := k + 1) {</w:t>
            </w:r>
          </w:p>
          <w:p w14:paraId="4E1DFCC8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v_XmlPath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"//resource-lists/list[" &amp; int2str(k) &amp; "]";</w:t>
            </w:r>
          </w:p>
          <w:p w14:paraId="6F776995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v_DecryptResult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:= </w:t>
            </w:r>
            <w:proofErr w:type="spellStart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f_XML_Document_DecryptElementContent</w:t>
            </w:r>
            <w:proofErr w:type="spellEnd"/>
            <w:r w:rsidRPr="006B2CE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v_XmlPath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p_MCServiceID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,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);</w:t>
            </w:r>
          </w:p>
          <w:p w14:paraId="531A6CAB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if (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v_DecryptResult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!= NOT_FOUND) {</w:t>
            </w:r>
          </w:p>
          <w:p w14:paraId="37C7B98F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v_NoOfListElements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v_NoOfListElements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+ 1;</w:t>
            </w:r>
          </w:p>
          <w:p w14:paraId="042669D6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if (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v_DecryptResult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== OK) {</w:t>
            </w:r>
          </w:p>
          <w:p w14:paraId="50B6E3C6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v_NoOfEncryptedListElements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:=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v_NoOfEncryptedListElements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+ 1;</w:t>
            </w:r>
          </w:p>
          <w:p w14:paraId="134D0324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}</w:t>
            </w:r>
          </w:p>
          <w:p w14:paraId="0C7E3840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</w:t>
            </w:r>
          </w:p>
          <w:p w14:paraId="61409D41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</w:t>
            </w:r>
          </w:p>
          <w:p w14:paraId="06DDB4B0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if (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v_NoOfEncryptedListElements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!=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v_NoOfListElements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{</w:t>
            </w:r>
          </w:p>
          <w:p w14:paraId="026970E6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if (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v_NoOfEncryptedListElements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&gt; 0) {</w:t>
            </w:r>
          </w:p>
          <w:p w14:paraId="221CDA6F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</w:t>
            </w:r>
            <w:proofErr w:type="spellStart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f_IMS_SetVerdictFailOrInconc</w:t>
            </w:r>
            <w:proofErr w:type="spellEnd"/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(__FILE__, __LINE__, "Not all list elements are encrypted");</w:t>
            </w:r>
          </w:p>
          <w:p w14:paraId="47F4949D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 else {</w:t>
            </w:r>
          </w:p>
          <w:p w14:paraId="0CF63609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return false;</w:t>
            </w:r>
          </w:p>
          <w:p w14:paraId="5C83B96E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}</w:t>
            </w:r>
          </w:p>
          <w:p w14:paraId="446D99B6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}</w:t>
            </w:r>
          </w:p>
          <w:p w14:paraId="3BAEB269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}</w:t>
            </w:r>
          </w:p>
          <w:p w14:paraId="37FF3113" w14:textId="77777777" w:rsidR="00CC6879" w:rsidRPr="00CC6879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return true;</w:t>
            </w:r>
          </w:p>
          <w:p w14:paraId="719F569C" w14:textId="540A71F4" w:rsidR="001F428B" w:rsidRPr="00036DC1" w:rsidRDefault="00CC6879" w:rsidP="00CC687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CC6879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</w:t>
            </w:r>
          </w:p>
          <w:p w14:paraId="1A367645" w14:textId="60B15ECB" w:rsidR="0084293F" w:rsidRDefault="0084293F" w:rsidP="003931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33DC9726" w14:textId="77777777" w:rsidR="0084293F" w:rsidRDefault="0084293F" w:rsidP="0084293F"/>
    <w:p w14:paraId="08254613" w14:textId="77777777" w:rsidR="009526F9" w:rsidRPr="000D588D" w:rsidRDefault="009526F9" w:rsidP="009526F9"/>
    <w:p w14:paraId="2AF4EEB6" w14:textId="77777777" w:rsidR="009526F9" w:rsidRDefault="009526F9" w:rsidP="00021EE4"/>
    <w:p w14:paraId="5A9A0BBC" w14:textId="103A51C3" w:rsidR="00970E6A" w:rsidRDefault="00970E6A" w:rsidP="00970E6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0" w:name="_Toc173335995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29</w:t>
      </w:r>
      <w:bookmarkEnd w:id="50"/>
      <w:r>
        <w:rPr>
          <w:b/>
          <w:lang w:val="pt-BR"/>
        </w:rPr>
        <w:fldChar w:fldCharType="end"/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F7C27" w14:paraId="4CC9F875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F762" w14:textId="77777777" w:rsidR="003F7C27" w:rsidRPr="006C3001" w:rsidRDefault="003F7C27" w:rsidP="006C3001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6C3001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E006" w14:textId="1ACA6D9E" w:rsidR="003F7C27" w:rsidRPr="00810E3F" w:rsidRDefault="003D4EF2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810E3F">
              <w:rPr>
                <w:rFonts w:eastAsia="SimSun"/>
                <w:lang w:eastAsia="fr-FR"/>
              </w:rPr>
              <w:t>f_MCX_MCDataInfo_EncodeEncrypt</w:t>
            </w:r>
            <w:proofErr w:type="spellEnd"/>
            <w:r w:rsidRPr="00810E3F">
              <w:rPr>
                <w:rFonts w:eastAsia="SimSun"/>
                <w:lang w:eastAsia="fr-FR"/>
              </w:rPr>
              <w:t xml:space="preserve"> </w:t>
            </w:r>
          </w:p>
        </w:tc>
      </w:tr>
      <w:tr w:rsidR="003F7C27" w14:paraId="11DD58B7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75C5" w14:textId="77777777" w:rsidR="003F7C27" w:rsidRDefault="003F7C27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FB87" w14:textId="1F4AB269" w:rsidR="003F7C27" w:rsidRPr="00810E3F" w:rsidRDefault="003F7C27" w:rsidP="00393147">
            <w:pPr>
              <w:rPr>
                <w:lang w:eastAsia="zh-CN"/>
              </w:rPr>
            </w:pPr>
            <w:r w:rsidRPr="00810E3F">
              <w:rPr>
                <w:lang w:eastAsia="zh-CN"/>
              </w:rPr>
              <w:t xml:space="preserve">As per </w:t>
            </w:r>
            <w:r w:rsidRPr="00810E3F">
              <w:rPr>
                <w:lang w:eastAsia="zh-CN"/>
              </w:rPr>
              <w:fldChar w:fldCharType="begin"/>
            </w:r>
            <w:r w:rsidRPr="00810E3F">
              <w:rPr>
                <w:lang w:eastAsia="zh-CN"/>
              </w:rPr>
              <w:instrText xml:space="preserve"> REF _Ref173325179 \h  \* MERGEFORMAT </w:instrText>
            </w:r>
            <w:r w:rsidRPr="00810E3F">
              <w:rPr>
                <w:lang w:eastAsia="zh-CN"/>
              </w:rPr>
            </w:r>
            <w:r w:rsidRPr="00810E3F"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26</w:t>
            </w:r>
            <w:r w:rsidRPr="00810E3F">
              <w:rPr>
                <w:lang w:eastAsia="zh-CN"/>
              </w:rPr>
              <w:fldChar w:fldCharType="end"/>
            </w:r>
          </w:p>
        </w:tc>
      </w:tr>
      <w:tr w:rsidR="003F7C27" w14:paraId="2CAD3776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22D1" w14:textId="77777777" w:rsidR="003F7C27" w:rsidRDefault="003F7C27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B0ED" w14:textId="68522668" w:rsidR="003F7C27" w:rsidRPr="00810E3F" w:rsidRDefault="00E3182F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 w:rsidRPr="00810E3F">
              <w:rPr>
                <w:rFonts w:ascii="Times New Roman" w:hAnsi="Times New Roman"/>
                <w:lang w:eastAsia="zh-CN"/>
              </w:rPr>
              <w:t xml:space="preserve">Added </w:t>
            </w:r>
            <w:proofErr w:type="spellStart"/>
            <w:r w:rsidRPr="00810E3F">
              <w:rPr>
                <w:rFonts w:ascii="Times New Roman" w:eastAsia="SimSun" w:hAnsi="Times New Roman"/>
                <w:lang w:eastAsia="fr-FR"/>
              </w:rPr>
              <w:t>f_MCX_MCDataInfo_EncodeEncrypt</w:t>
            </w:r>
            <w:proofErr w:type="spellEnd"/>
            <w:r w:rsidRPr="00810E3F">
              <w:rPr>
                <w:rFonts w:ascii="Times New Roman" w:eastAsia="SimSun" w:hAnsi="Times New Roman"/>
                <w:lang w:eastAsia="fr-FR"/>
              </w:rPr>
              <w:t xml:space="preserve"> on IMS_PTC for access modular </w:t>
            </w:r>
            <w:proofErr w:type="spellStart"/>
            <w:r w:rsidRPr="00810E3F">
              <w:rPr>
                <w:rFonts w:ascii="Times New Roman" w:eastAsia="SimSun" w:hAnsi="Times New Roman"/>
                <w:lang w:eastAsia="fr-FR"/>
              </w:rPr>
              <w:t>gloabal</w:t>
            </w:r>
            <w:proofErr w:type="spellEnd"/>
            <w:r w:rsidRPr="00810E3F">
              <w:rPr>
                <w:rFonts w:ascii="Times New Roman" w:eastAsia="SimSun" w:hAnsi="Times New Roman"/>
                <w:lang w:eastAsia="fr-FR"/>
              </w:rPr>
              <w:t xml:space="preserve"> parameter</w:t>
            </w:r>
          </w:p>
        </w:tc>
      </w:tr>
      <w:tr w:rsidR="003F7C27" w14:paraId="39D54475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68A9" w14:textId="77777777" w:rsidR="003F7C27" w:rsidRDefault="003F7C27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D71C" w14:textId="07341352" w:rsidR="003F7C27" w:rsidRPr="00810E3F" w:rsidRDefault="003D4EF2" w:rsidP="00393147">
            <w:pPr>
              <w:spacing w:after="0"/>
              <w:rPr>
                <w:lang w:eastAsia="en-GB"/>
              </w:rPr>
            </w:pPr>
            <w:proofErr w:type="spellStart"/>
            <w:r w:rsidRPr="00810E3F">
              <w:rPr>
                <w:rFonts w:eastAsia="SimSun"/>
                <w:lang w:eastAsia="fr-FR"/>
              </w:rPr>
              <w:t>MCX_XML_mcdata_info</w:t>
            </w:r>
            <w:proofErr w:type="spellEnd"/>
          </w:p>
        </w:tc>
      </w:tr>
      <w:tr w:rsidR="003F7C27" w14:paraId="59717658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1CF0" w14:textId="77777777" w:rsidR="003F7C27" w:rsidRDefault="003F7C27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F443" w14:textId="77777777" w:rsidR="003F7C27" w:rsidRDefault="003F7C27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70D5FD29" w14:textId="77777777" w:rsidR="003F7C27" w:rsidRDefault="003F7C27" w:rsidP="003F7C27"/>
    <w:p w14:paraId="288801EC" w14:textId="77777777" w:rsidR="007476D3" w:rsidRDefault="007476D3" w:rsidP="007476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476D3" w14:paraId="36971537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E2D1" w14:textId="77777777" w:rsidR="00036DC1" w:rsidRPr="00036DC1" w:rsidRDefault="00036DC1" w:rsidP="00036DC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f_MCX_MCDataInfo_EncodeEncrypt</w:t>
            </w:r>
            <w:proofErr w:type="spellEnd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(template (value) </w:t>
            </w:r>
            <w:proofErr w:type="spellStart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Mcdatainfo_Type</w:t>
            </w:r>
            <w:proofErr w:type="spellEnd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p_MCData_Info</w:t>
            </w:r>
            <w:proofErr w:type="spellEnd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63F91B47" w14:textId="77777777" w:rsidR="00036DC1" w:rsidRPr="00036DC1" w:rsidRDefault="00036DC1" w:rsidP="00036DC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</w:t>
            </w:r>
            <w:proofErr w:type="spellStart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66986B33" w14:textId="4E589536" w:rsidR="00036DC1" w:rsidRPr="00036DC1" w:rsidRDefault="00036DC1" w:rsidP="00036DC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template (omit) </w:t>
            </w:r>
            <w:proofErr w:type="spellStart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return XmlBody_Type</w:t>
            </w:r>
          </w:p>
          <w:p w14:paraId="6B131575" w14:textId="561FE581" w:rsidR="00036DC1" w:rsidRPr="00036DC1" w:rsidRDefault="00036DC1" w:rsidP="00036DC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</w:t>
            </w:r>
          </w:p>
          <w:p w14:paraId="4F1759E4" w14:textId="20B4791B" w:rsidR="00036DC1" w:rsidRPr="00036DC1" w:rsidRDefault="00036DC1" w:rsidP="00036DC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001B68FB" w14:textId="4DE067FA" w:rsidR="007476D3" w:rsidRDefault="00036DC1" w:rsidP="00036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</w:t>
            </w:r>
          </w:p>
        </w:tc>
      </w:tr>
    </w:tbl>
    <w:p w14:paraId="5D15A304" w14:textId="77777777" w:rsidR="007476D3" w:rsidRDefault="007476D3" w:rsidP="007476D3">
      <w:pPr>
        <w:spacing w:after="0"/>
        <w:rPr>
          <w:rFonts w:ascii="Arial" w:hAnsi="Arial"/>
          <w:b/>
          <w:lang w:eastAsia="en-GB"/>
        </w:rPr>
      </w:pPr>
    </w:p>
    <w:p w14:paraId="001406B3" w14:textId="77777777" w:rsidR="007476D3" w:rsidRDefault="007476D3" w:rsidP="007476D3">
      <w:pPr>
        <w:spacing w:after="0"/>
        <w:rPr>
          <w:rFonts w:ascii="Arial" w:hAnsi="Arial"/>
          <w:b/>
          <w:lang w:eastAsia="en-GB"/>
        </w:rPr>
      </w:pPr>
    </w:p>
    <w:p w14:paraId="1B51C07F" w14:textId="77777777" w:rsidR="007476D3" w:rsidRDefault="007476D3" w:rsidP="007476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476D3" w14:paraId="42A7B967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75D9" w14:textId="77777777" w:rsidR="007476D3" w:rsidRDefault="007476D3" w:rsidP="00393147">
            <w:pPr>
              <w:autoSpaceDE w:val="0"/>
              <w:autoSpaceDN w:val="0"/>
              <w:adjustRightInd w:val="0"/>
              <w:spacing w:after="0"/>
              <w:rPr>
                <w:rFonts w:eastAsia="SimSun"/>
                <w:lang w:eastAsia="fr-FR"/>
              </w:rPr>
            </w:pPr>
            <w:r w:rsidRPr="001F4684">
              <w:rPr>
                <w:rFonts w:eastAsia="SimSun"/>
                <w:b/>
                <w:bCs/>
              </w:rPr>
              <w:t>&lt;&lt;SKIPPED&gt;&gt;</w:t>
            </w:r>
          </w:p>
          <w:p w14:paraId="387FBF4E" w14:textId="77777777" w:rsidR="007476D3" w:rsidRPr="00036DC1" w:rsidRDefault="007476D3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f_MCX_MCDataInfo_EncodeEncrypt</w:t>
            </w:r>
            <w:proofErr w:type="spellEnd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(template (value) </w:t>
            </w:r>
            <w:proofErr w:type="spellStart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Mcdatainfo_Type</w:t>
            </w:r>
            <w:proofErr w:type="spellEnd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p_MCData_Info</w:t>
            </w:r>
            <w:proofErr w:type="spellEnd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17DAD307" w14:textId="77777777" w:rsidR="007476D3" w:rsidRPr="00036DC1" w:rsidRDefault="007476D3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</w:t>
            </w:r>
            <w:proofErr w:type="spellStart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40DE7628" w14:textId="77777777" w:rsidR="007476D3" w:rsidRPr="00036DC1" w:rsidRDefault="007476D3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template (omit) </w:t>
            </w:r>
            <w:proofErr w:type="spellStart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</w:t>
            </w:r>
            <w:r w:rsidRPr="00036DC1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runs on IMS_PTC</w:t>
            </w: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return XmlBody_Type</w:t>
            </w:r>
          </w:p>
          <w:p w14:paraId="221EF4F2" w14:textId="77743621" w:rsidR="00BF0935" w:rsidRPr="00036DC1" w:rsidRDefault="007476D3" w:rsidP="00BF0935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</w:t>
            </w:r>
          </w:p>
          <w:p w14:paraId="5207B3BF" w14:textId="2EB36FBB" w:rsidR="00BF0935" w:rsidRPr="00036DC1" w:rsidRDefault="00BF0935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09C416B4" w14:textId="0C8793B6" w:rsidR="007476D3" w:rsidRDefault="007476D3" w:rsidP="00BF093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6DC1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}</w:t>
            </w:r>
          </w:p>
        </w:tc>
      </w:tr>
    </w:tbl>
    <w:p w14:paraId="33E9B9C1" w14:textId="77777777" w:rsidR="007476D3" w:rsidRDefault="007476D3" w:rsidP="003F7C27"/>
    <w:p w14:paraId="16B57EDF" w14:textId="3216D988" w:rsidR="00970E6A" w:rsidRDefault="00970E6A" w:rsidP="00970E6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1" w:name="_Toc173335996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30</w:t>
      </w:r>
      <w:bookmarkEnd w:id="51"/>
      <w:r>
        <w:rPr>
          <w:b/>
          <w:lang w:val="pt-BR"/>
        </w:rPr>
        <w:fldChar w:fldCharType="end"/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7626F" w14:paraId="34E2C3EB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D949" w14:textId="77777777" w:rsidR="00C7626F" w:rsidRPr="007E636D" w:rsidRDefault="00C7626F" w:rsidP="007E636D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7E636D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C126" w14:textId="427B475B" w:rsidR="00C7626F" w:rsidRPr="00810E3F" w:rsidRDefault="009D6542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810E3F">
              <w:rPr>
                <w:rFonts w:eastAsia="SimSun"/>
                <w:lang w:eastAsia="fr-FR"/>
              </w:rPr>
              <w:t>f_MCData_LocationInfoReport_EncodeEncrypt</w:t>
            </w:r>
            <w:proofErr w:type="spellEnd"/>
          </w:p>
        </w:tc>
      </w:tr>
      <w:tr w:rsidR="00C7626F" w14:paraId="5EDC78B4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E489" w14:textId="77777777" w:rsidR="00C7626F" w:rsidRDefault="00C7626F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57A1" w14:textId="205BE6B2" w:rsidR="00C7626F" w:rsidRPr="00810E3F" w:rsidRDefault="00C7626F" w:rsidP="00393147">
            <w:pPr>
              <w:rPr>
                <w:lang w:eastAsia="zh-CN"/>
              </w:rPr>
            </w:pPr>
            <w:r w:rsidRPr="00810E3F">
              <w:rPr>
                <w:lang w:eastAsia="zh-CN"/>
              </w:rPr>
              <w:t xml:space="preserve">As per </w:t>
            </w:r>
            <w:r w:rsidRPr="00810E3F">
              <w:rPr>
                <w:lang w:eastAsia="zh-CN"/>
              </w:rPr>
              <w:fldChar w:fldCharType="begin"/>
            </w:r>
            <w:r w:rsidRPr="00810E3F">
              <w:rPr>
                <w:lang w:eastAsia="zh-CN"/>
              </w:rPr>
              <w:instrText xml:space="preserve"> REF _Ref173325179 \h  \* MERGEFORMAT </w:instrText>
            </w:r>
            <w:r w:rsidRPr="00810E3F">
              <w:rPr>
                <w:lang w:eastAsia="zh-CN"/>
              </w:rPr>
            </w:r>
            <w:r w:rsidRPr="00810E3F"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26</w:t>
            </w:r>
            <w:r w:rsidRPr="00810E3F">
              <w:rPr>
                <w:lang w:eastAsia="zh-CN"/>
              </w:rPr>
              <w:fldChar w:fldCharType="end"/>
            </w:r>
          </w:p>
        </w:tc>
      </w:tr>
      <w:tr w:rsidR="00C7626F" w14:paraId="1D8218C9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7A97" w14:textId="77777777" w:rsidR="00C7626F" w:rsidRDefault="00C7626F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CD98" w14:textId="35515A16" w:rsidR="00C7626F" w:rsidRPr="00810E3F" w:rsidRDefault="00C7626F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 w:rsidRPr="00810E3F">
              <w:rPr>
                <w:rFonts w:ascii="Times New Roman" w:hAnsi="Times New Roman"/>
                <w:lang w:eastAsia="zh-CN"/>
              </w:rPr>
              <w:t xml:space="preserve">Added </w:t>
            </w:r>
            <w:proofErr w:type="spellStart"/>
            <w:r w:rsidR="009D6542" w:rsidRPr="00810E3F">
              <w:rPr>
                <w:rFonts w:ascii="Times New Roman" w:eastAsia="SimSun" w:hAnsi="Times New Roman"/>
                <w:lang w:eastAsia="fr-FR"/>
              </w:rPr>
              <w:t>f_MCData_LocationInfoReport_EncodeEncrypt</w:t>
            </w:r>
            <w:proofErr w:type="spellEnd"/>
            <w:r w:rsidR="009D6542" w:rsidRPr="00810E3F">
              <w:rPr>
                <w:rFonts w:ascii="Times New Roman" w:eastAsia="SimSun" w:hAnsi="Times New Roman"/>
                <w:lang w:eastAsia="fr-FR"/>
              </w:rPr>
              <w:t xml:space="preserve"> </w:t>
            </w:r>
            <w:r w:rsidRPr="00810E3F">
              <w:rPr>
                <w:rFonts w:ascii="Times New Roman" w:eastAsia="SimSun" w:hAnsi="Times New Roman"/>
                <w:lang w:eastAsia="fr-FR"/>
              </w:rPr>
              <w:t xml:space="preserve">on IMS_PTC for access modular </w:t>
            </w:r>
            <w:proofErr w:type="spellStart"/>
            <w:r w:rsidRPr="00810E3F">
              <w:rPr>
                <w:rFonts w:ascii="Times New Roman" w:eastAsia="SimSun" w:hAnsi="Times New Roman"/>
                <w:lang w:eastAsia="fr-FR"/>
              </w:rPr>
              <w:t>gloabal</w:t>
            </w:r>
            <w:proofErr w:type="spellEnd"/>
            <w:r w:rsidRPr="00810E3F">
              <w:rPr>
                <w:rFonts w:ascii="Times New Roman" w:eastAsia="SimSun" w:hAnsi="Times New Roman"/>
                <w:lang w:eastAsia="fr-FR"/>
              </w:rPr>
              <w:t xml:space="preserve"> parameter</w:t>
            </w:r>
          </w:p>
        </w:tc>
      </w:tr>
      <w:tr w:rsidR="00C7626F" w14:paraId="045F2273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A552" w14:textId="77777777" w:rsidR="00C7626F" w:rsidRDefault="00C7626F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0D82" w14:textId="137BC029" w:rsidR="00C7626F" w:rsidRPr="00810E3F" w:rsidRDefault="00810E3F" w:rsidP="00393147">
            <w:pPr>
              <w:spacing w:after="0"/>
              <w:rPr>
                <w:lang w:eastAsia="en-GB"/>
              </w:rPr>
            </w:pPr>
            <w:proofErr w:type="spellStart"/>
            <w:r w:rsidRPr="00810E3F">
              <w:rPr>
                <w:rFonts w:eastAsia="SimSun"/>
                <w:lang w:eastAsia="fr-FR"/>
              </w:rPr>
              <w:t>MCX_XML_mcdataLocationInfo</w:t>
            </w:r>
            <w:proofErr w:type="spellEnd"/>
          </w:p>
        </w:tc>
      </w:tr>
      <w:tr w:rsidR="00C7626F" w14:paraId="02646AFB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50BF" w14:textId="77777777" w:rsidR="00C7626F" w:rsidRDefault="00C7626F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875A" w14:textId="77777777" w:rsidR="00C7626F" w:rsidRDefault="00C7626F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269AAB97" w14:textId="77777777" w:rsidR="00970E6A" w:rsidRDefault="00970E6A" w:rsidP="00021EE4"/>
    <w:p w14:paraId="2CABDF90" w14:textId="77777777" w:rsidR="00C7626F" w:rsidRDefault="00C7626F" w:rsidP="00C7626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7626F" w14:paraId="4D8853D8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8925" w14:textId="77777777" w:rsidR="00C7626F" w:rsidRPr="003D30E2" w:rsidRDefault="00C7626F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f_MCData_LocationInfoReport_EncodeEncrypt</w:t>
            </w:r>
            <w:proofErr w:type="spellEnd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(template (value) </w:t>
            </w:r>
            <w:proofErr w:type="spellStart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Location_info</w:t>
            </w:r>
            <w:proofErr w:type="spellEnd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p_LocationInfo</w:t>
            </w:r>
            <w:proofErr w:type="spellEnd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62DD4806" w14:textId="77777777" w:rsidR="00C7626F" w:rsidRPr="003D30E2" w:rsidRDefault="00C7626F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 </w:t>
            </w:r>
            <w:proofErr w:type="spellStart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5E210A7C" w14:textId="77777777" w:rsidR="00C7626F" w:rsidRPr="003D30E2" w:rsidRDefault="00C7626F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 template (omit) </w:t>
            </w:r>
            <w:proofErr w:type="spellStart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return XmlBody_Type</w:t>
            </w:r>
          </w:p>
          <w:p w14:paraId="349C1E00" w14:textId="77777777" w:rsidR="00C7626F" w:rsidRPr="003D30E2" w:rsidRDefault="00C7626F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</w:t>
            </w:r>
          </w:p>
          <w:p w14:paraId="707A4269" w14:textId="77777777" w:rsidR="003D30E2" w:rsidRPr="003D30E2" w:rsidRDefault="003D30E2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385C71D9" w14:textId="47E63B0E" w:rsidR="00C7626F" w:rsidRDefault="00C7626F" w:rsidP="003D30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}</w:t>
            </w:r>
          </w:p>
        </w:tc>
      </w:tr>
    </w:tbl>
    <w:p w14:paraId="02056049" w14:textId="77777777" w:rsidR="00C7626F" w:rsidRDefault="00C7626F" w:rsidP="00C7626F">
      <w:pPr>
        <w:spacing w:after="0"/>
        <w:rPr>
          <w:rFonts w:ascii="Arial" w:hAnsi="Arial"/>
          <w:b/>
          <w:lang w:eastAsia="en-GB"/>
        </w:rPr>
      </w:pPr>
    </w:p>
    <w:p w14:paraId="430D4F4A" w14:textId="77777777" w:rsidR="00C7626F" w:rsidRDefault="00C7626F" w:rsidP="00C7626F">
      <w:pPr>
        <w:spacing w:after="0"/>
        <w:rPr>
          <w:rFonts w:ascii="Arial" w:hAnsi="Arial"/>
          <w:b/>
          <w:lang w:eastAsia="en-GB"/>
        </w:rPr>
      </w:pPr>
    </w:p>
    <w:p w14:paraId="70A7976E" w14:textId="77777777" w:rsidR="00C7626F" w:rsidRDefault="00C7626F" w:rsidP="00C7626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7626F" w14:paraId="76651981" w14:textId="77777777" w:rsidTr="003D30E2">
        <w:trPr>
          <w:trHeight w:val="1352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DBD9" w14:textId="474F276E" w:rsidR="003D30E2" w:rsidRPr="003D30E2" w:rsidRDefault="003D30E2" w:rsidP="003D30E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f_MCData_LocationInfoReport_EncodeEncrypt</w:t>
            </w:r>
            <w:proofErr w:type="spellEnd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(template (value) </w:t>
            </w:r>
            <w:proofErr w:type="spellStart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Location_info</w:t>
            </w:r>
            <w:proofErr w:type="spellEnd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p_LocationInfo</w:t>
            </w:r>
            <w:proofErr w:type="spellEnd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0BDDFAC9" w14:textId="77777777" w:rsidR="003D30E2" w:rsidRPr="003D30E2" w:rsidRDefault="003D30E2" w:rsidP="003D30E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 </w:t>
            </w:r>
            <w:proofErr w:type="spellStart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5DEABAAC" w14:textId="3F578A85" w:rsidR="003D30E2" w:rsidRPr="003D30E2" w:rsidRDefault="003D30E2" w:rsidP="003D30E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 template (omit) </w:t>
            </w:r>
            <w:proofErr w:type="spellStart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</w:t>
            </w:r>
            <w:r w:rsidR="000C0E0D" w:rsidRPr="000C0E0D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  <w:lang w:eastAsia="fr-FR"/>
              </w:rPr>
              <w:t>runs on IMS_PTC</w:t>
            </w:r>
            <w:r w:rsidR="000C0E0D" w:rsidRPr="000C0E0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return XmlBody_Type</w:t>
            </w:r>
          </w:p>
          <w:p w14:paraId="11084788" w14:textId="77777777" w:rsidR="003D30E2" w:rsidRPr="003D30E2" w:rsidRDefault="003D30E2" w:rsidP="003D30E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</w:t>
            </w:r>
          </w:p>
          <w:p w14:paraId="05ACE73B" w14:textId="77777777" w:rsidR="003D30E2" w:rsidRPr="003D30E2" w:rsidRDefault="003D30E2" w:rsidP="003D30E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07AC41CD" w14:textId="180C98EE" w:rsidR="00C7626F" w:rsidRDefault="00675F6A" w:rsidP="003D30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}</w:t>
            </w:r>
          </w:p>
        </w:tc>
      </w:tr>
    </w:tbl>
    <w:p w14:paraId="1F90675F" w14:textId="77777777" w:rsidR="00C7626F" w:rsidRDefault="00C7626F" w:rsidP="00C7626F"/>
    <w:p w14:paraId="10CA237D" w14:textId="2C398561" w:rsidR="00970E6A" w:rsidRDefault="00970E6A" w:rsidP="00970E6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2" w:name="_Toc173335997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31</w:t>
      </w:r>
      <w:bookmarkEnd w:id="52"/>
      <w:r>
        <w:rPr>
          <w:b/>
          <w:lang w:val="pt-BR"/>
        </w:rPr>
        <w:fldChar w:fldCharType="end"/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37D4E" w14:paraId="74F3B77F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FA8C" w14:textId="77777777" w:rsidR="00D37D4E" w:rsidRPr="00ED647D" w:rsidRDefault="00D37D4E" w:rsidP="00ED647D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ED647D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7ED7" w14:textId="66124ADF" w:rsidR="00D37D4E" w:rsidRPr="00810E3F" w:rsidRDefault="00ED647D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ED647D">
              <w:rPr>
                <w:rFonts w:eastAsia="SimSun"/>
                <w:lang w:eastAsia="fr-FR"/>
              </w:rPr>
              <w:t>f_MCPTT_LocationInfoReport_EncodeEncrypt</w:t>
            </w:r>
            <w:proofErr w:type="spellEnd"/>
          </w:p>
        </w:tc>
      </w:tr>
      <w:tr w:rsidR="00D37D4E" w14:paraId="600ABB66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8896" w14:textId="77777777" w:rsidR="00D37D4E" w:rsidRDefault="00D37D4E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A94E" w14:textId="5C469E5E" w:rsidR="00D37D4E" w:rsidRPr="00810E3F" w:rsidRDefault="00D37D4E" w:rsidP="00393147">
            <w:pPr>
              <w:rPr>
                <w:lang w:eastAsia="zh-CN"/>
              </w:rPr>
            </w:pPr>
            <w:r w:rsidRPr="00810E3F">
              <w:rPr>
                <w:lang w:eastAsia="zh-CN"/>
              </w:rPr>
              <w:t xml:space="preserve">As per </w:t>
            </w:r>
            <w:r w:rsidRPr="00810E3F">
              <w:rPr>
                <w:lang w:eastAsia="zh-CN"/>
              </w:rPr>
              <w:fldChar w:fldCharType="begin"/>
            </w:r>
            <w:r w:rsidRPr="00810E3F">
              <w:rPr>
                <w:lang w:eastAsia="zh-CN"/>
              </w:rPr>
              <w:instrText xml:space="preserve"> REF _Ref173325179 \h  \* MERGEFORMAT </w:instrText>
            </w:r>
            <w:r w:rsidRPr="00810E3F">
              <w:rPr>
                <w:lang w:eastAsia="zh-CN"/>
              </w:rPr>
            </w:r>
            <w:r w:rsidRPr="00810E3F"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26</w:t>
            </w:r>
            <w:r w:rsidRPr="00810E3F">
              <w:rPr>
                <w:lang w:eastAsia="zh-CN"/>
              </w:rPr>
              <w:fldChar w:fldCharType="end"/>
            </w:r>
          </w:p>
        </w:tc>
      </w:tr>
      <w:tr w:rsidR="00D37D4E" w14:paraId="1BCC0BAB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1C64" w14:textId="77777777" w:rsidR="00D37D4E" w:rsidRDefault="00D37D4E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D4C2" w14:textId="3E1E4D61" w:rsidR="00D37D4E" w:rsidRPr="00810E3F" w:rsidRDefault="00D37D4E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 w:rsidRPr="00810E3F">
              <w:rPr>
                <w:rFonts w:ascii="Times New Roman" w:hAnsi="Times New Roman"/>
                <w:lang w:eastAsia="zh-CN"/>
              </w:rPr>
              <w:t xml:space="preserve">Added </w:t>
            </w:r>
            <w:r w:rsidRPr="00810E3F">
              <w:rPr>
                <w:rFonts w:ascii="Times New Roman" w:eastAsia="SimSun" w:hAnsi="Times New Roman"/>
                <w:lang w:eastAsia="fr-FR"/>
              </w:rPr>
              <w:t>f_</w:t>
            </w:r>
            <w:r w:rsidR="00ED647D">
              <w:t xml:space="preserve"> </w:t>
            </w:r>
            <w:proofErr w:type="spellStart"/>
            <w:r w:rsidR="00ED647D" w:rsidRPr="00ED647D">
              <w:rPr>
                <w:rFonts w:ascii="Times New Roman" w:eastAsia="SimSun" w:hAnsi="Times New Roman"/>
                <w:lang w:eastAsia="fr-FR"/>
              </w:rPr>
              <w:t>MCPTT</w:t>
            </w:r>
            <w:r w:rsidRPr="00810E3F">
              <w:rPr>
                <w:rFonts w:ascii="Times New Roman" w:eastAsia="SimSun" w:hAnsi="Times New Roman"/>
                <w:lang w:eastAsia="fr-FR"/>
              </w:rPr>
              <w:t>_LocationInfoReport_EncodeEncrypt</w:t>
            </w:r>
            <w:proofErr w:type="spellEnd"/>
            <w:r w:rsidRPr="00810E3F">
              <w:rPr>
                <w:rFonts w:ascii="Times New Roman" w:eastAsia="SimSun" w:hAnsi="Times New Roman"/>
                <w:lang w:eastAsia="fr-FR"/>
              </w:rPr>
              <w:t xml:space="preserve"> on IMS_PTC for access modular </w:t>
            </w:r>
            <w:proofErr w:type="spellStart"/>
            <w:r w:rsidRPr="00810E3F">
              <w:rPr>
                <w:rFonts w:ascii="Times New Roman" w:eastAsia="SimSun" w:hAnsi="Times New Roman"/>
                <w:lang w:eastAsia="fr-FR"/>
              </w:rPr>
              <w:t>gloabal</w:t>
            </w:r>
            <w:proofErr w:type="spellEnd"/>
            <w:r w:rsidRPr="00810E3F">
              <w:rPr>
                <w:rFonts w:ascii="Times New Roman" w:eastAsia="SimSun" w:hAnsi="Times New Roman"/>
                <w:lang w:eastAsia="fr-FR"/>
              </w:rPr>
              <w:t xml:space="preserve"> parameter</w:t>
            </w:r>
          </w:p>
        </w:tc>
      </w:tr>
      <w:tr w:rsidR="00D37D4E" w14:paraId="47798F57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55E4" w14:textId="77777777" w:rsidR="00D37D4E" w:rsidRDefault="00D37D4E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0390" w14:textId="25624BDC" w:rsidR="00D37D4E" w:rsidRPr="00810E3F" w:rsidRDefault="00D9588E" w:rsidP="00393147">
            <w:pPr>
              <w:spacing w:after="0"/>
              <w:rPr>
                <w:lang w:eastAsia="en-GB"/>
              </w:rPr>
            </w:pPr>
            <w:proofErr w:type="spellStart"/>
            <w:r w:rsidRPr="00D9588E">
              <w:rPr>
                <w:rFonts w:eastAsia="SimSun"/>
                <w:lang w:eastAsia="fr-FR"/>
              </w:rPr>
              <w:t>MCX_XML_mcpttLocationInfo</w:t>
            </w:r>
            <w:proofErr w:type="spellEnd"/>
          </w:p>
        </w:tc>
      </w:tr>
      <w:tr w:rsidR="00D37D4E" w14:paraId="7F42E8EF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E941" w14:textId="77777777" w:rsidR="00D37D4E" w:rsidRDefault="00D37D4E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4A0" w14:textId="77777777" w:rsidR="00D37D4E" w:rsidRDefault="00D37D4E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247A6977" w14:textId="77777777" w:rsidR="00D37D4E" w:rsidRDefault="00D37D4E" w:rsidP="00D37D4E"/>
    <w:p w14:paraId="072CADEF" w14:textId="77777777" w:rsidR="00D37D4E" w:rsidRDefault="00D37D4E" w:rsidP="00D37D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37D4E" w14:paraId="72E44F05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0C7C" w14:textId="77777777" w:rsidR="00ED647D" w:rsidRPr="00ED647D" w:rsidRDefault="00D37D4E" w:rsidP="00ED647D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="00ED647D"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f_MCPTT_LocationInfoReport_EncodeEncrypt</w:t>
            </w:r>
            <w:proofErr w:type="spellEnd"/>
            <w:r w:rsidR="00ED647D"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(template (value) </w:t>
            </w:r>
            <w:proofErr w:type="spellStart"/>
            <w:r w:rsidR="00ED647D"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Location_info</w:t>
            </w:r>
            <w:proofErr w:type="spellEnd"/>
            <w:r w:rsidR="00ED647D"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="00ED647D"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p_LocationInfo</w:t>
            </w:r>
            <w:proofErr w:type="spellEnd"/>
            <w:r w:rsidR="00ED647D"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60E1D620" w14:textId="77777777" w:rsidR="00ED647D" w:rsidRPr="00ED647D" w:rsidRDefault="00ED647D" w:rsidP="00ED647D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</w:t>
            </w:r>
            <w:proofErr w:type="spellStart"/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13D5F8BF" w14:textId="52E064BD" w:rsidR="00D37D4E" w:rsidRPr="003D30E2" w:rsidRDefault="00ED647D" w:rsidP="00ED647D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template (omit) </w:t>
            </w:r>
            <w:proofErr w:type="spellStart"/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return XmlBody_Type</w:t>
            </w:r>
          </w:p>
          <w:p w14:paraId="12B47894" w14:textId="77777777" w:rsidR="00D37D4E" w:rsidRPr="003D30E2" w:rsidRDefault="00D37D4E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</w:t>
            </w:r>
          </w:p>
          <w:p w14:paraId="30827A4B" w14:textId="77777777" w:rsidR="00D37D4E" w:rsidRPr="003D30E2" w:rsidRDefault="00D37D4E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189A4F63" w14:textId="77777777" w:rsidR="00D37D4E" w:rsidRDefault="00D37D4E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}</w:t>
            </w:r>
          </w:p>
        </w:tc>
      </w:tr>
    </w:tbl>
    <w:p w14:paraId="3BB86CA7" w14:textId="77777777" w:rsidR="00D37D4E" w:rsidRDefault="00D37D4E" w:rsidP="00D37D4E">
      <w:pPr>
        <w:spacing w:after="0"/>
        <w:rPr>
          <w:rFonts w:ascii="Arial" w:hAnsi="Arial"/>
          <w:b/>
          <w:lang w:eastAsia="en-GB"/>
        </w:rPr>
      </w:pPr>
    </w:p>
    <w:p w14:paraId="2D2D03A2" w14:textId="77777777" w:rsidR="00D37D4E" w:rsidRDefault="00D37D4E" w:rsidP="00D37D4E">
      <w:pPr>
        <w:spacing w:after="0"/>
        <w:rPr>
          <w:rFonts w:ascii="Arial" w:hAnsi="Arial"/>
          <w:b/>
          <w:lang w:eastAsia="en-GB"/>
        </w:rPr>
      </w:pPr>
    </w:p>
    <w:p w14:paraId="32F123D6" w14:textId="77777777" w:rsidR="00D37D4E" w:rsidRDefault="00D37D4E" w:rsidP="00D37D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37D4E" w14:paraId="762F5D4D" w14:textId="77777777" w:rsidTr="00393147">
        <w:trPr>
          <w:trHeight w:val="1352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98FB" w14:textId="77777777" w:rsidR="00ED647D" w:rsidRPr="00ED647D" w:rsidRDefault="00D37D4E" w:rsidP="00ED647D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lastRenderedPageBreak/>
              <w:t xml:space="preserve">function </w:t>
            </w:r>
            <w:proofErr w:type="spellStart"/>
            <w:r w:rsidR="00ED647D"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f_MCPTT_LocationInfoReport_EncodeEncrypt</w:t>
            </w:r>
            <w:proofErr w:type="spellEnd"/>
            <w:r w:rsidR="00ED647D"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(template (value) </w:t>
            </w:r>
            <w:proofErr w:type="spellStart"/>
            <w:r w:rsidR="00ED647D"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Location_info</w:t>
            </w:r>
            <w:proofErr w:type="spellEnd"/>
            <w:r w:rsidR="00ED647D"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="00ED647D"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p_LocationInfo</w:t>
            </w:r>
            <w:proofErr w:type="spellEnd"/>
            <w:r w:rsidR="00ED647D"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65E3A521" w14:textId="77777777" w:rsidR="00ED647D" w:rsidRPr="00ED647D" w:rsidRDefault="00ED647D" w:rsidP="00ED647D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</w:t>
            </w:r>
            <w:proofErr w:type="spellStart"/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11499454" w14:textId="6942DBEC" w:rsidR="00D37D4E" w:rsidRPr="003D30E2" w:rsidRDefault="00ED647D" w:rsidP="00ED647D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template (omit) </w:t>
            </w:r>
            <w:proofErr w:type="spellStart"/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</w:t>
            </w:r>
            <w:r w:rsidRPr="00ED647D">
              <w:rPr>
                <w:rFonts w:ascii="Courier New" w:eastAsia="SimSun" w:hAnsi="Courier New" w:cs="Courier New"/>
                <w:sz w:val="16"/>
                <w:szCs w:val="16"/>
                <w:shd w:val="clear" w:color="auto" w:fill="FFFF00"/>
                <w:lang w:eastAsia="fr-FR"/>
              </w:rPr>
              <w:t>runs on IMS_PTC</w:t>
            </w:r>
            <w:r w:rsidRPr="00ED647D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return XmlBody_Type</w:t>
            </w:r>
          </w:p>
          <w:p w14:paraId="4ECC0C6B" w14:textId="77777777" w:rsidR="00D37D4E" w:rsidRPr="003D30E2" w:rsidRDefault="00D37D4E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</w:t>
            </w:r>
          </w:p>
          <w:p w14:paraId="05053DAA" w14:textId="77777777" w:rsidR="00D37D4E" w:rsidRPr="003D30E2" w:rsidRDefault="00D37D4E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351B5F9A" w14:textId="77777777" w:rsidR="00D37D4E" w:rsidRDefault="00D37D4E" w:rsidP="003931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}</w:t>
            </w:r>
          </w:p>
        </w:tc>
      </w:tr>
    </w:tbl>
    <w:p w14:paraId="2C388EC7" w14:textId="77777777" w:rsidR="00970E6A" w:rsidRDefault="00970E6A" w:rsidP="00021EE4"/>
    <w:p w14:paraId="02E4F356" w14:textId="6C9EB04B" w:rsidR="00970E6A" w:rsidRDefault="00970E6A" w:rsidP="00970E6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3" w:name="_Toc173335998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32</w:t>
      </w:r>
      <w:bookmarkEnd w:id="53"/>
      <w:r>
        <w:rPr>
          <w:b/>
          <w:lang w:val="pt-BR"/>
        </w:rPr>
        <w:fldChar w:fldCharType="end"/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259C9" w14:paraId="192462C2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1491" w14:textId="77777777" w:rsidR="000259C9" w:rsidRPr="003E5E16" w:rsidRDefault="000259C9" w:rsidP="003E5E16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3E5E16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064D" w14:textId="41A75E51" w:rsidR="000259C9" w:rsidRPr="00810E3F" w:rsidRDefault="003E5E16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2A5D93">
              <w:rPr>
                <w:rFonts w:eastAsia="SimSun"/>
                <w:lang w:eastAsia="fr-FR"/>
              </w:rPr>
              <w:t>fl_MCX_Mcpttregroup_EncryptElementList</w:t>
            </w:r>
            <w:proofErr w:type="spellEnd"/>
          </w:p>
        </w:tc>
      </w:tr>
      <w:tr w:rsidR="000259C9" w14:paraId="3D09D553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7B74" w14:textId="77777777" w:rsidR="000259C9" w:rsidRDefault="000259C9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D5D9" w14:textId="4D4259CD" w:rsidR="000259C9" w:rsidRPr="00810E3F" w:rsidRDefault="000259C9" w:rsidP="00393147">
            <w:pPr>
              <w:rPr>
                <w:lang w:eastAsia="zh-CN"/>
              </w:rPr>
            </w:pPr>
            <w:r w:rsidRPr="00810E3F">
              <w:rPr>
                <w:lang w:eastAsia="zh-CN"/>
              </w:rPr>
              <w:t xml:space="preserve">As per </w:t>
            </w:r>
            <w:r w:rsidRPr="00810E3F">
              <w:rPr>
                <w:lang w:eastAsia="zh-CN"/>
              </w:rPr>
              <w:fldChar w:fldCharType="begin"/>
            </w:r>
            <w:r w:rsidRPr="00810E3F">
              <w:rPr>
                <w:lang w:eastAsia="zh-CN"/>
              </w:rPr>
              <w:instrText xml:space="preserve"> REF _Ref173325179 \h  \* MERGEFORMAT </w:instrText>
            </w:r>
            <w:r w:rsidRPr="00810E3F">
              <w:rPr>
                <w:lang w:eastAsia="zh-CN"/>
              </w:rPr>
            </w:r>
            <w:r w:rsidRPr="00810E3F"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26</w:t>
            </w:r>
            <w:r w:rsidRPr="00810E3F">
              <w:rPr>
                <w:lang w:eastAsia="zh-CN"/>
              </w:rPr>
              <w:fldChar w:fldCharType="end"/>
            </w:r>
          </w:p>
        </w:tc>
      </w:tr>
      <w:tr w:rsidR="000259C9" w14:paraId="6906E48F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B5C8" w14:textId="77777777" w:rsidR="000259C9" w:rsidRDefault="000259C9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9152" w14:textId="6F76EE63" w:rsidR="000259C9" w:rsidRPr="00810E3F" w:rsidRDefault="000259C9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 w:rsidRPr="00810E3F">
              <w:rPr>
                <w:rFonts w:ascii="Times New Roman" w:hAnsi="Times New Roman"/>
                <w:lang w:eastAsia="zh-CN"/>
              </w:rPr>
              <w:t xml:space="preserve">Added </w:t>
            </w:r>
            <w:proofErr w:type="spellStart"/>
            <w:r w:rsidR="003E5E16" w:rsidRPr="003E5E16">
              <w:rPr>
                <w:rFonts w:ascii="Times New Roman" w:eastAsia="SimSun" w:hAnsi="Times New Roman"/>
                <w:lang w:eastAsia="fr-FR"/>
              </w:rPr>
              <w:t>fl_MCX_Mcpttregroup_EncryptElementList</w:t>
            </w:r>
            <w:proofErr w:type="spellEnd"/>
            <w:r w:rsidR="003E5E16" w:rsidRPr="003E5E16">
              <w:rPr>
                <w:rFonts w:ascii="Times New Roman" w:eastAsia="SimSun" w:hAnsi="Times New Roman"/>
                <w:lang w:eastAsia="fr-FR"/>
              </w:rPr>
              <w:t xml:space="preserve"> </w:t>
            </w:r>
            <w:r w:rsidRPr="00810E3F">
              <w:rPr>
                <w:rFonts w:ascii="Times New Roman" w:eastAsia="SimSun" w:hAnsi="Times New Roman"/>
                <w:lang w:eastAsia="fr-FR"/>
              </w:rPr>
              <w:t xml:space="preserve">on IMS_PTC for access modular </w:t>
            </w:r>
            <w:proofErr w:type="spellStart"/>
            <w:r w:rsidRPr="00810E3F">
              <w:rPr>
                <w:rFonts w:ascii="Times New Roman" w:eastAsia="SimSun" w:hAnsi="Times New Roman"/>
                <w:lang w:eastAsia="fr-FR"/>
              </w:rPr>
              <w:t>gloabal</w:t>
            </w:r>
            <w:proofErr w:type="spellEnd"/>
            <w:r w:rsidRPr="00810E3F">
              <w:rPr>
                <w:rFonts w:ascii="Times New Roman" w:eastAsia="SimSun" w:hAnsi="Times New Roman"/>
                <w:lang w:eastAsia="fr-FR"/>
              </w:rPr>
              <w:t xml:space="preserve"> parameter</w:t>
            </w:r>
          </w:p>
        </w:tc>
      </w:tr>
      <w:tr w:rsidR="000259C9" w14:paraId="244B6CAF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1FC2" w14:textId="77777777" w:rsidR="000259C9" w:rsidRDefault="000259C9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3F34" w14:textId="72B29053" w:rsidR="000259C9" w:rsidRPr="00810E3F" w:rsidRDefault="004E4A3F" w:rsidP="00393147">
            <w:pPr>
              <w:spacing w:after="0"/>
              <w:rPr>
                <w:lang w:eastAsia="en-GB"/>
              </w:rPr>
            </w:pPr>
            <w:proofErr w:type="spellStart"/>
            <w:r w:rsidRPr="004E4A3F">
              <w:rPr>
                <w:rFonts w:eastAsia="SimSun"/>
                <w:lang w:eastAsia="fr-FR"/>
              </w:rPr>
              <w:t>MCX_XML_mcpttregroup</w:t>
            </w:r>
            <w:proofErr w:type="spellEnd"/>
          </w:p>
        </w:tc>
      </w:tr>
      <w:tr w:rsidR="000259C9" w14:paraId="0A34E10F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314A" w14:textId="77777777" w:rsidR="000259C9" w:rsidRDefault="000259C9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DB2C" w14:textId="77777777" w:rsidR="000259C9" w:rsidRDefault="000259C9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29AAA72A" w14:textId="77777777" w:rsidR="000259C9" w:rsidRDefault="000259C9" w:rsidP="000259C9"/>
    <w:p w14:paraId="12DBAEE6" w14:textId="77777777" w:rsidR="000259C9" w:rsidRDefault="000259C9" w:rsidP="000259C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259C9" w14:paraId="78EA33D2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EF15" w14:textId="77777777" w:rsidR="003E5E16" w:rsidRPr="003E5E16" w:rsidRDefault="000259C9" w:rsidP="003E5E1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="003E5E16"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fl_MCX_Mcpttregroup_EncryptElementList</w:t>
            </w:r>
            <w:proofErr w:type="spellEnd"/>
            <w:r w:rsidR="003E5E16"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="003E5E16"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inout</w:t>
            </w:r>
            <w:proofErr w:type="spellEnd"/>
            <w:r w:rsidR="003E5E16"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universal </w:t>
            </w:r>
            <w:proofErr w:type="spellStart"/>
            <w:r w:rsidR="003E5E16"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="003E5E16"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="003E5E16"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="003E5E16"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3CBAD012" w14:textId="77777777" w:rsidR="003E5E16" w:rsidRPr="003E5E16" w:rsidRDefault="003E5E16" w:rsidP="003E5E1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</w:t>
            </w:r>
            <w:proofErr w:type="spellStart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p_XmlBasePath,</w:t>
            </w:r>
          </w:p>
          <w:p w14:paraId="65CD1B67" w14:textId="77777777" w:rsidR="003E5E16" w:rsidRPr="003E5E16" w:rsidRDefault="003E5E16" w:rsidP="003E5E1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integer </w:t>
            </w:r>
            <w:proofErr w:type="spellStart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p_ElementCount</w:t>
            </w:r>
            <w:proofErr w:type="spellEnd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08A12898" w14:textId="77777777" w:rsidR="003E5E16" w:rsidRPr="003E5E16" w:rsidRDefault="003E5E16" w:rsidP="003E5E1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</w:t>
            </w:r>
            <w:proofErr w:type="spellStart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41A89118" w14:textId="77777777" w:rsidR="003E5E16" w:rsidRDefault="003E5E16" w:rsidP="003E5E1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</w:t>
            </w:r>
            <w:proofErr w:type="spellStart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</w:t>
            </w:r>
          </w:p>
          <w:p w14:paraId="556400B5" w14:textId="566D7EDC" w:rsidR="000259C9" w:rsidRPr="003D30E2" w:rsidRDefault="000259C9" w:rsidP="003E5E1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</w:t>
            </w:r>
          </w:p>
          <w:p w14:paraId="787C1337" w14:textId="77777777" w:rsidR="000259C9" w:rsidRPr="003D30E2" w:rsidRDefault="000259C9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4AFA21A9" w14:textId="77777777" w:rsidR="000259C9" w:rsidRDefault="000259C9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}</w:t>
            </w:r>
          </w:p>
        </w:tc>
      </w:tr>
    </w:tbl>
    <w:p w14:paraId="4BD300EA" w14:textId="77777777" w:rsidR="000259C9" w:rsidRDefault="000259C9" w:rsidP="000259C9">
      <w:pPr>
        <w:spacing w:after="0"/>
        <w:rPr>
          <w:rFonts w:ascii="Arial" w:hAnsi="Arial"/>
          <w:b/>
          <w:lang w:eastAsia="en-GB"/>
        </w:rPr>
      </w:pPr>
    </w:p>
    <w:p w14:paraId="78D6F423" w14:textId="77777777" w:rsidR="000259C9" w:rsidRDefault="000259C9" w:rsidP="000259C9">
      <w:pPr>
        <w:spacing w:after="0"/>
        <w:rPr>
          <w:rFonts w:ascii="Arial" w:hAnsi="Arial"/>
          <w:b/>
          <w:lang w:eastAsia="en-GB"/>
        </w:rPr>
      </w:pPr>
    </w:p>
    <w:p w14:paraId="6960C877" w14:textId="77777777" w:rsidR="000259C9" w:rsidRDefault="000259C9" w:rsidP="000259C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259C9" w14:paraId="6488183A" w14:textId="77777777" w:rsidTr="00393147">
        <w:trPr>
          <w:trHeight w:val="1352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2991" w14:textId="77777777" w:rsidR="003E5E16" w:rsidRPr="003E5E16" w:rsidRDefault="003E5E16" w:rsidP="003E5E1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fl_MCX_Mcpttregroup_EncryptElementList</w:t>
            </w:r>
            <w:proofErr w:type="spellEnd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(</w:t>
            </w:r>
            <w:proofErr w:type="spellStart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inout</w:t>
            </w:r>
            <w:proofErr w:type="spellEnd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universal </w:t>
            </w:r>
            <w:proofErr w:type="spellStart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p_XmlDocument</w:t>
            </w:r>
            <w:proofErr w:type="spellEnd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239F82BC" w14:textId="77777777" w:rsidR="003E5E16" w:rsidRPr="003E5E16" w:rsidRDefault="003E5E16" w:rsidP="003E5E1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</w:t>
            </w:r>
            <w:proofErr w:type="spellStart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p_XmlBasePath,</w:t>
            </w:r>
          </w:p>
          <w:p w14:paraId="39671EB8" w14:textId="77777777" w:rsidR="003E5E16" w:rsidRPr="003E5E16" w:rsidRDefault="003E5E16" w:rsidP="003E5E1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integer </w:t>
            </w:r>
            <w:proofErr w:type="spellStart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p_ElementCount</w:t>
            </w:r>
            <w:proofErr w:type="spellEnd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44124A11" w14:textId="77777777" w:rsidR="003E5E16" w:rsidRPr="003E5E16" w:rsidRDefault="003E5E16" w:rsidP="003E5E1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</w:t>
            </w:r>
            <w:proofErr w:type="spellStart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0CB0441F" w14:textId="76C8026B" w:rsidR="003E5E16" w:rsidRDefault="003E5E16" w:rsidP="003E5E1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</w:t>
            </w:r>
            <w:proofErr w:type="spellStart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3E5E16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</w:t>
            </w:r>
            <w:r>
              <w:t xml:space="preserve"> </w:t>
            </w:r>
            <w:r w:rsidRPr="003E5E16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runs on IMS_PTC</w:t>
            </w:r>
          </w:p>
          <w:p w14:paraId="613219D9" w14:textId="77777777" w:rsidR="003E5E16" w:rsidRPr="003D30E2" w:rsidRDefault="003E5E16" w:rsidP="003E5E1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</w:t>
            </w:r>
          </w:p>
          <w:p w14:paraId="5A1689B3" w14:textId="77777777" w:rsidR="003E5E16" w:rsidRPr="003D30E2" w:rsidRDefault="003E5E16" w:rsidP="003E5E16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1E37FA3F" w14:textId="2DAD7923" w:rsidR="000259C9" w:rsidRDefault="003E5E16" w:rsidP="003E5E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}</w:t>
            </w:r>
          </w:p>
        </w:tc>
      </w:tr>
    </w:tbl>
    <w:p w14:paraId="54166500" w14:textId="77777777" w:rsidR="000259C9" w:rsidRDefault="000259C9" w:rsidP="000259C9"/>
    <w:p w14:paraId="74D23565" w14:textId="7C772477" w:rsidR="00970E6A" w:rsidRDefault="00970E6A" w:rsidP="00970E6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4" w:name="_Toc173335999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33</w:t>
      </w:r>
      <w:bookmarkEnd w:id="54"/>
      <w:r>
        <w:rPr>
          <w:b/>
          <w:lang w:val="pt-BR"/>
        </w:rPr>
        <w:fldChar w:fldCharType="end"/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3792E" w14:paraId="499C48E1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BB3C" w14:textId="77777777" w:rsidR="0053792E" w:rsidRPr="0015350A" w:rsidRDefault="0053792E" w:rsidP="0015350A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15350A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C8F6" w14:textId="0E0AAE3B" w:rsidR="0053792E" w:rsidRPr="00810E3F" w:rsidRDefault="0015350A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DD1723">
              <w:rPr>
                <w:rFonts w:eastAsia="SimSun"/>
                <w:lang w:eastAsia="fr-FR"/>
              </w:rPr>
              <w:t>f_MCX_MCVideoInfo_EncodeEncrypt</w:t>
            </w:r>
            <w:proofErr w:type="spellEnd"/>
          </w:p>
        </w:tc>
      </w:tr>
      <w:tr w:rsidR="0053792E" w14:paraId="0E762337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AC78" w14:textId="77777777" w:rsidR="0053792E" w:rsidRDefault="0053792E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2B12" w14:textId="77197185" w:rsidR="0053792E" w:rsidRPr="00810E3F" w:rsidRDefault="0053792E" w:rsidP="00393147">
            <w:pPr>
              <w:rPr>
                <w:lang w:eastAsia="zh-CN"/>
              </w:rPr>
            </w:pPr>
            <w:r w:rsidRPr="00810E3F">
              <w:rPr>
                <w:lang w:eastAsia="zh-CN"/>
              </w:rPr>
              <w:t xml:space="preserve">As per </w:t>
            </w:r>
            <w:r w:rsidRPr="00810E3F">
              <w:rPr>
                <w:lang w:eastAsia="zh-CN"/>
              </w:rPr>
              <w:fldChar w:fldCharType="begin"/>
            </w:r>
            <w:r w:rsidRPr="00810E3F">
              <w:rPr>
                <w:lang w:eastAsia="zh-CN"/>
              </w:rPr>
              <w:instrText xml:space="preserve"> REF _Ref173325179 \h  \* MERGEFORMAT </w:instrText>
            </w:r>
            <w:r w:rsidRPr="00810E3F">
              <w:rPr>
                <w:lang w:eastAsia="zh-CN"/>
              </w:rPr>
            </w:r>
            <w:r w:rsidRPr="00810E3F"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26</w:t>
            </w:r>
            <w:r w:rsidRPr="00810E3F">
              <w:rPr>
                <w:lang w:eastAsia="zh-CN"/>
              </w:rPr>
              <w:fldChar w:fldCharType="end"/>
            </w:r>
          </w:p>
        </w:tc>
      </w:tr>
      <w:tr w:rsidR="0053792E" w14:paraId="55D4B664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A801" w14:textId="77777777" w:rsidR="0053792E" w:rsidRDefault="0053792E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22F4" w14:textId="379BF05A" w:rsidR="0053792E" w:rsidRPr="00810E3F" w:rsidRDefault="0053792E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 w:rsidRPr="00810E3F">
              <w:rPr>
                <w:rFonts w:ascii="Times New Roman" w:hAnsi="Times New Roman"/>
                <w:lang w:eastAsia="zh-CN"/>
              </w:rPr>
              <w:t xml:space="preserve">Added </w:t>
            </w:r>
            <w:proofErr w:type="spellStart"/>
            <w:r w:rsidR="0015350A" w:rsidRPr="0015350A">
              <w:rPr>
                <w:rFonts w:ascii="Times New Roman" w:eastAsia="SimSun" w:hAnsi="Times New Roman"/>
                <w:lang w:eastAsia="fr-FR"/>
              </w:rPr>
              <w:t>f_MCX_MCVideoInfo_EncodeEncrypt</w:t>
            </w:r>
            <w:proofErr w:type="spellEnd"/>
            <w:r w:rsidR="0015350A" w:rsidRPr="0015350A">
              <w:rPr>
                <w:rFonts w:ascii="Times New Roman" w:eastAsia="SimSun" w:hAnsi="Times New Roman"/>
                <w:lang w:eastAsia="fr-FR"/>
              </w:rPr>
              <w:t xml:space="preserve"> </w:t>
            </w:r>
            <w:r w:rsidRPr="00810E3F">
              <w:rPr>
                <w:rFonts w:ascii="Times New Roman" w:eastAsia="SimSun" w:hAnsi="Times New Roman"/>
                <w:lang w:eastAsia="fr-FR"/>
              </w:rPr>
              <w:t xml:space="preserve">on IMS_PTC for access modular </w:t>
            </w:r>
            <w:proofErr w:type="spellStart"/>
            <w:r w:rsidRPr="00810E3F">
              <w:rPr>
                <w:rFonts w:ascii="Times New Roman" w:eastAsia="SimSun" w:hAnsi="Times New Roman"/>
                <w:lang w:eastAsia="fr-FR"/>
              </w:rPr>
              <w:t>gloabal</w:t>
            </w:r>
            <w:proofErr w:type="spellEnd"/>
            <w:r w:rsidRPr="00810E3F">
              <w:rPr>
                <w:rFonts w:ascii="Times New Roman" w:eastAsia="SimSun" w:hAnsi="Times New Roman"/>
                <w:lang w:eastAsia="fr-FR"/>
              </w:rPr>
              <w:t xml:space="preserve"> parameter</w:t>
            </w:r>
          </w:p>
        </w:tc>
      </w:tr>
      <w:tr w:rsidR="0053792E" w14:paraId="062B43E3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0CAB" w14:textId="77777777" w:rsidR="0053792E" w:rsidRDefault="0053792E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DD01" w14:textId="18C00D66" w:rsidR="0053792E" w:rsidRPr="00810E3F" w:rsidRDefault="00485CE8" w:rsidP="00393147">
            <w:pPr>
              <w:spacing w:after="0"/>
              <w:rPr>
                <w:lang w:eastAsia="en-GB"/>
              </w:rPr>
            </w:pPr>
            <w:proofErr w:type="spellStart"/>
            <w:r w:rsidRPr="00485CE8">
              <w:rPr>
                <w:rFonts w:eastAsia="SimSun"/>
                <w:lang w:eastAsia="fr-FR"/>
              </w:rPr>
              <w:t>MCX_XML_mcvideo_info</w:t>
            </w:r>
            <w:proofErr w:type="spellEnd"/>
          </w:p>
        </w:tc>
      </w:tr>
      <w:tr w:rsidR="0053792E" w14:paraId="21E80B39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0ABF" w14:textId="77777777" w:rsidR="0053792E" w:rsidRDefault="0053792E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0C77" w14:textId="77777777" w:rsidR="0053792E" w:rsidRDefault="0053792E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5E0342F3" w14:textId="77777777" w:rsidR="0053792E" w:rsidRDefault="0053792E" w:rsidP="0053792E"/>
    <w:p w14:paraId="3E2C5BCA" w14:textId="77777777" w:rsidR="0053792E" w:rsidRDefault="0053792E" w:rsidP="0053792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792E" w14:paraId="3664C596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36CF" w14:textId="77777777" w:rsidR="0015350A" w:rsidRPr="0015350A" w:rsidRDefault="0053792E" w:rsidP="0015350A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="0015350A"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f_MCX_MCVideoInfo_EncodeEncrypt</w:t>
            </w:r>
            <w:proofErr w:type="spellEnd"/>
            <w:r w:rsidR="0015350A"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(template (value) </w:t>
            </w:r>
            <w:proofErr w:type="spellStart"/>
            <w:r w:rsidR="0015350A"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Mcvideoinfo_Type</w:t>
            </w:r>
            <w:proofErr w:type="spellEnd"/>
            <w:r w:rsidR="0015350A"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="0015350A"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p_MCVideo_Info</w:t>
            </w:r>
            <w:proofErr w:type="spellEnd"/>
            <w:r w:rsidR="0015350A"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645A6D27" w14:textId="77777777" w:rsidR="0015350A" w:rsidRPr="0015350A" w:rsidRDefault="0015350A" w:rsidP="0015350A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</w:t>
            </w:r>
            <w:proofErr w:type="spellStart"/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424CB657" w14:textId="7C1A55B8" w:rsidR="0053792E" w:rsidRPr="003D30E2" w:rsidRDefault="0015350A" w:rsidP="0015350A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template (omit) </w:t>
            </w:r>
            <w:proofErr w:type="spellStart"/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return XmlBody_Type</w:t>
            </w:r>
            <w:r w:rsidR="0053792E"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</w:t>
            </w:r>
          </w:p>
          <w:p w14:paraId="13FC056B" w14:textId="77777777" w:rsidR="0053792E" w:rsidRPr="003D30E2" w:rsidRDefault="0053792E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46689D3B" w14:textId="77777777" w:rsidR="0053792E" w:rsidRDefault="0053792E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}</w:t>
            </w:r>
          </w:p>
        </w:tc>
      </w:tr>
    </w:tbl>
    <w:p w14:paraId="52FCED93" w14:textId="77777777" w:rsidR="0053792E" w:rsidRDefault="0053792E" w:rsidP="0053792E">
      <w:pPr>
        <w:spacing w:after="0"/>
        <w:rPr>
          <w:rFonts w:ascii="Arial" w:hAnsi="Arial"/>
          <w:b/>
          <w:lang w:eastAsia="en-GB"/>
        </w:rPr>
      </w:pPr>
    </w:p>
    <w:p w14:paraId="4C32F153" w14:textId="77777777" w:rsidR="0053792E" w:rsidRDefault="0053792E" w:rsidP="0053792E">
      <w:pPr>
        <w:spacing w:after="0"/>
        <w:rPr>
          <w:rFonts w:ascii="Arial" w:hAnsi="Arial"/>
          <w:b/>
          <w:lang w:eastAsia="en-GB"/>
        </w:rPr>
      </w:pPr>
    </w:p>
    <w:p w14:paraId="5960DD95" w14:textId="77777777" w:rsidR="0053792E" w:rsidRDefault="0053792E" w:rsidP="0053792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792E" w14:paraId="2A1B3431" w14:textId="77777777" w:rsidTr="00393147">
        <w:trPr>
          <w:trHeight w:val="1352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8B86" w14:textId="77777777" w:rsidR="0015350A" w:rsidRPr="0015350A" w:rsidRDefault="0053792E" w:rsidP="0015350A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="0015350A"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f_MCX_MCVideoInfo_EncodeEncrypt</w:t>
            </w:r>
            <w:proofErr w:type="spellEnd"/>
            <w:r w:rsidR="0015350A"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(template (value) </w:t>
            </w:r>
            <w:proofErr w:type="spellStart"/>
            <w:r w:rsidR="0015350A"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Mcvideoinfo_Type</w:t>
            </w:r>
            <w:proofErr w:type="spellEnd"/>
            <w:r w:rsidR="0015350A"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="0015350A"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p_MCVideo_Info</w:t>
            </w:r>
            <w:proofErr w:type="spellEnd"/>
            <w:r w:rsidR="0015350A"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74FF7396" w14:textId="77777777" w:rsidR="0015350A" w:rsidRPr="0015350A" w:rsidRDefault="0015350A" w:rsidP="0015350A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</w:t>
            </w:r>
            <w:proofErr w:type="spellStart"/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29F6EFD0" w14:textId="589841E5" w:rsidR="0053792E" w:rsidRDefault="0015350A" w:rsidP="0015350A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template (omit) </w:t>
            </w:r>
            <w:proofErr w:type="spellStart"/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</w:t>
            </w:r>
            <w:r w:rsidRPr="003E5E16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runs on IMS_PTC</w:t>
            </w:r>
            <w:r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return XmlBody_Type</w:t>
            </w:r>
            <w:r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</w:p>
          <w:p w14:paraId="015AC4D9" w14:textId="77777777" w:rsidR="0053792E" w:rsidRPr="003D30E2" w:rsidRDefault="0053792E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{</w:t>
            </w:r>
          </w:p>
          <w:p w14:paraId="123E7AD9" w14:textId="77777777" w:rsidR="0053792E" w:rsidRPr="003D30E2" w:rsidRDefault="0053792E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01FB8B4A" w14:textId="77777777" w:rsidR="0053792E" w:rsidRDefault="0053792E" w:rsidP="003931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}</w:t>
            </w:r>
          </w:p>
        </w:tc>
      </w:tr>
    </w:tbl>
    <w:p w14:paraId="70AE14A1" w14:textId="77777777" w:rsidR="0053792E" w:rsidRDefault="0053792E" w:rsidP="0053792E"/>
    <w:p w14:paraId="257B0ED4" w14:textId="723401AF" w:rsidR="00970E6A" w:rsidRDefault="00970E6A" w:rsidP="00970E6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5" w:name="_Toc173336000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34</w:t>
      </w:r>
      <w:bookmarkEnd w:id="55"/>
      <w:r>
        <w:rPr>
          <w:b/>
          <w:lang w:val="pt-BR"/>
        </w:rPr>
        <w:fldChar w:fldCharType="end"/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50B0C" w14:paraId="052F873D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2FD1" w14:textId="77777777" w:rsidR="00F50B0C" w:rsidRPr="00F50B0C" w:rsidRDefault="00F50B0C" w:rsidP="00F50B0C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F50B0C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3E95" w14:textId="18C960A3" w:rsidR="00F50B0C" w:rsidRPr="00810E3F" w:rsidRDefault="00556D1A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DD1723">
              <w:rPr>
                <w:rFonts w:eastAsia="SimSun"/>
                <w:lang w:eastAsia="fr-FR"/>
              </w:rPr>
              <w:t>f_MCVideo_LocationInfoReport_EncodeEncrypt</w:t>
            </w:r>
            <w:proofErr w:type="spellEnd"/>
          </w:p>
        </w:tc>
      </w:tr>
      <w:tr w:rsidR="00F50B0C" w14:paraId="79267664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EFFA" w14:textId="77777777" w:rsidR="00F50B0C" w:rsidRDefault="00F50B0C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01DF" w14:textId="439C0448" w:rsidR="00F50B0C" w:rsidRPr="00810E3F" w:rsidRDefault="00F50B0C" w:rsidP="00393147">
            <w:pPr>
              <w:rPr>
                <w:lang w:eastAsia="zh-CN"/>
              </w:rPr>
            </w:pPr>
            <w:r w:rsidRPr="00810E3F">
              <w:rPr>
                <w:lang w:eastAsia="zh-CN"/>
              </w:rPr>
              <w:t xml:space="preserve">As per </w:t>
            </w:r>
            <w:r w:rsidRPr="00810E3F">
              <w:rPr>
                <w:lang w:eastAsia="zh-CN"/>
              </w:rPr>
              <w:fldChar w:fldCharType="begin"/>
            </w:r>
            <w:r w:rsidRPr="00810E3F">
              <w:rPr>
                <w:lang w:eastAsia="zh-CN"/>
              </w:rPr>
              <w:instrText xml:space="preserve"> REF _Ref173325179 \h  \* MERGEFORMAT </w:instrText>
            </w:r>
            <w:r w:rsidRPr="00810E3F">
              <w:rPr>
                <w:lang w:eastAsia="zh-CN"/>
              </w:rPr>
            </w:r>
            <w:r w:rsidRPr="00810E3F"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26</w:t>
            </w:r>
            <w:r w:rsidRPr="00810E3F">
              <w:rPr>
                <w:lang w:eastAsia="zh-CN"/>
              </w:rPr>
              <w:fldChar w:fldCharType="end"/>
            </w:r>
          </w:p>
        </w:tc>
      </w:tr>
      <w:tr w:rsidR="00F50B0C" w14:paraId="082EBF00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C4E0" w14:textId="77777777" w:rsidR="00F50B0C" w:rsidRDefault="00F50B0C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AA9B" w14:textId="25B2B834" w:rsidR="00F50B0C" w:rsidRPr="00810E3F" w:rsidRDefault="00F50B0C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 w:rsidRPr="00810E3F">
              <w:rPr>
                <w:rFonts w:ascii="Times New Roman" w:hAnsi="Times New Roman"/>
                <w:lang w:eastAsia="zh-CN"/>
              </w:rPr>
              <w:t xml:space="preserve">Added </w:t>
            </w:r>
            <w:proofErr w:type="spellStart"/>
            <w:r w:rsidR="00556D1A" w:rsidRPr="00556D1A">
              <w:rPr>
                <w:rFonts w:ascii="Times New Roman" w:eastAsia="SimSun" w:hAnsi="Times New Roman"/>
                <w:lang w:eastAsia="fr-FR"/>
              </w:rPr>
              <w:t>f_MCVideo_LocationInfoReport_EncodeEncrypt</w:t>
            </w:r>
            <w:proofErr w:type="spellEnd"/>
            <w:r w:rsidR="00556D1A" w:rsidRPr="00556D1A">
              <w:rPr>
                <w:rFonts w:ascii="Times New Roman" w:eastAsia="SimSun" w:hAnsi="Times New Roman"/>
                <w:lang w:eastAsia="fr-FR"/>
              </w:rPr>
              <w:t xml:space="preserve"> </w:t>
            </w:r>
            <w:r w:rsidRPr="00810E3F">
              <w:rPr>
                <w:rFonts w:ascii="Times New Roman" w:eastAsia="SimSun" w:hAnsi="Times New Roman"/>
                <w:lang w:eastAsia="fr-FR"/>
              </w:rPr>
              <w:t xml:space="preserve">on IMS_PTC for access modular </w:t>
            </w:r>
            <w:proofErr w:type="spellStart"/>
            <w:r w:rsidRPr="00810E3F">
              <w:rPr>
                <w:rFonts w:ascii="Times New Roman" w:eastAsia="SimSun" w:hAnsi="Times New Roman"/>
                <w:lang w:eastAsia="fr-FR"/>
              </w:rPr>
              <w:t>gloabal</w:t>
            </w:r>
            <w:proofErr w:type="spellEnd"/>
            <w:r w:rsidRPr="00810E3F">
              <w:rPr>
                <w:rFonts w:ascii="Times New Roman" w:eastAsia="SimSun" w:hAnsi="Times New Roman"/>
                <w:lang w:eastAsia="fr-FR"/>
              </w:rPr>
              <w:t xml:space="preserve"> parameter</w:t>
            </w:r>
          </w:p>
        </w:tc>
      </w:tr>
      <w:tr w:rsidR="00F50B0C" w14:paraId="649A4BB0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0971" w14:textId="77777777" w:rsidR="00F50B0C" w:rsidRDefault="00F50B0C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EE7F" w14:textId="115AE1F7" w:rsidR="00F50B0C" w:rsidRPr="00810E3F" w:rsidRDefault="00556D1A" w:rsidP="00393147">
            <w:pPr>
              <w:spacing w:after="0"/>
              <w:rPr>
                <w:lang w:eastAsia="en-GB"/>
              </w:rPr>
            </w:pPr>
            <w:proofErr w:type="spellStart"/>
            <w:r w:rsidRPr="00556D1A">
              <w:rPr>
                <w:rFonts w:eastAsia="SimSun"/>
                <w:lang w:eastAsia="fr-FR"/>
              </w:rPr>
              <w:t>MCX_XML_mcvideoLocationInfo</w:t>
            </w:r>
            <w:proofErr w:type="spellEnd"/>
          </w:p>
        </w:tc>
      </w:tr>
      <w:tr w:rsidR="00F50B0C" w14:paraId="0016E23C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78B4" w14:textId="77777777" w:rsidR="00F50B0C" w:rsidRDefault="00F50B0C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C19" w14:textId="77777777" w:rsidR="00F50B0C" w:rsidRDefault="00F50B0C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08F1BF4A" w14:textId="77777777" w:rsidR="00F50B0C" w:rsidRDefault="00F50B0C" w:rsidP="00F50B0C"/>
    <w:p w14:paraId="3D4422CC" w14:textId="77777777" w:rsidR="00F50B0C" w:rsidRDefault="00F50B0C" w:rsidP="00F50B0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0B0C" w14:paraId="2F259C83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C95E" w14:textId="77777777" w:rsidR="00D87FE8" w:rsidRPr="00D87FE8" w:rsidRDefault="00F50B0C" w:rsidP="00D8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="00D87FE8"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f_MCVideo_LocationInfoReport_EncodeEncrypt</w:t>
            </w:r>
            <w:proofErr w:type="spellEnd"/>
            <w:r w:rsidR="00D87FE8"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(template (value) </w:t>
            </w:r>
            <w:proofErr w:type="spellStart"/>
            <w:r w:rsidR="00D87FE8"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Location_info</w:t>
            </w:r>
            <w:proofErr w:type="spellEnd"/>
            <w:r w:rsidR="00D87FE8"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="00D87FE8"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p_LocationInfo</w:t>
            </w:r>
            <w:proofErr w:type="spellEnd"/>
            <w:r w:rsidR="00D87FE8"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214BDC6A" w14:textId="77777777" w:rsidR="00D87FE8" w:rsidRPr="00D87FE8" w:rsidRDefault="00D87FE8" w:rsidP="00D87FE8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</w:t>
            </w:r>
            <w:proofErr w:type="spellStart"/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0D49B3DD" w14:textId="5E29EE5D" w:rsidR="00D87FE8" w:rsidRDefault="00D87FE8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template (omit) </w:t>
            </w:r>
            <w:proofErr w:type="spellStart"/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return XmlBody_Type</w:t>
            </w:r>
          </w:p>
          <w:p w14:paraId="2F5DFC7D" w14:textId="50594F72" w:rsidR="00F50B0C" w:rsidRPr="003D30E2" w:rsidRDefault="00F50B0C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{</w:t>
            </w:r>
          </w:p>
          <w:p w14:paraId="43AC1A22" w14:textId="77777777" w:rsidR="00F50B0C" w:rsidRPr="003D30E2" w:rsidRDefault="00F50B0C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3C735235" w14:textId="77777777" w:rsidR="00F50B0C" w:rsidRDefault="00F50B0C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}</w:t>
            </w:r>
          </w:p>
        </w:tc>
      </w:tr>
    </w:tbl>
    <w:p w14:paraId="50F21E96" w14:textId="77777777" w:rsidR="00F50B0C" w:rsidRDefault="00F50B0C" w:rsidP="00F50B0C">
      <w:pPr>
        <w:spacing w:after="0"/>
        <w:rPr>
          <w:rFonts w:ascii="Arial" w:hAnsi="Arial"/>
          <w:b/>
          <w:lang w:eastAsia="en-GB"/>
        </w:rPr>
      </w:pPr>
    </w:p>
    <w:p w14:paraId="738C47E4" w14:textId="77777777" w:rsidR="00F50B0C" w:rsidRDefault="00F50B0C" w:rsidP="00F50B0C">
      <w:pPr>
        <w:spacing w:after="0"/>
        <w:rPr>
          <w:rFonts w:ascii="Arial" w:hAnsi="Arial"/>
          <w:b/>
          <w:lang w:eastAsia="en-GB"/>
        </w:rPr>
      </w:pPr>
    </w:p>
    <w:p w14:paraId="67AEE924" w14:textId="77777777" w:rsidR="00F50B0C" w:rsidRDefault="00F50B0C" w:rsidP="00F50B0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0B0C" w14:paraId="31C36598" w14:textId="77777777" w:rsidTr="00393147">
        <w:trPr>
          <w:trHeight w:val="1352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8E2A" w14:textId="77777777" w:rsidR="00CF7399" w:rsidRPr="00D87FE8" w:rsidRDefault="00F50B0C" w:rsidP="00CF739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="00CF7399"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f_MCVideo_LocationInfoReport_EncodeEncrypt</w:t>
            </w:r>
            <w:proofErr w:type="spellEnd"/>
            <w:r w:rsidR="00CF7399"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(template (value) </w:t>
            </w:r>
            <w:proofErr w:type="spellStart"/>
            <w:r w:rsidR="00CF7399"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Location_info</w:t>
            </w:r>
            <w:proofErr w:type="spellEnd"/>
            <w:r w:rsidR="00CF7399"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="00CF7399"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p_LocationInfo</w:t>
            </w:r>
            <w:proofErr w:type="spellEnd"/>
            <w:r w:rsidR="00CF7399"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143EE50F" w14:textId="77777777" w:rsidR="00CF7399" w:rsidRPr="00D87FE8" w:rsidRDefault="00CF7399" w:rsidP="00CF739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</w:t>
            </w:r>
            <w:proofErr w:type="spellStart"/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4BE63768" w14:textId="499FEB70" w:rsidR="00CF7399" w:rsidRDefault="00CF7399" w:rsidP="00CF7399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            template (omit) </w:t>
            </w:r>
            <w:proofErr w:type="spellStart"/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</w:t>
            </w:r>
            <w:r w:rsidR="00301733" w:rsidRPr="003E5E16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runs on IMS_PTC</w:t>
            </w:r>
            <w:r w:rsidR="00301733" w:rsidRPr="0015350A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r w:rsidRPr="00D87FE8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return XmlBody_Type</w:t>
            </w:r>
          </w:p>
          <w:p w14:paraId="3F63FFF7" w14:textId="2F958BF3" w:rsidR="00F50B0C" w:rsidRPr="003D30E2" w:rsidRDefault="00F50B0C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{</w:t>
            </w:r>
          </w:p>
          <w:p w14:paraId="7A5F7DDE" w14:textId="77777777" w:rsidR="00F50B0C" w:rsidRPr="003D30E2" w:rsidRDefault="00F50B0C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3C6CB75E" w14:textId="77777777" w:rsidR="00F50B0C" w:rsidRDefault="00F50B0C" w:rsidP="003931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}</w:t>
            </w:r>
          </w:p>
        </w:tc>
      </w:tr>
    </w:tbl>
    <w:p w14:paraId="301D46E5" w14:textId="77777777" w:rsidR="00F50B0C" w:rsidRDefault="00F50B0C" w:rsidP="00F50B0C"/>
    <w:p w14:paraId="198242E8" w14:textId="35DE7E44" w:rsidR="00970E6A" w:rsidRDefault="00970E6A" w:rsidP="00970E6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6" w:name="_Toc173336001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810888">
        <w:rPr>
          <w:b/>
          <w:noProof/>
          <w:lang w:val="pt-BR"/>
        </w:rPr>
        <w:t>35</w:t>
      </w:r>
      <w:bookmarkEnd w:id="56"/>
      <w:r>
        <w:rPr>
          <w:b/>
          <w:lang w:val="pt-BR"/>
        </w:rPr>
        <w:fldChar w:fldCharType="end"/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352D4" w14:paraId="526E9545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6005" w14:textId="77777777" w:rsidR="00D352D4" w:rsidRPr="00D352D4" w:rsidRDefault="00D352D4" w:rsidP="00D352D4">
            <w:pPr>
              <w:spacing w:before="40" w:after="40"/>
              <w:rPr>
                <w:rFonts w:ascii="Arial" w:hAnsi="Arial" w:cs="Arial"/>
                <w:b/>
                <w:lang w:eastAsia="fr-FR"/>
              </w:rPr>
            </w:pPr>
            <w:r w:rsidRPr="00D352D4">
              <w:rPr>
                <w:rFonts w:ascii="Arial" w:hAnsi="Arial" w:cs="Arial"/>
                <w:b/>
                <w:lang w:eastAsia="fr-FR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53AA" w14:textId="221E7D7F" w:rsidR="00D352D4" w:rsidRPr="00810E3F" w:rsidRDefault="00D352D4" w:rsidP="00393147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proofErr w:type="spellStart"/>
            <w:r w:rsidRPr="008B7F34">
              <w:rPr>
                <w:rFonts w:eastAsia="SimSun"/>
                <w:lang w:eastAsia="fr-FR"/>
              </w:rPr>
              <w:t>f_MCX_XcapDiff_EncodeEncrypt</w:t>
            </w:r>
            <w:proofErr w:type="spellEnd"/>
          </w:p>
        </w:tc>
      </w:tr>
      <w:tr w:rsidR="00D352D4" w14:paraId="7E9E1ACF" w14:textId="77777777" w:rsidTr="0039314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6349" w14:textId="77777777" w:rsidR="00D352D4" w:rsidRDefault="00D352D4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E4F2" w14:textId="0D6B0242" w:rsidR="00D352D4" w:rsidRPr="00810E3F" w:rsidRDefault="00D352D4" w:rsidP="00393147">
            <w:pPr>
              <w:rPr>
                <w:lang w:eastAsia="zh-CN"/>
              </w:rPr>
            </w:pPr>
            <w:r w:rsidRPr="00810E3F">
              <w:rPr>
                <w:lang w:eastAsia="zh-CN"/>
              </w:rPr>
              <w:t xml:space="preserve">As per </w:t>
            </w:r>
            <w:r w:rsidRPr="00810E3F">
              <w:rPr>
                <w:lang w:eastAsia="zh-CN"/>
              </w:rPr>
              <w:fldChar w:fldCharType="begin"/>
            </w:r>
            <w:r w:rsidRPr="00810E3F">
              <w:rPr>
                <w:lang w:eastAsia="zh-CN"/>
              </w:rPr>
              <w:instrText xml:space="preserve"> REF _Ref173325179 \h  \* MERGEFORMAT </w:instrText>
            </w:r>
            <w:r w:rsidRPr="00810E3F">
              <w:rPr>
                <w:lang w:eastAsia="zh-CN"/>
              </w:rPr>
            </w:r>
            <w:r w:rsidRPr="00810E3F">
              <w:rPr>
                <w:lang w:eastAsia="zh-CN"/>
              </w:rPr>
              <w:fldChar w:fldCharType="separate"/>
            </w:r>
            <w:r w:rsidR="00810888">
              <w:rPr>
                <w:b/>
                <w:lang w:val="pt-BR"/>
              </w:rPr>
              <w:t xml:space="preserve">Change </w:t>
            </w:r>
            <w:r w:rsidR="00810888">
              <w:rPr>
                <w:b/>
                <w:noProof/>
                <w:lang w:val="pt-BR"/>
              </w:rPr>
              <w:t>26</w:t>
            </w:r>
            <w:r w:rsidRPr="00810E3F">
              <w:rPr>
                <w:lang w:eastAsia="zh-CN"/>
              </w:rPr>
              <w:fldChar w:fldCharType="end"/>
            </w:r>
          </w:p>
        </w:tc>
      </w:tr>
      <w:tr w:rsidR="00D352D4" w14:paraId="7FD9B53E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83FE" w14:textId="77777777" w:rsidR="00D352D4" w:rsidRDefault="00D352D4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6671" w14:textId="67B201DC" w:rsidR="00D352D4" w:rsidRPr="00810E3F" w:rsidRDefault="00D352D4" w:rsidP="00393147">
            <w:pPr>
              <w:pStyle w:val="CRCoverPage"/>
              <w:spacing w:after="0" w:line="256" w:lineRule="auto"/>
              <w:rPr>
                <w:rFonts w:ascii="Times New Roman" w:hAnsi="Times New Roman"/>
                <w:lang w:eastAsia="zh-CN"/>
              </w:rPr>
            </w:pPr>
            <w:r w:rsidRPr="00810E3F">
              <w:rPr>
                <w:rFonts w:ascii="Times New Roman" w:hAnsi="Times New Roman"/>
                <w:lang w:eastAsia="zh-CN"/>
              </w:rPr>
              <w:t xml:space="preserve">Added </w:t>
            </w:r>
            <w:proofErr w:type="spellStart"/>
            <w:r w:rsidRPr="00D352D4">
              <w:rPr>
                <w:rFonts w:ascii="Times New Roman" w:eastAsia="SimSun" w:hAnsi="Times New Roman"/>
                <w:lang w:eastAsia="fr-FR"/>
              </w:rPr>
              <w:t>f_MCX_XcapDiff_EncodeEncrypt</w:t>
            </w:r>
            <w:proofErr w:type="spellEnd"/>
            <w:r w:rsidRPr="00D352D4">
              <w:rPr>
                <w:rFonts w:ascii="Times New Roman" w:eastAsia="SimSun" w:hAnsi="Times New Roman"/>
                <w:lang w:eastAsia="fr-FR"/>
              </w:rPr>
              <w:t xml:space="preserve"> </w:t>
            </w:r>
            <w:r w:rsidRPr="00810E3F">
              <w:rPr>
                <w:rFonts w:ascii="Times New Roman" w:eastAsia="SimSun" w:hAnsi="Times New Roman"/>
                <w:lang w:eastAsia="fr-FR"/>
              </w:rPr>
              <w:t xml:space="preserve">on IMS_PTC for access modular </w:t>
            </w:r>
            <w:proofErr w:type="spellStart"/>
            <w:r w:rsidRPr="00810E3F">
              <w:rPr>
                <w:rFonts w:ascii="Times New Roman" w:eastAsia="SimSun" w:hAnsi="Times New Roman"/>
                <w:lang w:eastAsia="fr-FR"/>
              </w:rPr>
              <w:t>gloabal</w:t>
            </w:r>
            <w:proofErr w:type="spellEnd"/>
            <w:r w:rsidRPr="00810E3F">
              <w:rPr>
                <w:rFonts w:ascii="Times New Roman" w:eastAsia="SimSun" w:hAnsi="Times New Roman"/>
                <w:lang w:eastAsia="fr-FR"/>
              </w:rPr>
              <w:t xml:space="preserve"> parameter</w:t>
            </w:r>
          </w:p>
        </w:tc>
      </w:tr>
      <w:tr w:rsidR="00D352D4" w14:paraId="0A66C2E3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1491" w14:textId="77777777" w:rsidR="00D352D4" w:rsidRDefault="00D352D4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E10E" w14:textId="01241355" w:rsidR="00D352D4" w:rsidRPr="00810E3F" w:rsidRDefault="00D352D4" w:rsidP="00393147">
            <w:pPr>
              <w:spacing w:after="0"/>
              <w:rPr>
                <w:lang w:eastAsia="en-GB"/>
              </w:rPr>
            </w:pPr>
            <w:proofErr w:type="spellStart"/>
            <w:r w:rsidRPr="008B7F34">
              <w:rPr>
                <w:rFonts w:eastAsia="SimSun"/>
                <w:lang w:eastAsia="fr-FR"/>
              </w:rPr>
              <w:t>MCX_XML_xcap_diff</w:t>
            </w:r>
            <w:proofErr w:type="spellEnd"/>
          </w:p>
        </w:tc>
      </w:tr>
      <w:tr w:rsidR="00D352D4" w14:paraId="22621688" w14:textId="77777777" w:rsidTr="003931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280D" w14:textId="77777777" w:rsidR="00D352D4" w:rsidRDefault="00D352D4" w:rsidP="00393147">
            <w:pPr>
              <w:spacing w:before="40" w:after="40"/>
              <w:rPr>
                <w:rFonts w:ascii="Arial" w:hAnsi="Arial"/>
                <w:b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D4C" w14:textId="77777777" w:rsidR="00D352D4" w:rsidRDefault="00D352D4" w:rsidP="00393147">
            <w:pPr>
              <w:rPr>
                <w:rFonts w:ascii="Arial" w:hAnsi="Arial"/>
                <w:lang w:eastAsia="zh-CN"/>
              </w:rPr>
            </w:pPr>
          </w:p>
        </w:tc>
      </w:tr>
    </w:tbl>
    <w:p w14:paraId="2807228B" w14:textId="77777777" w:rsidR="00D352D4" w:rsidRDefault="00D352D4" w:rsidP="00D352D4"/>
    <w:p w14:paraId="34C4FEBF" w14:textId="77777777" w:rsidR="00D352D4" w:rsidRDefault="00D352D4" w:rsidP="00D352D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352D4" w14:paraId="64DBB00B" w14:textId="77777777" w:rsidTr="0039314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7044" w14:textId="77777777" w:rsidR="00D352D4" w:rsidRPr="00D352D4" w:rsidRDefault="00D352D4" w:rsidP="00D352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f_MCX_XcapDiff_EncodeEncrypt</w:t>
            </w:r>
            <w:proofErr w:type="spellEnd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(template (value) </w:t>
            </w:r>
            <w:proofErr w:type="spellStart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Xcap_diff</w:t>
            </w:r>
            <w:proofErr w:type="spellEnd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p_Xcap_diff</w:t>
            </w:r>
            <w:proofErr w:type="spellEnd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69ACB1A0" w14:textId="77777777" w:rsidR="00D352D4" w:rsidRPr="00D352D4" w:rsidRDefault="00D352D4" w:rsidP="00D352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</w:t>
            </w:r>
            <w:proofErr w:type="spellStart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0D437B54" w14:textId="241BCEEB" w:rsidR="00D352D4" w:rsidRDefault="00D352D4" w:rsidP="00D352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template (omit) </w:t>
            </w:r>
            <w:proofErr w:type="spellStart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) return XmlBody_Type</w:t>
            </w:r>
          </w:p>
          <w:p w14:paraId="70DF07AD" w14:textId="77777777" w:rsidR="00D352D4" w:rsidRPr="003D30E2" w:rsidRDefault="00D352D4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{</w:t>
            </w:r>
          </w:p>
          <w:p w14:paraId="37366099" w14:textId="77777777" w:rsidR="00D352D4" w:rsidRPr="003D30E2" w:rsidRDefault="00D352D4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3C24A506" w14:textId="77777777" w:rsidR="00D352D4" w:rsidRDefault="00D352D4" w:rsidP="003931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lastRenderedPageBreak/>
              <w:t>}</w:t>
            </w:r>
          </w:p>
        </w:tc>
      </w:tr>
    </w:tbl>
    <w:p w14:paraId="5AFD802B" w14:textId="77777777" w:rsidR="00D352D4" w:rsidRDefault="00D352D4" w:rsidP="00D352D4">
      <w:pPr>
        <w:spacing w:after="0"/>
        <w:rPr>
          <w:rFonts w:ascii="Arial" w:hAnsi="Arial"/>
          <w:b/>
          <w:lang w:eastAsia="en-GB"/>
        </w:rPr>
      </w:pPr>
    </w:p>
    <w:p w14:paraId="4A2ADA38" w14:textId="77777777" w:rsidR="00D352D4" w:rsidRDefault="00D352D4" w:rsidP="00D352D4">
      <w:pPr>
        <w:spacing w:after="0"/>
        <w:rPr>
          <w:rFonts w:ascii="Arial" w:hAnsi="Arial"/>
          <w:b/>
          <w:lang w:eastAsia="en-GB"/>
        </w:rPr>
      </w:pPr>
    </w:p>
    <w:p w14:paraId="6902860F" w14:textId="77777777" w:rsidR="00D352D4" w:rsidRDefault="00D352D4" w:rsidP="00D352D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352D4" w14:paraId="7428DF8C" w14:textId="77777777" w:rsidTr="00393147">
        <w:trPr>
          <w:trHeight w:val="1352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F897" w14:textId="77777777" w:rsidR="00D352D4" w:rsidRPr="00D352D4" w:rsidRDefault="00D352D4" w:rsidP="00D352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function </w:t>
            </w:r>
            <w:proofErr w:type="spellStart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f_MCX_XcapDiff_EncodeEncrypt</w:t>
            </w:r>
            <w:proofErr w:type="spellEnd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(template (value) </w:t>
            </w:r>
            <w:proofErr w:type="spellStart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Xcap_diff</w:t>
            </w:r>
            <w:proofErr w:type="spellEnd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p_Xcap_diff</w:t>
            </w:r>
            <w:proofErr w:type="spellEnd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,</w:t>
            </w:r>
          </w:p>
          <w:p w14:paraId="1E11A43B" w14:textId="77777777" w:rsidR="00D352D4" w:rsidRPr="00D352D4" w:rsidRDefault="00D352D4" w:rsidP="00D352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</w:t>
            </w:r>
            <w:proofErr w:type="spellStart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charstring</w:t>
            </w:r>
            <w:proofErr w:type="spellEnd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p_MCServiceID,</w:t>
            </w:r>
          </w:p>
          <w:p w14:paraId="38A69FBA" w14:textId="3E855F9A" w:rsidR="00D352D4" w:rsidRDefault="00D352D4" w:rsidP="00D352D4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                                       template (omit) </w:t>
            </w:r>
            <w:proofErr w:type="spellStart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MCX_SecurityKey_Type</w:t>
            </w:r>
            <w:proofErr w:type="spellEnd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p_CSK</w:t>
            </w:r>
            <w:proofErr w:type="spellEnd"/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) </w:t>
            </w:r>
            <w:r w:rsidRPr="00D352D4">
              <w:rPr>
                <w:rFonts w:ascii="Courier New" w:eastAsia="SimSun" w:hAnsi="Courier New" w:cs="Courier New"/>
                <w:sz w:val="16"/>
                <w:szCs w:val="16"/>
                <w:highlight w:val="yellow"/>
                <w:lang w:eastAsia="fr-FR"/>
              </w:rPr>
              <w:t>runs on IMS_PTC</w:t>
            </w:r>
            <w:r w:rsidRPr="00D352D4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 xml:space="preserve"> return XmlBody_Type</w:t>
            </w:r>
          </w:p>
          <w:p w14:paraId="6B4A75D0" w14:textId="77777777" w:rsidR="00D352D4" w:rsidRPr="003D30E2" w:rsidRDefault="00D352D4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{</w:t>
            </w:r>
          </w:p>
          <w:p w14:paraId="2296A533" w14:textId="77777777" w:rsidR="00D352D4" w:rsidRPr="003D30E2" w:rsidRDefault="00D352D4" w:rsidP="00393147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.........</w:t>
            </w:r>
          </w:p>
          <w:p w14:paraId="084C5A17" w14:textId="77777777" w:rsidR="00D352D4" w:rsidRDefault="00D352D4" w:rsidP="003931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30E2">
              <w:rPr>
                <w:rFonts w:ascii="Courier New" w:eastAsia="SimSun" w:hAnsi="Courier New" w:cs="Courier New"/>
                <w:sz w:val="16"/>
                <w:szCs w:val="16"/>
                <w:lang w:eastAsia="fr-FR"/>
              </w:rPr>
              <w:t>}</w:t>
            </w:r>
          </w:p>
        </w:tc>
      </w:tr>
    </w:tbl>
    <w:p w14:paraId="517BFC85" w14:textId="77777777" w:rsidR="00A561DD" w:rsidRDefault="00A561DD" w:rsidP="00021EE4">
      <w:pPr>
        <w:rPr>
          <w:noProof/>
        </w:rPr>
      </w:pPr>
    </w:p>
    <w:p w14:paraId="5BA2ED9B" w14:textId="77777777" w:rsidR="00A561DD" w:rsidRDefault="00A561DD" w:rsidP="00021EE4">
      <w:pPr>
        <w:rPr>
          <w:noProof/>
        </w:rPr>
      </w:pP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57" w:name="_Toc122434493"/>
      <w:bookmarkStart w:id="58" w:name="_Toc295288970"/>
      <w:bookmarkStart w:id="59" w:name="_Toc325725665"/>
      <w:bookmarkStart w:id="60" w:name="_Toc149142670"/>
      <w:bookmarkStart w:id="61" w:name="_Toc173336002"/>
      <w:r w:rsidRPr="00854C55">
        <w:rPr>
          <w:rFonts w:cs="Arial"/>
          <w:b/>
        </w:rPr>
        <w:t xml:space="preserve">Branches </w:t>
      </w:r>
      <w:bookmarkEnd w:id="57"/>
      <w:bookmarkEnd w:id="58"/>
      <w:bookmarkEnd w:id="59"/>
      <w:r>
        <w:rPr>
          <w:rFonts w:cs="Arial"/>
          <w:b/>
        </w:rPr>
        <w:t>executed</w:t>
      </w:r>
      <w:bookmarkEnd w:id="60"/>
      <w:bookmarkEnd w:id="61"/>
    </w:p>
    <w:p w14:paraId="3376348C" w14:textId="5981E1F4" w:rsidR="00EC68D4" w:rsidRDefault="00EC68D4" w:rsidP="00EC68D4">
      <w:pPr>
        <w:rPr>
          <w:rFonts w:cs="Arial"/>
        </w:rPr>
      </w:pPr>
      <w:bookmarkStart w:id="62" w:name="_Toc122434494"/>
      <w:bookmarkStart w:id="63" w:name="_Toc295288971"/>
      <w:bookmarkStart w:id="64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57521D3F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15B19AA1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7E446CAA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810888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07F5A10F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810888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810888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65" w:name="_Toc149142671"/>
      <w:bookmarkStart w:id="66" w:name="_Toc173336003"/>
      <w:r w:rsidRPr="00854C55">
        <w:rPr>
          <w:rFonts w:cs="Arial"/>
          <w:b/>
        </w:rPr>
        <w:t>Execution Log Files</w:t>
      </w:r>
      <w:bookmarkEnd w:id="62"/>
      <w:bookmarkEnd w:id="63"/>
      <w:bookmarkEnd w:id="64"/>
      <w:bookmarkEnd w:id="65"/>
      <w:bookmarkEnd w:id="66"/>
    </w:p>
    <w:bookmarkStart w:id="67" w:name="_Hlk120026754"/>
    <w:bookmarkStart w:id="68" w:name="_Hlk149142633"/>
    <w:p w14:paraId="718D1A2F" w14:textId="6F577A13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69" w:name="_Toc173336004"/>
      <w:r w:rsidR="00F47208">
        <w:rPr>
          <w:rStyle w:val="ui-provider"/>
          <w:b/>
          <w:bCs/>
        </w:rPr>
        <w:t>Alea - a Leonardo Company, MCXPTT Platform v. 4.1.0 - Android Client v 1.11.5</w:t>
      </w:r>
      <w:bookmarkEnd w:id="69"/>
      <w:r>
        <w:rPr>
          <w:rStyle w:val="ui-provider"/>
          <w:b/>
          <w:bCs/>
        </w:rPr>
        <w:fldChar w:fldCharType="end"/>
      </w:r>
    </w:p>
    <w:bookmarkEnd w:id="67"/>
    <w:p w14:paraId="4D326958" w14:textId="44689B64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68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810888">
        <w:rPr>
          <w:rFonts w:cs="Arial"/>
        </w:rPr>
        <w:t>Alea - a Leonardo Company, MCXPTT Platform v. 4.1.0 - Android Client v 1.11.5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810888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293A4EAD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810888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557463D1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810888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70" w:name="_Toc122434496"/>
      <w:bookmarkStart w:id="71" w:name="_Toc295288973"/>
      <w:bookmarkStart w:id="72" w:name="_Toc325725668"/>
      <w:bookmarkStart w:id="73" w:name="_Toc149142673"/>
      <w:bookmarkStart w:id="74" w:name="_Toc173336005"/>
      <w:r w:rsidRPr="002D362B">
        <w:rPr>
          <w:rFonts w:cs="Arial"/>
          <w:b/>
        </w:rPr>
        <w:t>References</w:t>
      </w:r>
      <w:bookmarkEnd w:id="70"/>
      <w:bookmarkEnd w:id="71"/>
      <w:bookmarkEnd w:id="72"/>
      <w:bookmarkEnd w:id="73"/>
      <w:bookmarkEnd w:id="7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0EB03883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810888">
              <w:rPr>
                <w:rFonts w:cs="Arial"/>
                <w:b/>
                <w:noProof/>
                <w:sz w:val="18"/>
              </w:rPr>
              <w:t>240512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810888">
              <w:rPr>
                <w:rFonts w:cs="Arial"/>
                <w:bCs/>
                <w:sz w:val="18"/>
              </w:rPr>
              <w:t>Addition of MCPTT test case 5.1 to the MCX ATS with MCX-EUTRA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1CDEC" w14:textId="77777777" w:rsidR="004222D3" w:rsidRDefault="004222D3">
      <w:r>
        <w:separator/>
      </w:r>
    </w:p>
  </w:endnote>
  <w:endnote w:type="continuationSeparator" w:id="0">
    <w:p w14:paraId="6C613A12" w14:textId="77777777" w:rsidR="004222D3" w:rsidRDefault="0042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5648AE" w14:textId="77777777" w:rsidR="004222D3" w:rsidRDefault="004222D3">
      <w:r>
        <w:separator/>
      </w:r>
    </w:p>
  </w:footnote>
  <w:footnote w:type="continuationSeparator" w:id="0">
    <w:p w14:paraId="1E758ED6" w14:textId="77777777" w:rsidR="004222D3" w:rsidRDefault="0042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DD9"/>
    <w:rsid w:val="000A44C2"/>
    <w:rsid w:val="000A6394"/>
    <w:rsid w:val="000B0149"/>
    <w:rsid w:val="000B2909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90B"/>
    <w:rsid w:val="001301F5"/>
    <w:rsid w:val="00131EA5"/>
    <w:rsid w:val="00143A57"/>
    <w:rsid w:val="001459EF"/>
    <w:rsid w:val="00145D43"/>
    <w:rsid w:val="001476F5"/>
    <w:rsid w:val="00150768"/>
    <w:rsid w:val="0015350A"/>
    <w:rsid w:val="00155216"/>
    <w:rsid w:val="0015614B"/>
    <w:rsid w:val="001607E4"/>
    <w:rsid w:val="00161662"/>
    <w:rsid w:val="0016390F"/>
    <w:rsid w:val="001725FD"/>
    <w:rsid w:val="00180DEA"/>
    <w:rsid w:val="0018242C"/>
    <w:rsid w:val="00184F04"/>
    <w:rsid w:val="0018751F"/>
    <w:rsid w:val="001904A1"/>
    <w:rsid w:val="00192200"/>
    <w:rsid w:val="00192C46"/>
    <w:rsid w:val="001A08B3"/>
    <w:rsid w:val="001A0C87"/>
    <w:rsid w:val="001A258E"/>
    <w:rsid w:val="001A72E9"/>
    <w:rsid w:val="001A7B60"/>
    <w:rsid w:val="001B0DAB"/>
    <w:rsid w:val="001B52F0"/>
    <w:rsid w:val="001B64AA"/>
    <w:rsid w:val="001B7A65"/>
    <w:rsid w:val="001C5666"/>
    <w:rsid w:val="001D4C8C"/>
    <w:rsid w:val="001D74A3"/>
    <w:rsid w:val="001E2627"/>
    <w:rsid w:val="001E41F3"/>
    <w:rsid w:val="001E790C"/>
    <w:rsid w:val="001F2C28"/>
    <w:rsid w:val="001F3342"/>
    <w:rsid w:val="001F428B"/>
    <w:rsid w:val="001F552C"/>
    <w:rsid w:val="00207C1F"/>
    <w:rsid w:val="002102B6"/>
    <w:rsid w:val="002110A2"/>
    <w:rsid w:val="002130AF"/>
    <w:rsid w:val="00215336"/>
    <w:rsid w:val="0021651D"/>
    <w:rsid w:val="002222AA"/>
    <w:rsid w:val="00224561"/>
    <w:rsid w:val="0023203E"/>
    <w:rsid w:val="002321AD"/>
    <w:rsid w:val="00252BCA"/>
    <w:rsid w:val="00253E33"/>
    <w:rsid w:val="0026004D"/>
    <w:rsid w:val="002640DD"/>
    <w:rsid w:val="00264C40"/>
    <w:rsid w:val="00265769"/>
    <w:rsid w:val="00266EB8"/>
    <w:rsid w:val="00272C27"/>
    <w:rsid w:val="00275D12"/>
    <w:rsid w:val="00275F33"/>
    <w:rsid w:val="00283765"/>
    <w:rsid w:val="00284FEB"/>
    <w:rsid w:val="002860C4"/>
    <w:rsid w:val="0029366A"/>
    <w:rsid w:val="00297FC5"/>
    <w:rsid w:val="002A006C"/>
    <w:rsid w:val="002A4CFC"/>
    <w:rsid w:val="002B029C"/>
    <w:rsid w:val="002B05D3"/>
    <w:rsid w:val="002B0618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A1C42"/>
    <w:rsid w:val="003A5FC4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B68"/>
    <w:rsid w:val="00403C53"/>
    <w:rsid w:val="00410371"/>
    <w:rsid w:val="00411BE2"/>
    <w:rsid w:val="00421A92"/>
    <w:rsid w:val="004222D3"/>
    <w:rsid w:val="004242F1"/>
    <w:rsid w:val="0042632C"/>
    <w:rsid w:val="00435796"/>
    <w:rsid w:val="00441A8B"/>
    <w:rsid w:val="004760A5"/>
    <w:rsid w:val="0048090B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141D9"/>
    <w:rsid w:val="00514A33"/>
    <w:rsid w:val="0051580D"/>
    <w:rsid w:val="00515D2B"/>
    <w:rsid w:val="00520C56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6A6B"/>
    <w:rsid w:val="00547111"/>
    <w:rsid w:val="005502E0"/>
    <w:rsid w:val="00550976"/>
    <w:rsid w:val="005536F4"/>
    <w:rsid w:val="00556D1A"/>
    <w:rsid w:val="005601F1"/>
    <w:rsid w:val="00562FC1"/>
    <w:rsid w:val="00566EBC"/>
    <w:rsid w:val="00572006"/>
    <w:rsid w:val="005744EE"/>
    <w:rsid w:val="00577FE9"/>
    <w:rsid w:val="0058307D"/>
    <w:rsid w:val="00590C5D"/>
    <w:rsid w:val="00590CAC"/>
    <w:rsid w:val="00592D74"/>
    <w:rsid w:val="005A4CE0"/>
    <w:rsid w:val="005A6C67"/>
    <w:rsid w:val="005B0C79"/>
    <w:rsid w:val="005B0E32"/>
    <w:rsid w:val="005B2BDC"/>
    <w:rsid w:val="005B39DB"/>
    <w:rsid w:val="005C06BD"/>
    <w:rsid w:val="005C577E"/>
    <w:rsid w:val="005C7BA9"/>
    <w:rsid w:val="005D6F68"/>
    <w:rsid w:val="005E2C44"/>
    <w:rsid w:val="005F1175"/>
    <w:rsid w:val="005F2D7A"/>
    <w:rsid w:val="005F2EB7"/>
    <w:rsid w:val="005F3A04"/>
    <w:rsid w:val="00603576"/>
    <w:rsid w:val="006054B7"/>
    <w:rsid w:val="00607913"/>
    <w:rsid w:val="0061180B"/>
    <w:rsid w:val="00621188"/>
    <w:rsid w:val="00622653"/>
    <w:rsid w:val="006257ED"/>
    <w:rsid w:val="00626544"/>
    <w:rsid w:val="0062739B"/>
    <w:rsid w:val="006273C5"/>
    <w:rsid w:val="00635690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440D"/>
    <w:rsid w:val="00665936"/>
    <w:rsid w:val="00665C47"/>
    <w:rsid w:val="00666A6C"/>
    <w:rsid w:val="00675F6A"/>
    <w:rsid w:val="006804A0"/>
    <w:rsid w:val="006805A5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71292F"/>
    <w:rsid w:val="00717171"/>
    <w:rsid w:val="00720B3C"/>
    <w:rsid w:val="00720E0E"/>
    <w:rsid w:val="007217DE"/>
    <w:rsid w:val="0072189A"/>
    <w:rsid w:val="0073112A"/>
    <w:rsid w:val="007330F1"/>
    <w:rsid w:val="00733D8D"/>
    <w:rsid w:val="00745C21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5AFF"/>
    <w:rsid w:val="00792342"/>
    <w:rsid w:val="007946CB"/>
    <w:rsid w:val="00796887"/>
    <w:rsid w:val="007977A8"/>
    <w:rsid w:val="007A09A2"/>
    <w:rsid w:val="007A3538"/>
    <w:rsid w:val="007A6DE5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3C0A"/>
    <w:rsid w:val="007F474B"/>
    <w:rsid w:val="007F7259"/>
    <w:rsid w:val="008040A8"/>
    <w:rsid w:val="00805C6A"/>
    <w:rsid w:val="00810888"/>
    <w:rsid w:val="00810E3F"/>
    <w:rsid w:val="0081205B"/>
    <w:rsid w:val="008153F6"/>
    <w:rsid w:val="00815A54"/>
    <w:rsid w:val="00817D63"/>
    <w:rsid w:val="00821BA3"/>
    <w:rsid w:val="00822FAB"/>
    <w:rsid w:val="00825361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CCC"/>
    <w:rsid w:val="008D4170"/>
    <w:rsid w:val="008E3CA3"/>
    <w:rsid w:val="008E6B54"/>
    <w:rsid w:val="008F03C7"/>
    <w:rsid w:val="008F1EDD"/>
    <w:rsid w:val="008F2C3A"/>
    <w:rsid w:val="008F3789"/>
    <w:rsid w:val="008F686C"/>
    <w:rsid w:val="00900A36"/>
    <w:rsid w:val="00902AC8"/>
    <w:rsid w:val="009148DE"/>
    <w:rsid w:val="00916D20"/>
    <w:rsid w:val="0092191E"/>
    <w:rsid w:val="00923A09"/>
    <w:rsid w:val="00934681"/>
    <w:rsid w:val="009371D4"/>
    <w:rsid w:val="00937AC2"/>
    <w:rsid w:val="00940BF4"/>
    <w:rsid w:val="00941992"/>
    <w:rsid w:val="00941E30"/>
    <w:rsid w:val="009526F9"/>
    <w:rsid w:val="00962E38"/>
    <w:rsid w:val="00970E6A"/>
    <w:rsid w:val="009777D9"/>
    <w:rsid w:val="009777E2"/>
    <w:rsid w:val="00982CBC"/>
    <w:rsid w:val="0098488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E0375"/>
    <w:rsid w:val="009E0B17"/>
    <w:rsid w:val="009E196B"/>
    <w:rsid w:val="009E3297"/>
    <w:rsid w:val="009E5299"/>
    <w:rsid w:val="009E52A3"/>
    <w:rsid w:val="009E7581"/>
    <w:rsid w:val="009F1BA2"/>
    <w:rsid w:val="009F611D"/>
    <w:rsid w:val="009F6E91"/>
    <w:rsid w:val="009F6F4C"/>
    <w:rsid w:val="009F734F"/>
    <w:rsid w:val="009F7CC4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44D7"/>
    <w:rsid w:val="00A4601E"/>
    <w:rsid w:val="00A4604A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2CBC"/>
    <w:rsid w:val="00AA331F"/>
    <w:rsid w:val="00AA4BFE"/>
    <w:rsid w:val="00AA7AA6"/>
    <w:rsid w:val="00AB23C3"/>
    <w:rsid w:val="00AC015C"/>
    <w:rsid w:val="00AC1770"/>
    <w:rsid w:val="00AC2FE1"/>
    <w:rsid w:val="00AC3BCB"/>
    <w:rsid w:val="00AC4479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22A87"/>
    <w:rsid w:val="00B24188"/>
    <w:rsid w:val="00B252C9"/>
    <w:rsid w:val="00B2547E"/>
    <w:rsid w:val="00B258BB"/>
    <w:rsid w:val="00B26181"/>
    <w:rsid w:val="00B30E3B"/>
    <w:rsid w:val="00B4741C"/>
    <w:rsid w:val="00B5037A"/>
    <w:rsid w:val="00B51C78"/>
    <w:rsid w:val="00B51FE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3EC5"/>
    <w:rsid w:val="00BA5160"/>
    <w:rsid w:val="00BA51D9"/>
    <w:rsid w:val="00BB2C57"/>
    <w:rsid w:val="00BB5DFC"/>
    <w:rsid w:val="00BC1AC0"/>
    <w:rsid w:val="00BC27FD"/>
    <w:rsid w:val="00BC3E97"/>
    <w:rsid w:val="00BC580C"/>
    <w:rsid w:val="00BC70FA"/>
    <w:rsid w:val="00BD00F5"/>
    <w:rsid w:val="00BD12DA"/>
    <w:rsid w:val="00BD279D"/>
    <w:rsid w:val="00BD6BB8"/>
    <w:rsid w:val="00BF01AE"/>
    <w:rsid w:val="00BF0935"/>
    <w:rsid w:val="00BF0D0B"/>
    <w:rsid w:val="00BF3D71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503C4"/>
    <w:rsid w:val="00C5621A"/>
    <w:rsid w:val="00C57747"/>
    <w:rsid w:val="00C635EB"/>
    <w:rsid w:val="00C66BA2"/>
    <w:rsid w:val="00C679BC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6008"/>
    <w:rsid w:val="00CD6D6E"/>
    <w:rsid w:val="00CD6F80"/>
    <w:rsid w:val="00CE1A2D"/>
    <w:rsid w:val="00CE43A1"/>
    <w:rsid w:val="00CF03F4"/>
    <w:rsid w:val="00CF1B5E"/>
    <w:rsid w:val="00CF2647"/>
    <w:rsid w:val="00CF3471"/>
    <w:rsid w:val="00CF4B6E"/>
    <w:rsid w:val="00CF7399"/>
    <w:rsid w:val="00CF7D00"/>
    <w:rsid w:val="00D01A1C"/>
    <w:rsid w:val="00D03F9A"/>
    <w:rsid w:val="00D06D51"/>
    <w:rsid w:val="00D072E3"/>
    <w:rsid w:val="00D07E29"/>
    <w:rsid w:val="00D161D4"/>
    <w:rsid w:val="00D24991"/>
    <w:rsid w:val="00D26686"/>
    <w:rsid w:val="00D352D4"/>
    <w:rsid w:val="00D35F68"/>
    <w:rsid w:val="00D37D4E"/>
    <w:rsid w:val="00D4197E"/>
    <w:rsid w:val="00D477A5"/>
    <w:rsid w:val="00D50255"/>
    <w:rsid w:val="00D51F71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C507D"/>
    <w:rsid w:val="00DD036B"/>
    <w:rsid w:val="00DD4FBC"/>
    <w:rsid w:val="00DD7B42"/>
    <w:rsid w:val="00DE34CF"/>
    <w:rsid w:val="00DE7AE1"/>
    <w:rsid w:val="00DF12BA"/>
    <w:rsid w:val="00DF362E"/>
    <w:rsid w:val="00DF5BC9"/>
    <w:rsid w:val="00DF6F62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443F8"/>
    <w:rsid w:val="00E454CC"/>
    <w:rsid w:val="00E50349"/>
    <w:rsid w:val="00E507A5"/>
    <w:rsid w:val="00E54D0C"/>
    <w:rsid w:val="00E575B4"/>
    <w:rsid w:val="00E60380"/>
    <w:rsid w:val="00E62A24"/>
    <w:rsid w:val="00E67F23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5347"/>
    <w:rsid w:val="00EE7D7C"/>
    <w:rsid w:val="00EF49C2"/>
    <w:rsid w:val="00EF69C6"/>
    <w:rsid w:val="00EF6A27"/>
    <w:rsid w:val="00F01CF0"/>
    <w:rsid w:val="00F1069C"/>
    <w:rsid w:val="00F119D9"/>
    <w:rsid w:val="00F136D6"/>
    <w:rsid w:val="00F139CA"/>
    <w:rsid w:val="00F170AA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609C"/>
    <w:rsid w:val="00F47208"/>
    <w:rsid w:val="00F47AD8"/>
    <w:rsid w:val="00F50B0C"/>
    <w:rsid w:val="00F52BB4"/>
    <w:rsid w:val="00F5621D"/>
    <w:rsid w:val="00F60463"/>
    <w:rsid w:val="00F6183C"/>
    <w:rsid w:val="00F62FF2"/>
    <w:rsid w:val="00F63255"/>
    <w:rsid w:val="00F666F4"/>
    <w:rsid w:val="00F66C92"/>
    <w:rsid w:val="00F66CD0"/>
    <w:rsid w:val="00F754C8"/>
    <w:rsid w:val="00F77A35"/>
    <w:rsid w:val="00F8110D"/>
    <w:rsid w:val="00F83472"/>
    <w:rsid w:val="00F84CA6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787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1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2792</TotalTime>
  <Pages>39</Pages>
  <Words>15126</Words>
  <Characters>86219</Characters>
  <Application>Microsoft Office Word</Application>
  <DocSecurity>0</DocSecurity>
  <Lines>718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677</cp:revision>
  <cp:lastPrinted>1900-01-01T00:00:00Z</cp:lastPrinted>
  <dcterms:created xsi:type="dcterms:W3CDTF">2023-12-11T16:00:00Z</dcterms:created>
  <dcterms:modified xsi:type="dcterms:W3CDTF">2025-01-07T10:10:00Z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240511</vt:i4>
  </property>
  <property fmtid="{D5CDD505-2E9C-101B-9397-08002B2CF9AE}" pid="9" name="Spec#">
    <vt:lpwstr>36.579-5</vt:lpwstr>
  </property>
  <property fmtid="{D5CDD505-2E9C-101B-9397-08002B2CF9AE}" pid="10" name="Cr#">
    <vt:lpwstr>0117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B</vt:lpwstr>
  </property>
  <property fmtid="{D5CDD505-2E9C-101B-9397-08002B2CF9AE}" pid="17" name="ResDate">
    <vt:lpwstr>2024-07-26</vt:lpwstr>
  </property>
  <property fmtid="{D5CDD505-2E9C-101B-9397-08002B2CF9AE}" pid="18" name="Release">
    <vt:lpwstr>Rel-17</vt:lpwstr>
  </property>
  <property fmtid="{D5CDD505-2E9C-101B-9397-08002B2CF9AE}" pid="19" name="CrTitle">
    <vt:lpwstr>Addition of MCPTT test case 5.1 to the MCX ATS with MCX-EUTRA model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iwd-TTCN3-B2022-09_D24wk24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4.1.0 - Android Client v 1.11.5</vt:lpwstr>
  </property>
  <property fmtid="{D5CDD505-2E9C-101B-9397-08002B2CF9AE}" pid="24" name="TCname">
    <vt:lpwstr>5.1.MCPTT</vt:lpwstr>
  </property>
  <property fmtid="{D5CDD505-2E9C-101B-9397-08002B2CF9AE}" pid="25" name="TestSuiteName">
    <vt:lpwstr>MCX_EUTRA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5_1_MCPTT</vt:lpwstr>
  </property>
</Properties>
</file>