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2DAF49" w14:textId="77777777" w:rsidR="00F37ED9" w:rsidRDefault="00F37ED9" w:rsidP="00F37E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R5s250014</w:t>
      </w:r>
      <w:r>
        <w:rPr>
          <w:b/>
          <w:i/>
          <w:noProof/>
          <w:sz w:val="28"/>
        </w:rPr>
        <w:fldChar w:fldCharType="end"/>
      </w:r>
    </w:p>
    <w:p w14:paraId="00AA8167" w14:textId="77777777" w:rsidR="00F37ED9" w:rsidRDefault="00F37ED9" w:rsidP="00F37ED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7ED9" w14:paraId="4875BB85" w14:textId="77777777" w:rsidTr="006A3A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305E4" w14:textId="77777777" w:rsidR="00F37ED9" w:rsidRDefault="00F37ED9" w:rsidP="006A3A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37ED9" w14:paraId="26686F7B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7AB6D" w14:textId="77777777" w:rsidR="00F37ED9" w:rsidRDefault="00F37ED9" w:rsidP="006A3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7ED9" w14:paraId="2C7F3C98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99754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22B19BC4" w14:textId="77777777" w:rsidTr="006A3A1C">
        <w:tc>
          <w:tcPr>
            <w:tcW w:w="142" w:type="dxa"/>
            <w:tcBorders>
              <w:left w:val="single" w:sz="4" w:space="0" w:color="auto"/>
            </w:tcBorders>
          </w:tcPr>
          <w:p w14:paraId="28446D36" w14:textId="77777777" w:rsidR="00F37ED9" w:rsidRDefault="00F37ED9" w:rsidP="006A3A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69DC" w14:textId="77777777" w:rsidR="00F37ED9" w:rsidRPr="00410371" w:rsidRDefault="00F37ED9" w:rsidP="006A3A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0146E" w14:textId="77777777" w:rsidR="00F37ED9" w:rsidRDefault="00F37ED9" w:rsidP="006A3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CB54D" w14:textId="77777777" w:rsidR="00F37ED9" w:rsidRPr="00410371" w:rsidRDefault="00F37ED9" w:rsidP="006A3A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B40FD5" w14:textId="77777777" w:rsidR="00F37ED9" w:rsidRDefault="00F37ED9" w:rsidP="006A3A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D03572" w14:textId="77777777" w:rsidR="00F37ED9" w:rsidRPr="00410371" w:rsidRDefault="00F37ED9" w:rsidP="006A3A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9F32CE" w14:textId="77777777" w:rsidR="00F37ED9" w:rsidRDefault="00F37ED9" w:rsidP="006A3A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CBAE3" w14:textId="77777777" w:rsidR="00F37ED9" w:rsidRPr="00410371" w:rsidRDefault="00F37ED9" w:rsidP="006A3A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4A7D30" w14:textId="77777777" w:rsidR="00F37ED9" w:rsidRDefault="00F37ED9" w:rsidP="006A3A1C">
            <w:pPr>
              <w:pStyle w:val="CRCoverPage"/>
              <w:spacing w:after="0"/>
              <w:rPr>
                <w:noProof/>
              </w:rPr>
            </w:pPr>
          </w:p>
        </w:tc>
      </w:tr>
      <w:tr w:rsidR="00F37ED9" w14:paraId="3CF3FFBE" w14:textId="77777777" w:rsidTr="006A3A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17577" w14:textId="77777777" w:rsidR="00F37ED9" w:rsidRDefault="00F37ED9" w:rsidP="006A3A1C">
            <w:pPr>
              <w:pStyle w:val="CRCoverPage"/>
              <w:spacing w:after="0"/>
              <w:rPr>
                <w:noProof/>
              </w:rPr>
            </w:pPr>
          </w:p>
        </w:tc>
      </w:tr>
      <w:tr w:rsidR="00F37ED9" w14:paraId="5910C987" w14:textId="77777777" w:rsidTr="006A3A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6E79F" w14:textId="77777777" w:rsidR="00F37ED9" w:rsidRPr="00F25D98" w:rsidRDefault="00F37ED9" w:rsidP="006A3A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7ED9" w14:paraId="2B082A64" w14:textId="77777777" w:rsidTr="006A3A1C">
        <w:tc>
          <w:tcPr>
            <w:tcW w:w="9641" w:type="dxa"/>
            <w:gridSpan w:val="9"/>
          </w:tcPr>
          <w:p w14:paraId="7410292A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4F1B29" w14:textId="77777777" w:rsidR="00F37ED9" w:rsidRDefault="00F37ED9" w:rsidP="00F37E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7ED9" w14:paraId="234F9930" w14:textId="77777777" w:rsidTr="006A3A1C">
        <w:tc>
          <w:tcPr>
            <w:tcW w:w="2835" w:type="dxa"/>
          </w:tcPr>
          <w:p w14:paraId="3CD1F61F" w14:textId="77777777" w:rsidR="00F37ED9" w:rsidRDefault="00F37ED9" w:rsidP="006A3A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DBD169" w14:textId="77777777" w:rsidR="00F37ED9" w:rsidRDefault="00F37ED9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D944B" w14:textId="77777777" w:rsidR="00F37ED9" w:rsidRDefault="00F37ED9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2ED159" w14:textId="77777777" w:rsidR="00F37ED9" w:rsidRDefault="00F37ED9" w:rsidP="006A3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1FD7A" w14:textId="77777777" w:rsidR="00F37ED9" w:rsidRDefault="00F37ED9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06095C" w14:textId="77777777" w:rsidR="00F37ED9" w:rsidRDefault="00F37ED9" w:rsidP="006A3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A1F8AB" w14:textId="77777777" w:rsidR="00F37ED9" w:rsidRDefault="00F37ED9" w:rsidP="006A3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CDA7B1" w14:textId="77777777" w:rsidR="00F37ED9" w:rsidRDefault="00F37ED9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A6F69C" w14:textId="77777777" w:rsidR="00F37ED9" w:rsidRDefault="00F37ED9" w:rsidP="006A3A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B48A19" w14:textId="77777777" w:rsidR="00F37ED9" w:rsidRDefault="00F37ED9" w:rsidP="00F37E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7ED9" w14:paraId="2B895FFC" w14:textId="77777777" w:rsidTr="006A3A1C">
        <w:tc>
          <w:tcPr>
            <w:tcW w:w="9640" w:type="dxa"/>
            <w:gridSpan w:val="11"/>
          </w:tcPr>
          <w:p w14:paraId="0C22BBC0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3E4D1E6E" w14:textId="77777777" w:rsidTr="006A3A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418F8" w14:textId="77777777" w:rsidR="00F37ED9" w:rsidRDefault="00F37ED9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EB470" w14:textId="77777777" w:rsidR="00F37ED9" w:rsidRDefault="00F37ED9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8.1.4.2.1.2</w:t>
            </w:r>
            <w:r>
              <w:fldChar w:fldCharType="end"/>
            </w:r>
          </w:p>
        </w:tc>
      </w:tr>
      <w:tr w:rsidR="00F37ED9" w14:paraId="68B198B3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2F95319C" w14:textId="77777777" w:rsidR="00F37ED9" w:rsidRDefault="00F37ED9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D0ABD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3E715284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003BF308" w14:textId="77777777" w:rsidR="00F37ED9" w:rsidRDefault="00F37ED9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731E1" w14:textId="77777777" w:rsidR="00F37ED9" w:rsidRDefault="00F37ED9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37ED9" w14:paraId="0A83CC5A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1C7768A1" w14:textId="77777777" w:rsidR="00F37ED9" w:rsidRDefault="00F37ED9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5A9E7" w14:textId="00BF6E18" w:rsidR="00F37ED9" w:rsidRDefault="00F37ED9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37ED9" w14:paraId="48D57F22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7D434C78" w14:textId="77777777" w:rsidR="00F37ED9" w:rsidRDefault="00F37ED9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D98524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248BE399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417B1903" w14:textId="77777777" w:rsidR="00F37ED9" w:rsidRDefault="00F37ED9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7B63E1" w14:textId="77777777" w:rsidR="00F37ED9" w:rsidRDefault="00F37ED9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B375C5" w14:textId="77777777" w:rsidR="00F37ED9" w:rsidRDefault="00F37ED9" w:rsidP="006A3A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9E7E6" w14:textId="77777777" w:rsidR="00F37ED9" w:rsidRDefault="00F37ED9" w:rsidP="006A3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23A85" w14:textId="77777777" w:rsidR="00F37ED9" w:rsidRDefault="00F37ED9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2025-01-06</w:t>
            </w:r>
            <w:r>
              <w:rPr>
                <w:noProof/>
              </w:rPr>
              <w:fldChar w:fldCharType="end"/>
            </w:r>
          </w:p>
        </w:tc>
      </w:tr>
      <w:tr w:rsidR="00F37ED9" w14:paraId="29BA699D" w14:textId="77777777" w:rsidTr="006A3A1C">
        <w:tc>
          <w:tcPr>
            <w:tcW w:w="1843" w:type="dxa"/>
            <w:tcBorders>
              <w:left w:val="single" w:sz="4" w:space="0" w:color="auto"/>
            </w:tcBorders>
          </w:tcPr>
          <w:p w14:paraId="25A731E9" w14:textId="77777777" w:rsidR="00F37ED9" w:rsidRDefault="00F37ED9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327C82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DF37EF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7181DA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8F3A3F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0FEF344B" w14:textId="77777777" w:rsidTr="006A3A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728712" w14:textId="77777777" w:rsidR="00F37ED9" w:rsidRDefault="00F37ED9" w:rsidP="006A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B4B1FB" w14:textId="77777777" w:rsidR="00F37ED9" w:rsidRDefault="00F37ED9" w:rsidP="006A3A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A827" w14:textId="77777777" w:rsidR="00F37ED9" w:rsidRDefault="00F37ED9" w:rsidP="006A3A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6B9BF7" w14:textId="77777777" w:rsidR="00F37ED9" w:rsidRDefault="00F37ED9" w:rsidP="006A3A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B0443" w14:textId="77777777" w:rsidR="00F37ED9" w:rsidRDefault="00F37ED9" w:rsidP="006A3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37ED9" w14:paraId="089F2F69" w14:textId="77777777" w:rsidTr="006A3A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B5CC54" w14:textId="77777777" w:rsidR="00F37ED9" w:rsidRDefault="00F37ED9" w:rsidP="006A3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6C9D5C" w14:textId="77777777" w:rsidR="00F37ED9" w:rsidRDefault="00F37ED9" w:rsidP="006A3A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DD35F" w14:textId="77777777" w:rsidR="00F37ED9" w:rsidRDefault="00F37ED9" w:rsidP="006A3A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2D480" w14:textId="77777777" w:rsidR="00F37ED9" w:rsidRPr="007C2097" w:rsidRDefault="00F37ED9" w:rsidP="006A3A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37ED9" w14:paraId="786A7A15" w14:textId="77777777" w:rsidTr="006A3A1C">
        <w:tc>
          <w:tcPr>
            <w:tcW w:w="1843" w:type="dxa"/>
          </w:tcPr>
          <w:p w14:paraId="5DEA7AD4" w14:textId="77777777" w:rsidR="00F37ED9" w:rsidRDefault="00F37ED9" w:rsidP="006A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76ECE3" w14:textId="77777777" w:rsidR="00F37ED9" w:rsidRDefault="00F37ED9" w:rsidP="006A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44EA77EF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A6B9F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70715" w14:textId="77777777" w:rsidR="00F37ED9" w:rsidRPr="00D860F7" w:rsidRDefault="00F37ED9" w:rsidP="00F37ED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6474F">
              <w:rPr>
                <w:rFonts w:cs="Arial"/>
                <w:noProof/>
              </w:rPr>
              <w:t xml:space="preserve">In the 24wk37 Implementation, a new field, "PDU_PDN_DNN_Type PdnType," was added to the EUTRA_NR_PduSessionInfo_Type record. </w:t>
            </w:r>
          </w:p>
          <w:p w14:paraId="3D2772F1" w14:textId="77777777" w:rsidR="00F37ED9" w:rsidRPr="00D860F7" w:rsidRDefault="00F37ED9" w:rsidP="00F37ED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6474F">
              <w:rPr>
                <w:rFonts w:cs="Arial"/>
                <w:noProof/>
              </w:rPr>
              <w:t xml:space="preserve">This record is updated in the function fl_TC_8_1_4_2_1_2_TestBody to send a coordination signal to the EUTRA PTC. </w:t>
            </w:r>
          </w:p>
          <w:p w14:paraId="65DD0D0D" w14:textId="77777777" w:rsidR="00F37ED9" w:rsidRPr="00F37ED9" w:rsidRDefault="00F37ED9" w:rsidP="00F37ED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6474F">
              <w:rPr>
                <w:rFonts w:cs="Arial"/>
                <w:noProof/>
              </w:rPr>
              <w:t>However, the newly introduced PdnType is not being handled during the coordination signal transmission, resulting in an Uninitialized Value Exception.</w:t>
            </w:r>
          </w:p>
          <w:p w14:paraId="015F6D23" w14:textId="0D894307" w:rsidR="00F37ED9" w:rsidRDefault="00F37ED9" w:rsidP="00F37ED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6474F">
              <w:rPr>
                <w:rFonts w:cs="Arial"/>
                <w:noProof/>
              </w:rPr>
              <w:t>It is recommended to populate this new field, PDU_PDN_DNN_Type PdnType, with the</w:t>
            </w:r>
            <w:r w:rsidRPr="00F11E92">
              <w:rPr>
                <w:rFonts w:cs="Arial"/>
                <w:noProof/>
                <w:lang w:val="en-SG"/>
              </w:rPr>
              <w:t>v_PDUSessionInfo.PDUType</w:t>
            </w:r>
            <w:r w:rsidRPr="00B6474F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 </w:t>
            </w:r>
            <w:r w:rsidRPr="00B6474F">
              <w:rPr>
                <w:rFonts w:cs="Arial"/>
                <w:noProof/>
              </w:rPr>
              <w:t>value when sending the coordination signal.</w:t>
            </w:r>
          </w:p>
        </w:tc>
      </w:tr>
      <w:tr w:rsidR="00F37ED9" w14:paraId="22FE83BD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7E9B5" w14:textId="77777777" w:rsidR="00F37ED9" w:rsidRDefault="00F37ED9" w:rsidP="00F37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DC0E9" w14:textId="77777777" w:rsidR="00F37ED9" w:rsidRDefault="00F37ED9" w:rsidP="00F37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3DDF8FFF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09C04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EBBC" w14:textId="77777777" w:rsidR="00F37ED9" w:rsidRPr="00F37ED9" w:rsidRDefault="00F37ED9" w:rsidP="00F37ED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D860F7">
              <w:rPr>
                <w:rFonts w:cs="Arial"/>
                <w:noProof/>
              </w:rPr>
              <w:t>The assignment </w:t>
            </w:r>
            <w:r w:rsidRPr="00D860F7">
              <w:rPr>
                <w:rFonts w:cs="Arial"/>
                <w:b/>
                <w:bCs/>
                <w:noProof/>
              </w:rPr>
              <w:t>v_CoordMsg.PdnType := v_PDUSessionInfo.PDUType;</w:t>
            </w:r>
            <w:r w:rsidRPr="00D860F7">
              <w:rPr>
                <w:rFonts w:cs="Arial"/>
                <w:noProof/>
              </w:rPr>
              <w:t> is performed when sending the coordination signal to the EUTRA PTC, which aligns with the proposal outlined in R5s240642.</w:t>
            </w:r>
          </w:p>
          <w:p w14:paraId="2D3DFB54" w14:textId="05904D58" w:rsidR="00F37ED9" w:rsidRDefault="00F37ED9" w:rsidP="00F37ED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D860F7">
              <w:rPr>
                <w:rFonts w:cs="Arial"/>
                <w:noProof/>
              </w:rPr>
              <w:t>In week 37, R&amp;S submitted a TTCN Change Request (CR) R5s240642. While the CR has been accepted, the proposed implementation has not yet been implemented for week 50.</w:t>
            </w:r>
          </w:p>
        </w:tc>
      </w:tr>
      <w:tr w:rsidR="00F37ED9" w14:paraId="37EF36D0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3F23E" w14:textId="77777777" w:rsidR="00F37ED9" w:rsidRDefault="00F37ED9" w:rsidP="00F37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10EBC" w14:textId="77777777" w:rsidR="00F37ED9" w:rsidRDefault="00F37ED9" w:rsidP="00F37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26CCA88C" w14:textId="77777777" w:rsidTr="006A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68E58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FBC6E" w14:textId="3FAE5BA1" w:rsidR="00F37ED9" w:rsidRDefault="00F37ED9" w:rsidP="00F37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Run time </w:t>
            </w:r>
            <w:r>
              <w:t xml:space="preserve">Uninitialized Value </w:t>
            </w:r>
            <w:r>
              <w:rPr>
                <w:noProof/>
              </w:rPr>
              <w:t xml:space="preserve">exception occurs </w:t>
            </w:r>
          </w:p>
        </w:tc>
      </w:tr>
      <w:tr w:rsidR="00F37ED9" w14:paraId="175FBEDB" w14:textId="77777777" w:rsidTr="006A3A1C">
        <w:tc>
          <w:tcPr>
            <w:tcW w:w="2694" w:type="dxa"/>
            <w:gridSpan w:val="2"/>
          </w:tcPr>
          <w:p w14:paraId="146ABB82" w14:textId="77777777" w:rsidR="00F37ED9" w:rsidRDefault="00F37ED9" w:rsidP="00F37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A829FD" w14:textId="77777777" w:rsidR="00F37ED9" w:rsidRDefault="00F37ED9" w:rsidP="00F37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6A11F32A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99945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9D160" w14:textId="1EFE03A3" w:rsidR="00F37ED9" w:rsidRDefault="00F37ED9" w:rsidP="00F37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8.1.4.2.1.2.NR5GC</w:t>
            </w:r>
          </w:p>
        </w:tc>
      </w:tr>
      <w:tr w:rsidR="00F37ED9" w14:paraId="2DEFF090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A814D" w14:textId="77777777" w:rsidR="00F37ED9" w:rsidRDefault="00F37ED9" w:rsidP="00F37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F4828" w14:textId="77777777" w:rsidR="00F37ED9" w:rsidRDefault="00F37ED9" w:rsidP="00F37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ED9" w14:paraId="1BD0E0EF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C8978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2B388" w14:textId="77777777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E5AAC" w14:textId="77777777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95266" w14:textId="77777777" w:rsidR="00F37ED9" w:rsidRDefault="00F37ED9" w:rsidP="00F37E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AEBB2" w14:textId="77777777" w:rsidR="00F37ED9" w:rsidRDefault="00F37ED9" w:rsidP="00F37E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ED9" w14:paraId="51C583E2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1FF6D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C0D4" w14:textId="77777777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262C1" w14:textId="014EB156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834281" w14:textId="77777777" w:rsidR="00F37ED9" w:rsidRDefault="00F37ED9" w:rsidP="00F37E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B3825" w14:textId="4AEF35D5" w:rsidR="00F37ED9" w:rsidRDefault="00F37ED9" w:rsidP="00F37E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ED9" w14:paraId="4040EDD5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167E5" w14:textId="77777777" w:rsidR="00F37ED9" w:rsidRDefault="00F37ED9" w:rsidP="00F37E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B7A29" w14:textId="77777777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A32AF" w14:textId="42F5F0E8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61D5" w14:textId="77777777" w:rsidR="00F37ED9" w:rsidRDefault="00F37ED9" w:rsidP="00F37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60DE68" w14:textId="55F0FF2D" w:rsidR="00F37ED9" w:rsidRDefault="00F37ED9" w:rsidP="00F37E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ED9" w14:paraId="774FC2D4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0EB1C" w14:textId="77777777" w:rsidR="00F37ED9" w:rsidRDefault="00F37ED9" w:rsidP="00F37E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845C5" w14:textId="77777777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98409" w14:textId="7027C4C1" w:rsidR="00F37ED9" w:rsidRDefault="00F37ED9" w:rsidP="00F3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B3591" w14:textId="77777777" w:rsidR="00F37ED9" w:rsidRDefault="00F37ED9" w:rsidP="00F37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2F5E3" w14:textId="197A3BA4" w:rsidR="00F37ED9" w:rsidRDefault="00F37ED9" w:rsidP="00F37E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ED9" w14:paraId="613A3AD0" w14:textId="77777777" w:rsidTr="006A3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23627" w14:textId="77777777" w:rsidR="00F37ED9" w:rsidRDefault="00F37ED9" w:rsidP="00F37E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448D0" w14:textId="77777777" w:rsidR="00F37ED9" w:rsidRDefault="00F37ED9" w:rsidP="00F37ED9">
            <w:pPr>
              <w:pStyle w:val="CRCoverPage"/>
              <w:spacing w:after="0"/>
              <w:rPr>
                <w:noProof/>
              </w:rPr>
            </w:pPr>
          </w:p>
        </w:tc>
      </w:tr>
      <w:tr w:rsidR="00F37ED9" w14:paraId="1A967EB1" w14:textId="77777777" w:rsidTr="006A3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EF2318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207EB" w14:textId="77777777" w:rsidR="00F37ED9" w:rsidRDefault="00F37ED9" w:rsidP="00F37E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ED9" w:rsidRPr="008863B9" w14:paraId="3A3708C4" w14:textId="77777777" w:rsidTr="006A3A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7083F" w14:textId="77777777" w:rsidR="00F37ED9" w:rsidRPr="008863B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54185A" w14:textId="77777777" w:rsidR="00F37ED9" w:rsidRPr="008863B9" w:rsidRDefault="00F37ED9" w:rsidP="00F37E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ED9" w14:paraId="65926CA9" w14:textId="77777777" w:rsidTr="006A3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81966" w14:textId="77777777" w:rsidR="00F37ED9" w:rsidRDefault="00F37ED9" w:rsidP="00F37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341DD" w14:textId="77777777" w:rsidR="00F37ED9" w:rsidRDefault="00F37ED9" w:rsidP="00F37E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F8422" w14:textId="77777777" w:rsidR="00F37ED9" w:rsidRDefault="00F37ED9" w:rsidP="00F37ED9">
      <w:pPr>
        <w:pStyle w:val="CRCoverPage"/>
        <w:spacing w:after="0"/>
        <w:rPr>
          <w:noProof/>
          <w:sz w:val="8"/>
          <w:szCs w:val="8"/>
        </w:rPr>
      </w:pPr>
    </w:p>
    <w:p w14:paraId="4AF1F7BB" w14:textId="77777777" w:rsidR="00F37ED9" w:rsidRDefault="00F37ED9" w:rsidP="00F37ED9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8015694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AAEAA39" w14:textId="3760B55F" w:rsidR="00CF65C5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65C5" w:rsidRPr="00C206D5">
        <w:rPr>
          <w:rFonts w:ascii="Arial" w:hAnsi="Arial" w:cs="Arial"/>
          <w:iCs/>
        </w:rPr>
        <w:t>Table of Contents</w:t>
      </w:r>
      <w:r w:rsidR="00CF65C5">
        <w:tab/>
      </w:r>
      <w:r w:rsidR="00CF65C5">
        <w:fldChar w:fldCharType="begin"/>
      </w:r>
      <w:r w:rsidR="00CF65C5">
        <w:instrText xml:space="preserve"> PAGEREF _Toc180156945 \h </w:instrText>
      </w:r>
      <w:r w:rsidR="00CF65C5">
        <w:fldChar w:fldCharType="separate"/>
      </w:r>
      <w:r w:rsidR="00CF65C5">
        <w:t>2</w:t>
      </w:r>
      <w:r w:rsidR="00CF65C5">
        <w:fldChar w:fldCharType="end"/>
      </w:r>
    </w:p>
    <w:p w14:paraId="39C51444" w14:textId="4EF31122" w:rsidR="00CF65C5" w:rsidRDefault="00CF65C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06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06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_Toc180156946 \h </w:instrText>
      </w:r>
      <w:r>
        <w:fldChar w:fldCharType="separate"/>
      </w:r>
      <w:r>
        <w:t>2</w:t>
      </w:r>
      <w:r>
        <w:fldChar w:fldCharType="end"/>
      </w:r>
    </w:p>
    <w:p w14:paraId="58A73A16" w14:textId="1485295B" w:rsidR="00CF65C5" w:rsidRDefault="00CF65C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06D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06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_Toc180156947 \h </w:instrText>
      </w:r>
      <w:r>
        <w:fldChar w:fldCharType="separate"/>
      </w:r>
      <w:r>
        <w:t>2</w:t>
      </w:r>
      <w:r>
        <w:fldChar w:fldCharType="end"/>
      </w:r>
    </w:p>
    <w:p w14:paraId="226C3F7A" w14:textId="64D14564" w:rsidR="00CF65C5" w:rsidRDefault="00CF65C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06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06D5">
        <w:rPr>
          <w:rFonts w:cs="Arial"/>
          <w:b/>
          <w:bCs/>
          <w:color w:val="000000"/>
          <w:lang w:val="en-US" w:eastAsia="en-GB"/>
        </w:rPr>
        <w:t>Change to the function fl_TC_8_1_4_2_1_2_TestBody</w:t>
      </w:r>
      <w:r>
        <w:tab/>
      </w:r>
      <w:r>
        <w:fldChar w:fldCharType="begin"/>
      </w:r>
      <w:r>
        <w:instrText xml:space="preserve"> PAGEREF _Toc180156948 \h </w:instrText>
      </w:r>
      <w:r>
        <w:fldChar w:fldCharType="separate"/>
      </w:r>
      <w:r>
        <w:t>2</w:t>
      </w:r>
      <w:r>
        <w:fldChar w:fldCharType="end"/>
      </w:r>
    </w:p>
    <w:p w14:paraId="1E7482B4" w14:textId="2DCBEADC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80156946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C6EDC2" w14:textId="532F295D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>iwd-TTCN3-B2024-06_D24wk</w:t>
      </w:r>
      <w:r w:rsidR="00F37ED9">
        <w:rPr>
          <w:rFonts w:cs="Arial"/>
        </w:rPr>
        <w:t>50</w:t>
      </w:r>
      <w:r w:rsidR="004F2142" w:rsidRPr="004F2142">
        <w:rPr>
          <w:rFonts w:cs="Arial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80156947"/>
      <w:r w:rsidRPr="00854C55">
        <w:rPr>
          <w:b/>
        </w:rPr>
        <w:t>Corrections required</w:t>
      </w:r>
      <w:bookmarkEnd w:id="21"/>
      <w:bookmarkEnd w:id="22"/>
      <w:bookmarkEnd w:id="23"/>
    </w:p>
    <w:p w14:paraId="39476467" w14:textId="20D6EF4A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80156948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4373A">
        <w:rPr>
          <w:rFonts w:cs="Arial"/>
          <w:b/>
          <w:bCs/>
          <w:color w:val="000000"/>
          <w:lang w:val="en-US" w:eastAsia="en-GB"/>
        </w:rPr>
        <w:t xml:space="preserve">the </w:t>
      </w:r>
      <w:r w:rsidR="00CA6FF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43D01" w:rsidRPr="00E43D01">
        <w:rPr>
          <w:rFonts w:cs="Arial"/>
          <w:b/>
          <w:bCs/>
          <w:color w:val="000000"/>
          <w:lang w:val="en-US" w:eastAsia="en-GB"/>
        </w:rPr>
        <w:t>fl_TC_8_1_4_2_1_2_TestBody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59E59F5B" w:rsidR="004A40D5" w:rsidRPr="00E13853" w:rsidRDefault="00E43D01" w:rsidP="00206ED0">
            <w:pPr>
              <w:pStyle w:val="CRCoverPage"/>
              <w:spacing w:after="0"/>
              <w:rPr>
                <w:noProof/>
              </w:rPr>
            </w:pPr>
            <w:r w:rsidRPr="00E43D01">
              <w:rPr>
                <w:rFonts w:cs="Arial"/>
                <w:noProof/>
                <w:lang w:val="en-SG"/>
              </w:rPr>
              <w:t>fl_TC_8_1_4_2_1_2_TestBody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45DA" w14:textId="77777777" w:rsidR="00D9427E" w:rsidRPr="00D860F7" w:rsidRDefault="00D9427E" w:rsidP="00D9427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6474F">
              <w:rPr>
                <w:rFonts w:cs="Arial"/>
                <w:noProof/>
              </w:rPr>
              <w:t xml:space="preserve">In the 24wk37 Implementation, a new field, "PDU_PDN_DNN_Type PdnType," was added to the EUTRA_NR_PduSessionInfo_Type record. </w:t>
            </w:r>
          </w:p>
          <w:p w14:paraId="505B833A" w14:textId="77777777" w:rsidR="00D9427E" w:rsidRPr="00D860F7" w:rsidRDefault="00D9427E" w:rsidP="00D9427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B6474F">
              <w:rPr>
                <w:rFonts w:cs="Arial"/>
                <w:noProof/>
              </w:rPr>
              <w:t xml:space="preserve">This record is updated in the function fl_TC_8_1_4_2_1_2_TestBody to send a coordination signal to the EUTRA PTC. </w:t>
            </w:r>
          </w:p>
          <w:p w14:paraId="464B864F" w14:textId="77777777" w:rsidR="00D9427E" w:rsidRPr="00D9427E" w:rsidRDefault="00D9427E" w:rsidP="00D9427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sz w:val="18"/>
                <w:szCs w:val="18"/>
              </w:rPr>
            </w:pPr>
            <w:r w:rsidRPr="00B6474F">
              <w:rPr>
                <w:rFonts w:cs="Arial"/>
                <w:noProof/>
              </w:rPr>
              <w:t>However, the newly introduced PdnType is not being handled during the coordination signal transmission, resulting in an Uninitialized Value Exception.</w:t>
            </w:r>
          </w:p>
          <w:p w14:paraId="40D410A0" w14:textId="1A583DE7" w:rsidR="006E31A3" w:rsidRPr="00803546" w:rsidRDefault="00D9427E" w:rsidP="00D9427E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sz w:val="18"/>
                <w:szCs w:val="18"/>
              </w:rPr>
            </w:pPr>
            <w:r w:rsidRPr="00B6474F">
              <w:rPr>
                <w:rFonts w:cs="Arial"/>
                <w:noProof/>
              </w:rPr>
              <w:t>It is recommended to populate this new field, PDU_PDN_DNN_Type PdnType, with the</w:t>
            </w:r>
            <w:r w:rsidRPr="00F11E92">
              <w:rPr>
                <w:rFonts w:cs="Arial"/>
                <w:noProof/>
                <w:lang w:val="en-SG"/>
              </w:rPr>
              <w:t>v_PDUSessionInfo.PDUType</w:t>
            </w:r>
            <w:r w:rsidRPr="00B6474F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 </w:t>
            </w:r>
            <w:r w:rsidRPr="00B6474F">
              <w:rPr>
                <w:rFonts w:cs="Arial"/>
                <w:noProof/>
              </w:rPr>
              <w:t>value when sending the coordination signal.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77E" w14:textId="77777777" w:rsidR="00D9427E" w:rsidRPr="00D9427E" w:rsidRDefault="00D9427E" w:rsidP="00D9427E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  <w:lang w:val="en-SG"/>
              </w:rPr>
            </w:pPr>
            <w:r w:rsidRPr="00D860F7">
              <w:rPr>
                <w:rFonts w:cs="Arial"/>
                <w:noProof/>
              </w:rPr>
              <w:t>The assignment </w:t>
            </w:r>
            <w:r w:rsidRPr="00D860F7">
              <w:rPr>
                <w:rFonts w:cs="Arial"/>
                <w:b/>
                <w:bCs/>
                <w:noProof/>
              </w:rPr>
              <w:t>v_CoordMsg.PdnType := v_PDUSessionInfo.PDUType;</w:t>
            </w:r>
            <w:r w:rsidRPr="00D860F7">
              <w:rPr>
                <w:rFonts w:cs="Arial"/>
                <w:noProof/>
              </w:rPr>
              <w:t> is performed when sending the coordination signal to the EUTRA PTC, which aligns with the proposal outlined in R5s240642.</w:t>
            </w:r>
          </w:p>
          <w:p w14:paraId="4DDB96DE" w14:textId="16632EE9" w:rsidR="006C61D0" w:rsidRPr="00FB2EB7" w:rsidRDefault="00D9427E" w:rsidP="00D9427E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  <w:lang w:val="en-SG"/>
              </w:rPr>
            </w:pPr>
            <w:r w:rsidRPr="00D860F7">
              <w:rPr>
                <w:rFonts w:cs="Arial"/>
                <w:noProof/>
              </w:rPr>
              <w:t xml:space="preserve">In </w:t>
            </w:r>
            <w:r>
              <w:rPr>
                <w:rFonts w:cs="Arial"/>
                <w:noProof/>
              </w:rPr>
              <w:t>WK</w:t>
            </w:r>
            <w:r w:rsidRPr="00D860F7">
              <w:rPr>
                <w:rFonts w:cs="Arial"/>
                <w:noProof/>
              </w:rPr>
              <w:t xml:space="preserve"> 37, R&amp;S submitted a TTCN Change Request (CR) R5s240642. While the CR has been accepted, the proposed implementation has not yet been implemented for </w:t>
            </w:r>
            <w:r>
              <w:rPr>
                <w:rFonts w:cs="Arial"/>
                <w:noProof/>
              </w:rPr>
              <w:t>WK</w:t>
            </w:r>
            <w:r w:rsidRPr="00D860F7">
              <w:rPr>
                <w:rFonts w:cs="Arial"/>
                <w:noProof/>
              </w:rPr>
              <w:t xml:space="preserve"> 50.</w:t>
            </w:r>
          </w:p>
        </w:tc>
      </w:tr>
      <w:tr w:rsidR="006C61D0" w:rsidRPr="00F37ED9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5A799601" w:rsidR="006C61D0" w:rsidRPr="00E43D01" w:rsidRDefault="00E43D01" w:rsidP="006C61D0">
            <w:pPr>
              <w:spacing w:after="0"/>
              <w:rPr>
                <w:rFonts w:ascii="Arial" w:hAnsi="Arial" w:cs="Arial"/>
                <w:lang w:val="de-DE" w:eastAsia="en-GB"/>
              </w:rPr>
            </w:pPr>
            <w:r w:rsidRPr="00E43D01">
              <w:rPr>
                <w:rFonts w:ascii="Arial" w:hAnsi="Arial" w:cs="Arial"/>
                <w:lang w:val="de-DE" w:eastAsia="en-GB"/>
              </w:rPr>
              <w:t>NR5GC_IRAT\8_1_4\IRAT_Handover_NR5GC_NR.ttcn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760B6C2B" w:rsidR="006C61D0" w:rsidRPr="00226DA7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DA4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fl_TC_8_1_4_2_1_2_TestBody() runs on NR5GC_PTC</w:t>
            </w:r>
          </w:p>
          <w:p w14:paraId="2D251946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4CD3582" w14:textId="2199B6F5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2F8AB41D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v_CoordMsg.PDU_SessionId := oct2int(v_PDUSessionInfo.SessionId);</w:t>
            </w:r>
          </w:p>
          <w:p w14:paraId="772C87FC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v_NewDRBId := f_NR_GetNextDRBId(v_PDUSessionInfo, false);</w:t>
            </w:r>
          </w:p>
          <w:p w14:paraId="0269CB62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v_CoordMsg.EPS_Bearer := v_PDUSessionInfo.EPS_Bearer; // This is the default bearer</w:t>
            </w:r>
          </w:p>
          <w:p w14:paraId="2FAC1365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v_CoordMsg.QFI := 0; // Don't need the QFI of the default bearer</w:t>
            </w:r>
          </w:p>
          <w:p w14:paraId="7770C449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v_CoordMsg.PdnIndex := v_PDUSessionInfo.PdnIndex;</w:t>
            </w:r>
          </w:p>
          <w:p w14:paraId="3C271703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v_CoordMsg.IsIMS := false;</w:t>
            </w:r>
          </w:p>
          <w:p w14:paraId="553C2334" w14:textId="42AA968C" w:rsidR="002D36AE" w:rsidRPr="002D36AE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892DD5D" w14:textId="7F1F580E" w:rsidR="00CC70AB" w:rsidRPr="00CC70AB" w:rsidRDefault="002D36AE" w:rsidP="002D36A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C70AB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15430EBB" w14:textId="77777777" w:rsidR="002F79CF" w:rsidRPr="00850B74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8B7B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function fl_TC_8_1_4_2_1_2_TestBody() runs on NR5GC_PTC</w:t>
            </w:r>
          </w:p>
          <w:p w14:paraId="1C11CE1E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F1643C8" w14:textId="10E08E73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24332AD9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F9C86E" w14:textId="11C57A3E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8AEE83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v_CoordMsg.PDU_SessionId := oct2int(v_PDUSessionInfo.SessionId);</w:t>
            </w:r>
          </w:p>
          <w:p w14:paraId="2B083839" w14:textId="77777777" w:rsidR="00D9427E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D9427E" w:rsidRPr="00D9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v_CoordMsg.PdnType := v_PDUSessionInfo.PDUType; //WA#WI=1370741</w:t>
            </w:r>
          </w:p>
          <w:p w14:paraId="5E2CCA49" w14:textId="4F37CEE0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v_NewDRBId := f_NR_GetNextDRBId(v_PDUSessionInfo, false);</w:t>
            </w:r>
          </w:p>
          <w:p w14:paraId="77592EFA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v_CoordMsg.EPS_Bearer := v_PDUSessionInfo.EPS_Bearer; // This is the default bearer</w:t>
            </w:r>
          </w:p>
          <w:p w14:paraId="336C3292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v_CoordMsg.QFI := 0; // Don't need the QFI of the default bearer</w:t>
            </w:r>
          </w:p>
          <w:p w14:paraId="58DCC75B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v_CoordMsg.PdnIndex := v_PDUSessionInfo.PdnIndex;</w:t>
            </w:r>
          </w:p>
          <w:p w14:paraId="6B750E3B" w14:textId="28D8D05E" w:rsidR="0049088A" w:rsidRPr="00CC70AB" w:rsidRDefault="00E43D01" w:rsidP="00E43D0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v_CoordMsg.IsIMS := false;</w:t>
            </w:r>
            <w:r w:rsidR="002D36AE"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9088A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7777777" w:rsidR="002F79CF" w:rsidRPr="00F212A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D9427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B9280" w14:textId="77777777" w:rsidR="00D83018" w:rsidRDefault="00D83018">
      <w:r>
        <w:separator/>
      </w:r>
    </w:p>
  </w:endnote>
  <w:endnote w:type="continuationSeparator" w:id="0">
    <w:p w14:paraId="62FABA3A" w14:textId="77777777" w:rsidR="00D83018" w:rsidRDefault="00D8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72E13" w14:textId="77777777" w:rsidR="00F37ED9" w:rsidRDefault="00F37E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8C50B" w14:textId="77777777" w:rsidR="00F37ED9" w:rsidRDefault="00F37E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34EE3" w14:textId="77777777" w:rsidR="00F37ED9" w:rsidRDefault="00F37E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A7D63" w14:textId="77777777" w:rsidR="00D83018" w:rsidRDefault="00D83018">
      <w:r>
        <w:separator/>
      </w:r>
    </w:p>
  </w:footnote>
  <w:footnote w:type="continuationSeparator" w:id="0">
    <w:p w14:paraId="60B84A64" w14:textId="77777777" w:rsidR="00D83018" w:rsidRDefault="00D83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3699B"/>
    <w:multiLevelType w:val="hybridMultilevel"/>
    <w:tmpl w:val="56D833F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CD6EB5"/>
    <w:multiLevelType w:val="hybridMultilevel"/>
    <w:tmpl w:val="EF02A1B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3822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148419">
    <w:abstractNumId w:val="21"/>
  </w:num>
  <w:num w:numId="3" w16cid:durableId="1076515936">
    <w:abstractNumId w:val="9"/>
  </w:num>
  <w:num w:numId="4" w16cid:durableId="873616345">
    <w:abstractNumId w:val="39"/>
  </w:num>
  <w:num w:numId="5" w16cid:durableId="150340604">
    <w:abstractNumId w:val="31"/>
  </w:num>
  <w:num w:numId="6" w16cid:durableId="1181776853">
    <w:abstractNumId w:val="36"/>
  </w:num>
  <w:num w:numId="7" w16cid:durableId="787625230">
    <w:abstractNumId w:val="12"/>
  </w:num>
  <w:num w:numId="8" w16cid:durableId="829176217">
    <w:abstractNumId w:val="37"/>
  </w:num>
  <w:num w:numId="9" w16cid:durableId="1278022492">
    <w:abstractNumId w:val="20"/>
  </w:num>
  <w:num w:numId="10" w16cid:durableId="230778425">
    <w:abstractNumId w:val="25"/>
  </w:num>
  <w:num w:numId="11" w16cid:durableId="323826543">
    <w:abstractNumId w:val="0"/>
  </w:num>
  <w:num w:numId="12" w16cid:durableId="325204867">
    <w:abstractNumId w:val="11"/>
  </w:num>
  <w:num w:numId="13" w16cid:durableId="472597450">
    <w:abstractNumId w:val="41"/>
  </w:num>
  <w:num w:numId="14" w16cid:durableId="1280840319">
    <w:abstractNumId w:val="5"/>
  </w:num>
  <w:num w:numId="15" w16cid:durableId="838085267">
    <w:abstractNumId w:val="28"/>
  </w:num>
  <w:num w:numId="16" w16cid:durableId="1383090398">
    <w:abstractNumId w:val="24"/>
  </w:num>
  <w:num w:numId="17" w16cid:durableId="25377938">
    <w:abstractNumId w:val="27"/>
  </w:num>
  <w:num w:numId="18" w16cid:durableId="489248419">
    <w:abstractNumId w:val="16"/>
  </w:num>
  <w:num w:numId="19" w16cid:durableId="232281866">
    <w:abstractNumId w:val="38"/>
  </w:num>
  <w:num w:numId="20" w16cid:durableId="485632584">
    <w:abstractNumId w:val="33"/>
  </w:num>
  <w:num w:numId="21" w16cid:durableId="1407460385">
    <w:abstractNumId w:val="40"/>
  </w:num>
  <w:num w:numId="22" w16cid:durableId="613174417">
    <w:abstractNumId w:val="30"/>
  </w:num>
  <w:num w:numId="23" w16cid:durableId="118424280">
    <w:abstractNumId w:val="17"/>
  </w:num>
  <w:num w:numId="24" w16cid:durableId="834152293">
    <w:abstractNumId w:val="22"/>
  </w:num>
  <w:num w:numId="25" w16cid:durableId="463734675">
    <w:abstractNumId w:val="6"/>
  </w:num>
  <w:num w:numId="26" w16cid:durableId="964964387">
    <w:abstractNumId w:val="14"/>
  </w:num>
  <w:num w:numId="27" w16cid:durableId="1010982336">
    <w:abstractNumId w:val="19"/>
  </w:num>
  <w:num w:numId="28" w16cid:durableId="476460100">
    <w:abstractNumId w:val="1"/>
  </w:num>
  <w:num w:numId="29" w16cid:durableId="1105810521">
    <w:abstractNumId w:val="2"/>
  </w:num>
  <w:num w:numId="30" w16cid:durableId="851837324">
    <w:abstractNumId w:val="18"/>
  </w:num>
  <w:num w:numId="31" w16cid:durableId="1857380468">
    <w:abstractNumId w:val="35"/>
  </w:num>
  <w:num w:numId="32" w16cid:durableId="1779567812">
    <w:abstractNumId w:val="4"/>
  </w:num>
  <w:num w:numId="33" w16cid:durableId="1093211651">
    <w:abstractNumId w:val="10"/>
  </w:num>
  <w:num w:numId="34" w16cid:durableId="2063361310">
    <w:abstractNumId w:val="7"/>
  </w:num>
  <w:num w:numId="35" w16cid:durableId="650476180">
    <w:abstractNumId w:val="3"/>
  </w:num>
  <w:num w:numId="36" w16cid:durableId="345522997">
    <w:abstractNumId w:val="32"/>
  </w:num>
  <w:num w:numId="37" w16cid:durableId="467628339">
    <w:abstractNumId w:val="13"/>
  </w:num>
  <w:num w:numId="38" w16cid:durableId="429014371">
    <w:abstractNumId w:val="23"/>
  </w:num>
  <w:num w:numId="39" w16cid:durableId="1532646812">
    <w:abstractNumId w:val="15"/>
  </w:num>
  <w:num w:numId="40" w16cid:durableId="1066875924">
    <w:abstractNumId w:val="26"/>
  </w:num>
  <w:num w:numId="41" w16cid:durableId="681317918">
    <w:abstractNumId w:val="34"/>
  </w:num>
  <w:num w:numId="42" w16cid:durableId="1492522472">
    <w:abstractNumId w:val="8"/>
  </w:num>
  <w:num w:numId="43" w16cid:durableId="1086029604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C7BB1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3CF3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1BF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26DA7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30D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52F5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373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881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567F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47AB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57AF3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68E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2A6C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1D38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74F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023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5C5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18"/>
    <w:rsid w:val="00D830CE"/>
    <w:rsid w:val="00D83176"/>
    <w:rsid w:val="00D83EBA"/>
    <w:rsid w:val="00D8491C"/>
    <w:rsid w:val="00D85557"/>
    <w:rsid w:val="00D85B62"/>
    <w:rsid w:val="00D860F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27E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1E9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37ED9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H4VU7HTV54JD-1231737843-1472</_dlc_DocId>
    <_dlc_DocIdUrl xmlns="05fef6b6-48ff-4793-a586-dff4857ec2fd">
      <Url>https://sharepoint.rsint.net/teams/MRT_Dev/_layouts/15/DocIdRedir.aspx?ID=H4VU7HTV54JD-1231737843-1472</Url>
      <Description>H4VU7HTV54JD-1231737843-1472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8A6943-0EAD-44EC-A781-9A6C134EB7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2025-01-06T15:08:00Z</dcterms:created>
  <dcterms:modified xsi:type="dcterms:W3CDTF">2025-01-06T15:08:00Z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7fc5b63e-f7fd-4833-bff2-e8dd694f71ef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