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81883" w14:textId="47A14431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8D5EC7">
          <w:rPr>
            <w:b/>
            <w:i/>
            <w:noProof/>
            <w:sz w:val="28"/>
          </w:rPr>
          <w:t>001</w:t>
        </w:r>
      </w:fldSimple>
      <w:r w:rsidR="008D5EC7">
        <w:rPr>
          <w:b/>
          <w:i/>
          <w:noProof/>
          <w:sz w:val="28"/>
        </w:rPr>
        <w:t>1</w:t>
      </w:r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2AF7A2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D4E69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D4E69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78C49" w:rsidR="001E41F3" w:rsidRPr="00410371" w:rsidRDefault="007D79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91C10" w:rsidR="001E41F3" w:rsidRPr="00410371" w:rsidRDefault="007D79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79DF7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E170D8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5E7A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D32D6C">
              <w:rPr>
                <w:rFonts w:cs="Arial"/>
              </w:rPr>
              <w:t xml:space="preserve">to function </w:t>
            </w:r>
            <w:r w:rsidR="00D32D6C" w:rsidRPr="00EE05C7">
              <w:rPr>
                <w:rFonts w:cs="Arial"/>
              </w:rPr>
              <w:t>f_IMS_INVITE_ReceiveRequest_A_2_1_Optional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BF234" w:rsidR="001E41F3" w:rsidRDefault="002D4E69">
            <w:pPr>
              <w:pStyle w:val="CRCoverPage"/>
              <w:spacing w:after="0"/>
              <w:ind w:left="100"/>
              <w:rPr>
                <w:noProof/>
              </w:rPr>
            </w:pPr>
            <w:r w:rsidRPr="002D4E69">
              <w:rPr>
                <w:noProof/>
                <w:lang w:val="pt-BR"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28DA1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2024-12-</w:t>
            </w:r>
            <w:r w:rsidR="00D32D6C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98124" w:rsidR="001E41F3" w:rsidRPr="005B78F5" w:rsidRDefault="005B78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B78F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E66D1" w:rsidR="001E41F3" w:rsidRDefault="002D4E69" w:rsidP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placement of passing parameter </w:t>
            </w:r>
            <w:r w:rsidRPr="002D4E69">
              <w:rPr>
                <w:noProof/>
              </w:rPr>
              <w:t>p_OriginatingIdentificationRestriction</w:t>
            </w:r>
            <w:r>
              <w:rPr>
                <w:noProof/>
              </w:rPr>
              <w:t xml:space="preserve"> while calling function </w:t>
            </w:r>
            <w:r w:rsidRPr="002D4E69">
              <w:rPr>
                <w:noProof/>
              </w:rPr>
              <w:t xml:space="preserve">f_IMS_A_2_1_Invite_CommonChecks </w:t>
            </w:r>
            <w:r>
              <w:rPr>
                <w:noProof/>
              </w:rPr>
              <w:t>causes TC to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F3C73" w:rsidR="001E41F3" w:rsidRDefault="002D4E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Pass the parameter </w:t>
            </w:r>
            <w:r w:rsidRPr="002D4E69">
              <w:rPr>
                <w:noProof/>
              </w:rPr>
              <w:t>p_OriginatingIdentificationRestriction</w:t>
            </w:r>
            <w:r>
              <w:t xml:space="preserve"> at correct place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26B21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76E81" w14:textId="51DDF42B" w:rsidR="001E41F3" w:rsidRDefault="00D32D6C">
            <w:pPr>
              <w:pStyle w:val="CRCoverPage"/>
              <w:spacing w:after="0"/>
              <w:ind w:left="100"/>
              <w:rPr>
                <w:noProof/>
              </w:rPr>
            </w:pPr>
            <w:r w:rsidRPr="00D32D6C">
              <w:rPr>
                <w:noProof/>
              </w:rPr>
              <w:t xml:space="preserve">34.229-1 Annex C.21 </w:t>
            </w:r>
            <w:r>
              <w:rPr>
                <w:noProof/>
              </w:rPr>
              <w:t xml:space="preserve">(context </w:t>
            </w:r>
            <w:r w:rsidRPr="00D32D6C">
              <w:rPr>
                <w:noProof/>
              </w:rPr>
              <w:t>A.2.1</w:t>
            </w:r>
            <w:r>
              <w:rPr>
                <w:noProof/>
              </w:rPr>
              <w:t>.A4)</w:t>
            </w:r>
          </w:p>
          <w:p w14:paraId="2E8CC96B" w14:textId="27D7C287" w:rsidR="00D32D6C" w:rsidRDefault="00D3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</w:t>
            </w:r>
            <w:r w:rsidR="002D4E6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D4E69">
              <w:rPr>
                <w:noProof/>
              </w:rPr>
              <w:t xml:space="preserve">15.2a, </w:t>
            </w:r>
            <w:r>
              <w:rPr>
                <w:noProof/>
              </w:rPr>
              <w:t>J.15.4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2C95DD" w:rsidR="001E41F3" w:rsidRDefault="00D32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6981173" w14:textId="242ADBE6" w:rsidR="005B78F5" w:rsidRDefault="0072478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8F5" w:rsidRPr="00010113">
        <w:rPr>
          <w:rFonts w:cs="Arial"/>
          <w:iCs/>
        </w:rPr>
        <w:t>Table of Contents</w:t>
      </w:r>
      <w:r w:rsidR="005B78F5">
        <w:tab/>
      </w:r>
      <w:r w:rsidR="005B78F5">
        <w:fldChar w:fldCharType="begin"/>
      </w:r>
      <w:r w:rsidR="005B78F5">
        <w:instrText xml:space="preserve"> PAGEREF _Toc185183400 \h </w:instrText>
      </w:r>
      <w:r w:rsidR="005B78F5">
        <w:fldChar w:fldCharType="separate"/>
      </w:r>
      <w:r w:rsidR="005B78F5">
        <w:t>2</w:t>
      </w:r>
      <w:r w:rsidR="005B78F5">
        <w:fldChar w:fldCharType="end"/>
      </w:r>
    </w:p>
    <w:p w14:paraId="62E238F3" w14:textId="50F63BD4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1BAFA9C1" w14:textId="06F39125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3D102509" w14:textId="535711CD" w:rsidR="005B78F5" w:rsidRDefault="005B78F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54D44E35" w14:textId="2F698E88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DB893" w14:textId="7D9ADA3F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529DD483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5B78F5" w:rsidRPr="005B78F5">
        <w:rPr>
          <w:rFonts w:ascii="Arial" w:hAnsi="Arial" w:cs="Arial"/>
          <w:sz w:val="24"/>
          <w:lang w:eastAsia="ja-JP"/>
        </w:rPr>
        <w:t>Kalahasti, Narendra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="005B78F5"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5183402"/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5F92940E" w:rsidR="005B78F5" w:rsidRPr="003C4E4F" w:rsidRDefault="00EE05C7" w:rsidP="00A7743B">
            <w:pPr>
              <w:spacing w:after="0"/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>f_IMS_INVITE_ReceiveRequest_A_2_1_Optional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59499C67" w:rsidR="005B78F5" w:rsidRPr="002D4E69" w:rsidRDefault="002D4E69" w:rsidP="002D4E69">
            <w:pPr>
              <w:rPr>
                <w:rFonts w:ascii="Arial" w:hAnsi="Arial" w:cs="Arial"/>
                <w:noProof/>
              </w:rPr>
            </w:pPr>
            <w:r w:rsidRPr="002D4E69">
              <w:rPr>
                <w:rFonts w:ascii="Arial" w:hAnsi="Arial" w:cs="Arial"/>
                <w:noProof/>
              </w:rPr>
              <w:t>Incorrect placement of passing parameter p_OriginatingIdentificationRestriction while calling function f_IMS_A_2_1_Invite_CommonChecks causes TC to fail.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2244716B" w:rsidR="005B78F5" w:rsidRPr="00D81C1D" w:rsidRDefault="002D4E69" w:rsidP="002D4E6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D4E69">
              <w:rPr>
                <w:rFonts w:cs="Arial"/>
                <w:lang w:val="en-SG"/>
              </w:rPr>
              <w:t xml:space="preserve">Pass the parameter </w:t>
            </w:r>
            <w:proofErr w:type="spellStart"/>
            <w:r w:rsidRPr="002D4E69">
              <w:rPr>
                <w:rFonts w:cs="Arial"/>
                <w:lang w:val="en-SG"/>
              </w:rPr>
              <w:t>p_OriginatingIdentificationRestriction</w:t>
            </w:r>
            <w:proofErr w:type="spellEnd"/>
            <w:r w:rsidRPr="002D4E69">
              <w:rPr>
                <w:rFonts w:cs="Arial"/>
                <w:lang w:val="en-SG"/>
              </w:rPr>
              <w:t xml:space="preserve"> at correct place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72521117" w:rsidR="005B78F5" w:rsidRPr="003C4E4F" w:rsidRDefault="00EE05C7" w:rsidP="00A7743B">
            <w:pPr>
              <w:spacing w:after="0"/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IMS_Procedures_CallControl4G5G 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168C" w14:textId="77777777" w:rsidR="00EE05C7" w:rsidRPr="00EE05C7" w:rsidRDefault="005B78F5" w:rsidP="00EE05C7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EE05C7" w:rsidRPr="00EE05C7">
              <w:rPr>
                <w:rFonts w:ascii="Arial" w:hAnsi="Arial" w:cs="Arial"/>
              </w:rPr>
              <w:t xml:space="preserve">function f_IMS_INVITE_ReceiveRequest_A_2_1_Optional(INVITE_A_2_1_Context_Type </w:t>
            </w:r>
            <w:proofErr w:type="spellStart"/>
            <w:r w:rsidR="00EE05C7" w:rsidRPr="00EE05C7">
              <w:rPr>
                <w:rFonts w:ascii="Arial" w:hAnsi="Arial" w:cs="Arial"/>
              </w:rPr>
              <w:t>p_Context</w:t>
            </w:r>
            <w:proofErr w:type="spellEnd"/>
            <w:r w:rsidR="00EE05C7" w:rsidRPr="00EE05C7">
              <w:rPr>
                <w:rFonts w:ascii="Arial" w:hAnsi="Arial" w:cs="Arial"/>
              </w:rPr>
              <w:t>,</w:t>
            </w:r>
          </w:p>
          <w:p w14:paraId="31D6D878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SipUrl</w:t>
            </w:r>
            <w:proofErr w:type="spellEnd"/>
            <w:r w:rsidRPr="00EE05C7">
              <w:rPr>
                <w:rFonts w:ascii="Arial" w:hAnsi="Arial" w:cs="Arial"/>
              </w:rPr>
              <w:t xml:space="preserve"> p_ExpectedCalleeUri,</w:t>
            </w:r>
          </w:p>
          <w:p w14:paraId="1A3B44BE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MessageHeader</w:t>
            </w:r>
            <w:proofErr w:type="spellEnd"/>
            <w:r w:rsidRPr="00EE05C7">
              <w:rPr>
                <w:rFonts w:ascii="Arial" w:hAnsi="Arial" w:cs="Arial"/>
              </w:rPr>
              <w:t xml:space="preserve"> p_MessageHeader_Invite,</w:t>
            </w:r>
          </w:p>
          <w:p w14:paraId="6EC8FBF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(omit) float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 := omit,</w:t>
            </w:r>
          </w:p>
          <w:p w14:paraId="2F7850B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p_A3 :=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,    /* @sic R5s130510 additional change 1: </w:t>
            </w:r>
            <w:proofErr w:type="spellStart"/>
            <w:r w:rsidRPr="00EE05C7">
              <w:rPr>
                <w:rFonts w:ascii="Arial" w:hAnsi="Arial" w:cs="Arial"/>
              </w:rPr>
              <w:t>tsc_IMS_MTSI</w:t>
            </w:r>
            <w:proofErr w:type="spellEnd"/>
            <w:r w:rsidRPr="00EE05C7">
              <w:rPr>
                <w:rFonts w:ascii="Arial" w:hAnsi="Arial" w:cs="Arial"/>
              </w:rPr>
              <w:t xml:space="preserve"> replaced by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35BD1F5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p_A11 := false,</w:t>
            </w:r>
          </w:p>
          <w:p w14:paraId="3367786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:= false)</w:t>
            </w:r>
          </w:p>
          <w:p w14:paraId="2382418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runs on IMS_PTC return template (omit) IMS_DATA_REQ</w:t>
            </w:r>
          </w:p>
          <w:p w14:paraId="266629ED" w14:textId="77877B33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{ </w:t>
            </w:r>
          </w:p>
          <w:p w14:paraId="38633DE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template (omit) IMS_DATA_REQ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524B2B8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p_MessageHeader_Invite.geolocation</w:t>
            </w:r>
            <w:proofErr w:type="spellEnd"/>
            <w:r w:rsidRPr="00EE05C7">
              <w:rPr>
                <w:rFonts w:ascii="Arial" w:hAnsi="Arial" w:cs="Arial"/>
              </w:rPr>
              <w:t xml:space="preserve">);    /* @sic R5s230480 sic@ NOTE: there is no Geolocation without PIDF body part and no PIDF body part without Geolocation and the </w:t>
            </w:r>
            <w:proofErr w:type="spellStart"/>
            <w:r w:rsidRPr="00EE05C7">
              <w:rPr>
                <w:rFonts w:ascii="Arial" w:hAnsi="Arial" w:cs="Arial"/>
              </w:rPr>
              <w:t>Geolcation</w:t>
            </w:r>
            <w:proofErr w:type="spellEnd"/>
            <w:r w:rsidRPr="00EE05C7">
              <w:rPr>
                <w:rFonts w:ascii="Arial" w:hAnsi="Arial" w:cs="Arial"/>
              </w:rPr>
              <w:t xml:space="preserve"> addresses the PIDF body part within the MIME body */</w:t>
            </w:r>
          </w:p>
          <w:p w14:paraId="28D194A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 and match(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cs_RecvInfo_Def</w:t>
            </w:r>
            <w:proofErr w:type="spellEnd"/>
            <w:r w:rsidRPr="00EE05C7">
              <w:rPr>
                <w:rFonts w:ascii="Arial" w:hAnsi="Arial" w:cs="Arial"/>
              </w:rPr>
              <w:t xml:space="preserve">("g.3gpp.ussd")), 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);   /* @sic R5s230734 sic@ */</w:t>
            </w:r>
          </w:p>
          <w:p w14:paraId="0B400CB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or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333426EA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p_MessageHeader_Invite.callInfo</w:t>
            </w:r>
            <w:proofErr w:type="spellEnd"/>
            <w:r w:rsidRPr="00EE05C7">
              <w:rPr>
                <w:rFonts w:ascii="Arial" w:hAnsi="Arial" w:cs="Arial"/>
              </w:rPr>
              <w:t>);   /* @sic R5s230480 sic@ NOTE: there is no Call-Info without MSD and no MSD without Call-Info and Call-Info addresses the MSD body part within the MIME body */</w:t>
            </w:r>
          </w:p>
          <w:p w14:paraId="72C5AA7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lastRenderedPageBreak/>
              <w:t xml:space="preserve">    var template (present) </w:t>
            </w:r>
            <w:proofErr w:type="spellStart"/>
            <w:r w:rsidRPr="00EE05C7">
              <w:rPr>
                <w:rFonts w:ascii="Arial" w:hAnsi="Arial" w:cs="Arial"/>
              </w:rPr>
              <w:t>MessageBody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f_SIP_MessageBodyWithSDP_RX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R5w140112 sic@ @sic R5s210009: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instead of p_A8 sic@ @sic R5s230480: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instead of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2429475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A_2_1_A5);</w:t>
            </w:r>
          </w:p>
          <w:p w14:paraId="5EA2796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A_2_1_A6);</w:t>
            </w:r>
          </w:p>
          <w:p w14:paraId="1A17F8A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</w:p>
          <w:p w14:paraId="24AAD3C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f_IMS_INVITE_ReceiveRequest_Optional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p_ExpectedCalleeUri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p_MessageHeader_Invite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>);    // @sic R5s190882 sic@</w:t>
            </w:r>
          </w:p>
          <w:p w14:paraId="488BE44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if (</w:t>
            </w:r>
            <w:proofErr w:type="spellStart"/>
            <w:r w:rsidRPr="00EE05C7">
              <w:rPr>
                <w:rFonts w:ascii="Arial" w:hAnsi="Arial" w:cs="Arial"/>
              </w:rPr>
              <w:t>isvalue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)) {</w:t>
            </w:r>
          </w:p>
          <w:p w14:paraId="39C0F68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f_IMS_A_2_1_Invite_CommonChecks(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), 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, p_A3, p_A11,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R5-160975: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3ABE22C9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}</w:t>
            </w:r>
          </w:p>
          <w:p w14:paraId="2B49440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return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05A5B1C1" w14:textId="77777777" w:rsidR="005B78F5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}</w:t>
            </w:r>
          </w:p>
          <w:p w14:paraId="7709ECE7" w14:textId="34C36D34" w:rsidR="00EE05C7" w:rsidRPr="003C4E4F" w:rsidRDefault="00EE05C7" w:rsidP="00EE05C7">
            <w:pPr>
              <w:rPr>
                <w:rFonts w:ascii="Arial" w:hAnsi="Arial" w:cs="Arial"/>
              </w:rPr>
            </w:pP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605" w14:textId="77777777" w:rsidR="00EE05C7" w:rsidRPr="00EE05C7" w:rsidRDefault="005B78F5" w:rsidP="00EE05C7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EE05C7" w:rsidRPr="00EE05C7">
              <w:rPr>
                <w:rFonts w:ascii="Arial" w:hAnsi="Arial" w:cs="Arial"/>
              </w:rPr>
              <w:t xml:space="preserve">function f_IMS_INVITE_ReceiveRequest_A_2_1_Optional(INVITE_A_2_1_Context_Type </w:t>
            </w:r>
            <w:proofErr w:type="spellStart"/>
            <w:r w:rsidR="00EE05C7" w:rsidRPr="00EE05C7">
              <w:rPr>
                <w:rFonts w:ascii="Arial" w:hAnsi="Arial" w:cs="Arial"/>
              </w:rPr>
              <w:t>p_Context</w:t>
            </w:r>
            <w:proofErr w:type="spellEnd"/>
            <w:r w:rsidR="00EE05C7" w:rsidRPr="00EE05C7">
              <w:rPr>
                <w:rFonts w:ascii="Arial" w:hAnsi="Arial" w:cs="Arial"/>
              </w:rPr>
              <w:t>,</w:t>
            </w:r>
          </w:p>
          <w:p w14:paraId="248D576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SipUrl</w:t>
            </w:r>
            <w:proofErr w:type="spellEnd"/>
            <w:r w:rsidRPr="00EE05C7">
              <w:rPr>
                <w:rFonts w:ascii="Arial" w:hAnsi="Arial" w:cs="Arial"/>
              </w:rPr>
              <w:t xml:space="preserve"> p_ExpectedCalleeUri,</w:t>
            </w:r>
          </w:p>
          <w:p w14:paraId="5D5FFA1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MessageHeader</w:t>
            </w:r>
            <w:proofErr w:type="spellEnd"/>
            <w:r w:rsidRPr="00EE05C7">
              <w:rPr>
                <w:rFonts w:ascii="Arial" w:hAnsi="Arial" w:cs="Arial"/>
              </w:rPr>
              <w:t xml:space="preserve"> p_MessageHeader_Invite,</w:t>
            </w:r>
          </w:p>
          <w:p w14:paraId="460A2A1C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(omit) float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 := omit,</w:t>
            </w:r>
          </w:p>
          <w:p w14:paraId="0EFE414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p_A3 :=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,    /* @sic R5s130510 additional change 1: </w:t>
            </w:r>
            <w:proofErr w:type="spellStart"/>
            <w:r w:rsidRPr="00EE05C7">
              <w:rPr>
                <w:rFonts w:ascii="Arial" w:hAnsi="Arial" w:cs="Arial"/>
              </w:rPr>
              <w:t>tsc_IMS_MTSI</w:t>
            </w:r>
            <w:proofErr w:type="spellEnd"/>
            <w:r w:rsidRPr="00EE05C7">
              <w:rPr>
                <w:rFonts w:ascii="Arial" w:hAnsi="Arial" w:cs="Arial"/>
              </w:rPr>
              <w:t xml:space="preserve"> replaced by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4B1AF0B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p_A11 := false,</w:t>
            </w:r>
          </w:p>
          <w:p w14:paraId="6392B2D1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:= false)</w:t>
            </w:r>
          </w:p>
          <w:p w14:paraId="0DE2D731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runs on IMS_PTC return template (omit) IMS_DATA_REQ</w:t>
            </w:r>
          </w:p>
          <w:p w14:paraId="52662F6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{ </w:t>
            </w:r>
          </w:p>
          <w:p w14:paraId="3535F3B0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template (omit) IMS_DATA_REQ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71D27C4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p_MessageHeader_Invite.geolocation</w:t>
            </w:r>
            <w:proofErr w:type="spellEnd"/>
            <w:r w:rsidRPr="00EE05C7">
              <w:rPr>
                <w:rFonts w:ascii="Arial" w:hAnsi="Arial" w:cs="Arial"/>
              </w:rPr>
              <w:t xml:space="preserve">);    /* @sic R5s230480 sic@ NOTE: there is no Geolocation without PIDF body part and no PIDF body part without Geolocation and the </w:t>
            </w:r>
            <w:proofErr w:type="spellStart"/>
            <w:r w:rsidRPr="00EE05C7">
              <w:rPr>
                <w:rFonts w:ascii="Arial" w:hAnsi="Arial" w:cs="Arial"/>
              </w:rPr>
              <w:t>Geolcation</w:t>
            </w:r>
            <w:proofErr w:type="spellEnd"/>
            <w:r w:rsidRPr="00EE05C7">
              <w:rPr>
                <w:rFonts w:ascii="Arial" w:hAnsi="Arial" w:cs="Arial"/>
              </w:rPr>
              <w:t xml:space="preserve"> addresses the PIDF body part within the MIME body */</w:t>
            </w:r>
          </w:p>
          <w:p w14:paraId="32F6ABBA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 and match(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cs_RecvInfo_Def</w:t>
            </w:r>
            <w:proofErr w:type="spellEnd"/>
            <w:r w:rsidRPr="00EE05C7">
              <w:rPr>
                <w:rFonts w:ascii="Arial" w:hAnsi="Arial" w:cs="Arial"/>
              </w:rPr>
              <w:t xml:space="preserve">("g.3gpp.ussd")), 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);   /* @sic R5s230734 sic@ */</w:t>
            </w:r>
          </w:p>
          <w:p w14:paraId="3C26C2D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or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360D2B10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p_MessageHeader_Invite.callInfo</w:t>
            </w:r>
            <w:proofErr w:type="spellEnd"/>
            <w:r w:rsidRPr="00EE05C7">
              <w:rPr>
                <w:rFonts w:ascii="Arial" w:hAnsi="Arial" w:cs="Arial"/>
              </w:rPr>
              <w:t>);   /* @sic R5s230480 sic@ NOTE: there is no Call-Info without MSD and no MSD without Call-Info and Call-Info addresses the MSD body part within the MIME body */</w:t>
            </w:r>
          </w:p>
          <w:p w14:paraId="3239DBCE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lastRenderedPageBreak/>
              <w:t xml:space="preserve">    var template (present) </w:t>
            </w:r>
            <w:proofErr w:type="spellStart"/>
            <w:r w:rsidRPr="00EE05C7">
              <w:rPr>
                <w:rFonts w:ascii="Arial" w:hAnsi="Arial" w:cs="Arial"/>
              </w:rPr>
              <w:t>MessageBody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f_SIP_MessageBodyWithSDP_RX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R5w140112 sic@ @sic R5s210009: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instead of p_A8 sic@ @sic R5s230480: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instead of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70B24340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A_2_1_A5);</w:t>
            </w:r>
          </w:p>
          <w:p w14:paraId="01CAF12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A_2_1_A6);</w:t>
            </w:r>
          </w:p>
          <w:p w14:paraId="6192253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</w:p>
          <w:p w14:paraId="3EAB2DE4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f_IMS_INVITE_ReceiveRequest_Optional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p_ExpectedCalleeUri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p_MessageHeader_Invite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>);    // @sic R5s190882 sic@</w:t>
            </w:r>
          </w:p>
          <w:p w14:paraId="480C4C0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if (</w:t>
            </w:r>
            <w:proofErr w:type="spellStart"/>
            <w:r w:rsidRPr="00EE05C7">
              <w:rPr>
                <w:rFonts w:ascii="Arial" w:hAnsi="Arial" w:cs="Arial"/>
              </w:rPr>
              <w:t>isvalue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)) {</w:t>
            </w:r>
          </w:p>
          <w:p w14:paraId="1ACEB930" w14:textId="797E246E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f_IMS_A_2_1_Invite_CommonChecks(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), 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, p_A3, p_A11, </w:t>
            </w:r>
            <w:r w:rsidRPr="00EE05C7">
              <w:rPr>
                <w:rFonts w:ascii="Arial" w:hAnsi="Arial" w:cs="Arial"/>
                <w:highlight w:val="yellow"/>
              </w:rPr>
              <w:t>-,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R5-160975: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07A322D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}</w:t>
            </w:r>
          </w:p>
          <w:p w14:paraId="187C084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return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6956E096" w14:textId="77777777" w:rsid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}</w:t>
            </w:r>
          </w:p>
          <w:p w14:paraId="4669A2F8" w14:textId="44F2D54D" w:rsidR="005B78F5" w:rsidRPr="003C4E4F" w:rsidRDefault="005B78F5" w:rsidP="00A7743B">
            <w:pPr>
              <w:rPr>
                <w:rFonts w:ascii="Arial" w:hAnsi="Arial" w:cs="Arial"/>
              </w:rPr>
            </w:pP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9C197" w14:textId="77777777" w:rsidR="006D4233" w:rsidRDefault="006D4233">
      <w:r>
        <w:separator/>
      </w:r>
    </w:p>
  </w:endnote>
  <w:endnote w:type="continuationSeparator" w:id="0">
    <w:p w14:paraId="263EA806" w14:textId="77777777" w:rsidR="006D4233" w:rsidRDefault="006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9DCD8" w14:textId="77777777" w:rsidR="006D4233" w:rsidRDefault="006D4233">
      <w:r>
        <w:separator/>
      </w:r>
    </w:p>
  </w:footnote>
  <w:footnote w:type="continuationSeparator" w:id="0">
    <w:p w14:paraId="7D0ED86A" w14:textId="77777777" w:rsidR="006D4233" w:rsidRDefault="006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3"/>
  </w:num>
  <w:num w:numId="5" w16cid:durableId="372271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72"/>
    <w:rsid w:val="00070E09"/>
    <w:rsid w:val="000A6394"/>
    <w:rsid w:val="000B7FED"/>
    <w:rsid w:val="000C038A"/>
    <w:rsid w:val="000C6598"/>
    <w:rsid w:val="000D44B3"/>
    <w:rsid w:val="00145D43"/>
    <w:rsid w:val="00162AD0"/>
    <w:rsid w:val="00192C46"/>
    <w:rsid w:val="001A08B3"/>
    <w:rsid w:val="001A7B60"/>
    <w:rsid w:val="001B52F0"/>
    <w:rsid w:val="001B7A65"/>
    <w:rsid w:val="001E41F3"/>
    <w:rsid w:val="0024481A"/>
    <w:rsid w:val="0026004D"/>
    <w:rsid w:val="002640DD"/>
    <w:rsid w:val="00275D12"/>
    <w:rsid w:val="00284FEB"/>
    <w:rsid w:val="002860C4"/>
    <w:rsid w:val="002B5741"/>
    <w:rsid w:val="002D4E69"/>
    <w:rsid w:val="002E472E"/>
    <w:rsid w:val="00305409"/>
    <w:rsid w:val="003609EF"/>
    <w:rsid w:val="0036231A"/>
    <w:rsid w:val="00374DD4"/>
    <w:rsid w:val="003C6E6F"/>
    <w:rsid w:val="003E1A36"/>
    <w:rsid w:val="00410371"/>
    <w:rsid w:val="004242F1"/>
    <w:rsid w:val="004A436C"/>
    <w:rsid w:val="004B75B7"/>
    <w:rsid w:val="005141D9"/>
    <w:rsid w:val="0051580D"/>
    <w:rsid w:val="0054030B"/>
    <w:rsid w:val="00547111"/>
    <w:rsid w:val="00592D74"/>
    <w:rsid w:val="005B78F5"/>
    <w:rsid w:val="005E2C44"/>
    <w:rsid w:val="00621188"/>
    <w:rsid w:val="006257ED"/>
    <w:rsid w:val="00653DE4"/>
    <w:rsid w:val="00665C47"/>
    <w:rsid w:val="00695808"/>
    <w:rsid w:val="006B46FB"/>
    <w:rsid w:val="006D4233"/>
    <w:rsid w:val="006E21FB"/>
    <w:rsid w:val="006F167B"/>
    <w:rsid w:val="0072478F"/>
    <w:rsid w:val="00792342"/>
    <w:rsid w:val="007977A8"/>
    <w:rsid w:val="007B512A"/>
    <w:rsid w:val="007C2097"/>
    <w:rsid w:val="007D6A07"/>
    <w:rsid w:val="007D79F0"/>
    <w:rsid w:val="007F7259"/>
    <w:rsid w:val="008040A8"/>
    <w:rsid w:val="008279FA"/>
    <w:rsid w:val="008626E7"/>
    <w:rsid w:val="00870EE7"/>
    <w:rsid w:val="0087472B"/>
    <w:rsid w:val="008863B9"/>
    <w:rsid w:val="008A45A6"/>
    <w:rsid w:val="008D3CCC"/>
    <w:rsid w:val="008D5EC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805"/>
    <w:rsid w:val="00A246B6"/>
    <w:rsid w:val="00A47E70"/>
    <w:rsid w:val="00A50CF0"/>
    <w:rsid w:val="00A7671C"/>
    <w:rsid w:val="00AA2CBC"/>
    <w:rsid w:val="00AC5820"/>
    <w:rsid w:val="00AD1CD8"/>
    <w:rsid w:val="00B1158C"/>
    <w:rsid w:val="00B258BB"/>
    <w:rsid w:val="00B67B97"/>
    <w:rsid w:val="00B968C8"/>
    <w:rsid w:val="00BA3EC5"/>
    <w:rsid w:val="00BA51D9"/>
    <w:rsid w:val="00BB5DFC"/>
    <w:rsid w:val="00BD279D"/>
    <w:rsid w:val="00BD6BB8"/>
    <w:rsid w:val="00C550B6"/>
    <w:rsid w:val="00C66BA2"/>
    <w:rsid w:val="00C870F6"/>
    <w:rsid w:val="00C95985"/>
    <w:rsid w:val="00CC5026"/>
    <w:rsid w:val="00CC68D0"/>
    <w:rsid w:val="00D03F9A"/>
    <w:rsid w:val="00D06D51"/>
    <w:rsid w:val="00D24991"/>
    <w:rsid w:val="00D32D6C"/>
    <w:rsid w:val="00D4089A"/>
    <w:rsid w:val="00D50255"/>
    <w:rsid w:val="00D66520"/>
    <w:rsid w:val="00D75584"/>
    <w:rsid w:val="00D84AE9"/>
    <w:rsid w:val="00D9124E"/>
    <w:rsid w:val="00D91B72"/>
    <w:rsid w:val="00DE34CF"/>
    <w:rsid w:val="00E13F3D"/>
    <w:rsid w:val="00E170D8"/>
    <w:rsid w:val="00E30743"/>
    <w:rsid w:val="00E34898"/>
    <w:rsid w:val="00E35021"/>
    <w:rsid w:val="00E82DA9"/>
    <w:rsid w:val="00EB09B7"/>
    <w:rsid w:val="00EE05C7"/>
    <w:rsid w:val="00EE7D7C"/>
    <w:rsid w:val="00F25D98"/>
    <w:rsid w:val="00F300FB"/>
    <w:rsid w:val="00F50CC0"/>
    <w:rsid w:val="00FA42F4"/>
    <w:rsid w:val="00FB6386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5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1245</Words>
  <Characters>7102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6</cp:revision>
  <cp:lastPrinted>1900-01-01T00:00:00Z</cp:lastPrinted>
  <dcterms:created xsi:type="dcterms:W3CDTF">2024-12-27T05:16:00Z</dcterms:created>
  <dcterms:modified xsi:type="dcterms:W3CDTF">2025-01-02T12:26:00Z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