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R5s240646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RRC MPS test case 8.1.1.3.10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D397D2" w:rsidR="001E41F3" w:rsidRDefault="00C04A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BE8AA" w14:textId="77777777" w:rsidR="00883408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implementation of the test case SRB.check(receive(car_SRB0_RrcPdu_IND(?, cr_RRCConnectionRequest(cr_EstablishmentCause_HighPriorityAccess)))); is called at step 3 to check the reception of RRCConnectionrequest </w:t>
            </w:r>
          </w:p>
          <w:p w14:paraId="25E31CA0" w14:textId="77777777" w:rsidR="00883408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29857E" w14:textId="414C4440" w:rsidR="00883408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above implementation rrcConnectionRequest PDU shall remain in queue without getting handled until we reach</w:t>
            </w:r>
          </w:p>
          <w:p w14:paraId="35F31468" w14:textId="77777777" w:rsidR="00883408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f_EUTRA38_TrackingAreaUpdateFromN1() -&gt; f_EUTRA38_TAUReqFromN1 -&gt; f_EUTRA_RRC_ConnEst_DefWithNas -&gt; f_EUTRA_RRC_ConnectionRequest_Common () -&gt;</w:t>
            </w:r>
          </w:p>
          <w:p w14:paraId="4962A742" w14:textId="77777777" w:rsidR="00883408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where we wait for the message as below:</w:t>
            </w:r>
          </w:p>
          <w:p w14:paraId="68B761C5" w14:textId="77777777" w:rsidR="00883408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[] SRB.receive(car_SRB0_RrcPdu_IND(p_CellId, cr_RRCConnectionRequest(p_EstablishmentCause, p_InitialUE_Identity)))</w:t>
            </w:r>
          </w:p>
          <w:p w14:paraId="39A2E94A" w14:textId="77777777" w:rsidR="00883408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4CDE3A5" w:rsidR="001E41F3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due to wait for coordination from NR proc in f_EUTRA38_TrackingAreaUpdateFromN1() -&gt; f_EUTRA38_TAUReqFromN1() to receive PDUSessionInfoList and GUTI parameters, EUTRA proc shall be paused waiting for the co-ordination messages from NR. Test case may fail this time, since the message in queue (rrcConnectionSetupRequest) may get handled in default.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5A524D" w14:textId="77777777" w:rsidR="00883408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Handled the connection request/SetupComplete/TAU etc along with Step 3 by calling function f_EUTRA38_TAUReqFromN1()</w:t>
            </w:r>
          </w:p>
          <w:p w14:paraId="75F9DD5D" w14:textId="77777777" w:rsidR="00883408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3FE2E5" w14:textId="77777777" w:rsidR="001E41F3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Step 5, f_EUTRA38_TrackingAreaUpdateFromN1_WithoutReq() is called to handle the remaining procedures of TAU.</w:t>
            </w:r>
          </w:p>
          <w:p w14:paraId="35156AD9" w14:textId="77777777" w:rsidR="00883408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99F87C4" w:rsidR="00883408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  <w:r w:rsidRPr="00883408">
              <w:rPr>
                <w:noProof/>
              </w:rPr>
              <w:t>Moved call to function f_NR5GC_TrackingAreaUpdateFromN1() before waiting for co-ordination message f_EUTRA_NR_WaitForCoOrd_Trigger (EUTRA, "Power Level")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F424D2" w:rsidR="001E41F3" w:rsidRDefault="00C04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E70143" w:rsidR="001E41F3" w:rsidRDefault="00C04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8.1.1.3.10.NR5GC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4A4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4A44" w:rsidRDefault="00C04A44" w:rsidP="00C04A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4A44" w:rsidRDefault="00C04A44" w:rsidP="00C04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C4A5A0" w:rsidR="00C04A44" w:rsidRDefault="00C04A44" w:rsidP="00C04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4A44" w:rsidRDefault="00C04A44" w:rsidP="00C04A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4A44" w:rsidRDefault="00C04A44" w:rsidP="00C04A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4A4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4A44" w:rsidRDefault="00C04A44" w:rsidP="00C04A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4A44" w:rsidRDefault="00C04A44" w:rsidP="00C04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2CBDC" w:rsidR="00C04A44" w:rsidRDefault="00C04A44" w:rsidP="00C04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4A44" w:rsidRDefault="00C04A44" w:rsidP="00C04A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4A44" w:rsidRDefault="00C04A44" w:rsidP="00C04A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4A4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4A44" w:rsidRDefault="00C04A44" w:rsidP="00C04A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4A44" w:rsidRDefault="00C04A44" w:rsidP="00C04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237D82" w:rsidR="00C04A44" w:rsidRDefault="00C04A44" w:rsidP="00C04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4A44" w:rsidRDefault="00C04A44" w:rsidP="00C04A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4A44" w:rsidRDefault="00C04A44" w:rsidP="00C04A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E24C8" w14:textId="77777777" w:rsidR="00D06D0E" w:rsidRPr="00D83A7A" w:rsidRDefault="00D06D0E" w:rsidP="00D06D0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0617141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34063E5C" w14:textId="3CAA2CED" w:rsidR="00D06D0E" w:rsidRDefault="00D06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72ED7">
        <w:rPr>
          <w:rFonts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_Toc180617141 \h </w:instrText>
      </w:r>
      <w:r>
        <w:fldChar w:fldCharType="separate"/>
      </w:r>
      <w:r>
        <w:t>2</w:t>
      </w:r>
      <w:r>
        <w:fldChar w:fldCharType="end"/>
      </w:r>
    </w:p>
    <w:p w14:paraId="6E932117" w14:textId="2F61A68E" w:rsidR="00D06D0E" w:rsidRDefault="00D06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F72ED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F72ED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_Toc180617142 \h </w:instrText>
      </w:r>
      <w:r>
        <w:fldChar w:fldCharType="separate"/>
      </w:r>
      <w:r>
        <w:t>3</w:t>
      </w:r>
      <w:r>
        <w:fldChar w:fldCharType="end"/>
      </w:r>
    </w:p>
    <w:p w14:paraId="1D696F1C" w14:textId="3DCD6FF1" w:rsidR="00D06D0E" w:rsidRDefault="00D06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F72ED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F72ED7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_Toc180617143 \h </w:instrText>
      </w:r>
      <w:r>
        <w:fldChar w:fldCharType="separate"/>
      </w:r>
      <w:r>
        <w:t>3</w:t>
      </w:r>
      <w:r>
        <w:fldChar w:fldCharType="end"/>
      </w:r>
    </w:p>
    <w:p w14:paraId="70D85378" w14:textId="00D36FD7" w:rsidR="00D06D0E" w:rsidRDefault="00D06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F72ED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F72ED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_Toc180617144 \h </w:instrText>
      </w:r>
      <w:r>
        <w:fldChar w:fldCharType="separate"/>
      </w:r>
      <w:r>
        <w:t>3</w:t>
      </w:r>
      <w:r>
        <w:fldChar w:fldCharType="end"/>
      </w:r>
    </w:p>
    <w:p w14:paraId="36071BAE" w14:textId="44E36F8B" w:rsidR="00D06D0E" w:rsidRDefault="00D06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F72ED7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F72ED7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_Toc180617145 \h </w:instrText>
      </w:r>
      <w:r>
        <w:fldChar w:fldCharType="separate"/>
      </w:r>
      <w:r>
        <w:t>4</w:t>
      </w:r>
      <w:r>
        <w:fldChar w:fldCharType="end"/>
      </w:r>
    </w:p>
    <w:p w14:paraId="23490888" w14:textId="49BDAA11" w:rsidR="00D06D0E" w:rsidRPr="00EC6EC0" w:rsidRDefault="00D06D0E" w:rsidP="00D06D0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43D915D5" w14:textId="77777777" w:rsidR="00D06D0E" w:rsidRDefault="00D06D0E" w:rsidP="00D06D0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0617142"/>
      <w:r>
        <w:rPr>
          <w:b/>
          <w:lang w:eastAsia="ja-JP"/>
        </w:rPr>
        <w:lastRenderedPageBreak/>
        <w:t>Overview</w:t>
      </w:r>
      <w:bookmarkEnd w:id="2"/>
      <w:bookmarkEnd w:id="3"/>
    </w:p>
    <w:p w14:paraId="7A2770B4" w14:textId="77777777" w:rsidR="00D06D0E" w:rsidRDefault="00D06D0E" w:rsidP="00D06D0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F83126">
        <w:rPr>
          <w:rFonts w:cs="Arial"/>
        </w:rPr>
        <w:t>iwd-TTCN3-B2024-06_D24wk37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1BB1E9" w14:textId="77777777" w:rsidR="00D06D0E" w:rsidRDefault="00D06D0E" w:rsidP="00D06D0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B3249A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7F850FAF" w14:textId="77777777" w:rsidR="00D06D0E" w:rsidRPr="00854C55" w:rsidRDefault="00D06D0E" w:rsidP="00D06D0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80617143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2A09821D" w14:textId="77777777" w:rsidR="00D06D0E" w:rsidRDefault="00D06D0E" w:rsidP="00D06D0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4888063"/>
      <w:bookmarkStart w:id="8" w:name="_Toc100131355"/>
      <w:bookmarkStart w:id="9" w:name="_Toc180617144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>Change 1</w:t>
      </w:r>
      <w:bookmarkEnd w:id="7"/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06D0E" w14:paraId="70911B23" w14:textId="77777777" w:rsidTr="00D51BB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67BB" w14:textId="77777777" w:rsidR="00D06D0E" w:rsidRPr="003C0071" w:rsidRDefault="00D06D0E" w:rsidP="00D51BB4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4412" w14:textId="77777777" w:rsidR="00D06D0E" w:rsidRPr="003C0071" w:rsidRDefault="00D06D0E" w:rsidP="00D51BB4">
            <w:pPr>
              <w:spacing w:after="0"/>
              <w:rPr>
                <w:rFonts w:ascii="Arial" w:hAnsi="Arial" w:cs="Arial"/>
              </w:rPr>
            </w:pPr>
            <w:r w:rsidRPr="00E20997">
              <w:rPr>
                <w:rFonts w:ascii="Arial" w:hAnsi="Arial" w:cs="Arial"/>
              </w:rPr>
              <w:t>fl_TC_8_1_1_3_10_NR5GC_EUTRA_TestBody</w:t>
            </w:r>
          </w:p>
        </w:tc>
      </w:tr>
      <w:tr w:rsidR="00D06D0E" w14:paraId="7CCF7B25" w14:textId="77777777" w:rsidTr="00D51BB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FB31" w14:textId="77777777" w:rsidR="00D06D0E" w:rsidRDefault="00D06D0E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2DFD" w14:textId="77777777" w:rsidR="00D06D0E" w:rsidRDefault="00D06D0E" w:rsidP="00883408">
            <w:pPr>
              <w:pStyle w:val="T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In the current implementation of the test case </w:t>
            </w:r>
            <w:r w:rsidRPr="00E20997">
              <w:rPr>
                <w:b w:val="0"/>
                <w:bCs/>
              </w:rPr>
              <w:t>SRB.check(receive(car_SRB0_RrcPdu_IND(?, cr_RRCConnectionRequest(cr_EstablishmentCause_HighPriorityAccess))));</w:t>
            </w:r>
            <w:r>
              <w:rPr>
                <w:b w:val="0"/>
                <w:bCs/>
              </w:rPr>
              <w:t xml:space="preserve"> is called at step 3 to check the reception of RRCConnectionrequest </w:t>
            </w:r>
          </w:p>
          <w:p w14:paraId="39D81CAD" w14:textId="4787D3C7" w:rsidR="00D06D0E" w:rsidRPr="00C22269" w:rsidRDefault="00883408" w:rsidP="00883408">
            <w:pPr>
              <w:pStyle w:val="T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D</w:t>
            </w:r>
            <w:r w:rsidR="00D06D0E" w:rsidRPr="00C22269">
              <w:rPr>
                <w:b w:val="0"/>
                <w:bCs/>
              </w:rPr>
              <w:t xml:space="preserve">ue to above implementation rrcConnectionRequest PDU shall remain in </w:t>
            </w:r>
            <w:r>
              <w:rPr>
                <w:b w:val="0"/>
                <w:bCs/>
              </w:rPr>
              <w:t>queue</w:t>
            </w:r>
            <w:r w:rsidR="00D06D0E" w:rsidRPr="00C22269">
              <w:rPr>
                <w:b w:val="0"/>
                <w:bCs/>
              </w:rPr>
              <w:t xml:space="preserve"> without getting handled until we reach</w:t>
            </w:r>
            <w:r w:rsidR="00D06D0E" w:rsidRPr="00C22269">
              <w:rPr>
                <w:b w:val="0"/>
                <w:bCs/>
              </w:rPr>
              <w:br/>
              <w:t>f_EUTRA38_TrackingAreaUpdateFromN1() -&gt; f_EUTRA38_TAUReqFromN1 -&gt; f_EUTRA_RRC_ConnEst_DefWithNas -&gt; f_EUTRA_RRC_ConnectionRequest_Common () -&gt;</w:t>
            </w:r>
          </w:p>
          <w:p w14:paraId="32D0E38D" w14:textId="77777777" w:rsidR="00D06D0E" w:rsidRDefault="00D06D0E" w:rsidP="00883408">
            <w:pPr>
              <w:pStyle w:val="TH"/>
              <w:jc w:val="left"/>
              <w:rPr>
                <w:b w:val="0"/>
                <w:bCs/>
              </w:rPr>
            </w:pPr>
            <w:r w:rsidRPr="00C22269">
              <w:rPr>
                <w:b w:val="0"/>
                <w:bCs/>
              </w:rPr>
              <w:t>where we wait for the message as below:</w:t>
            </w:r>
            <w:r w:rsidRPr="00C22269">
              <w:rPr>
                <w:b w:val="0"/>
                <w:bCs/>
              </w:rPr>
              <w:br/>
              <w:t>[] SRB.receive(car_SRB0_RrcPdu_IND(p_CellId, cr_RRCConnectionRequest(p_EstablishmentCause, p_InitialUE_Identity)))</w:t>
            </w:r>
          </w:p>
          <w:p w14:paraId="12B675BC" w14:textId="4D60EF93" w:rsidR="00D06D0E" w:rsidRPr="004127A6" w:rsidRDefault="00D06D0E" w:rsidP="00883408">
            <w:pPr>
              <w:pStyle w:val="TH"/>
              <w:jc w:val="left"/>
              <w:rPr>
                <w:b w:val="0"/>
                <w:bCs/>
              </w:rPr>
            </w:pPr>
            <w:r w:rsidRPr="002B01BD">
              <w:rPr>
                <w:b w:val="0"/>
                <w:bCs/>
              </w:rPr>
              <w:t>However, due to wait for coordination from NR proc in f_EUTRA38_TrackingAreaUpdateFromN1() -&gt; f_EUTRA38_TAUReqFromN1()</w:t>
            </w:r>
            <w:r>
              <w:rPr>
                <w:b w:val="0"/>
                <w:bCs/>
              </w:rPr>
              <w:t xml:space="preserve"> to receive PDUSessionInfoList and GUTI parameters, EUTRA proc shall be paused waiting for the co-ordination messages from NR. Test case may fail this time, since the message in </w:t>
            </w:r>
            <w:r w:rsidR="00883408">
              <w:rPr>
                <w:b w:val="0"/>
                <w:bCs/>
              </w:rPr>
              <w:t>queue</w:t>
            </w:r>
            <w:r>
              <w:rPr>
                <w:b w:val="0"/>
                <w:bCs/>
              </w:rPr>
              <w:t xml:space="preserve"> (rrcConnectionSetupRequest) may get handled in default.</w:t>
            </w:r>
          </w:p>
        </w:tc>
      </w:tr>
      <w:tr w:rsidR="00D06D0E" w14:paraId="7B06F003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3014" w14:textId="77777777" w:rsidR="00D06D0E" w:rsidRDefault="00D06D0E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5000" w14:textId="3236C67F" w:rsidR="00D06D0E" w:rsidRPr="002B01BD" w:rsidRDefault="00883408" w:rsidP="00883408">
            <w:pPr>
              <w:pStyle w:val="T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Handled</w:t>
            </w:r>
            <w:r w:rsidR="00D06D0E" w:rsidRPr="002B01BD">
              <w:rPr>
                <w:b w:val="0"/>
                <w:bCs/>
              </w:rPr>
              <w:t xml:space="preserve"> the connection request/SetupComplete/TAU etc along with Step 3 by calling function f_EUTRA38_TAUReqFromN1()</w:t>
            </w:r>
          </w:p>
          <w:p w14:paraId="5DFAD695" w14:textId="3AE74F03" w:rsidR="00D06D0E" w:rsidRDefault="00D06D0E" w:rsidP="00883408">
            <w:pPr>
              <w:pStyle w:val="TH"/>
              <w:jc w:val="left"/>
              <w:rPr>
                <w:noProof/>
                <w:lang w:val="en-SG"/>
              </w:rPr>
            </w:pPr>
            <w:r w:rsidRPr="002B01BD">
              <w:rPr>
                <w:b w:val="0"/>
                <w:bCs/>
              </w:rPr>
              <w:t>At Step 5</w:t>
            </w:r>
            <w:r w:rsidR="00883408">
              <w:rPr>
                <w:b w:val="0"/>
                <w:bCs/>
              </w:rPr>
              <w:t>,</w:t>
            </w:r>
            <w:r w:rsidRPr="002B01BD">
              <w:rPr>
                <w:b w:val="0"/>
                <w:bCs/>
              </w:rPr>
              <w:t xml:space="preserve"> f_EUTRA38_TrackingAreaUpdateFromN1_WithoutReq() </w:t>
            </w:r>
            <w:r w:rsidR="00883408">
              <w:rPr>
                <w:b w:val="0"/>
                <w:bCs/>
              </w:rPr>
              <w:t xml:space="preserve">is </w:t>
            </w:r>
            <w:r w:rsidRPr="002B01BD">
              <w:rPr>
                <w:b w:val="0"/>
                <w:bCs/>
              </w:rPr>
              <w:t>called to handle the remaining procedures of TAU.</w:t>
            </w:r>
          </w:p>
        </w:tc>
      </w:tr>
      <w:tr w:rsidR="00D06D0E" w14:paraId="752A8264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93C8" w14:textId="77777777" w:rsidR="00D06D0E" w:rsidRDefault="00D06D0E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40B1" w14:textId="77777777" w:rsidR="00D06D0E" w:rsidRDefault="00D06D0E" w:rsidP="00D51BB4">
            <w:pPr>
              <w:spacing w:after="0"/>
              <w:rPr>
                <w:rFonts w:ascii="Arial" w:hAnsi="Arial" w:cs="Arial"/>
                <w:noProof/>
              </w:rPr>
            </w:pPr>
            <w:r w:rsidRPr="002B01BD">
              <w:rPr>
                <w:rFonts w:ascii="Arial" w:hAnsi="Arial"/>
                <w:bCs/>
              </w:rPr>
              <w:t>RRC_ConnRel_NR5GC_EUTRA</w:t>
            </w:r>
          </w:p>
        </w:tc>
      </w:tr>
      <w:tr w:rsidR="00D06D0E" w14:paraId="7D74FBBF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2A17" w14:textId="77777777" w:rsidR="00D06D0E" w:rsidRDefault="00D06D0E" w:rsidP="00D51BB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A69E" w14:textId="2275C71D" w:rsidR="00D06D0E" w:rsidRPr="00365693" w:rsidRDefault="00365693" w:rsidP="00D51BB4">
            <w:pPr>
              <w:rPr>
                <w:rFonts w:ascii="Arial" w:hAnsi="Arial"/>
                <w:highlight w:val="cyan"/>
              </w:rPr>
            </w:pPr>
            <w:r w:rsidRPr="00365693">
              <w:rPr>
                <w:rFonts w:ascii="Arial" w:hAnsi="Arial"/>
                <w:highlight w:val="cyan"/>
              </w:rPr>
              <w:t xml:space="preserve">Accepted </w:t>
            </w:r>
          </w:p>
        </w:tc>
      </w:tr>
    </w:tbl>
    <w:p w14:paraId="0BEAD470" w14:textId="77777777" w:rsidR="00D06D0E" w:rsidRDefault="00D06D0E" w:rsidP="00D06D0E">
      <w:pPr>
        <w:spacing w:after="0"/>
        <w:rPr>
          <w:rFonts w:ascii="Arial" w:hAnsi="Arial"/>
          <w:b/>
          <w:sz w:val="32"/>
          <w:lang w:val="pt-BR"/>
        </w:rPr>
      </w:pPr>
      <w:bookmarkStart w:id="13" w:name="_Toc54888064"/>
    </w:p>
    <w:p w14:paraId="4AE47E84" w14:textId="77777777" w:rsidR="00D06D0E" w:rsidRDefault="00D06D0E" w:rsidP="00D06D0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06D0E" w14:paraId="642EEA7D" w14:textId="77777777" w:rsidTr="00D51BB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5FC7" w14:textId="77777777" w:rsidR="00D06D0E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4D251641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>function fl_TC_8_1_1_3_10_NR5GC_EUTRA_TestBody() runs on EUTRA_Multi5GS_PTC</w:t>
            </w:r>
          </w:p>
          <w:p w14:paraId="22D3A7F6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2CDF54DF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// Send EUTRA frequency to NR</w:t>
            </w:r>
          </w:p>
          <w:p w14:paraId="0EC7B3F3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f_EUTRA_NR_SendSysinfoCoOrd(NR, f_EUTRA38_IRAT_ListOfFrequencies({eutra_Cell1}));</w:t>
            </w:r>
          </w:p>
          <w:p w14:paraId="1E4F28F4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DE2CA8B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// @siclog "Step 3" siclog@</w:t>
            </w:r>
          </w:p>
          <w:p w14:paraId="60810F49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>SRB.check(receive(car_SRB0_RrcPdu_IND(?, cr_RRCConnectionRequest(cr_EstablishmentCause_HighPriorityAccess))));</w:t>
            </w: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23446B9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A8A13EE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>f_EUTRA_PreliminaryPass(__FILE__, __LINE__, "Step 3");</w:t>
            </w:r>
          </w:p>
          <w:p w14:paraId="5E2B5A71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f_EUTRA_NR_SendCoOrd (NR, cms_EUTRA_NR_Trigger("Power Level"));</w:t>
            </w:r>
          </w:p>
          <w:p w14:paraId="403977BE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7B393EE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// @siclog "Step 5" siclog@</w:t>
            </w:r>
          </w:p>
          <w:p w14:paraId="3F3EFE7B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>f_EUTRA38_TrackingAreaUpdateFromN1 (eutra_Cell1, tsc_RRC_TI_Def, omit); // @sic R5s240517 sic@</w:t>
            </w:r>
          </w:p>
          <w:p w14:paraId="6EB5999C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47D2E936" w14:textId="77777777" w:rsidR="00D06D0E" w:rsidRPr="00E20997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01499A0F" w14:textId="77777777" w:rsidR="00D06D0E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7FA7D1F7" w14:textId="77777777" w:rsidR="00D06D0E" w:rsidRPr="00CA4CF2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76E6A93B" w14:textId="77777777" w:rsidR="00D06D0E" w:rsidRDefault="00D06D0E" w:rsidP="00D06D0E">
      <w:pPr>
        <w:spacing w:after="0"/>
        <w:rPr>
          <w:rFonts w:ascii="Arial" w:hAnsi="Arial"/>
          <w:b/>
        </w:rPr>
      </w:pPr>
    </w:p>
    <w:p w14:paraId="09F724E3" w14:textId="77777777" w:rsidR="00D06D0E" w:rsidRDefault="00D06D0E" w:rsidP="00D06D0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06D0E" w14:paraId="6CDF01AF" w14:textId="77777777" w:rsidTr="00D51BB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D408" w14:textId="77777777" w:rsidR="00D06D0E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10292042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function fl_TC_8_1_1_3_10_NR5GC_EUTRA_TestBody() runs on EUTRA_Multi5GS_PTC</w:t>
            </w:r>
          </w:p>
          <w:p w14:paraId="14C7464B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3BE05535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>var NAS_MSG_Indication_Type v_NasInd;</w:t>
            </w:r>
          </w:p>
          <w:p w14:paraId="2831A14E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// Send EUTRA frequency to NR</w:t>
            </w:r>
          </w:p>
          <w:p w14:paraId="1305F904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f_EUTRA_NR_SendSysinfoCoOrd(NR, f_EUTRA38_IRAT_ListOfFrequencies({eutra_Cell1}));</w:t>
            </w:r>
          </w:p>
          <w:p w14:paraId="672ED376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A733AE0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// @siclog "Step 3" siclog@</w:t>
            </w:r>
          </w:p>
          <w:p w14:paraId="01A65129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48444B2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>v_NasInd := f_EUTRA38_TAUReqFromN1(eutra_Cell1, tsc_RRC_TI_Def, -, -, omit, cr_EstablishmentCause_HighPriorityAccess);</w:t>
            </w:r>
          </w:p>
          <w:p w14:paraId="414C4059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f_EUTRA_PreliminaryPass(__FILE__, __LINE__, "Step 3");</w:t>
            </w:r>
          </w:p>
          <w:p w14:paraId="254D79EA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f_EUTRA_NR_SendCoOrd (NR, cms_EUTRA_NR_Trigger("Power Level"));</w:t>
            </w:r>
          </w:p>
          <w:p w14:paraId="284AC8D8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807E135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// @siclog "Step 5" siclog@</w:t>
            </w:r>
          </w:p>
          <w:p w14:paraId="415786D2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>f_EUTRA38_TrackingAreaUpdateFromN1_WithoutReq (eutra_Cell1, v_NasInd);</w:t>
            </w:r>
          </w:p>
          <w:p w14:paraId="55DBF497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2431793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12EC50A0" w14:textId="77777777" w:rsidR="00D06D0E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0EDDC519" w14:textId="77777777" w:rsidR="00D06D0E" w:rsidRPr="00CA4CF2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  <w:bookmarkEnd w:id="10"/>
      <w:bookmarkEnd w:id="11"/>
      <w:bookmarkEnd w:id="12"/>
      <w:bookmarkEnd w:id="13"/>
    </w:tbl>
    <w:p w14:paraId="425079DB" w14:textId="77777777" w:rsidR="00D06D0E" w:rsidRDefault="00D06D0E" w:rsidP="00D06D0E">
      <w:pPr>
        <w:spacing w:after="0"/>
        <w:rPr>
          <w:rFonts w:ascii="Arial" w:hAnsi="Arial"/>
          <w:b/>
        </w:rPr>
      </w:pPr>
    </w:p>
    <w:p w14:paraId="245F93F6" w14:textId="77777777" w:rsidR="00D06D0E" w:rsidRDefault="00D06D0E" w:rsidP="00D06D0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80617145"/>
      <w:r>
        <w:rPr>
          <w:b/>
          <w:lang w:val="pt-BR"/>
        </w:rPr>
        <w:t>Change 2</w:t>
      </w:r>
      <w:bookmarkEnd w:id="1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06D0E" w14:paraId="19F10BF0" w14:textId="77777777" w:rsidTr="00D51BB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1033" w14:textId="77777777" w:rsidR="00D06D0E" w:rsidRPr="003C0071" w:rsidRDefault="00D06D0E" w:rsidP="00D51BB4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211D" w14:textId="77777777" w:rsidR="00D06D0E" w:rsidRPr="003C0071" w:rsidRDefault="00D06D0E" w:rsidP="00D51BB4">
            <w:pPr>
              <w:spacing w:after="0"/>
              <w:rPr>
                <w:rFonts w:ascii="Arial" w:hAnsi="Arial" w:cs="Arial"/>
              </w:rPr>
            </w:pPr>
            <w:r w:rsidRPr="002B01BD">
              <w:rPr>
                <w:rFonts w:ascii="Arial" w:hAnsi="Arial" w:cs="Arial"/>
              </w:rPr>
              <w:t>fl_TC_8_1_1_3_10_TestBody</w:t>
            </w:r>
          </w:p>
        </w:tc>
      </w:tr>
      <w:tr w:rsidR="00D06D0E" w14:paraId="7776F4FF" w14:textId="77777777" w:rsidTr="00D51BB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BBB8" w14:textId="77777777" w:rsidR="00D06D0E" w:rsidRDefault="00D06D0E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7143" w14:textId="457A4E6C" w:rsidR="00D06D0E" w:rsidRPr="004127A6" w:rsidRDefault="00D06D0E" w:rsidP="00D51BB4">
            <w:pPr>
              <w:pStyle w:val="T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For the same reason as in change </w:t>
            </w:r>
            <w:r w:rsidR="00883408">
              <w:rPr>
                <w:b w:val="0"/>
                <w:bCs/>
              </w:rPr>
              <w:t>2</w:t>
            </w:r>
            <w:r>
              <w:rPr>
                <w:b w:val="0"/>
                <w:bCs/>
              </w:rPr>
              <w:t>.1, there is change also needed in NR proc to send the Co-ordination messages from NR proc before receiving the Step 4 co-ordination message from EUTRA proc to change the NR cell Power level.</w:t>
            </w:r>
          </w:p>
        </w:tc>
      </w:tr>
      <w:tr w:rsidR="00D06D0E" w14:paraId="310CBBB6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DCCA" w14:textId="77777777" w:rsidR="00D06D0E" w:rsidRDefault="00D06D0E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F87D" w14:textId="0D0BFD0F" w:rsidR="00D06D0E" w:rsidRPr="000A2978" w:rsidRDefault="00D06D0E" w:rsidP="00D51BB4">
            <w:pPr>
              <w:pStyle w:val="T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Moved call to function </w:t>
            </w:r>
            <w:r w:rsidRPr="000A2978">
              <w:rPr>
                <w:b w:val="0"/>
                <w:bCs/>
              </w:rPr>
              <w:t>f_NR5GC_TrackingAreaUpdateFromN1() before waiting for co-ordination message f_EUTRA_NR_WaitForCoOrd_Trigger (EUTRA, "Power Level")</w:t>
            </w:r>
            <w:r w:rsidR="00883408">
              <w:rPr>
                <w:b w:val="0"/>
                <w:bCs/>
              </w:rPr>
              <w:t>.</w:t>
            </w:r>
          </w:p>
        </w:tc>
      </w:tr>
      <w:tr w:rsidR="00D06D0E" w14:paraId="7B0F14FB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08F6" w14:textId="77777777" w:rsidR="00D06D0E" w:rsidRDefault="00D06D0E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A905" w14:textId="77777777" w:rsidR="00D06D0E" w:rsidRDefault="00D06D0E" w:rsidP="00D51BB4">
            <w:pPr>
              <w:spacing w:after="0"/>
              <w:rPr>
                <w:rFonts w:ascii="Arial" w:hAnsi="Arial" w:cs="Arial"/>
                <w:noProof/>
              </w:rPr>
            </w:pPr>
            <w:r w:rsidRPr="002B01BD">
              <w:rPr>
                <w:rFonts w:ascii="Arial" w:hAnsi="Arial"/>
                <w:bCs/>
              </w:rPr>
              <w:t>RRC_ConnRel_NR5GC_EUTRA</w:t>
            </w:r>
          </w:p>
        </w:tc>
      </w:tr>
      <w:tr w:rsidR="00D06D0E" w14:paraId="0FB8D14F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DE2B" w14:textId="77777777" w:rsidR="00D06D0E" w:rsidRDefault="00D06D0E" w:rsidP="00D51BB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CA33" w14:textId="37485B2D" w:rsidR="00D06D0E" w:rsidRPr="00365693" w:rsidRDefault="00365693" w:rsidP="00D51BB4">
            <w:pPr>
              <w:rPr>
                <w:rFonts w:ascii="Arial" w:hAnsi="Arial"/>
                <w:highlight w:val="yellow"/>
              </w:rPr>
            </w:pPr>
            <w:r w:rsidRPr="00365693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04281D1" w14:textId="77777777" w:rsidR="00D06D0E" w:rsidRDefault="00D06D0E" w:rsidP="00D06D0E">
      <w:pPr>
        <w:spacing w:after="0"/>
        <w:rPr>
          <w:rFonts w:ascii="Arial" w:hAnsi="Arial"/>
          <w:b/>
          <w:sz w:val="32"/>
          <w:lang w:val="pt-BR"/>
        </w:rPr>
      </w:pPr>
    </w:p>
    <w:p w14:paraId="527AF8A8" w14:textId="77777777" w:rsidR="00D06D0E" w:rsidRDefault="00D06D0E" w:rsidP="00D06D0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06D0E" w14:paraId="78796035" w14:textId="77777777" w:rsidTr="00D51BB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14AE" w14:textId="77777777" w:rsidR="00D06D0E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2F003446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>function fl_TC_8_1_1_3_10_TestBody() runs on NR5GC_PTC</w:t>
            </w:r>
          </w:p>
          <w:p w14:paraId="35E22BD6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40B87261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var template (value) RedirectedCarrierInfo v_RedirectedCarrierInfo;</w:t>
            </w:r>
          </w:p>
          <w:p w14:paraId="7F08D192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var EUTRA_NR_CoOrd_SysInfo_Type v_CoOrd_SysInfo := f_EUTRA_NR_WaitForCoOrd_SysInfo(EUTRA);</w:t>
            </w:r>
          </w:p>
          <w:p w14:paraId="105CC22E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192272A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//@siclog "Step 2" siclog@</w:t>
            </w:r>
          </w:p>
          <w:p w14:paraId="6EF568E5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//The SS transmits an RRCRelease message (IE mpsPriorityIndication-r16 and redirectionInformation including ARFCN-ValueEUTRA of EUTRA cell 1).</w:t>
            </w:r>
          </w:p>
          <w:p w14:paraId="57C615F2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v_RedirectedCarrierInfo := cs_NR_RedirectedCarrierInfoToEUTRA(v_CoOrd_SysInfo.Eutra[0].Arfcn);</w:t>
            </w:r>
          </w:p>
          <w:p w14:paraId="6544CF63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SRB.send(cas_NR_SRB1_RrcPdu_REQ(nr_Cell1, -, cs_38508_RRCRelease (tsc_NR_RRC_TI_Def, -, v_RedirectedCarrierInfo, -, -, cs_RRCConnectionRelease_All_IEs_v1540(-, cs_RRCRelease_v1610_IEs(cs_RRCRelease_v1650_IEs(true_))) )));</w:t>
            </w:r>
          </w:p>
          <w:p w14:paraId="1BD4E714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1B1A323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//@siclog "Step 4" siclog@</w:t>
            </w:r>
          </w:p>
          <w:p w14:paraId="26CC4A63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// Send both authentication and NR sysinfo parameters to EUTRA</w:t>
            </w:r>
          </w:p>
          <w:p w14:paraId="064E752F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AF24EEA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0A2978">
              <w:rPr>
                <w:rFonts w:ascii="Courier New" w:hAnsi="Courier New" w:cs="Courier New"/>
                <w:bCs/>
                <w:highlight w:val="yellow"/>
                <w:lang w:eastAsia="de-DE"/>
              </w:rPr>
              <w:t>f_EUTRA_NR_WaitForCoOrd_Trigger (EUTRA, "Power Level");</w:t>
            </w:r>
          </w:p>
          <w:p w14:paraId="0CCA1B63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f_NR5GC_TrackingAreaUpdateFromN1(nr_Cell1);</w:t>
            </w:r>
          </w:p>
          <w:p w14:paraId="4089572B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FE1DAEB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f_NR_SetCellPower (nr_Cell1, tsc_NR_NonSuitableOffCellSSS_EPRE, tsc_NR_NonSuitableOffCellSSS_EPRE);</w:t>
            </w:r>
          </w:p>
          <w:p w14:paraId="46986275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f_EUTRA_NR_WaitForCoOrd_Trigger (EUTRA, "Postamble");</w:t>
            </w:r>
          </w:p>
          <w:p w14:paraId="5F05EA5C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00FCACAF" w14:textId="77777777" w:rsidR="00D06D0E" w:rsidRPr="00CA4CF2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636CB8A7" w14:textId="77777777" w:rsidR="00D06D0E" w:rsidRDefault="00D06D0E" w:rsidP="00D06D0E">
      <w:pPr>
        <w:spacing w:after="0"/>
        <w:rPr>
          <w:rFonts w:ascii="Arial" w:hAnsi="Arial"/>
          <w:b/>
        </w:rPr>
      </w:pPr>
    </w:p>
    <w:p w14:paraId="5CF4DD85" w14:textId="77777777" w:rsidR="00D06D0E" w:rsidRDefault="00D06D0E" w:rsidP="00D06D0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06D0E" w14:paraId="0670B77E" w14:textId="77777777" w:rsidTr="00D51BB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2503" w14:textId="77777777" w:rsidR="00D06D0E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7D0FBAEE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  <w:r w:rsidRPr="000A2978">
              <w:rPr>
                <w:rFonts w:ascii="Courier New" w:hAnsi="Courier New" w:cs="Courier New"/>
                <w:bCs/>
                <w:lang w:eastAsia="de-DE"/>
              </w:rPr>
              <w:t>function fl_TC_8_1_1_3_10_TestBody() runs on NR5GC_PTC</w:t>
            </w:r>
          </w:p>
          <w:p w14:paraId="5F832A4E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45FAD744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var template (value) RedirectedCarrierInfo v_RedirectedCarrierInfo;</w:t>
            </w:r>
          </w:p>
          <w:p w14:paraId="432118E1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var EUTRA_NR_CoOrd_SysInfo_Type v_CoOrd_SysInfo := f_EUTRA_NR_WaitForCoOrd_SysInfo(EUTRA);</w:t>
            </w:r>
          </w:p>
          <w:p w14:paraId="67C44D06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0CBBE7C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//@siclog "Step 2" siclog@</w:t>
            </w:r>
          </w:p>
          <w:p w14:paraId="53579D0C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//The SS transmits an RRCRelease message (IE mpsPriorityIndication-r16 and redirectionInformation including ARFCN-ValueEUTRA of EUTRA cell 1).</w:t>
            </w:r>
          </w:p>
          <w:p w14:paraId="6330B4E4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v_RedirectedCarrierInfo := cs_NR_RedirectedCarrierInfoToEUTRA(v_CoOrd_SysInfo.Eutra[0].Arfcn);</w:t>
            </w:r>
          </w:p>
          <w:p w14:paraId="5E987F5E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SRB.send(cas_NR_SRB1_RrcPdu_REQ(nr_Cell1, -, cs_38508_RRCRelease (tsc_NR_RRC_TI_Def, -, v_RedirectedCarrierInfo, -, -, cs_RRCConnectionRelease_All_IEs_v1540(-, cs_RRCRelease_v1610_IEs(cs_RRCRelease_v1650_IEs(true_))) )));</w:t>
            </w:r>
          </w:p>
          <w:p w14:paraId="1B5B329C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4B14F02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//@siclog "Step 4" siclog@</w:t>
            </w:r>
          </w:p>
          <w:p w14:paraId="7130CC60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// Send both authentication and NR sysinfo parameters to EUTRA</w:t>
            </w:r>
          </w:p>
          <w:p w14:paraId="781D781B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0A2978">
              <w:rPr>
                <w:rFonts w:ascii="Courier New" w:hAnsi="Courier New" w:cs="Courier New"/>
                <w:bCs/>
                <w:highlight w:val="yellow"/>
                <w:lang w:eastAsia="de-DE"/>
              </w:rPr>
              <w:t>f_NR5GC_TrackingAreaUpdateFromN1(nr_Cell1);</w:t>
            </w:r>
          </w:p>
          <w:p w14:paraId="1D95A01E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f_EUTRA_NR_WaitForCoOrd_Trigger (EUTRA, "Power Level");</w:t>
            </w:r>
          </w:p>
          <w:p w14:paraId="102C5F91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15AE7CA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f_NR_SetCellPower (nr_Cell1, tsc_NR_NonSuitableOffCellSSS_EPRE, tsc_NR_NonSuitableOffCellSSS_EPRE);</w:t>
            </w:r>
          </w:p>
          <w:p w14:paraId="677AE701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f_EUTRA_NR_WaitForCoOrd_Trigger (EUTRA, "Postamble");</w:t>
            </w:r>
          </w:p>
          <w:p w14:paraId="70FCFB29" w14:textId="77777777" w:rsidR="00D06D0E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343C4004" w14:textId="77777777" w:rsidR="00D06D0E" w:rsidRPr="00CA4CF2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2D3C0EAD" w14:textId="77777777" w:rsidR="00D06D0E" w:rsidRDefault="00D06D0E" w:rsidP="00D06D0E">
      <w:pPr>
        <w:spacing w:after="0"/>
        <w:rPr>
          <w:rFonts w:ascii="Arial" w:hAnsi="Arial"/>
          <w:b/>
        </w:rPr>
      </w:pPr>
    </w:p>
    <w:p w14:paraId="740BDBA3" w14:textId="77777777" w:rsidR="00D06D0E" w:rsidRDefault="00D06D0E" w:rsidP="00D06D0E">
      <w:pPr>
        <w:spacing w:after="0"/>
        <w:rPr>
          <w:rFonts w:ascii="Arial" w:hAnsi="Arial"/>
          <w:b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2C3E21" w14:textId="77777777" w:rsidR="00F5474C" w:rsidRDefault="00F5474C">
      <w:r>
        <w:separator/>
      </w:r>
    </w:p>
  </w:endnote>
  <w:endnote w:type="continuationSeparator" w:id="0">
    <w:p w14:paraId="066AD929" w14:textId="77777777" w:rsidR="00F5474C" w:rsidRDefault="00F54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15DE0A" w14:textId="77777777" w:rsidR="00F5474C" w:rsidRDefault="00F5474C">
      <w:r>
        <w:separator/>
      </w:r>
    </w:p>
  </w:footnote>
  <w:footnote w:type="continuationSeparator" w:id="0">
    <w:p w14:paraId="12CA122F" w14:textId="77777777" w:rsidR="00F5474C" w:rsidRDefault="00F54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0F2925"/>
    <w:multiLevelType w:val="hybridMultilevel"/>
    <w:tmpl w:val="ED08CD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B995E23"/>
    <w:multiLevelType w:val="hybridMultilevel"/>
    <w:tmpl w:val="0FA6D8F2"/>
    <w:lvl w:ilvl="0" w:tplc="47C82DC4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558233">
    <w:abstractNumId w:val="0"/>
  </w:num>
  <w:num w:numId="3" w16cid:durableId="8312644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78E"/>
    <w:rsid w:val="002E472E"/>
    <w:rsid w:val="00305409"/>
    <w:rsid w:val="003609EF"/>
    <w:rsid w:val="0036231A"/>
    <w:rsid w:val="00365693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4355"/>
    <w:rsid w:val="007811D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408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89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A44"/>
    <w:rsid w:val="00C66BA2"/>
    <w:rsid w:val="00C870F6"/>
    <w:rsid w:val="00C907B5"/>
    <w:rsid w:val="00C95985"/>
    <w:rsid w:val="00CC5026"/>
    <w:rsid w:val="00CC68D0"/>
    <w:rsid w:val="00D03F9A"/>
    <w:rsid w:val="00D06D0E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40DA3"/>
    <w:rsid w:val="00F547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D06D0E"/>
    <w:rPr>
      <w:i/>
      <w:iCs/>
    </w:rPr>
  </w:style>
  <w:style w:type="paragraph" w:styleId="Title">
    <w:name w:val="Title"/>
    <w:basedOn w:val="Normal"/>
    <w:next w:val="Normal"/>
    <w:link w:val="TitleChar"/>
    <w:qFormat/>
    <w:rsid w:val="00D06D0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06D0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THChar">
    <w:name w:val="TH Char"/>
    <w:link w:val="TH"/>
    <w:qFormat/>
    <w:locked/>
    <w:rsid w:val="00D06D0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6</Pages>
  <Words>1471</Words>
  <Characters>8386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2024-10-28T12:32:00Z</dcterms:created>
  <dcterms:modified xsi:type="dcterms:W3CDTF">2024-10-28T12:32:00Z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R5s240646</vt:lpwstr>
  </property>
  <property fmtid="{D5CDD505-2E9C-101B-9397-08002B2CF9AE}" pid="10" name="Spec#">
    <vt:lpwstr>38.523-3</vt:lpwstr>
  </property>
  <property fmtid="{D5CDD505-2E9C-101B-9397-08002B2CF9AE}" pid="11" name="Cr#">
    <vt:lpwstr>3572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NR5GC RRC MPS test case 8.1.1.3.10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2024-10-23</vt:lpwstr>
  </property>
  <property fmtid="{D5CDD505-2E9C-101B-9397-08002B2CF9AE}" pid="20" name="Release">
    <vt:lpwstr>Rel-18</vt:lpwstr>
  </property>
</Properties>
</file>