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D2982" w:rsidRPr="001D2982">
        <w:rPr>
          <w:b/>
          <w:bCs/>
          <w:i/>
          <w:iCs/>
          <w:sz w:val="24"/>
          <w:szCs w:val="24"/>
        </w:rPr>
        <w:t>R5s240628</w:t>
      </w:r>
    </w:p>
    <w:p w:rsidR="00764BBF" w:rsidRDefault="00BD070D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42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4BBF" w:rsidRPr="00410371" w:rsidRDefault="00BD070D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BBF" w:rsidRPr="00B71941" w:rsidRDefault="001D2982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2982">
              <w:rPr>
                <w:b/>
                <w:bCs/>
                <w:sz w:val="28"/>
                <w:szCs w:val="28"/>
              </w:rPr>
              <w:t>3560</w:t>
            </w:r>
            <w:r w:rsidR="00BD070D" w:rsidRPr="00BD070D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BD070D" w:rsidRPr="00BD070D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4BBF" w:rsidRPr="00410371" w:rsidRDefault="00BD070D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4BBF" w:rsidRPr="00410371" w:rsidRDefault="00BD070D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:rsidTr="006A19FC">
        <w:tc>
          <w:tcPr>
            <w:tcW w:w="9641" w:type="dxa"/>
            <w:gridSpan w:val="9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:rsidTr="006A19FC">
        <w:tc>
          <w:tcPr>
            <w:tcW w:w="2835" w:type="dxa"/>
          </w:tcPr>
          <w:p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:rsidTr="006A19FC">
        <w:tc>
          <w:tcPr>
            <w:tcW w:w="9640" w:type="dxa"/>
            <w:gridSpan w:val="11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>
              <w:rPr>
                <w:rFonts w:cs="Arial"/>
              </w:rPr>
              <w:t xml:space="preserve">NR5GC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8.1.5.8.1</w:t>
            </w: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BF" w:rsidRDefault="00BD070D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</w:t>
              </w:r>
              <w:r w:rsidR="00757FCE">
                <w:rPr>
                  <w:noProof/>
                </w:rPr>
                <w:t>10</w:t>
              </w:r>
              <w:r w:rsidR="00764BBF">
                <w:rPr>
                  <w:noProof/>
                </w:rPr>
                <w:t>-</w:t>
              </w:r>
            </w:fldSimple>
            <w:r w:rsidR="00757FCE">
              <w:rPr>
                <w:noProof/>
              </w:rPr>
              <w:t>04</w:t>
            </w: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4BBF" w:rsidRDefault="00BD070D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BF" w:rsidRDefault="00BD070D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:rsidTr="006A19FC">
        <w:tc>
          <w:tcPr>
            <w:tcW w:w="1843" w:type="dxa"/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F92" w:rsidRDefault="00C328A5" w:rsidP="004D5FB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noProof/>
              </w:rPr>
              <w:t xml:space="preserve">Few issues are observed </w:t>
            </w:r>
            <w:r w:rsidR="004D5FB0">
              <w:rPr>
                <w:rFonts w:ascii="Arial" w:hAnsi="Arial" w:cs="Arial"/>
                <w:noProof/>
              </w:rPr>
              <w:t xml:space="preserve">from R5s240549 was incorrectly implemeted. </w:t>
            </w:r>
            <w:r>
              <w:rPr>
                <w:rFonts w:ascii="Arial" w:hAnsi="Arial" w:cs="Arial"/>
                <w:noProof/>
              </w:rPr>
              <w:t>1</w:t>
            </w:r>
            <w:r w:rsidR="000B5DAB">
              <w:rPr>
                <w:rFonts w:ascii="Arial" w:hAnsi="Arial" w:cs="Arial"/>
                <w:noProof/>
              </w:rPr>
              <w:t xml:space="preserve">. </w:t>
            </w:r>
            <w:r w:rsidR="004D5FB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4D5FB0" w:rsidRPr="0071506A">
              <w:rPr>
                <w:rFonts w:ascii="Arial" w:hAnsi="Arial" w:cs="Arial"/>
                <w:lang w:val="en-IN"/>
              </w:rPr>
              <w:t xml:space="preserve"> must b</w:t>
            </w:r>
            <w:r w:rsidR="004D5FB0">
              <w:rPr>
                <w:rFonts w:ascii="Arial" w:hAnsi="Arial" w:cs="Arial"/>
                <w:lang w:val="en-IN"/>
              </w:rPr>
              <w:t xml:space="preserve">e assigned valuesafter setting RNTI of cell2. This is properly done at the step 24, but there </w:t>
            </w:r>
            <w:r w:rsidR="000B5DAB">
              <w:rPr>
                <w:rFonts w:ascii="Arial" w:hAnsi="Arial" w:cs="Arial"/>
                <w:lang w:val="en-IN"/>
              </w:rPr>
              <w:t>should be</w:t>
            </w:r>
            <w:r w:rsidR="004D5FB0">
              <w:rPr>
                <w:rFonts w:ascii="Arial" w:hAnsi="Arial" w:cs="Arial"/>
                <w:lang w:val="en-IN"/>
              </w:rPr>
              <w:t xml:space="preserve"> correct initialization during the declaration of</w:t>
            </w:r>
            <w:r w:rsidR="004D5FB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4D5FB0">
              <w:rPr>
                <w:rFonts w:ascii="Arial" w:hAnsi="Arial" w:cs="Arial"/>
                <w:lang w:val="en-IN"/>
              </w:rPr>
              <w:t>.</w:t>
            </w:r>
          </w:p>
          <w:p w:rsidR="000B5DAB" w:rsidRPr="000B5DAB" w:rsidRDefault="000B5DAB" w:rsidP="000B5D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2. </w:t>
            </w:r>
            <w:r w:rsidRPr="000B5DAB">
              <w:rPr>
                <w:rFonts w:ascii="Arial" w:hAnsi="Arial" w:cs="Arial"/>
                <w:noProof/>
              </w:rPr>
              <w:t>Implementation of R5s240549 leading to collison of RRC_setup with SIB1 on even SFN, SubFrame1</w:t>
            </w:r>
          </w:p>
          <w:p w:rsidR="000B5DAB" w:rsidRDefault="000B5DAB" w:rsidP="000B5D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3. Variable </w:t>
            </w:r>
            <w:r w:rsidRPr="000B5DAB">
              <w:rPr>
                <w:rFonts w:ascii="Arial" w:hAnsi="Arial" w:cs="Arial"/>
                <w:noProof/>
              </w:rPr>
              <w:t>v_SRB_COMMON_REQ must be updated after modifying SubFrame Number of variable V_T1.</w:t>
            </w:r>
          </w:p>
          <w:p w:rsidR="000B5DAB" w:rsidRPr="00256A94" w:rsidRDefault="000B5DAB" w:rsidP="004D5F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4. </w:t>
            </w:r>
            <w:r>
              <w:rPr>
                <w:rFonts w:ascii="Arial" w:hAnsi="Arial" w:cs="Arial"/>
                <w:lang w:val="en-IN"/>
              </w:rPr>
              <w:t xml:space="preserve">Current TTCN </w:t>
            </w:r>
            <w:r w:rsidRPr="00D602F4">
              <w:rPr>
                <w:rFonts w:ascii="Arial" w:hAnsi="Arial" w:cs="Arial"/>
                <w:lang w:val="en-IN"/>
              </w:rPr>
              <w:t xml:space="preserve">Implementation </w:t>
            </w:r>
            <w:r>
              <w:rPr>
                <w:rFonts w:ascii="Arial" w:hAnsi="Arial" w:cs="Arial"/>
                <w:lang w:val="en-IN"/>
              </w:rPr>
              <w:t xml:space="preserve">is intermitantly </w:t>
            </w:r>
            <w:r w:rsidRPr="00D602F4">
              <w:rPr>
                <w:rFonts w:ascii="Arial" w:hAnsi="Arial" w:cs="Arial"/>
                <w:noProof/>
              </w:rPr>
              <w:t xml:space="preserve">leading </w:t>
            </w:r>
            <w:r>
              <w:rPr>
                <w:rFonts w:ascii="Arial" w:hAnsi="Arial" w:cs="Arial"/>
                <w:noProof/>
              </w:rPr>
              <w:t>a</w:t>
            </w:r>
            <w:r w:rsidRPr="00D602F4">
              <w:rPr>
                <w:rFonts w:ascii="Arial" w:hAnsi="Arial" w:cs="Arial"/>
                <w:noProof/>
              </w:rPr>
              <w:t xml:space="preserve"> collison of R</w:t>
            </w:r>
            <w:r>
              <w:rPr>
                <w:rFonts w:ascii="Arial" w:hAnsi="Arial" w:cs="Arial"/>
                <w:noProof/>
              </w:rPr>
              <w:t xml:space="preserve">RCreestablishment </w:t>
            </w:r>
            <w:r w:rsidRPr="00D602F4">
              <w:rPr>
                <w:rFonts w:ascii="Arial" w:hAnsi="Arial" w:cs="Arial"/>
                <w:noProof/>
              </w:rPr>
              <w:t>with S</w:t>
            </w:r>
            <w:r>
              <w:rPr>
                <w:rFonts w:ascii="Arial" w:hAnsi="Arial" w:cs="Arial"/>
                <w:noProof/>
              </w:rPr>
              <w:t>SB</w:t>
            </w:r>
            <w:r w:rsidRPr="00D602F4">
              <w:rPr>
                <w:rFonts w:ascii="Arial" w:hAnsi="Arial" w:cs="Arial"/>
                <w:noProof/>
              </w:rPr>
              <w:t xml:space="preserve"> on even SFN, SubFrame</w:t>
            </w:r>
            <w:r>
              <w:rPr>
                <w:rFonts w:ascii="Arial" w:hAnsi="Arial" w:cs="Arial"/>
                <w:noProof/>
              </w:rPr>
              <w:t>0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BBF" w:rsidRDefault="00256A94" w:rsidP="004D5FB0">
            <w:pPr>
              <w:pStyle w:val="CRCoverPage"/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>1.</w:t>
            </w:r>
            <w:r w:rsidR="004D5FB0">
              <w:rPr>
                <w:rFonts w:cs="Arial"/>
                <w:lang w:val="en-SG"/>
              </w:rPr>
              <w:t>Remove</w:t>
            </w:r>
            <w:r>
              <w:rPr>
                <w:rFonts w:cs="Arial"/>
                <w:lang w:val="en-SG"/>
              </w:rPr>
              <w:t>d</w:t>
            </w:r>
            <w:r w:rsidR="004D5FB0">
              <w:rPr>
                <w:rFonts w:cs="Arial"/>
                <w:lang w:val="en-SG"/>
              </w:rPr>
              <w:t xml:space="preserve"> initialization of </w:t>
            </w:r>
            <w:r w:rsidR="004D5FB0" w:rsidRPr="008946B3">
              <w:rPr>
                <w:rFonts w:cs="Arial"/>
                <w:lang w:val="en-IN"/>
              </w:rPr>
              <w:t>v_RachProcedureConfigReestablishment</w:t>
            </w:r>
            <w:r w:rsidR="004D5FB0">
              <w:rPr>
                <w:rFonts w:cs="Arial"/>
                <w:lang w:val="en-IN"/>
              </w:rPr>
              <w:t xml:space="preserve"> from the line where </w:t>
            </w:r>
            <w:r w:rsidR="004D5FB0" w:rsidRPr="008946B3">
              <w:rPr>
                <w:rFonts w:cs="Arial"/>
                <w:lang w:val="en-IN"/>
              </w:rPr>
              <w:t>v_RachProcedureConfigReestablishment</w:t>
            </w:r>
            <w:r w:rsidR="004D5FB0">
              <w:rPr>
                <w:rFonts w:cs="Arial"/>
                <w:lang w:val="en-IN"/>
              </w:rPr>
              <w:t xml:space="preserve"> is declarate</w:t>
            </w:r>
            <w:r>
              <w:rPr>
                <w:rFonts w:cs="Arial"/>
                <w:lang w:val="en-IN"/>
              </w:rPr>
              <w:t>.</w:t>
            </w:r>
          </w:p>
          <w:p w:rsidR="00256A94" w:rsidRDefault="00256A94" w:rsidP="004D5FB0">
            <w:pPr>
              <w:pStyle w:val="CRCoverPage"/>
              <w:spacing w:after="0"/>
              <w:rPr>
                <w:rFonts w:cs="Arial"/>
                <w:lang w:val="en-IN"/>
              </w:rPr>
            </w:pP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2. Corrected Code to transmit RRC setup on odd SFN.</w:t>
            </w: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 xml:space="preserve">3. Updating </w:t>
            </w:r>
            <w:r w:rsidRPr="00310571">
              <w:rPr>
                <w:rFonts w:cs="Arial"/>
                <w:lang w:val="en-IN"/>
              </w:rPr>
              <w:t>v_SRB_COMMON_REQ</w:t>
            </w:r>
            <w:r>
              <w:rPr>
                <w:rFonts w:cs="Arial"/>
                <w:lang w:val="en-IN"/>
              </w:rPr>
              <w:t xml:space="preserve"> after V_T1 Modification.</w:t>
            </w:r>
          </w:p>
          <w:p w:rsidR="00256A94" w:rsidRDefault="00256A94" w:rsidP="00256A94">
            <w:pPr>
              <w:pStyle w:val="CRCoverPage"/>
              <w:spacing w:after="0"/>
              <w:rPr>
                <w:rFonts w:cs="Arial"/>
                <w:lang w:val="en-IN"/>
              </w:rPr>
            </w:pPr>
          </w:p>
          <w:p w:rsidR="00256A94" w:rsidRDefault="00256A94" w:rsidP="00256A9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4. Corrected Code to transmit </w:t>
            </w:r>
            <w:r w:rsidRPr="00D602F4">
              <w:rPr>
                <w:rFonts w:cs="Arial"/>
                <w:noProof/>
              </w:rPr>
              <w:t>R</w:t>
            </w:r>
            <w:r>
              <w:rPr>
                <w:rFonts w:cs="Arial"/>
                <w:noProof/>
              </w:rPr>
              <w:t>RCreestablishment</w:t>
            </w:r>
            <w:r>
              <w:rPr>
                <w:rFonts w:cs="Arial"/>
                <w:lang w:val="en-SG"/>
              </w:rPr>
              <w:t xml:space="preserve"> on odd SFN.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:rsidTr="006A19FC">
        <w:tc>
          <w:tcPr>
            <w:tcW w:w="2694" w:type="dxa"/>
            <w:gridSpan w:val="2"/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273CB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8.1.5.8.1.</w:t>
            </w:r>
            <w:r w:rsidR="00156A31">
              <w:rPr>
                <w:rFonts w:cs="Arial"/>
                <w:szCs w:val="18"/>
              </w:rPr>
              <w:t>NR5GC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78946343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:rsidR="00A0303C" w:rsidRDefault="00BD070D">
      <w:pPr>
        <w:pStyle w:val="10"/>
        <w:rPr>
          <w:rFonts w:asciiTheme="minorHAnsi" w:eastAsiaTheme="minorEastAsia" w:hAnsiTheme="minorHAnsi" w:cstheme="minorBidi"/>
          <w:szCs w:val="22"/>
          <w:lang w:eastAsia="ja-JP"/>
        </w:rPr>
      </w:pPr>
      <w:r w:rsidRPr="00BD070D">
        <w:rPr>
          <w:rFonts w:ascii="Arial" w:hAnsi="Arial" w:cs="Arial"/>
        </w:rPr>
        <w:fldChar w:fldCharType="begin"/>
      </w:r>
      <w:r w:rsidR="00007D89" w:rsidRPr="003C4E4F">
        <w:rPr>
          <w:rFonts w:ascii="Arial" w:hAnsi="Arial" w:cs="Arial"/>
        </w:rPr>
        <w:instrText xml:space="preserve"> TOC \o "1-3" </w:instrText>
      </w:r>
      <w:r w:rsidRPr="00BD070D">
        <w:rPr>
          <w:rFonts w:ascii="Arial" w:hAnsi="Arial" w:cs="Arial"/>
        </w:rPr>
        <w:fldChar w:fldCharType="separate"/>
      </w:r>
      <w:r w:rsidR="00A0303C" w:rsidRPr="001A5CD6">
        <w:rPr>
          <w:rFonts w:ascii="Arial" w:hAnsi="Arial" w:cs="Arial"/>
          <w:iCs/>
        </w:rPr>
        <w:t>Table of Contents</w:t>
      </w:r>
      <w:r w:rsidR="00A0303C">
        <w:tab/>
      </w:r>
      <w:r>
        <w:fldChar w:fldCharType="begin"/>
      </w:r>
      <w:r w:rsidR="00A0303C">
        <w:instrText xml:space="preserve"> PAGEREF _Toc178946343 \h </w:instrText>
      </w:r>
      <w:r>
        <w:fldChar w:fldCharType="separate"/>
      </w:r>
      <w:r w:rsidR="00A0303C">
        <w:t>3</w:t>
      </w:r>
      <w:r>
        <w:fldChar w:fldCharType="end"/>
      </w:r>
    </w:p>
    <w:p w:rsidR="00A0303C" w:rsidRDefault="00A0303C">
      <w:pPr>
        <w:pStyle w:val="10"/>
        <w:rPr>
          <w:rFonts w:asciiTheme="minorHAnsi" w:eastAsiaTheme="minorEastAsia" w:hAnsiTheme="minorHAnsi" w:cstheme="minorBidi"/>
          <w:szCs w:val="22"/>
          <w:lang w:eastAsia="ja-JP"/>
        </w:rPr>
      </w:pPr>
      <w:r w:rsidRPr="001A5CD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1A5CD6">
        <w:rPr>
          <w:rFonts w:cs="Arial"/>
          <w:b/>
          <w:lang w:eastAsia="ja-JP"/>
        </w:rPr>
        <w:t>Overview</w:t>
      </w:r>
      <w:r>
        <w:tab/>
      </w:r>
      <w:r w:rsidR="00BD070D">
        <w:fldChar w:fldCharType="begin"/>
      </w:r>
      <w:r>
        <w:instrText xml:space="preserve"> PAGEREF _Toc178946344 \h </w:instrText>
      </w:r>
      <w:r w:rsidR="00BD070D">
        <w:fldChar w:fldCharType="separate"/>
      </w:r>
      <w:r>
        <w:t>4</w:t>
      </w:r>
      <w:r w:rsidR="00BD070D">
        <w:fldChar w:fldCharType="end"/>
      </w:r>
    </w:p>
    <w:p w:rsidR="00A0303C" w:rsidRDefault="00A0303C">
      <w:pPr>
        <w:pStyle w:val="10"/>
        <w:rPr>
          <w:rFonts w:asciiTheme="minorHAnsi" w:eastAsiaTheme="minorEastAsia" w:hAnsiTheme="minorHAnsi" w:cstheme="minorBidi"/>
          <w:szCs w:val="22"/>
          <w:lang w:eastAsia="ja-JP"/>
        </w:rPr>
      </w:pPr>
      <w:r w:rsidRPr="001A5CD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1A5CD6">
        <w:rPr>
          <w:rFonts w:cs="Arial"/>
          <w:b/>
        </w:rPr>
        <w:t>Corrections required</w:t>
      </w:r>
      <w:r>
        <w:tab/>
      </w:r>
      <w:r w:rsidR="00BD070D">
        <w:fldChar w:fldCharType="begin"/>
      </w:r>
      <w:r>
        <w:instrText xml:space="preserve"> PAGEREF _Toc178946345 \h </w:instrText>
      </w:r>
      <w:r w:rsidR="00BD070D">
        <w:fldChar w:fldCharType="separate"/>
      </w:r>
      <w:r>
        <w:t>4</w:t>
      </w:r>
      <w:r w:rsidR="00BD070D">
        <w:fldChar w:fldCharType="end"/>
      </w:r>
    </w:p>
    <w:p w:rsidR="00A0303C" w:rsidRDefault="00A0303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1A5CD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1A5CD6">
        <w:rPr>
          <w:rFonts w:cs="Arial"/>
          <w:b/>
          <w:lang w:val="pt-BR"/>
        </w:rPr>
        <w:t xml:space="preserve">Change </w:t>
      </w:r>
      <w:r w:rsidRPr="001A5CD6">
        <w:rPr>
          <w:rFonts w:cs="Arial"/>
          <w:b/>
          <w:lang w:val="en-US"/>
        </w:rPr>
        <w:t>1</w:t>
      </w:r>
      <w:r>
        <w:tab/>
      </w:r>
      <w:r w:rsidR="00BD070D">
        <w:fldChar w:fldCharType="begin"/>
      </w:r>
      <w:r>
        <w:instrText xml:space="preserve"> PAGEREF _Toc178946346 \h </w:instrText>
      </w:r>
      <w:r w:rsidR="00BD070D">
        <w:fldChar w:fldCharType="separate"/>
      </w:r>
      <w:r>
        <w:t>4</w:t>
      </w:r>
      <w:r w:rsidR="00BD070D">
        <w:fldChar w:fldCharType="end"/>
      </w:r>
    </w:p>
    <w:p w:rsidR="00A0303C" w:rsidRDefault="00A0303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 Change 2</w:t>
      </w:r>
      <w:r>
        <w:tab/>
      </w:r>
      <w:r w:rsidR="00BD070D">
        <w:fldChar w:fldCharType="begin"/>
      </w:r>
      <w:r>
        <w:instrText xml:space="preserve"> PAGEREF _Toc178946347 \h </w:instrText>
      </w:r>
      <w:r w:rsidR="00BD070D">
        <w:fldChar w:fldCharType="separate"/>
      </w:r>
      <w:r>
        <w:t>19</w:t>
      </w:r>
      <w:r w:rsidR="00BD070D">
        <w:fldChar w:fldCharType="end"/>
      </w:r>
    </w:p>
    <w:p w:rsidR="00A0303C" w:rsidRDefault="00A0303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2.3 Change 3</w:t>
      </w:r>
      <w:r>
        <w:tab/>
      </w:r>
      <w:r w:rsidR="00BD070D">
        <w:fldChar w:fldCharType="begin"/>
      </w:r>
      <w:r>
        <w:instrText xml:space="preserve"> PAGEREF _Toc178946348 \h </w:instrText>
      </w:r>
      <w:r w:rsidR="00BD070D">
        <w:fldChar w:fldCharType="separate"/>
      </w:r>
      <w:r>
        <w:t>31</w:t>
      </w:r>
      <w:r w:rsidR="00BD070D">
        <w:fldChar w:fldCharType="end"/>
      </w:r>
    </w:p>
    <w:p w:rsidR="00007D89" w:rsidRPr="003C4E4F" w:rsidRDefault="00BD070D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="00007D89" w:rsidRPr="003C4E4F">
        <w:rPr>
          <w:rFonts w:ascii="Arial" w:hAnsi="Arial" w:cs="Arial"/>
          <w:lang w:val="pt-BR"/>
        </w:rPr>
        <w:br w:type="page"/>
      </w:r>
    </w:p>
    <w:p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894634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Pr="00AE1ABF">
        <w:rPr>
          <w:rFonts w:ascii="Arial" w:hAnsi="Arial"/>
          <w:noProof/>
        </w:rPr>
        <w:t>related to the title of this CR.</w:t>
      </w:r>
    </w:p>
    <w:p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894634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894634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574BDF" w:rsidRPr="003C4E4F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855477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>f_TC_8_1_5_8_1_NR5GC_TestBody</w:t>
            </w:r>
            <w:r>
              <w:rPr>
                <w:rFonts w:ascii="Arial" w:hAnsi="Arial" w:cs="Arial"/>
              </w:rPr>
              <w:tab/>
            </w:r>
          </w:p>
        </w:tc>
      </w:tr>
      <w:tr w:rsidR="00574BDF" w:rsidRPr="003C4E4F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0B" w:rsidRDefault="00855477" w:rsidP="006632D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noProof/>
              </w:rPr>
              <w:t xml:space="preserve">The </w:t>
            </w:r>
            <w:r w:rsidR="008169D3">
              <w:rPr>
                <w:rFonts w:ascii="Arial" w:hAnsi="Arial" w:cs="Arial"/>
                <w:noProof/>
              </w:rPr>
              <w:t xml:space="preserve">change 1 from R5s240549 was incorrectly implemeted. </w:t>
            </w:r>
            <w:r w:rsidR="006632D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6632D0" w:rsidRPr="0071506A">
              <w:rPr>
                <w:rFonts w:ascii="Arial" w:hAnsi="Arial" w:cs="Arial"/>
                <w:lang w:val="en-IN"/>
              </w:rPr>
              <w:t xml:space="preserve"> must b</w:t>
            </w:r>
            <w:r w:rsidR="006632D0">
              <w:rPr>
                <w:rFonts w:ascii="Arial" w:hAnsi="Arial" w:cs="Arial"/>
                <w:lang w:val="en-IN"/>
              </w:rPr>
              <w:t xml:space="preserve">e assigned values after setting RNTI of cell2. This is </w:t>
            </w:r>
            <w:r w:rsidR="002E1E60">
              <w:rPr>
                <w:rFonts w:ascii="Arial" w:hAnsi="Arial" w:cs="Arial"/>
                <w:lang w:val="en-IN"/>
              </w:rPr>
              <w:t xml:space="preserve">properly </w:t>
            </w:r>
            <w:r w:rsidR="006632D0">
              <w:rPr>
                <w:rFonts w:ascii="Arial" w:hAnsi="Arial" w:cs="Arial"/>
                <w:lang w:val="en-IN"/>
              </w:rPr>
              <w:t xml:space="preserve">done at the step 24, </w:t>
            </w:r>
          </w:p>
          <w:p w:rsidR="006632D0" w:rsidRDefault="006632D0" w:rsidP="006632D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but there </w:t>
            </w:r>
            <w:r w:rsidR="005A050B">
              <w:rPr>
                <w:rFonts w:ascii="Arial" w:hAnsi="Arial" w:cs="Arial"/>
                <w:lang w:val="en-IN"/>
              </w:rPr>
              <w:t xml:space="preserve">should be </w:t>
            </w:r>
            <w:r>
              <w:rPr>
                <w:rFonts w:ascii="Arial" w:hAnsi="Arial" w:cs="Arial"/>
                <w:lang w:val="en-IN"/>
              </w:rPr>
              <w:t xml:space="preserve">correct initialization during the declaration of </w:t>
            </w: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5A050B">
              <w:rPr>
                <w:rFonts w:ascii="Arial" w:hAnsi="Arial" w:cs="Arial"/>
                <w:lang w:val="en-IN"/>
              </w:rPr>
              <w:t xml:space="preserve"> as well.</w:t>
            </w:r>
          </w:p>
          <w:p w:rsidR="004847CE" w:rsidRPr="00855477" w:rsidRDefault="004847CE" w:rsidP="00855477">
            <w:pPr>
              <w:rPr>
                <w:rFonts w:ascii="Arial" w:hAnsi="Arial" w:cs="Arial"/>
                <w:noProof/>
              </w:rPr>
            </w:pPr>
          </w:p>
        </w:tc>
      </w:tr>
      <w:tr w:rsidR="00DB068A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3" w:rsidRPr="00D81C1D" w:rsidRDefault="006632D0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 ini</w:t>
            </w:r>
            <w:r w:rsidR="002E1E60">
              <w:rPr>
                <w:rFonts w:cs="Arial"/>
                <w:lang w:val="en-SG"/>
              </w:rPr>
              <w:t>tialization</w:t>
            </w:r>
            <w:r>
              <w:rPr>
                <w:rFonts w:cs="Arial"/>
                <w:lang w:val="en-SG"/>
              </w:rPr>
              <w:t xml:space="preserve"> of </w:t>
            </w:r>
            <w:r w:rsidRPr="008946B3">
              <w:rPr>
                <w:rFonts w:cs="Arial"/>
                <w:lang w:val="en-IN"/>
              </w:rPr>
              <w:t>v_RachProcedureConfigReestablishment</w:t>
            </w:r>
            <w:r>
              <w:rPr>
                <w:rFonts w:cs="Arial"/>
                <w:lang w:val="en-IN"/>
              </w:rPr>
              <w:t xml:space="preserve"> from the line where </w:t>
            </w:r>
            <w:r w:rsidRPr="008946B3">
              <w:rPr>
                <w:rFonts w:cs="Arial"/>
                <w:lang w:val="en-IN"/>
              </w:rPr>
              <w:t>v_RachProcedureConfigReestablishment</w:t>
            </w:r>
            <w:r>
              <w:rPr>
                <w:rFonts w:cs="Arial"/>
                <w:lang w:val="en-IN"/>
              </w:rPr>
              <w:t xml:space="preserve"> is de</w:t>
            </w:r>
            <w:r w:rsidR="002E1E60">
              <w:rPr>
                <w:rFonts w:cs="Arial"/>
                <w:lang w:val="en-IN"/>
              </w:rPr>
              <w:t>clarate</w:t>
            </w:r>
          </w:p>
        </w:tc>
      </w:tr>
      <w:tr w:rsidR="005831A3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1A3" w:rsidRPr="003C4E4F" w:rsidRDefault="002E1E60" w:rsidP="005831A3">
            <w:pPr>
              <w:spacing w:after="0"/>
              <w:rPr>
                <w:rFonts w:ascii="Arial" w:hAnsi="Arial" w:cs="Arial"/>
              </w:rPr>
            </w:pPr>
            <w:r w:rsidRPr="002E1E60">
              <w:rPr>
                <w:rFonts w:ascii="Arial" w:hAnsi="Arial" w:cs="Arial"/>
              </w:rPr>
              <w:t>RRC_Others_NR5GC.ttcn</w:t>
            </w:r>
          </w:p>
        </w:tc>
      </w:tr>
      <w:tr w:rsidR="005831A3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1A3" w:rsidRPr="003C4E4F" w:rsidRDefault="00710CC0" w:rsidP="005831A3">
            <w:pPr>
              <w:rPr>
                <w:rFonts w:ascii="Arial" w:hAnsi="Arial" w:cs="Arial"/>
                <w:highlight w:val="cyan"/>
              </w:rPr>
            </w:pPr>
            <w:r>
              <w:rPr>
                <w:highlight w:val="cyan"/>
                <w:lang w:eastAsia="zh-CN"/>
              </w:rPr>
              <w:t>Accepted</w:t>
            </w:r>
            <w:r>
              <w:rPr>
                <w:rFonts w:hint="eastAsia"/>
                <w:highlight w:val="cyan"/>
                <w:lang w:eastAsia="zh-CN"/>
              </w:rPr>
              <w:t xml:space="preserve"> as improvement</w:t>
            </w:r>
            <w:r w:rsidR="00F07467">
              <w:rPr>
                <w:rFonts w:hint="eastAsia"/>
                <w:highlight w:val="cyan"/>
                <w:lang w:eastAsia="zh-CN"/>
              </w:rPr>
              <w:t>.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function f_TC_8_1_5_8_1_NR5GC_TestBody() runs on NR5GC_PTC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RNTI_Value v_RNTI_Value;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PhysCellId v_PhysCellId;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ShortMAC_I v_ShortMAC_I;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NR_PhysicalParameters_Type v_NR_PhysicalParameters := f_NR_CellInfo_GetPhysicalParameters(nr_Cell2);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NR_SecurityParams_Type v_SecurityParams;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octetstring v_EncodeCapRequestNR;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DRB_CountMSB_InfoList v_CountList;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RadioBearerConfig v_RadioBearerConfigResume;//@sic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CellGroupConfig v_CellGroupConfig;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NR_RadioBearerList_Type v_SS_Config;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var template (value) RRCReconfiguration_v1530_IEs v_V1530Ext;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NR_RRC_MSG_Request_Type v_RrcMsg;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NR_SRB_COMMON_IND v_ReceivedNR_SRB_COMMON_IND;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(omit) octetstring v_EncodedSCG_Config := omit;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NR_DRBInfoList_Type v_ExistingDRBs;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NR_RachProcedureConfig_Type v_NR_RachProcedureConfig := f_NR_InitialiseRachProcedure(nr_Cell1);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integer v_Max_nPRB := f_NR_CellInfo_GetCarrierBandwidth_DL(nr_Cell1);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NR_ResourceAllocation_Type v_NR_ResourceAllocation := {v_Max_nPRB, 28};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DRB_CountInfoList v_CountList_UE;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NG_NAS_MSG_RequestList_Type v_ServerAcceptMsg;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NR_CellPowerList_Type v_CellPowerList_AtT0;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NR_CellPowerList_Type v_CellPowerList_AtT1;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(omit) DRB_ToAddModList v_DRB_ToAddModList := omit;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integer i;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SubcarrierSpacing v_SCS := f_NR_CellInfo_GetSCS(nr_Cell1); 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  <w:highlight w:val="yellow"/>
              </w:rPr>
              <w:t>var template (value) NR_RachProcedureConfig_Type v_RachProcedureConfigReestablishment := cs_NR_RachProcedureConfig_RRCReestablishment(v_NR_PhysicalParameters, f_NR_CellInfo_GetRNTI(nr_Cell2), 256); 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timer t_Wait;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v_CellPowerList_AtT0 :={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cs_NR_CellPower(nr_Cell2, -96, tsc_NR_SuitableIntraFreqCellSSS_EPRE_FR2)//@sic R5-237355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v_CellPowerList_AtT1:={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cs_NR_CellPower(nr_Cell1, tsc_NR_NonSuitableOffCellSSS_EPRE, tsc_NR_NonSuitableOffCellSSS_EPRE),//@sic R5-237355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cs_NR_CellPower(nr_Cell2, tsc_NR_ServingCellSSS_EPRE_FR1, tsc_NR_ServingCellSSS_EPRE_FR2)//@sic R5-237355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f_NR_SetCellPowerList(v_CellPowerList_AtT0);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v_NR_RachProcedureConfig.RachProcedureList[0].ContentionResolution.Msg4_Based.SearchSpaceAndD</w:t>
            </w:r>
            <w:r w:rsidRPr="002E3DCD">
              <w:rPr>
                <w:rFonts w:ascii="Arial" w:hAnsi="Arial" w:cs="Arial"/>
              </w:rPr>
              <w:lastRenderedPageBreak/>
              <w:t>ci.DciInfo.Format.Format_1_0.PdschHarqTimingIndicator.Value := f_NR_DciFormat_1_0_RRCDelayPdschHarqTimingIndicator(v_SCS);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f_NR_SS_RachProcedureConfig(nr_Cell1, v_NR_RachProcedureConfig);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Paging message including a matched ng-5G-S-TMSI.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f_NR_Paging_Def(nr_Cell1, RRC_IDLE);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UE transmits an RRCSetupRequest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f_NR_RRC_SetupRequest_Def(nr_Cell1);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"Steps 3 - 4"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an RRCSetup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(10*2^numerology+1+TDL) slots after step 3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v_ReceivedNR_SRB_COMMON_IND :=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10, "Step 4" , -, -,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true);  //@sic R5s240284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5 - 6"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SecurityModeCommand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(5*2^numerology+1+TDL) slots after step 5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f_NR_Security_Get();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v_SecurityParams.AS_Ciphering.ActTimeList := f_NR_RRC_CipherActTime_GetInitial(nr_Cell1);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                                  v_SecurityParams.AS_Integrity,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AA5F0D" w:rsidRDefault="002E3DCD" w:rsidP="002E3DCD">
            <w:pPr>
              <w:rPr>
                <w:rFonts w:ascii="Arial" w:hAnsi="Arial" w:cs="Arial"/>
                <w:lang w:val="pt-BR"/>
              </w:rPr>
            </w:pPr>
            <w:r w:rsidRPr="00AA5F0D">
              <w:rPr>
                <w:rFonts w:ascii="Arial" w:hAnsi="Arial" w:cs="Arial"/>
                <w:lang w:val="pt-BR"/>
              </w:rPr>
              <w:t>cas_NR_SRB1_RrcPdu_REQ(nr_Cell1,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>-,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cs_38508_RRCSecurityModeCommand(tsc_NR_RRC_TI_Def,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cr_38508_RRCSecurityModeComplete(tsc_NR_RRC_TI_Def)),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5, "Step 6"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f_NR_Security_Set(v_SecurityParams);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7 - 8"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UECapabilityEnquiry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with the maximum grant allowed by the carrier bandwidthwith MCS=24 from (80*2^numerology+1+TDL) slots after step 7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UECapabilityInformation message within (80*2^numerology+1+TDL+K2) slots after successful completion of step 7?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cas_NR_SRB1_RrcPdu_REQ(nr_Cell1, -, cs_38508_UECapabilityEnquiry(tsc_NR_RRC_TI_Def, nr, v_EncodeCapRequestNR)),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cr_38508_UECapabilityInformationAny(tsc_NR_RRC_TI_Def)),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80, "Step 8",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-,-,24);//@sic R5-243506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9 - 10"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an RRCReconfiguration message to establish SRB2 and DRB #n for the UE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f_NR_BuildRRCReconfigExistingDRBs (v_RadioBearerConfig, v_CellGroupConfig, v_SS_Config, </w:t>
            </w:r>
            <w:r w:rsidRPr="002E3DCD">
              <w:rPr>
                <w:rFonts w:ascii="Arial" w:hAnsi="Arial" w:cs="Arial"/>
              </w:rPr>
              <w:lastRenderedPageBreak/>
              <w:t>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f_NR_Security_Get();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//Reconfigure DRB in SS - existing DRBs are not reconfigured during release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f_NR_SS_CommonRadioBearerConfig(nr_Cell1, v_SS_Config, cs_TimingInfo_Now);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 Configure PDCP security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v_SecurityParams.AS_Ciphering.ActTimeList := f_NR_RRC_CipherActTime_GetCurrent(nr_Cell1, false);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v_RrcMsg := cs_NR_RRC_MSG_Request_DCCH(cs_38508_RRCReconfiguration(tsc_NR_RRC_TI_Def, v_RadioBearerConfig, -, -, v_V1530Ext));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car_NR_SRB_RrcPdu_IND(nr_Cell1, tsc_NR_RbId_SRB1, cr_38508_RRCReconfigurationComplete),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10, "Step 10"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11 - 12"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CounterCheck message.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(5*2^numerology+1+TDL) slots after step 11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v_ExistingDRBs := f_NR5GC_MobileInfo_GetDRBInfoList();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v_CountList := {cs_38508_DRB_CountMSB_Info(v_ExistingDRBs[0].DRB_Id, 1, 1)};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v_CountList_UE := {cr_DRB_CountInfo(v_ExistingDRBs[0].DRB_Id)};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cas_NR_SRB1_RrcPdu_REQ(nr_Cell1, -, cs_38508_CounterCheck(tsc_NR_RRC_TI_Def, v_CountList)),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</w:t>
            </w:r>
            <w:r w:rsidRPr="002E3DCD">
              <w:rPr>
                <w:rFonts w:ascii="Arial" w:hAnsi="Arial" w:cs="Arial"/>
              </w:rPr>
              <w:lastRenderedPageBreak/>
              <w:t>cr_38508_CounterCheckResponse(tsc_NR_RRC_TI_Def, v_CountList_UE)),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5, "Step 12"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13"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//Void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14a1-14a7"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if ( pc_inactiveState ){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14a1"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an RRCRelease message with suspendConfig.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f_NR_RRC_InactiveDef(nr_Cell1);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//Wait 1s to let UE enter RRC_INACTIVE state.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f_Delay(1.0);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14a3"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 Paging message including a matched ng-5G-S-TMSI.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f_NR_Paging_Def(nr_Cell1, RRC_INACTIVE);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v_CellGroupConfig := f_NR_GetSCGConfigResume(nr_Cell1);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v_EncodedSCG_Config := bit2oct(encvalue(v_CellGroupConfig));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for (i:= 0; i &lt; lengthof(v_ExistingDRBs); i :=i+1) 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v_DRB_ToAddModList[i] := cs_NR_DRB_ToAddMod(omit, v_ExistingDRBs[i].DRB_Id, true_, -, omit);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v_RadioBearerConfigResume := cs_38508_RadioBearerConfigDef( {cs_NR_SRB_ToAddMod_ReestablishPDCP(tsc_SRB2)}, v_DRB_ToAddModList);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14a4"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UE transmits an RRCResumeRequest message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SRB.receive(car_NR_SRB0_RrcPdu_IND(nr_Cell1, </w:t>
            </w:r>
            <w:r w:rsidRPr="002E3DCD">
              <w:rPr>
                <w:rFonts w:ascii="Arial" w:hAnsi="Arial" w:cs="Arial"/>
              </w:rPr>
              <w:lastRenderedPageBreak/>
              <w:t>cr_38508_RRCResumeRequest(tsc_NR_ShortI_RNTI_Value1, mt_Access)));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f_NR_BuildRRCReconfigExistingDRBs (v_RadioBearerConfig, v_CellGroupConfig, v_SS_Config, 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f_NR_SS_CommonRadioBearerConfig(nr_Cell1, v_SS_Config);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//Activate security on newly configured DRB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f_NR_SS_AS_ActivateSecurity_NoRefresh(nr_Cell1, cs_TimingInfo_Now);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 Reconfigure SS - set DcchDtch on CSS with DCI format 1_0 to send RRCResume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f_NR_SS_ReconfigSStoCSS_DCI1_0(nr_Cell1);        //@sic R5s240461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14a5"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an RRCResume message for the UE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 R5-237357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if(pc_reducedCP_Latency){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//@siclog "Step 14a5Aa1 - 14a5Aa2"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//The SS starts transmitting a periodic DCI from (10* 2 2^numerology +1+TDL) slots after step 14a5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//Check: Does the UE transmit an RRCResumeComplete message within (6*2^numerology+1+TDL+K2) slots after successful completion of step 14a5?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6, "Step 14a5Aa2"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 else {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//@siclog "Step 14a5Ab1 - 14a5Ab2"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//The SS starts transmitting a periodic DCI from n slots after step 14a5 to schedule PUSCH.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10, "Step 14a5Ab2" 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v_NR_RachProcedureConfig := f_NR_InitialiseRachProcedure(nr_Cell1);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f_NR_SS_RachProcedureConfig(nr_Cell1, v_NR_RachProcedureConfig);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 Reconfigure SS - set DcchDtch on USS with DCI format 1_1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f_NR_SS_ReconfigSStoUSS_DCI1_1(nr_Cell1);   //@sic R5s240461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14a6-14a7"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//Void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14-21"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//Void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22"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f_NR_SetCellPowerList(v_CellPowerList_AtT1);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23"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//Wait 1s to let T310 expire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t_Wait.start (1.0);//@sic R5s220683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24" siclog@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UE transmits an RRCReestablishmentRequest message on Cell 2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v_RNTI_Value := f_NR_CellInfo_GetRNTI(nr_Cell1);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v_PhysCellId := f_NR_CellInfo_GetPhysicalCellId(nr_Cell1);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f_NR_CellInfo_SetRNTI(nr_Cell2, tsc_C_RNTI_Value4);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f_NR_SS_C_RNTI_Config(nr_Cell2, tsc_C_RNTI_Value4, -, tsc_NoCnfReq, tsc_FollowOnFlag);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R5s240549 sic@</w:t>
            </w:r>
          </w:p>
          <w:p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v_RachProcedureConfigReestablishment := cs_NR_RachProcedureConfig_RRCReestablishment(v_NR_PhysicalParameters, f_NR_CellInfo_GetRNTI(nr_Cell2), 256);</w:t>
            </w:r>
          </w:p>
          <w:p w:rsidR="004260A0" w:rsidRPr="003C4E4F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R5s240284 sic@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>function f_TC_8_1_5_8_1_NR5GC_TestBody() runs on NR5GC_PTC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RNTI_Value v_RNTI_Value;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var PhysCellId v_PhysCellId;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ShortMAC_I v_ShortMAC_I;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NR_PhysicalParameters_Type v_NR_PhysicalParameters := f_NR_CellInfo_GetPhysicalParameters(nr_Cell2);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NR_SecurityParams_Type v_SecurityParams;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octetstring v_EncodeCapRequestNR;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DRB_CountMSB_InfoList v_CountList;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RadioBearerConfig v_RadioBearerConfigResume;//@sic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CellGroupConfig v_CellGroupConfig;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NR_RadioBearerList_Type v_SS_Config;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RRCReconfiguration_v1530_IEs v_V1530Ext;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NR_RRC_MSG_Request_Type v_RrcMsg;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NR_SRB_COMMON_IND v_ReceivedNR_SRB_COMMON_IND;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(omit) octetstring v_EncodedSCG_Config := omit;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NR_DRBInfoList_Type v_ExistingDRBs;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NR_RachProcedureConfig_Type v_NR_RachProcedureConfig := f_NR_InitialiseRachProcedure(nr_Cell1);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integer v_Max_nPRB := f_NR_CellInfo_GetCarrierBandwidth_DL(nr_Cell1);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NR_ResourceAllocation_Type v_NR_ResourceAllocation := {v_Max_nPRB, 28};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DRB_CountInfoList v_CountList_UE;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NG_NAS_MSG_RequestList_Type v_ServerAcceptMsg;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NR_CellPowerList_Type v_CellPowerList_AtT0;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NR_CellPowerList_Type v_CellPowerList_AtT1;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(omit) DRB_ToAddModList v_DRB_ToAddModList := omit;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integer i;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SubcarrierSpacing v_SCS := f_NR_CellInfo_GetSCS(nr_Cell1); 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highlight w:val="yellow"/>
              </w:rPr>
              <w:t>var template (value) NR_RachProcedureConfig_Type v_RachProcedureConfigReestablishment;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timer t_Wait;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v_CellPowerList_AtT0 :={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cs_NR_CellPower(nr_Cell2, -96, tsc_NR_SuitableIntraFreqCellSSS_EPRE_FR2)//@sic R5-237355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v_CellPowerList_AtT1:={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cs_NR_CellPower(nr_Cell1, tsc_NR_NonSuitableOffCellSSS_EPRE, tsc_NR_NonSuitableOffCellSSS_EPRE),//@sic R5-237355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cs_NR_CellPower(nr_Cell2, tsc_NR_ServingCellSSS_EPRE_FR1, tsc_NR_ServingCellSSS_EPRE_FR2)//@sic R5-237355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f_NR_SetCellPowerList(v_CellPowerList_AtT0);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v_NR_RachProcedureConfig.RachProcedureList[0].ContentionResolution.Msg4_Based.SearchSpaceAndDci.DciInfo.Format.Format_1_0.PdschHarqTimingIndicator.Value := f_NR_DciFormat_1_0_RRCDelayPdschHarqTimingIndicator(v_SCS);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f_NR_SS_RachProcedureConfig(nr_Cell1, v_NR_RachProcedureConfig);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Paging message including a matched ng-5G-S-TMSI.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f_NR_Paging_Def(nr_Cell1, RRC_IDLE);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UE transmits an RRCSetupRequest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f_NR_RRC_SetupRequest_Def(nr_Cell1);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"Steps 3 - 4"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an RRCSetup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(10*2^numerology+1+TDL) slots after step 3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v_ReceivedNR_SRB_COMMON_IND :=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10, "Step 4" , -, -,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true);  //@sic R5s240284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//@siclog "Step 5 - 6"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SecurityModeCommand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(5*2^numerology+1+TDL) slots after step 5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f_NR_Security_Get();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v_SecurityParams.AS_Ciphering.ActTimeList := f_NR_RRC_CipherActTime_GetInitial(nr_Cell1);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AA5F0D" w:rsidRDefault="00003056" w:rsidP="00003056">
            <w:pPr>
              <w:rPr>
                <w:rFonts w:ascii="Arial" w:hAnsi="Arial" w:cs="Arial"/>
                <w:lang w:val="pt-BR"/>
              </w:rPr>
            </w:pPr>
            <w:r w:rsidRPr="00AA5F0D">
              <w:rPr>
                <w:rFonts w:ascii="Arial" w:hAnsi="Arial" w:cs="Arial"/>
                <w:lang w:val="pt-BR"/>
              </w:rPr>
              <w:t>cas_NR_SRB1_RrcPdu_REQ(nr_Cell1,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>-,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cs_38508_RRCSecurityModeCommand(tsc_NR_RRC_TI_Def,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cr_38508_RRCSecurityModeComplete(tsc_NR_RRC_TI_Def)),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5, "Step 6"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f_NR_Security_Set(v_SecurityParams);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7 - 8"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UECapabilityEnquiry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with the maximum grant allowed by the carrier bandwidthwith MCS=24 from (80*2^numerology+1+TDL) slots after step 7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UECapabilityInformation message within (80*2^numerology+1+TDL+K2) slots after successful completion of step 7?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cas_NR_SRB1_RrcPdu_REQ(nr_Cell1, -, </w:t>
            </w:r>
            <w:r w:rsidRPr="00003056">
              <w:rPr>
                <w:rFonts w:ascii="Arial" w:hAnsi="Arial" w:cs="Arial"/>
              </w:rPr>
              <w:lastRenderedPageBreak/>
              <w:t>cs_38508_UECapabilityEnquiry(tsc_NR_RRC_TI_Def, nr, v_EncodeCapRequestNR)),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cr_38508_UECapabilityInformationAny(tsc_NR_RRC_TI_Def)),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80, "Step 8",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-,-,24);//@sic R5-243506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9 - 10"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an RRCReconfiguration message to establish SRB2 and DRB #n for the UE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f_NR_BuildRRCReconfigExistingDRBs (v_RadioBearerConfig, v_CellGroupConfig, v_SS_Config, 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f_NR_Security_Get();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//Reconfigure DRB in SS - existing DRBs are not reconfigured during release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f_NR_SS_CommonRadioBearerConfig(nr_Cell1, v_SS_Config, cs_TimingInfo_Now);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 Configure PDCP security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v_SecurityParams.AS_Ciphering.ActTimeList := f_NR_RRC_CipherActTime_GetCurrent(nr_Cell1, false);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f_NR_SS_RRC_EnableIntProt_CiphULandDL(nr_Cell1,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v_RrcMsg := cs_NR_RRC_MSG_Request_DCCH(cs_38508_RRCReconfiguration(tsc_NR_RRC_TI_Def, v_RadioBearerConfig, -, -, v_V1530Ext));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car_NR_SRB_RrcPdu_IND(nr_Cell1, tsc_NR_RbId_SRB1, cr_38508_RRCReconfigurationComplete),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10, "Step 10"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11 - 12"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//The SS transmits a CounterCheck message.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(5*2^numerology+1+TDL) slots after step 11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v_ExistingDRBs := f_NR5GC_MobileInfo_GetDRBInfoList();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v_CountList := {cs_38508_DRB_CountMSB_Info(v_ExistingDRBs[0].DRB_Id, 1, 1)};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v_CountList_UE := {cr_DRB_CountInfo(v_ExistingDRBs[0].DRB_Id)};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cas_NR_SRB1_RrcPdu_REQ(nr_Cell1, -, cs_38508_CounterCheck(tsc_NR_RRC_TI_Def, v_CountList)),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cr_38508_CounterCheckResponse(tsc_NR_RRC_TI_Def, v_CountList_UE)),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5, "Step 12"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13"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//Void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14a1-14a7"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if ( pc_inactiveState ){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14a1"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an RRCRelease message with suspendConfig.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f_NR_RRC_InactiveDef(nr_Cell1);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//Wait 1s to let UE enter RRC_INACTIVE state.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f_Delay(1.0);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14a3"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 Paging message including a matched ng-5G-S-TMSI.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f_NR_Paging_Def(nr_Cell1, RRC_INACTIVE);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v_CellGroupConfig := f_NR_GetSCGConfigResume(nr_Cell1);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v_EncodedSCG_Config := bit2oct(encvalue(v_CellGroupConfig));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for (i:= 0; i &lt; lengthof(v_ExistingDRBs); i :=i+1) 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v_DRB_ToAddModList[i] := cs_NR_DRB_ToAddMod(omit, v_ExistingDRBs[i].DRB_Id, true_, -, omit);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v_RadioBearerConfigResume := cs_38508_RadioBearerConfigDef( {cs_NR_SRB_ToAddMod_ReestablishPDCP(tsc_SRB2)}, v_DRB_ToAddModList);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14a4"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UE transmits an RRCResumeRequest message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SRB.receive(car_NR_SRB0_RrcPdu_IND(nr_Cell1, cr_38508_RRCResumeRequest(tsc_NR_ShortI_RNTI_Value1, mt_Access)));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f_NR_BuildRRCReconfigExistingDRBs (v_RadioBearerConfig, v_CellGroupConfig, v_SS_Config, 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f_NR_SS_CommonRadioBearerConfig(nr_Cell1, v_SS_Config);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//Activate security on newly configured DRB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f_NR_SS_AS_ActivateSecurity_NoRefresh(nr_Cell1, cs_TimingInfo_Now);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 Reconfigure SS - set DcchDtch on CSS with DCI format 1_0 to send RRCResume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f_NR_SS_ReconfigSStoCSS_DCI1_0(nr_Cell1);        //@sic R5s240461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14a5"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an RRCResume message for the UE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 R5-237357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if(pc_reducedCP_Latency){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//@siclog "Step 14a5Aa1 - 14a5Aa2"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//The SS starts transmitting a periodic DCI from (10* 2 2^numerology +1+TDL) slots after step 14a5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//Check: Does the UE transmit an RRCResumeComplete message within (6*2^numerology+1+TDL+K2) slots after successful completion of step 14a5?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6, "Step 14a5Aa2"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} else {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//@siclog "Step 14a5Ab1 - 14a5Ab2"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//The SS starts transmitting a periodic DCI from n slots after step 14a5 to schedule PUSCH.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f_NR5GC_RRC_ProcedureDelayWithRACH( nr_Cell1,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10, "Step 14a5Ab2" 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v_NR_RachProcedureConfig := f_NR_InitialiseRachProcedure(nr_Cell1);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f_NR_SS_RachProcedureConfig(nr_Cell1, v_NR_RachProcedureConfig);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 Reconfigure SS - set DcchDtch on USS with DCI format 1_1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f_NR_SS_ReconfigSStoUSS_DCI1_1(nr_Cell1);   //@sic R5s240461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14a6-14a7"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//Void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14-21"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//Void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22"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f_NR_SetCellPowerList(v_CellPowerList_AtT1);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23"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//Wait 1s to let T310 expire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t_Wait.start (1.0);//@sic R5s220683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24" siclog@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UE transmits an RRCReestablishmentRequest message on Cell 2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v_RNTI_Value := f_NR_CellInfo_GetRNTI(nr_Cell1);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v_PhysCellId := f_NR_CellInfo_GetPhysicalCellId(nr_Cell1);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f_NR_CellInfo_SetRNTI(nr_Cell2, tsc_C_RNTI_Value4);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f_NR_SS_C_RNTI_Config(nr_Cell2, tsc_C_RNTI_Value4, -, tsc_NoCnfReq, tsc_FollowOnFlag);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R5s240549 sic@</w:t>
            </w:r>
          </w:p>
          <w:p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v_RachProcedureConfigReestablishment := cs_NR_RachProcedureConfig_RRCReestablishment(v_NR_PhysicalParameters, f_NR_CellInfo_GetRNTI(nr_Cell2), 256);</w:t>
            </w:r>
          </w:p>
          <w:p w:rsidR="004260A0" w:rsidRPr="003C4E4F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R5s240284 sic@</w:t>
            </w:r>
          </w:p>
        </w:tc>
      </w:tr>
    </w:tbl>
    <w:p w:rsidR="00AA5F0D" w:rsidRPr="00AA5F0D" w:rsidRDefault="00AA5F0D" w:rsidP="00AA5F0D">
      <w:pPr>
        <w:pStyle w:val="2"/>
      </w:pPr>
      <w:bookmarkStart w:id="9" w:name="_Toc178946347"/>
      <w:r>
        <w:lastRenderedPageBreak/>
        <w:t>2.2 Change 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AA5F0D" w:rsidRPr="003C4E4F" w:rsidTr="00EF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780C6B" w:rsidRDefault="00780C6B" w:rsidP="00780C6B">
            <w:pPr>
              <w:tabs>
                <w:tab w:val="left" w:pos="4113"/>
              </w:tabs>
              <w:spacing w:after="0"/>
              <w:rPr>
                <w:rFonts w:ascii="Arial" w:hAnsi="Arial" w:cs="Arial"/>
                <w:lang w:val="en-IN"/>
              </w:rPr>
            </w:pPr>
            <w:r w:rsidRPr="00780C6B">
              <w:rPr>
                <w:rFonts w:ascii="Arial" w:hAnsi="Arial" w:cs="Arial"/>
                <w:lang w:val="en-IN"/>
              </w:rPr>
              <w:t>f_NR5GC_RRC_ProcedureDelay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:rsidR="00AA5F0D" w:rsidRPr="003C4E4F" w:rsidRDefault="00AA5F0D" w:rsidP="00EF7F8D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A5F0D" w:rsidRPr="003C4E4F" w:rsidTr="00EF7F8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0D" w:rsidRPr="00780C6B" w:rsidRDefault="00780C6B" w:rsidP="00780C6B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780C6B">
              <w:rPr>
                <w:rFonts w:ascii="Arial" w:hAnsi="Arial" w:cs="Arial"/>
                <w:lang w:val="en-IN"/>
              </w:rPr>
              <w:t xml:space="preserve">Implementation of </w:t>
            </w:r>
            <w:r w:rsidRPr="00780C6B">
              <w:rPr>
                <w:rFonts w:ascii="Arial" w:hAnsi="Arial" w:cs="Arial"/>
                <w:noProof/>
              </w:rPr>
              <w:t>R5s240549 leading to collison of RRC_setup with SIB1 on even SFN,</w:t>
            </w:r>
            <w:r w:rsidR="00B55749">
              <w:rPr>
                <w:rFonts w:ascii="Arial" w:hAnsi="Arial" w:cs="Arial"/>
                <w:noProof/>
              </w:rPr>
              <w:t xml:space="preserve"> SubFrame 1</w:t>
            </w:r>
          </w:p>
          <w:p w:rsidR="00780C6B" w:rsidRDefault="00780C6B" w:rsidP="00EF7F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          Hence solution is proposed to transmit RRC_setup on ODD SFN.</w:t>
            </w:r>
          </w:p>
          <w:p w:rsidR="00780C6B" w:rsidRPr="00310571" w:rsidRDefault="00310571" w:rsidP="00310571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v_SRB_COMMON_REQ</w:t>
            </w:r>
            <w:r>
              <w:rPr>
                <w:rFonts w:ascii="Arial" w:hAnsi="Arial" w:cs="Arial"/>
                <w:lang w:val="en-IN"/>
              </w:rPr>
              <w:t xml:space="preserve"> must be updated after modifying SubFrame Number of </w:t>
            </w:r>
            <w:r w:rsidR="00B55749">
              <w:rPr>
                <w:rFonts w:ascii="Arial" w:hAnsi="Arial" w:cs="Arial"/>
                <w:lang w:val="en-IN"/>
              </w:rPr>
              <w:t xml:space="preserve">variable </w:t>
            </w:r>
            <w:r>
              <w:rPr>
                <w:rFonts w:ascii="Arial" w:hAnsi="Arial" w:cs="Arial"/>
                <w:lang w:val="en-IN"/>
              </w:rPr>
              <w:t>V_T1</w:t>
            </w:r>
            <w:r w:rsidR="00B55749">
              <w:rPr>
                <w:rFonts w:ascii="Arial" w:hAnsi="Arial" w:cs="Arial"/>
                <w:lang w:val="en-IN"/>
              </w:rPr>
              <w:t>.</w:t>
            </w:r>
          </w:p>
          <w:p w:rsidR="00AA5F0D" w:rsidRPr="00855477" w:rsidRDefault="00AA5F0D" w:rsidP="00EF7F8D">
            <w:pPr>
              <w:rPr>
                <w:rFonts w:ascii="Arial" w:hAnsi="Arial" w:cs="Arial"/>
                <w:noProof/>
              </w:rPr>
            </w:pPr>
          </w:p>
        </w:tc>
      </w:tr>
      <w:tr w:rsidR="00AA5F0D" w:rsidRPr="003C4E4F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0D" w:rsidRDefault="00310571" w:rsidP="00EF7F8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1</w:t>
            </w:r>
            <w:r w:rsidR="00C328A5">
              <w:rPr>
                <w:rFonts w:cs="Arial"/>
                <w:lang w:val="en-SG"/>
              </w:rPr>
              <w:t>.</w:t>
            </w:r>
            <w:r>
              <w:rPr>
                <w:rFonts w:cs="Arial"/>
                <w:lang w:val="en-SG"/>
              </w:rPr>
              <w:t xml:space="preserve"> Corrected Code to transmit RRC setup on odd SFN.</w:t>
            </w:r>
          </w:p>
          <w:p w:rsidR="00310571" w:rsidRPr="00D81C1D" w:rsidRDefault="00310571" w:rsidP="00EF7F8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2</w:t>
            </w:r>
            <w:r w:rsidR="00C328A5">
              <w:rPr>
                <w:rFonts w:cs="Arial"/>
                <w:lang w:val="en-SG"/>
              </w:rPr>
              <w:t>.</w:t>
            </w:r>
            <w:r>
              <w:rPr>
                <w:rFonts w:cs="Arial"/>
                <w:lang w:val="en-SG"/>
              </w:rPr>
              <w:t xml:space="preserve"> Updating </w:t>
            </w:r>
            <w:r w:rsidRPr="00310571">
              <w:rPr>
                <w:rFonts w:cs="Arial"/>
                <w:lang w:val="en-IN"/>
              </w:rPr>
              <w:t>v_SRB_COMMON_REQ</w:t>
            </w:r>
            <w:r>
              <w:rPr>
                <w:rFonts w:cs="Arial"/>
                <w:lang w:val="en-IN"/>
              </w:rPr>
              <w:t xml:space="preserve"> after V_T1 Modification.</w:t>
            </w:r>
          </w:p>
        </w:tc>
      </w:tr>
      <w:tr w:rsidR="00AA5F0D" w:rsidRPr="003C4E4F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B5574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</w:p>
          <w:p w:rsidR="00B55749" w:rsidRP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  <w:r w:rsidRPr="00B55749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:rsidR="00AA5F0D" w:rsidRPr="003C4E4F" w:rsidRDefault="00AA5F0D" w:rsidP="00B55749">
            <w:pPr>
              <w:spacing w:after="0"/>
              <w:rPr>
                <w:rFonts w:ascii="Arial" w:hAnsi="Arial" w:cs="Arial"/>
              </w:rPr>
            </w:pPr>
          </w:p>
        </w:tc>
      </w:tr>
      <w:tr w:rsidR="00AA5F0D" w:rsidRPr="003C4E4F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0D" w:rsidRPr="003C4E4F" w:rsidRDefault="00770DA1" w:rsidP="00EF7F8D">
            <w:pPr>
              <w:rPr>
                <w:rFonts w:ascii="Arial" w:hAnsi="Arial" w:cs="Arial"/>
                <w:highlight w:val="cyan"/>
              </w:rPr>
            </w:pPr>
            <w:r>
              <w:rPr>
                <w:highlight w:val="cyan"/>
                <w:lang w:eastAsia="zh-CN"/>
              </w:rPr>
              <w:t>Accepted</w:t>
            </w:r>
            <w:r>
              <w:rPr>
                <w:rFonts w:hint="eastAsia"/>
                <w:highlight w:val="cyan"/>
                <w:lang w:eastAsia="zh-CN"/>
              </w:rPr>
              <w:t>.</w:t>
            </w:r>
          </w:p>
        </w:tc>
      </w:tr>
    </w:tbl>
    <w:p w:rsidR="00AA5F0D" w:rsidRPr="003C4E4F" w:rsidRDefault="00AA5F0D" w:rsidP="00AA5F0D">
      <w:pPr>
        <w:rPr>
          <w:rFonts w:ascii="Arial" w:hAnsi="Arial" w:cs="Arial"/>
        </w:rPr>
      </w:pPr>
    </w:p>
    <w:p w:rsidR="00AA5F0D" w:rsidRPr="003C4E4F" w:rsidRDefault="00AA5F0D" w:rsidP="00AA5F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AA5F0D" w:rsidRPr="003C4E4F" w:rsidTr="00EF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p_MsgTransmittedWithDCI_1_0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{ //@sic R5s230158: added p_NRDC_PduSession for TC_8_2_6_2_2 R5s240284/R5-240549: added p_MsgTransmittedWithDCI_1_0 R5s240229: added p_ImcsValue for TC8_1_5_8_1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v_T1Slots;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v_T2Slots;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var integer v_T3Slots;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v_T4Slots;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v_Delta1;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v_Delta2;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NR_SYSTEM_IND v_SYS_IND;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v_K1;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v_K2 := 4;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timer t_Watchdog;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R5s210842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b/>
                <w:bCs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  <w:r w:rsidRPr="00310571">
              <w:rPr>
                <w:rFonts w:ascii="Arial" w:hAnsi="Arial" w:cs="Arial"/>
                <w:b/>
                <w:bCs/>
                <w:lang w:val="en-IN"/>
              </w:rPr>
              <w:t>v_SRB_COMMON_REQ.Common.TimingInfo.SubFrame := v_T1;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(p_MsgTransmittedWithDCI_1_0)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(not(f_NR_CellInfo_GetIsFDD(p_NR_CellId))){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    case(kHz15)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case(kHz30)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v_Delta1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 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7;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(p_MsgTransmittedWithDCI_1_0) { //For RRCSetup DCI 1_0 is used - Set K1 as per Table 8.1.5.8.1.3.3-11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//Calculate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//T1: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R5s240229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Start WatchDog timer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t_Watchdog.start (int2float(f_SubFrameTiming_Duration(v_Tnow, v_T1) + p_Nms + 150) / 1000.0);  /* 150ms added to be at the safe side @sic R5s250537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alt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NACK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        f_NR_SetVerdictFailOrInconc(__FILE__, __LINE__, p_TestcaseStep &amp; "DL Msg </w:t>
            </w:r>
            <w:r w:rsidRPr="00310571">
              <w:rPr>
                <w:rFonts w:ascii="Arial" w:hAnsi="Arial" w:cs="Arial"/>
                <w:lang w:val="en-IN"/>
              </w:rPr>
              <w:lastRenderedPageBreak/>
              <w:t>retransmissions &gt; 4");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v_T4Flag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v_T2Flag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(p_NRDC_PduSession)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//Stop UL Grant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v_T2Flag)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v_T4Flag)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//Check the Delay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//Initialise Delta2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v_Delta2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v_Delta2 := (4 - (v_T2Slots - v_K1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AA5F0D" w:rsidRPr="003C4E4F" w:rsidRDefault="00AA5F0D" w:rsidP="00AA5F0D">
            <w:pPr>
              <w:rPr>
                <w:rFonts w:ascii="Arial" w:hAnsi="Arial" w:cs="Arial"/>
              </w:rPr>
            </w:pPr>
          </w:p>
          <w:p w:rsidR="00AA5F0D" w:rsidRPr="003C4E4F" w:rsidRDefault="00AA5F0D" w:rsidP="00EF7F8D">
            <w:pPr>
              <w:rPr>
                <w:rFonts w:ascii="Arial" w:hAnsi="Arial" w:cs="Arial"/>
              </w:rPr>
            </w:pPr>
          </w:p>
        </w:tc>
      </w:tr>
    </w:tbl>
    <w:p w:rsidR="00AA5F0D" w:rsidRPr="003C4E4F" w:rsidRDefault="00AA5F0D" w:rsidP="00AA5F0D">
      <w:pPr>
        <w:rPr>
          <w:rFonts w:ascii="Arial" w:hAnsi="Arial" w:cs="Arial"/>
        </w:rPr>
      </w:pPr>
    </w:p>
    <w:p w:rsidR="00AA5F0D" w:rsidRPr="003C4E4F" w:rsidRDefault="00AA5F0D" w:rsidP="00AA5F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AA5F0D" w:rsidRPr="003C4E4F" w:rsidTr="00EF7F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p_MsgTransmittedWithDCI_1_0 := false,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{ //@sic R5s230158: added p_NRDC_PduSession for TC_8_2_6_2_2 R5s240284/R5-240549: added p_MsgTransmittedWithDCI_1_0 R5s240229: added p_ImcsValue for TC8_1_5_8_1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v_T1Slots;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v_T2Slots;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v_T3Slots;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v_T4Slots;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var SubFrameTiming_Type v_T1; //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v_Delta1;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v_Delta2;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NR_SYSTEM_IND v_SYS_IND;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v_K1;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v_K2 := 4;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timer t_Watchdog;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R5s210842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</w:p>
          <w:p w:rsidR="00310571" w:rsidRPr="00310571" w:rsidRDefault="00310571" w:rsidP="00310571">
            <w:pPr>
              <w:rPr>
                <w:rFonts w:ascii="Arial" w:hAnsi="Arial" w:cs="Arial"/>
                <w:highlight w:val="yellow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  <w:r w:rsidRPr="00310571">
              <w:rPr>
                <w:rFonts w:ascii="Arial" w:hAnsi="Arial" w:cs="Arial"/>
                <w:highlight w:val="yellow"/>
                <w:lang w:val="en-IN"/>
              </w:rPr>
              <w:t xml:space="preserve">if( (v_T1.SFN.Number mod 2) == 0){ 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highlight w:val="yellow"/>
                <w:lang w:val="en-IN"/>
              </w:rPr>
              <w:t>            v_T1.SFN.Number := v_T1.SFN.Number + 1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(p_MsgTransmittedWithDCI_1_0)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if (not(f_NR_CellInfo_GetIsFDD(p_NR_CellId))){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case(kHz15)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case(kHz30) { v_T1.Subframe.Number := 1;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</w:t>
            </w:r>
            <w:r w:rsidRPr="00310571">
              <w:rPr>
                <w:rFonts w:ascii="Arial" w:hAnsi="Arial" w:cs="Arial"/>
                <w:highlight w:val="yellow"/>
                <w:lang w:val="en-IN"/>
              </w:rPr>
              <w:t>v_SRB_COMMON_REQ.Common.TimingInfo.SubFrame := v_T1;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v_Delta1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 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7;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7;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v_Delta1 := (5- (v_T1Slots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(p_MsgTransmittedWithDCI_1_0) { //For RRCSetup DCI 1_0 is used - Set K1 as per Table 8.1.5.8.1.3.3-11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//Calculate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//T1: send DL Msg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R5s240229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Start WatchDog timer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t_Watchdog.start (int2float(f_SubFrameTiming_Duration(v_Tnow, v_T1) + p_Nms + 150) / 1000.0);  /* 150ms added to be at the safe side @sic R5s250537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alt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NACK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if (v_DL_RetransmissionCnt &gt; 4)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ACK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v_T4Flag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v_T2Flag ) { //@sic R5s240443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f_NR_SetVerdictFailOrInconc(__FILE__, __LINE__, p_TestcaseStep &amp; "t_Watchdog timeout");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R5s230158 sic@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(p_NRDC_PduSession)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//Stop UL Grant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v_T2Flag)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v_T4Flag)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//Check the Delay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//Initialise Delta2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v_Delta2 := 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//TDD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}</w:t>
            </w:r>
          </w:p>
          <w:p w:rsidR="00AA5F0D" w:rsidRPr="003C4E4F" w:rsidRDefault="00AA5F0D" w:rsidP="00AA5F0D">
            <w:pPr>
              <w:rPr>
                <w:rFonts w:ascii="Arial" w:hAnsi="Arial" w:cs="Arial"/>
              </w:rPr>
            </w:pPr>
          </w:p>
          <w:p w:rsidR="00AA5F0D" w:rsidRPr="003C4E4F" w:rsidRDefault="00AA5F0D" w:rsidP="00EF7F8D">
            <w:pPr>
              <w:rPr>
                <w:rFonts w:ascii="Arial" w:hAnsi="Arial" w:cs="Arial"/>
              </w:rPr>
            </w:pPr>
          </w:p>
        </w:tc>
      </w:tr>
    </w:tbl>
    <w:p w:rsidR="00780C6B" w:rsidRPr="00AA5F0D" w:rsidRDefault="00780C6B" w:rsidP="00780C6B">
      <w:pPr>
        <w:pStyle w:val="2"/>
      </w:pPr>
      <w:bookmarkStart w:id="10" w:name="_Toc178946348"/>
      <w:r>
        <w:lastRenderedPageBreak/>
        <w:t>2.3 Change 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780C6B" w:rsidRPr="003C4E4F" w:rsidTr="00EF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F4" w:rsidRPr="00D602F4" w:rsidRDefault="00D602F4" w:rsidP="00D602F4">
            <w:pPr>
              <w:tabs>
                <w:tab w:val="left" w:pos="4113"/>
              </w:tabs>
              <w:spacing w:after="0"/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f_NR5GC_RRC_ProcedureDelayWithRACH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:rsidR="00780C6B" w:rsidRPr="003C4E4F" w:rsidRDefault="00780C6B" w:rsidP="00EF7F8D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780C6B" w:rsidRPr="003C4E4F" w:rsidTr="00EF7F8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F4" w:rsidRPr="00D602F4" w:rsidRDefault="00D602F4" w:rsidP="00D602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IN"/>
              </w:rPr>
              <w:t xml:space="preserve">Current TTCN </w:t>
            </w:r>
            <w:r w:rsidRPr="00D602F4">
              <w:rPr>
                <w:rFonts w:ascii="Arial" w:hAnsi="Arial" w:cs="Arial"/>
                <w:lang w:val="en-IN"/>
              </w:rPr>
              <w:t xml:space="preserve">Implementation </w:t>
            </w:r>
            <w:r>
              <w:rPr>
                <w:rFonts w:ascii="Arial" w:hAnsi="Arial" w:cs="Arial"/>
                <w:lang w:val="en-IN"/>
              </w:rPr>
              <w:t xml:space="preserve">is intermitantly </w:t>
            </w:r>
            <w:r w:rsidRPr="00D602F4">
              <w:rPr>
                <w:rFonts w:ascii="Arial" w:hAnsi="Arial" w:cs="Arial"/>
                <w:noProof/>
              </w:rPr>
              <w:t xml:space="preserve">leading </w:t>
            </w:r>
            <w:r>
              <w:rPr>
                <w:rFonts w:ascii="Arial" w:hAnsi="Arial" w:cs="Arial"/>
                <w:noProof/>
              </w:rPr>
              <w:t>a</w:t>
            </w:r>
            <w:r w:rsidRPr="00D602F4">
              <w:rPr>
                <w:rFonts w:ascii="Arial" w:hAnsi="Arial" w:cs="Arial"/>
                <w:noProof/>
              </w:rPr>
              <w:t xml:space="preserve"> collison of R</w:t>
            </w:r>
            <w:r>
              <w:rPr>
                <w:rFonts w:ascii="Arial" w:hAnsi="Arial" w:cs="Arial"/>
                <w:noProof/>
              </w:rPr>
              <w:t xml:space="preserve">RCreestablishment </w:t>
            </w:r>
            <w:r w:rsidRPr="00D602F4">
              <w:rPr>
                <w:rFonts w:ascii="Arial" w:hAnsi="Arial" w:cs="Arial"/>
                <w:noProof/>
              </w:rPr>
              <w:t>with S</w:t>
            </w:r>
            <w:r>
              <w:rPr>
                <w:rFonts w:ascii="Arial" w:hAnsi="Arial" w:cs="Arial"/>
                <w:noProof/>
              </w:rPr>
              <w:t>SB</w:t>
            </w:r>
            <w:r w:rsidRPr="00D602F4">
              <w:rPr>
                <w:rFonts w:ascii="Arial" w:hAnsi="Arial" w:cs="Arial"/>
                <w:noProof/>
              </w:rPr>
              <w:t xml:space="preserve"> on even SFN, SubFrame</w:t>
            </w:r>
            <w:r>
              <w:rPr>
                <w:rFonts w:ascii="Arial" w:hAnsi="Arial" w:cs="Arial"/>
                <w:noProof/>
              </w:rPr>
              <w:t>0</w:t>
            </w:r>
          </w:p>
          <w:p w:rsidR="00780C6B" w:rsidRPr="00855477" w:rsidRDefault="00D602F4" w:rsidP="00EF7F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Hence solution is proposed to transmit </w:t>
            </w:r>
            <w:r w:rsidRPr="00D602F4">
              <w:rPr>
                <w:rFonts w:ascii="Arial" w:hAnsi="Arial" w:cs="Arial"/>
                <w:noProof/>
              </w:rPr>
              <w:t>R</w:t>
            </w:r>
            <w:r>
              <w:rPr>
                <w:rFonts w:ascii="Arial" w:hAnsi="Arial" w:cs="Arial"/>
                <w:noProof/>
              </w:rPr>
              <w:t>RCreestablishment on ODD SFN.</w:t>
            </w:r>
          </w:p>
        </w:tc>
      </w:tr>
      <w:tr w:rsidR="00780C6B" w:rsidRPr="003C4E4F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D81C1D" w:rsidRDefault="00D602F4" w:rsidP="00EF7F8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Corrected Code to transmit </w:t>
            </w:r>
            <w:r w:rsidRPr="00D602F4">
              <w:rPr>
                <w:rFonts w:cs="Arial"/>
                <w:noProof/>
              </w:rPr>
              <w:t>R</w:t>
            </w:r>
            <w:r>
              <w:rPr>
                <w:rFonts w:cs="Arial"/>
                <w:noProof/>
              </w:rPr>
              <w:t>RCreestablishment</w:t>
            </w:r>
            <w:r>
              <w:rPr>
                <w:rFonts w:cs="Arial"/>
                <w:lang w:val="en-SG"/>
              </w:rPr>
              <w:t xml:space="preserve"> on odd SFN.</w:t>
            </w:r>
          </w:p>
        </w:tc>
      </w:tr>
      <w:tr w:rsidR="00780C6B" w:rsidRPr="003C4E4F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49" w:rsidRP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  <w:r w:rsidRPr="00B55749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:rsidR="00780C6B" w:rsidRPr="003C4E4F" w:rsidRDefault="00780C6B" w:rsidP="00EF7F8D">
            <w:pPr>
              <w:spacing w:after="0"/>
              <w:rPr>
                <w:rFonts w:ascii="Arial" w:hAnsi="Arial" w:cs="Arial"/>
              </w:rPr>
            </w:pPr>
          </w:p>
        </w:tc>
      </w:tr>
      <w:tr w:rsidR="00780C6B" w:rsidRPr="003C4E4F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3C4E4F" w:rsidRDefault="00770DA1" w:rsidP="00EF7F8D">
            <w:pPr>
              <w:rPr>
                <w:rFonts w:ascii="Arial" w:hAnsi="Arial" w:cs="Arial"/>
                <w:highlight w:val="cyan"/>
              </w:rPr>
            </w:pPr>
            <w:r>
              <w:rPr>
                <w:highlight w:val="cyan"/>
                <w:lang w:eastAsia="zh-CN"/>
              </w:rPr>
              <w:t>Accepted</w:t>
            </w:r>
            <w:r>
              <w:rPr>
                <w:rFonts w:hint="eastAsia"/>
                <w:highlight w:val="cyan"/>
                <w:lang w:eastAsia="zh-CN"/>
              </w:rPr>
              <w:t>.</w:t>
            </w:r>
          </w:p>
        </w:tc>
      </w:tr>
    </w:tbl>
    <w:p w:rsidR="00780C6B" w:rsidRPr="003C4E4F" w:rsidRDefault="00780C6B" w:rsidP="00780C6B">
      <w:pPr>
        <w:rPr>
          <w:rFonts w:ascii="Arial" w:hAnsi="Arial" w:cs="Arial"/>
        </w:rPr>
      </w:pPr>
    </w:p>
    <w:p w:rsidR="00780C6B" w:rsidRPr="003C4E4F" w:rsidRDefault="00780C6B" w:rsidP="00780C6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780C6B" w:rsidRPr="003C4E4F" w:rsidTr="00EF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charstring                            p_TestcaseStep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lastRenderedPageBreak/>
              <w:t>    // i = 21 for micro=3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select 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v_SRB_COMMON_REQ.Common.TimingInfo.SubFrame := v_T1;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//@sic R5s240284 R5-242531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v_Delta1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v_DeltaTDLmax := 7;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 // 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17;}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32;}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//T1: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RACH preamble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Start WatchDog timer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t_Watchdog.start (int2float(f_SubFrameTiming_Duration(v_Tnow, v_T1) + p_Nms + 50) / 1000.0);  /* </w:t>
            </w:r>
            <w:r w:rsidRPr="00D602F4">
              <w:rPr>
                <w:rFonts w:ascii="Arial" w:hAnsi="Arial" w:cs="Arial"/>
                <w:lang w:val="en-IN"/>
              </w:rPr>
              <w:lastRenderedPageBreak/>
              <w:t>50ms added to be at the safe side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alt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NACK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R5s221179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[] SRB.receive(p_SRB_COMMON_IND) -&gt; value v_ReceivedNR_SRB_COMMON_IND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//Stop UL Grant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v_T2Flag)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v_T4Flag)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v_RACH_ProcedureStarted)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//Check the Delay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//Initialise Delta2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v_Delta2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 //TDD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R5s240549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  <w:p w:rsidR="00780C6B" w:rsidRPr="003C4E4F" w:rsidRDefault="00780C6B" w:rsidP="00EF7F8D">
            <w:pPr>
              <w:rPr>
                <w:rFonts w:ascii="Arial" w:hAnsi="Arial" w:cs="Arial"/>
              </w:rPr>
            </w:pPr>
          </w:p>
          <w:p w:rsidR="00780C6B" w:rsidRPr="003C4E4F" w:rsidRDefault="00780C6B" w:rsidP="00EF7F8D">
            <w:pPr>
              <w:rPr>
                <w:rFonts w:ascii="Arial" w:hAnsi="Arial" w:cs="Arial"/>
              </w:rPr>
            </w:pPr>
          </w:p>
        </w:tc>
      </w:tr>
    </w:tbl>
    <w:p w:rsidR="00780C6B" w:rsidRPr="003C4E4F" w:rsidRDefault="00780C6B" w:rsidP="00780C6B">
      <w:pPr>
        <w:rPr>
          <w:rFonts w:ascii="Arial" w:hAnsi="Arial" w:cs="Arial"/>
        </w:rPr>
      </w:pPr>
    </w:p>
    <w:p w:rsidR="00780C6B" w:rsidRPr="003C4E4F" w:rsidRDefault="00780C6B" w:rsidP="00780C6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780C6B" w:rsidRPr="003C4E4F" w:rsidTr="00EF7F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B" w:rsidRPr="003C4E4F" w:rsidRDefault="00780C6B" w:rsidP="00EF7F8D">
            <w:pPr>
              <w:rPr>
                <w:rFonts w:ascii="Arial" w:hAnsi="Arial" w:cs="Arial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template (present) NR_SRB_COMMON_IND  p_SRB_COMMON_IND,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v_T2Flag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// i = 21 for micro=3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highlight w:val="yellow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</w:t>
            </w:r>
            <w:r w:rsidRPr="00D602F4">
              <w:rPr>
                <w:rFonts w:ascii="Arial" w:hAnsi="Arial" w:cs="Arial"/>
                <w:highlight w:val="yellow"/>
                <w:lang w:val="en-IN"/>
              </w:rPr>
              <w:t>//v_T1.SFN.Number := (v_T1.SFN.Number + 1) mod 1024;</w:t>
            </w:r>
          </w:p>
          <w:p w:rsidR="00D602F4" w:rsidRPr="00D602F4" w:rsidRDefault="00D602F4" w:rsidP="00D602F4">
            <w:pPr>
              <w:rPr>
                <w:rFonts w:ascii="Arial" w:hAnsi="Arial" w:cs="Arial"/>
                <w:highlight w:val="yellow"/>
                <w:lang w:val="en-IN"/>
              </w:rPr>
            </w:pPr>
            <w:r w:rsidRPr="00D602F4">
              <w:rPr>
                <w:rFonts w:ascii="Arial" w:hAnsi="Arial" w:cs="Arial"/>
                <w:highlight w:val="yellow"/>
                <w:lang w:val="en-IN"/>
              </w:rPr>
              <w:t xml:space="preserve">      if( (v_T1.SFN.Number mod 2) == 0){ 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highlight w:val="yellow"/>
                <w:lang w:val="en-IN"/>
              </w:rPr>
              <w:t>            v_T1.SFN.Number := v_T1.SFN.Number + 1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select 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v_T1.Subframe.Number :=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//@sic R5s240284 R5-242531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v_Delta1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v_DeltaTDLmax := 7;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 // 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v_GrantPeriodicity := 10; //Grant repeated every 10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17;}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32;}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//T1: send DL Msg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SRB.send(v_SRB_COMMON_REQ);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HARQ ack/nack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RACH preamble reporting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f_NR_ULGrantConfiguration_Start(p_NR_CellId, cs_TimingInfo_NR(v_T3), -, -, -, cs_UL_GrantConfig_ContPeriodic(v_GrantPeriodicity));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Start WatchDog timer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alt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NACK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ACK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error indication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R5s221179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[] SYSIND.receive(car_NR_PRACH_Preamble_IND(?, cr_TimingInfo_Any, ?))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v_T4Flag := true;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//Stop UL Grant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v_T2Flag)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v_T4Flag)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v_RACH_ProcedureStarted)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//Check the Delay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//Initialise Delta2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if (f_NR_CellInfo_GetIsFDD(p_NR_CellId)){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v_Delta2 := 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 //TDD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select(v_SCS)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case(kHz15)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case(kHz30)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case(kHz120)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R5s240549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}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return v_ReceivedNR_SRB_COMMON_IND;</w:t>
            </w:r>
          </w:p>
          <w:p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  <w:p w:rsidR="00780C6B" w:rsidRPr="003C4E4F" w:rsidRDefault="00780C6B" w:rsidP="00EF7F8D">
            <w:pPr>
              <w:rPr>
                <w:rFonts w:ascii="Arial" w:hAnsi="Arial" w:cs="Arial"/>
              </w:rPr>
            </w:pPr>
          </w:p>
        </w:tc>
      </w:tr>
    </w:tbl>
    <w:p w:rsidR="00FC2058" w:rsidRDefault="00FC2058" w:rsidP="00D471EF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044" w:rsidRDefault="006A7044">
      <w:r>
        <w:separator/>
      </w:r>
    </w:p>
  </w:endnote>
  <w:endnote w:type="continuationSeparator" w:id="1">
    <w:p w:rsidR="006A7044" w:rsidRDefault="006A7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044" w:rsidRDefault="006A7044">
      <w:r>
        <w:separator/>
      </w:r>
    </w:p>
  </w:footnote>
  <w:footnote w:type="continuationSeparator" w:id="1">
    <w:p w:rsidR="006A7044" w:rsidRDefault="006A7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D070D">
      <w:fldChar w:fldCharType="begin"/>
    </w:r>
    <w:r w:rsidR="00374DD4">
      <w:instrText>PAGE</w:instrText>
    </w:r>
    <w:r w:rsidR="00BD070D">
      <w:fldChar w:fldCharType="separate"/>
    </w:r>
    <w:r>
      <w:rPr>
        <w:noProof/>
      </w:rPr>
      <w:t>1</w:t>
    </w:r>
    <w:r w:rsidR="00BD070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4"/>
  </w:num>
  <w:num w:numId="5">
    <w:abstractNumId w:val="16"/>
  </w:num>
  <w:num w:numId="6">
    <w:abstractNumId w:val="8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14"/>
  </w:num>
  <w:num w:numId="13">
    <w:abstractNumId w:val="0"/>
  </w:num>
  <w:num w:numId="14">
    <w:abstractNumId w:val="1"/>
  </w:num>
  <w:num w:numId="15">
    <w:abstractNumId w:val="12"/>
  </w:num>
  <w:num w:numId="16">
    <w:abstractNumId w:val="11"/>
  </w:num>
  <w:num w:numId="17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5219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C94"/>
    <w:rsid w:val="00433140"/>
    <w:rsid w:val="00433D74"/>
    <w:rsid w:val="004360A6"/>
    <w:rsid w:val="00440CE5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A0D88"/>
    <w:rsid w:val="006A4879"/>
    <w:rsid w:val="006A51A4"/>
    <w:rsid w:val="006A7044"/>
    <w:rsid w:val="006B266D"/>
    <w:rsid w:val="006B339A"/>
    <w:rsid w:val="006B46FB"/>
    <w:rsid w:val="006B53E8"/>
    <w:rsid w:val="006B5A63"/>
    <w:rsid w:val="006C0183"/>
    <w:rsid w:val="006C5B54"/>
    <w:rsid w:val="006D1493"/>
    <w:rsid w:val="006E21FB"/>
    <w:rsid w:val="006E7BC9"/>
    <w:rsid w:val="006F0E64"/>
    <w:rsid w:val="006F1976"/>
    <w:rsid w:val="006F3D2E"/>
    <w:rsid w:val="006F7A50"/>
    <w:rsid w:val="007014AF"/>
    <w:rsid w:val="00710116"/>
    <w:rsid w:val="00710CC0"/>
    <w:rsid w:val="00710D28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0DA1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749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070D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07467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46</Pages>
  <Words>11077</Words>
  <Characters>63141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GT</cp:lastModifiedBy>
  <cp:revision>2</cp:revision>
  <cp:lastPrinted>1900-01-01T00:00:00Z</cp:lastPrinted>
  <dcterms:created xsi:type="dcterms:W3CDTF">2024-10-11T09:27:00Z</dcterms:created>
  <dcterms:modified xsi:type="dcterms:W3CDTF">2024-10-11T09:27:00Z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