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262D70" w14:textId="77777777" w:rsidR="00CA2941" w:rsidRDefault="00CA2941" w:rsidP="00CA29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R5s240598</w:t>
        </w:r>
      </w:fldSimple>
    </w:p>
    <w:p w14:paraId="7DA9ED83" w14:textId="77777777" w:rsidR="00CA2941" w:rsidRDefault="00CA2941" w:rsidP="00CA294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A2941" w14:paraId="3E475B64" w14:textId="77777777" w:rsidTr="00253E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09B3E5" w14:textId="77777777" w:rsidR="00CA2941" w:rsidRDefault="00CA2941" w:rsidP="00253E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A2941" w14:paraId="0F79F0AD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89E744" w14:textId="77777777" w:rsidR="00CA2941" w:rsidRDefault="00CA2941" w:rsidP="00253E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A2941" w14:paraId="70B2131D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12CF93" w14:textId="77777777" w:rsidR="00CA2941" w:rsidRDefault="00CA2941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941" w14:paraId="0D1EE4E7" w14:textId="77777777" w:rsidTr="00253E6B">
        <w:tc>
          <w:tcPr>
            <w:tcW w:w="142" w:type="dxa"/>
            <w:tcBorders>
              <w:left w:val="single" w:sz="4" w:space="0" w:color="auto"/>
            </w:tcBorders>
          </w:tcPr>
          <w:p w14:paraId="7A944222" w14:textId="77777777" w:rsidR="00CA2941" w:rsidRDefault="00CA2941" w:rsidP="00253E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BA0345" w14:textId="77777777" w:rsidR="00CA2941" w:rsidRPr="00410371" w:rsidRDefault="00CA2941" w:rsidP="00253E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0F1C3DB8" w14:textId="77777777" w:rsidR="00CA2941" w:rsidRDefault="00CA2941" w:rsidP="00253E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78728B" w14:textId="77777777" w:rsidR="00CA2941" w:rsidRPr="00410371" w:rsidRDefault="00CA2941" w:rsidP="00253E6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3551</w:t>
              </w:r>
            </w:fldSimple>
          </w:p>
        </w:tc>
        <w:tc>
          <w:tcPr>
            <w:tcW w:w="709" w:type="dxa"/>
          </w:tcPr>
          <w:p w14:paraId="2CCF08E7" w14:textId="77777777" w:rsidR="00CA2941" w:rsidRDefault="00CA2941" w:rsidP="00253E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95478F" w14:textId="77777777" w:rsidR="00CA2941" w:rsidRPr="00410371" w:rsidRDefault="00CA2941" w:rsidP="00253E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2E6F0ED" w14:textId="77777777" w:rsidR="00CA2941" w:rsidRDefault="00CA2941" w:rsidP="00253E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55B82" w14:textId="77777777" w:rsidR="00CA2941" w:rsidRPr="00410371" w:rsidRDefault="00CA2941" w:rsidP="00253E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8478E5" w14:textId="77777777" w:rsidR="00CA2941" w:rsidRDefault="00CA2941" w:rsidP="00253E6B">
            <w:pPr>
              <w:pStyle w:val="CRCoverPage"/>
              <w:spacing w:after="0"/>
              <w:rPr>
                <w:noProof/>
              </w:rPr>
            </w:pPr>
          </w:p>
        </w:tc>
      </w:tr>
      <w:tr w:rsidR="00CA2941" w14:paraId="38466C9B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02132" w14:textId="77777777" w:rsidR="00CA2941" w:rsidRDefault="00CA2941" w:rsidP="00253E6B">
            <w:pPr>
              <w:pStyle w:val="CRCoverPage"/>
              <w:spacing w:after="0"/>
              <w:rPr>
                <w:noProof/>
              </w:rPr>
            </w:pPr>
          </w:p>
        </w:tc>
      </w:tr>
      <w:tr w:rsidR="00CA2941" w14:paraId="133812F6" w14:textId="77777777" w:rsidTr="00253E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C15074" w14:textId="77777777" w:rsidR="00CA2941" w:rsidRPr="00F25D98" w:rsidRDefault="00CA2941" w:rsidP="00253E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A2941" w14:paraId="4514C8A8" w14:textId="77777777" w:rsidTr="00253E6B">
        <w:tc>
          <w:tcPr>
            <w:tcW w:w="9641" w:type="dxa"/>
            <w:gridSpan w:val="9"/>
          </w:tcPr>
          <w:p w14:paraId="693C3045" w14:textId="77777777" w:rsidR="00CA2941" w:rsidRDefault="00CA2941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62A14F" w14:textId="77777777" w:rsidR="00CA2941" w:rsidRDefault="00CA2941" w:rsidP="00CA294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2941" w14:paraId="2834C344" w14:textId="77777777" w:rsidTr="00253E6B">
        <w:tc>
          <w:tcPr>
            <w:tcW w:w="2835" w:type="dxa"/>
          </w:tcPr>
          <w:p w14:paraId="67D32A17" w14:textId="77777777" w:rsidR="00CA2941" w:rsidRDefault="00CA2941" w:rsidP="00253E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029EC1" w14:textId="77777777" w:rsidR="00CA2941" w:rsidRDefault="00CA2941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912942" w14:textId="77777777" w:rsidR="00CA2941" w:rsidRDefault="00CA2941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E885F8" w14:textId="77777777" w:rsidR="00CA2941" w:rsidRDefault="00CA2941" w:rsidP="00253E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84F64" w14:textId="77777777" w:rsidR="00CA2941" w:rsidRDefault="00CA2941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BA7012" w14:textId="77777777" w:rsidR="00CA2941" w:rsidRDefault="00CA2941" w:rsidP="00253E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6A139D" w14:textId="77777777" w:rsidR="00CA2941" w:rsidRDefault="00CA2941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7F6D43" w14:textId="77777777" w:rsidR="00CA2941" w:rsidRDefault="00CA2941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8F8D84" w14:textId="77777777" w:rsidR="00CA2941" w:rsidRDefault="00CA2941" w:rsidP="00253E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33D808" w14:textId="77777777" w:rsidR="00CA2941" w:rsidRDefault="00CA2941" w:rsidP="00CA294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A2941" w14:paraId="37DAB9E6" w14:textId="77777777" w:rsidTr="00253E6B">
        <w:tc>
          <w:tcPr>
            <w:tcW w:w="9640" w:type="dxa"/>
            <w:gridSpan w:val="11"/>
          </w:tcPr>
          <w:p w14:paraId="5EF35397" w14:textId="77777777" w:rsidR="00CA2941" w:rsidRDefault="00CA2941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941" w14:paraId="02C4A593" w14:textId="77777777" w:rsidTr="00253E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1A7190" w14:textId="77777777" w:rsidR="00CA2941" w:rsidRDefault="00CA2941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838651" w14:textId="77777777" w:rsidR="00CA2941" w:rsidRDefault="00CA2941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NR5GC </w:t>
            </w:r>
            <w:proofErr w:type="spellStart"/>
            <w:r>
              <w:t>testcase</w:t>
            </w:r>
            <w:proofErr w:type="spellEnd"/>
            <w:r>
              <w:t xml:space="preserve"> 6.3.2.5</w:t>
            </w:r>
            <w:r>
              <w:fldChar w:fldCharType="end"/>
            </w:r>
          </w:p>
        </w:tc>
      </w:tr>
      <w:tr w:rsidR="00CA2941" w14:paraId="6835FB85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4D10AB34" w14:textId="77777777" w:rsidR="00CA2941" w:rsidRDefault="00CA2941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84C994" w14:textId="77777777" w:rsidR="00CA2941" w:rsidRDefault="00CA2941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941" w14:paraId="50DE2479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79FF0577" w14:textId="77777777" w:rsidR="00CA2941" w:rsidRDefault="00CA2941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819280" w14:textId="77777777" w:rsidR="00CA2941" w:rsidRDefault="00CA2941" w:rsidP="00253E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CA2941" w14:paraId="38B06072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752A05FA" w14:textId="77777777" w:rsidR="00CA2941" w:rsidRDefault="00CA2941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3447B9" w14:textId="5C729A1D" w:rsidR="00CA2941" w:rsidRDefault="00CA2941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A2941" w14:paraId="38867853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6170BFE4" w14:textId="77777777" w:rsidR="00CA2941" w:rsidRDefault="00CA2941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7E7CCC" w14:textId="77777777" w:rsidR="00CA2941" w:rsidRDefault="00CA2941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941" w14:paraId="4F10EFBF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19C2D64E" w14:textId="77777777" w:rsidR="00CA2941" w:rsidRDefault="00CA2941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A4331E" w14:textId="77777777" w:rsidR="00CA2941" w:rsidRDefault="00CA2941" w:rsidP="00253E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TEI17_Test, eCPSOR_CON-UEConTest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049FC5C" w14:textId="77777777" w:rsidR="00CA2941" w:rsidRDefault="00CA2941" w:rsidP="00253E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6335EE" w14:textId="77777777" w:rsidR="00CA2941" w:rsidRDefault="00CA2941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18C381" w14:textId="77777777" w:rsidR="00CA2941" w:rsidRDefault="00CA2941" w:rsidP="00253E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2024-09-26</w:t>
              </w:r>
            </w:fldSimple>
          </w:p>
        </w:tc>
      </w:tr>
      <w:tr w:rsidR="00CA2941" w14:paraId="40E2E991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57CA61F4" w14:textId="77777777" w:rsidR="00CA2941" w:rsidRDefault="00CA2941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1CB93E" w14:textId="77777777" w:rsidR="00CA2941" w:rsidRDefault="00CA2941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FB2CB5" w14:textId="77777777" w:rsidR="00CA2941" w:rsidRDefault="00CA2941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EEE389" w14:textId="77777777" w:rsidR="00CA2941" w:rsidRDefault="00CA2941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9BD90F" w14:textId="77777777" w:rsidR="00CA2941" w:rsidRDefault="00CA2941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941" w14:paraId="5DEF23BD" w14:textId="77777777" w:rsidTr="00253E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2746B3" w14:textId="77777777" w:rsidR="00CA2941" w:rsidRDefault="00CA2941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D037DD" w14:textId="77777777" w:rsidR="00CA2941" w:rsidRDefault="00CA2941" w:rsidP="00253E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FBF645" w14:textId="77777777" w:rsidR="00CA2941" w:rsidRDefault="00CA2941" w:rsidP="00253E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239EDE" w14:textId="77777777" w:rsidR="00CA2941" w:rsidRDefault="00CA2941" w:rsidP="00253E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927069" w14:textId="77777777" w:rsidR="00CA2941" w:rsidRDefault="00CA2941" w:rsidP="00253E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CA2941" w14:paraId="59FF5F0F" w14:textId="77777777" w:rsidTr="00253E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3B0152" w14:textId="77777777" w:rsidR="00CA2941" w:rsidRDefault="00CA2941" w:rsidP="00253E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AE83B4" w14:textId="77777777" w:rsidR="00CA2941" w:rsidRDefault="00CA2941" w:rsidP="00253E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FF4CDC" w14:textId="77777777" w:rsidR="00CA2941" w:rsidRDefault="00CA2941" w:rsidP="00253E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345DCE" w14:textId="77777777" w:rsidR="00CA2941" w:rsidRPr="007C2097" w:rsidRDefault="00CA2941" w:rsidP="00253E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A2941" w14:paraId="3F582E4D" w14:textId="77777777" w:rsidTr="00253E6B">
        <w:tc>
          <w:tcPr>
            <w:tcW w:w="1843" w:type="dxa"/>
          </w:tcPr>
          <w:p w14:paraId="34EE9745" w14:textId="77777777" w:rsidR="00CA2941" w:rsidRDefault="00CA2941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2DFD38" w14:textId="77777777" w:rsidR="00CA2941" w:rsidRDefault="00CA2941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941" w14:paraId="2A917AC8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F51B76" w14:textId="77777777" w:rsidR="00CA2941" w:rsidRDefault="00CA2941" w:rsidP="00CA2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209F3C" w14:textId="77777777" w:rsidR="00CA2941" w:rsidRDefault="00CA2941" w:rsidP="00CA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 of function </w:t>
            </w:r>
            <w:r w:rsidRPr="0026154B">
              <w:rPr>
                <w:noProof/>
              </w:rPr>
              <w:t>fl_TC_6_3_2_</w:t>
            </w:r>
            <w:r>
              <w:rPr>
                <w:noProof/>
              </w:rPr>
              <w:t>5</w:t>
            </w:r>
            <w:r w:rsidRPr="0026154B">
              <w:rPr>
                <w:noProof/>
              </w:rPr>
              <w:t>_TestBody</w:t>
            </w:r>
            <w:r>
              <w:rPr>
                <w:noProof/>
              </w:rPr>
              <w:t xml:space="preserve"> :</w:t>
            </w:r>
          </w:p>
          <w:p w14:paraId="5189C56B" w14:textId="77777777" w:rsidR="00CA2941" w:rsidRDefault="00CA2941" w:rsidP="00CA2941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 w:rsidRPr="00525B48">
              <w:rPr>
                <w:noProof/>
              </w:rPr>
              <w:t xml:space="preserve">v_SOR_CMCIRule := cs_SOR_CMCIRule (v_TsorcmTimer, v_CriterionType, v_CriterionValue); </w:t>
            </w:r>
          </w:p>
          <w:p w14:paraId="2D678731" w14:textId="77777777" w:rsidR="00CA2941" w:rsidRDefault="00CA2941" w:rsidP="00CA2941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 xml:space="preserve">The template cs_SOR_CMCIRule has been modified in R5s240580 to not take the IE criterionValue. However, for the testcase 6.3.2.5 this IE would be needed. Hence, a new template </w:t>
            </w:r>
            <w:r w:rsidRPr="00525B48">
              <w:rPr>
                <w:noProof/>
              </w:rPr>
              <w:t xml:space="preserve">cs_SOR_CMCIRule_CriterionValue </w:t>
            </w:r>
            <w:r>
              <w:rPr>
                <w:noProof/>
              </w:rPr>
              <w:t xml:space="preserve"> which includes this IE is created and used instead of </w:t>
            </w:r>
            <w:r w:rsidRPr="00525B48">
              <w:rPr>
                <w:noProof/>
              </w:rPr>
              <w:t>cs_SOR_CMCIRule</w:t>
            </w:r>
            <w:r>
              <w:rPr>
                <w:noProof/>
              </w:rPr>
              <w:t xml:space="preserve"> Please see below.</w:t>
            </w:r>
          </w:p>
          <w:p w14:paraId="77BA3D29" w14:textId="77777777" w:rsidR="00CA2941" w:rsidRDefault="00CA2941" w:rsidP="00CA2941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3EC95058" w14:textId="77777777" w:rsidR="00CA2941" w:rsidRDefault="00CA2941" w:rsidP="00CA2941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 w:rsidRPr="0026154B">
              <w:rPr>
                <w:noProof/>
              </w:rPr>
              <w:t>v_SOR_Data</w:t>
            </w:r>
            <w:r>
              <w:rPr>
                <w:noProof/>
              </w:rPr>
              <w:t xml:space="preserve"> is initialized, and one of the arguments passed is </w:t>
            </w:r>
            <w:r w:rsidRPr="0026154B">
              <w:rPr>
                <w:noProof/>
              </w:rPr>
              <w:t>cs_SOR_CMCI({v_SOR_CMCIRule})</w:t>
            </w:r>
            <w:r>
              <w:rPr>
                <w:noProof/>
              </w:rPr>
              <w:t xml:space="preserve">. This results in the IEL within template </w:t>
            </w:r>
            <w:r w:rsidRPr="0026154B">
              <w:rPr>
                <w:noProof/>
              </w:rPr>
              <w:t>cs_SOR_CMCI</w:t>
            </w:r>
            <w:r>
              <w:rPr>
                <w:noProof/>
              </w:rPr>
              <w:t xml:space="preserve"> being set to 1, as </w:t>
            </w:r>
            <w:r w:rsidRPr="0026154B">
              <w:rPr>
                <w:noProof/>
              </w:rPr>
              <w:t>lengthof (p_CMCIList)</w:t>
            </w:r>
            <w:r>
              <w:rPr>
                <w:noProof/>
              </w:rPr>
              <w:t xml:space="preserve"> will result in returning number of elements in the list, not the length of the element itself. This also needs to be corrected.</w:t>
            </w:r>
          </w:p>
          <w:p w14:paraId="4C1C22F3" w14:textId="77777777" w:rsidR="00CA2941" w:rsidRDefault="00CA2941" w:rsidP="00CA29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759C17" w14:textId="77777777" w:rsidR="00CA2941" w:rsidRDefault="00CA2941" w:rsidP="00CA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TTCN implementation of function </w:t>
            </w:r>
            <w:r w:rsidRPr="0026154B">
              <w:rPr>
                <w:noProof/>
              </w:rPr>
              <w:t>f_NG_DecodeAndMatchSORTransportContainer</w:t>
            </w:r>
            <w:r>
              <w:rPr>
                <w:noProof/>
              </w:rPr>
              <w:t xml:space="preserve">, instead of matching the Ie Header within SORContainer, the whole SORContainer is being matched. However as per the Prose, only the header should be checked. </w:t>
            </w:r>
          </w:p>
          <w:p w14:paraId="3A2B4F64" w14:textId="30F21A10" w:rsidR="00CA2941" w:rsidRDefault="00CA2941" w:rsidP="00CA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also needs to be addressed. </w:t>
            </w:r>
          </w:p>
        </w:tc>
      </w:tr>
      <w:tr w:rsidR="00CA2941" w14:paraId="77635A81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02120" w14:textId="77777777" w:rsidR="00CA2941" w:rsidRDefault="00CA2941" w:rsidP="00CA29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A393A1" w14:textId="77777777" w:rsidR="00CA2941" w:rsidRDefault="00CA2941" w:rsidP="00CA2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941" w14:paraId="4B461FA9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9410F5" w14:textId="77777777" w:rsidR="00CA2941" w:rsidRDefault="00CA2941" w:rsidP="00CA2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DEAD74" w14:textId="77777777" w:rsidR="00CA2941" w:rsidRDefault="00CA2941" w:rsidP="00CA294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1B7CA2">
              <w:rPr>
                <w:b/>
                <w:bCs/>
                <w:noProof/>
              </w:rPr>
              <w:t>Implemented Changes 3 and 4 proposed in R5s240580</w:t>
            </w:r>
            <w:r>
              <w:rPr>
                <w:b/>
                <w:bCs/>
                <w:noProof/>
              </w:rPr>
              <w:t xml:space="preserve"> and change 2 proposed in R5s240594 as these are needed for this testcase as well</w:t>
            </w:r>
            <w:r w:rsidRPr="001B7CA2">
              <w:rPr>
                <w:b/>
                <w:bCs/>
                <w:noProof/>
              </w:rPr>
              <w:t>.</w:t>
            </w:r>
          </w:p>
          <w:p w14:paraId="43B12C95" w14:textId="77777777" w:rsidR="00CA2941" w:rsidRPr="001B7CA2" w:rsidRDefault="00CA2941" w:rsidP="00CA294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7F082A1D" w14:textId="77777777" w:rsidR="00CA2941" w:rsidRDefault="00CA2941" w:rsidP="00CA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TTCN implementation of function </w:t>
            </w:r>
            <w:r w:rsidRPr="004D252D">
              <w:rPr>
                <w:noProof/>
              </w:rPr>
              <w:t>fl_TC_6_3_2_</w:t>
            </w:r>
            <w:r>
              <w:rPr>
                <w:noProof/>
              </w:rPr>
              <w:t>5</w:t>
            </w:r>
            <w:r w:rsidRPr="004D252D">
              <w:rPr>
                <w:noProof/>
              </w:rPr>
              <w:t>_TestBody</w:t>
            </w:r>
            <w:r>
              <w:rPr>
                <w:noProof/>
              </w:rPr>
              <w:t xml:space="preserve"> to use updated templates. </w:t>
            </w:r>
          </w:p>
          <w:p w14:paraId="005B57DB" w14:textId="7744A081" w:rsidR="00CA2941" w:rsidRDefault="00CA2941" w:rsidP="00CA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 for detailed change description.</w:t>
            </w:r>
          </w:p>
        </w:tc>
      </w:tr>
      <w:tr w:rsidR="00CA2941" w14:paraId="5CA839EE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96B97" w14:textId="77777777" w:rsidR="00CA2941" w:rsidRDefault="00CA2941" w:rsidP="00CA29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E155E0" w14:textId="77777777" w:rsidR="00CA2941" w:rsidRDefault="00CA2941" w:rsidP="00CA2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941" w14:paraId="619A3F33" w14:textId="77777777" w:rsidTr="00253E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C34B35" w14:textId="77777777" w:rsidR="00CA2941" w:rsidRDefault="00CA2941" w:rsidP="00CA2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911BD" w14:textId="1ECE6C60" w:rsidR="00CA2941" w:rsidRDefault="00CA2941" w:rsidP="00CA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tetstcase</w:t>
            </w:r>
          </w:p>
        </w:tc>
      </w:tr>
      <w:tr w:rsidR="00CA2941" w14:paraId="12FB0415" w14:textId="77777777" w:rsidTr="00253E6B">
        <w:tc>
          <w:tcPr>
            <w:tcW w:w="2694" w:type="dxa"/>
            <w:gridSpan w:val="2"/>
          </w:tcPr>
          <w:p w14:paraId="75776290" w14:textId="77777777" w:rsidR="00CA2941" w:rsidRDefault="00CA2941" w:rsidP="00CA29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0D22C1" w14:textId="77777777" w:rsidR="00CA2941" w:rsidRDefault="00CA2941" w:rsidP="00CA2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941" w14:paraId="634ED059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D8556C" w14:textId="77777777" w:rsidR="00CA2941" w:rsidRDefault="00CA2941" w:rsidP="00CA2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51F5C9" w14:textId="70206DEC" w:rsidR="00CA2941" w:rsidRDefault="00CA2941" w:rsidP="00CA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6.3.2.5.NR5GC</w:t>
            </w:r>
          </w:p>
        </w:tc>
      </w:tr>
      <w:tr w:rsidR="00CA2941" w14:paraId="194253BD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BC63D" w14:textId="77777777" w:rsidR="00CA2941" w:rsidRDefault="00CA2941" w:rsidP="00CA29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10D91" w14:textId="77777777" w:rsidR="00CA2941" w:rsidRDefault="00CA2941" w:rsidP="00CA2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941" w14:paraId="5F9626F4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327E5" w14:textId="77777777" w:rsidR="00CA2941" w:rsidRDefault="00CA2941" w:rsidP="00CA2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6E3270" w14:textId="77777777" w:rsidR="00CA2941" w:rsidRDefault="00CA2941" w:rsidP="00CA2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91E002" w14:textId="77777777" w:rsidR="00CA2941" w:rsidRDefault="00CA2941" w:rsidP="00CA2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4B8717" w14:textId="77777777" w:rsidR="00CA2941" w:rsidRDefault="00CA2941" w:rsidP="00CA29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8A5972" w14:textId="77777777" w:rsidR="00CA2941" w:rsidRDefault="00CA2941" w:rsidP="00CA29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2941" w14:paraId="5E080633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155DB" w14:textId="77777777" w:rsidR="00CA2941" w:rsidRDefault="00CA2941" w:rsidP="00CA2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765AA" w14:textId="77777777" w:rsidR="00CA2941" w:rsidRDefault="00CA2941" w:rsidP="00CA2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73D996" w14:textId="68838C4B" w:rsidR="00CA2941" w:rsidRDefault="00CA2941" w:rsidP="00CA2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6F3D7D" w14:textId="77777777" w:rsidR="00CA2941" w:rsidRDefault="00CA2941" w:rsidP="00CA29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96B0C4" w14:textId="338F4006" w:rsidR="00CA2941" w:rsidRDefault="00CA2941" w:rsidP="00CA29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2941" w14:paraId="01FDF280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2B8CD" w14:textId="77777777" w:rsidR="00CA2941" w:rsidRDefault="00CA2941" w:rsidP="00CA29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D88E5A" w14:textId="77777777" w:rsidR="00CA2941" w:rsidRDefault="00CA2941" w:rsidP="00CA2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9F287" w14:textId="19AA104F" w:rsidR="00CA2941" w:rsidRDefault="00CA2941" w:rsidP="00CA2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3A0B18" w14:textId="77777777" w:rsidR="00CA2941" w:rsidRDefault="00CA2941" w:rsidP="00CA29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C880B2" w14:textId="1997F8D4" w:rsidR="00CA2941" w:rsidRDefault="00CA2941" w:rsidP="00CA29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2941" w14:paraId="0C0B4E1F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CD712" w14:textId="77777777" w:rsidR="00CA2941" w:rsidRDefault="00CA2941" w:rsidP="00CA29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E3745B" w14:textId="77777777" w:rsidR="00CA2941" w:rsidRDefault="00CA2941" w:rsidP="00CA2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394F9" w14:textId="2C40723A" w:rsidR="00CA2941" w:rsidRDefault="00CA2941" w:rsidP="00CA2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A701C7" w14:textId="77777777" w:rsidR="00CA2941" w:rsidRDefault="00CA2941" w:rsidP="00CA29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FC09A9" w14:textId="76319DE7" w:rsidR="00CA2941" w:rsidRDefault="00CA2941" w:rsidP="00CA29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2941" w14:paraId="456A550A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0B7CE" w14:textId="77777777" w:rsidR="00CA2941" w:rsidRDefault="00CA2941" w:rsidP="00CA29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582AB0" w14:textId="77777777" w:rsidR="00CA2941" w:rsidRDefault="00CA2941" w:rsidP="00CA2941">
            <w:pPr>
              <w:pStyle w:val="CRCoverPage"/>
              <w:spacing w:after="0"/>
              <w:rPr>
                <w:noProof/>
              </w:rPr>
            </w:pPr>
          </w:p>
        </w:tc>
      </w:tr>
      <w:tr w:rsidR="00CA2941" w14:paraId="11DC25A9" w14:textId="77777777" w:rsidTr="00253E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4D35D4" w14:textId="77777777" w:rsidR="00CA2941" w:rsidRDefault="00CA2941" w:rsidP="00CA2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16CDA5" w14:textId="77777777" w:rsidR="00CA2941" w:rsidRDefault="00CA2941" w:rsidP="00CA29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2941" w:rsidRPr="008863B9" w14:paraId="378C28B7" w14:textId="77777777" w:rsidTr="00253E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9D7B78" w14:textId="77777777" w:rsidR="00CA2941" w:rsidRPr="008863B9" w:rsidRDefault="00CA2941" w:rsidP="00CA2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96717A" w14:textId="77777777" w:rsidR="00CA2941" w:rsidRPr="008863B9" w:rsidRDefault="00CA2941" w:rsidP="00CA294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2941" w14:paraId="1FEA3DF7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02D4B1" w14:textId="77777777" w:rsidR="00CA2941" w:rsidRDefault="00CA2941" w:rsidP="00CA2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64677" w14:textId="77777777" w:rsidR="00CA2941" w:rsidRDefault="00CA2941" w:rsidP="00CA29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57F46F" w14:textId="77777777" w:rsidR="00CA2941" w:rsidRDefault="00CA2941" w:rsidP="00CA2941">
      <w:pPr>
        <w:pStyle w:val="CRCoverPage"/>
        <w:spacing w:after="0"/>
        <w:rPr>
          <w:noProof/>
          <w:sz w:val="8"/>
          <w:szCs w:val="8"/>
        </w:rPr>
      </w:pPr>
    </w:p>
    <w:p w14:paraId="522965F7" w14:textId="77777777" w:rsidR="00CA2941" w:rsidRDefault="00CA2941" w:rsidP="00CA2941">
      <w:pPr>
        <w:rPr>
          <w:noProof/>
        </w:rPr>
      </w:pPr>
    </w:p>
    <w:p w14:paraId="664B27ED" w14:textId="77777777" w:rsidR="00EF216B" w:rsidRDefault="00EF216B" w:rsidP="00EF216B">
      <w:pPr>
        <w:pStyle w:val="CRCoverPage"/>
        <w:spacing w:after="0"/>
        <w:rPr>
          <w:noProof/>
          <w:sz w:val="8"/>
          <w:szCs w:val="8"/>
        </w:rPr>
      </w:pPr>
    </w:p>
    <w:p w14:paraId="14791605" w14:textId="77777777" w:rsidR="00EF216B" w:rsidRDefault="00EF216B" w:rsidP="00EF216B">
      <w:pPr>
        <w:rPr>
          <w:noProof/>
        </w:rPr>
      </w:pPr>
    </w:p>
    <w:p w14:paraId="0FE8EC92" w14:textId="77777777" w:rsidR="0044052C" w:rsidRDefault="0044052C" w:rsidP="0044052C">
      <w:pPr>
        <w:pStyle w:val="CRCoverPage"/>
        <w:spacing w:after="0"/>
        <w:rPr>
          <w:noProof/>
          <w:sz w:val="8"/>
          <w:szCs w:val="8"/>
        </w:rPr>
      </w:pPr>
    </w:p>
    <w:p w14:paraId="20C8897F" w14:textId="77777777" w:rsidR="0044052C" w:rsidRDefault="0044052C" w:rsidP="0044052C">
      <w:pPr>
        <w:rPr>
          <w:noProof/>
        </w:rPr>
      </w:pPr>
    </w:p>
    <w:p w14:paraId="4A02D57C" w14:textId="77777777" w:rsidR="00202199" w:rsidRDefault="00202199" w:rsidP="00202199">
      <w:pPr>
        <w:pStyle w:val="CRCoverPage"/>
        <w:spacing w:after="0"/>
        <w:rPr>
          <w:noProof/>
          <w:sz w:val="8"/>
          <w:szCs w:val="8"/>
        </w:rPr>
      </w:pPr>
    </w:p>
    <w:p w14:paraId="3C6B4007" w14:textId="77777777" w:rsidR="00202199" w:rsidRDefault="00202199" w:rsidP="00202199">
      <w:pPr>
        <w:rPr>
          <w:noProof/>
        </w:rPr>
      </w:pPr>
    </w:p>
    <w:p w14:paraId="48D6EE91" w14:textId="77777777" w:rsidR="00BE29A1" w:rsidRDefault="00BE29A1" w:rsidP="00BE29A1">
      <w:pPr>
        <w:pStyle w:val="CRCoverPage"/>
        <w:spacing w:after="0"/>
        <w:rPr>
          <w:noProof/>
          <w:sz w:val="8"/>
          <w:szCs w:val="8"/>
        </w:rPr>
      </w:pPr>
    </w:p>
    <w:p w14:paraId="08A960EE" w14:textId="77777777" w:rsidR="00BE29A1" w:rsidRDefault="00BE29A1" w:rsidP="00BE29A1">
      <w:pPr>
        <w:rPr>
          <w:noProof/>
        </w:rPr>
      </w:pPr>
    </w:p>
    <w:p w14:paraId="297C6E11" w14:textId="77777777" w:rsidR="002947EB" w:rsidRDefault="002947EB" w:rsidP="002947EB">
      <w:pPr>
        <w:pStyle w:val="CRCoverPage"/>
        <w:spacing w:after="0"/>
        <w:rPr>
          <w:noProof/>
          <w:sz w:val="8"/>
          <w:szCs w:val="8"/>
        </w:rPr>
      </w:pPr>
    </w:p>
    <w:p w14:paraId="359E9195" w14:textId="77777777" w:rsidR="002947EB" w:rsidRDefault="002947EB" w:rsidP="002947EB">
      <w:pPr>
        <w:rPr>
          <w:noProof/>
        </w:rPr>
      </w:pPr>
    </w:p>
    <w:p w14:paraId="67E34F4B" w14:textId="77777777" w:rsidR="00C365FE" w:rsidRDefault="00C365FE" w:rsidP="00C365FE">
      <w:pPr>
        <w:rPr>
          <w:noProof/>
        </w:rPr>
      </w:pPr>
    </w:p>
    <w:p w14:paraId="14B03E6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8566070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BE87EC" w14:textId="77777777" w:rsidR="009478EE" w:rsidRDefault="009478EE" w:rsidP="009478EE">
      <w:pPr>
        <w:rPr>
          <w:noProof/>
        </w:rPr>
      </w:pPr>
    </w:p>
    <w:p w14:paraId="0C713D68" w14:textId="77777777" w:rsidR="007A73E5" w:rsidRPr="00D83A7A" w:rsidRDefault="007A73E5" w:rsidP="007A73E5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0" w:name="_Toc178243663"/>
      <w:r w:rsidRPr="00D83A7A">
        <w:rPr>
          <w:rStyle w:val="af1"/>
          <w:rFonts w:ascii="Arial" w:hAnsi="Arial" w:cs="Arial"/>
          <w:i w:val="0"/>
        </w:rPr>
        <w:t>Table of Contents</w:t>
      </w:r>
      <w:bookmarkEnd w:id="0"/>
    </w:p>
    <w:p w14:paraId="326D7958" w14:textId="4477BC0E" w:rsidR="00CA2941" w:rsidRDefault="007A73E5">
      <w:pPr>
        <w:pStyle w:val="10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A2941" w:rsidRPr="00536B9C">
        <w:rPr>
          <w:rFonts w:ascii="Arial" w:hAnsi="Arial" w:cs="Arial"/>
          <w:iCs/>
        </w:rPr>
        <w:t>Table of Contents</w:t>
      </w:r>
      <w:r w:rsidR="00CA2941">
        <w:tab/>
      </w:r>
      <w:r w:rsidR="00CA2941">
        <w:fldChar w:fldCharType="begin"/>
      </w:r>
      <w:r w:rsidR="00CA2941">
        <w:instrText xml:space="preserve"> PAGEREF _Toc178243663 \h </w:instrText>
      </w:r>
      <w:r w:rsidR="00CA2941">
        <w:fldChar w:fldCharType="separate"/>
      </w:r>
      <w:r w:rsidR="00CA2941">
        <w:t>3</w:t>
      </w:r>
      <w:r w:rsidR="00CA2941">
        <w:fldChar w:fldCharType="end"/>
      </w:r>
    </w:p>
    <w:p w14:paraId="2CD5058E" w14:textId="375A8C35" w:rsidR="00CA2941" w:rsidRDefault="00CA2941">
      <w:pPr>
        <w:pStyle w:val="10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36B9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36B9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_Toc178243664 \h </w:instrText>
      </w:r>
      <w:r>
        <w:fldChar w:fldCharType="separate"/>
      </w:r>
      <w:r>
        <w:t>3</w:t>
      </w:r>
      <w:r>
        <w:fldChar w:fldCharType="end"/>
      </w:r>
    </w:p>
    <w:p w14:paraId="0342D13C" w14:textId="598470EB" w:rsidR="00CA2941" w:rsidRDefault="00CA2941">
      <w:pPr>
        <w:pStyle w:val="10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36B9C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36B9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_Toc178243665 \h </w:instrText>
      </w:r>
      <w:r>
        <w:fldChar w:fldCharType="separate"/>
      </w:r>
      <w:r>
        <w:t>3</w:t>
      </w:r>
      <w:r>
        <w:fldChar w:fldCharType="end"/>
      </w:r>
    </w:p>
    <w:p w14:paraId="3561AA90" w14:textId="56B3AC3D" w:rsidR="00CA2941" w:rsidRDefault="00CA2941">
      <w:pPr>
        <w:pStyle w:val="20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36B9C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36B9C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_Toc178243666 \h </w:instrText>
      </w:r>
      <w:r>
        <w:fldChar w:fldCharType="separate"/>
      </w:r>
      <w:r>
        <w:t>3</w:t>
      </w:r>
      <w:r>
        <w:fldChar w:fldCharType="end"/>
      </w:r>
    </w:p>
    <w:p w14:paraId="1E7482B4" w14:textId="7ED91FE4" w:rsidR="00D15337" w:rsidRDefault="007A73E5" w:rsidP="00D15337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78243664"/>
      <w:bookmarkStart w:id="20" w:name="_Hlk107318485"/>
      <w:r w:rsidR="00D15337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6C6EDC2" w14:textId="069993D8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4F2142" w:rsidRPr="004F2142">
        <w:rPr>
          <w:rFonts w:cs="Arial"/>
        </w:rPr>
        <w:t xml:space="preserve">iwd-TTCN3-B2024-06_D24wk37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489C186C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761C54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Pr="00FC2B59">
          <w:rPr>
            <w:rStyle w:val="aa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6CD9C054" w14:textId="77777777" w:rsidR="007A73E5" w:rsidRDefault="007A73E5" w:rsidP="007A73E5">
      <w:pPr>
        <w:rPr>
          <w:b/>
          <w:sz w:val="24"/>
          <w:lang w:eastAsia="ja-JP"/>
        </w:rPr>
      </w:pPr>
    </w:p>
    <w:p w14:paraId="78B455AA" w14:textId="77777777" w:rsidR="007A73E5" w:rsidRDefault="007A73E5" w:rsidP="004717EA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78243665"/>
      <w:r w:rsidRPr="00854C55">
        <w:rPr>
          <w:b/>
        </w:rPr>
        <w:t>Corrections required</w:t>
      </w:r>
      <w:bookmarkEnd w:id="21"/>
      <w:bookmarkEnd w:id="22"/>
      <w:bookmarkEnd w:id="23"/>
    </w:p>
    <w:p w14:paraId="39476467" w14:textId="3B864CE3" w:rsidR="004A40D5" w:rsidRPr="003D65E8" w:rsidRDefault="004A40D5" w:rsidP="004A40D5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78243666"/>
      <w:r>
        <w:rPr>
          <w:rFonts w:cs="Arial"/>
          <w:b/>
          <w:bCs/>
          <w:color w:val="000000"/>
          <w:lang w:val="en-US" w:eastAsia="en-GB"/>
        </w:rPr>
        <w:t>Change</w:t>
      </w:r>
      <w:r w:rsidR="00C365FE">
        <w:rPr>
          <w:rFonts w:cs="Arial"/>
          <w:b/>
          <w:bCs/>
          <w:color w:val="000000"/>
          <w:lang w:val="en-US" w:eastAsia="en-GB"/>
        </w:rPr>
        <w:t xml:space="preserve"> 1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423A15D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90D3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941D" w14:textId="1873905C" w:rsidR="004A40D5" w:rsidRPr="00E13853" w:rsidRDefault="00862815" w:rsidP="00206ED0">
            <w:pPr>
              <w:pStyle w:val="CRCoverPage"/>
              <w:spacing w:after="0"/>
              <w:rPr>
                <w:noProof/>
              </w:rPr>
            </w:pPr>
            <w:r w:rsidRPr="00862815">
              <w:rPr>
                <w:rFonts w:cs="Arial"/>
                <w:noProof/>
                <w:lang w:val="en-SG"/>
              </w:rPr>
              <w:t>fl_TC_6_3_2_</w:t>
            </w:r>
            <w:r w:rsidR="000C0CF3">
              <w:rPr>
                <w:rFonts w:cs="Arial"/>
                <w:noProof/>
                <w:lang w:val="en-SG"/>
              </w:rPr>
              <w:t>5</w:t>
            </w:r>
            <w:r w:rsidRPr="00862815">
              <w:rPr>
                <w:rFonts w:cs="Arial"/>
                <w:noProof/>
                <w:lang w:val="en-SG"/>
              </w:rPr>
              <w:t>_TestBody</w:t>
            </w:r>
          </w:p>
        </w:tc>
      </w:tr>
      <w:tr w:rsidR="004A40D5" w14:paraId="228E9D13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F33C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B749" w14:textId="5A4A56CC" w:rsidR="002D39DD" w:rsidRDefault="002D39DD" w:rsidP="002D3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 of function </w:t>
            </w:r>
            <w:r w:rsidRPr="0026154B">
              <w:rPr>
                <w:noProof/>
              </w:rPr>
              <w:t>fl_TC_6_3_2_</w:t>
            </w:r>
            <w:r w:rsidR="000C0CF3">
              <w:rPr>
                <w:noProof/>
              </w:rPr>
              <w:t>5</w:t>
            </w:r>
            <w:r w:rsidRPr="0026154B">
              <w:rPr>
                <w:noProof/>
              </w:rPr>
              <w:t>_TestBody</w:t>
            </w:r>
            <w:r>
              <w:rPr>
                <w:noProof/>
              </w:rPr>
              <w:t xml:space="preserve"> :</w:t>
            </w:r>
          </w:p>
          <w:p w14:paraId="2E6F1F99" w14:textId="0EBC6F93" w:rsidR="002D39DD" w:rsidRDefault="002D39DD" w:rsidP="00242A81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 w:rsidRPr="00525B48">
              <w:rPr>
                <w:noProof/>
              </w:rPr>
              <w:t xml:space="preserve">v_SOR_CMCIRule := cs_SOR_CMCIRule (v_TsorcmTimer, v_CriterionType, v_CriterionValue); </w:t>
            </w:r>
          </w:p>
          <w:p w14:paraId="626A7536" w14:textId="572D740D" w:rsidR="002D39DD" w:rsidRDefault="002D39DD" w:rsidP="002D39DD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The template cs_SOR_CMCIRule has been modified in R5s240580 to not take the IE criterionValue. However, for the testcase 6.3.2.</w:t>
            </w:r>
            <w:r w:rsidR="00FA4F7D">
              <w:rPr>
                <w:noProof/>
              </w:rPr>
              <w:t>4</w:t>
            </w:r>
            <w:r>
              <w:rPr>
                <w:noProof/>
              </w:rPr>
              <w:t xml:space="preserve"> this IE would be needed. Hence, a new template </w:t>
            </w:r>
            <w:r w:rsidRPr="00525B48">
              <w:rPr>
                <w:noProof/>
              </w:rPr>
              <w:t xml:space="preserve">cs_SOR_CMCIRule_CriterionValue </w:t>
            </w:r>
            <w:r>
              <w:rPr>
                <w:noProof/>
              </w:rPr>
              <w:t xml:space="preserve"> which includes this IE is created and used instead of </w:t>
            </w:r>
            <w:r w:rsidRPr="00525B48">
              <w:rPr>
                <w:noProof/>
              </w:rPr>
              <w:t>cs_SOR_CMCIRule</w:t>
            </w:r>
            <w:r>
              <w:rPr>
                <w:noProof/>
              </w:rPr>
              <w:t xml:space="preserve"> Please see below.</w:t>
            </w:r>
          </w:p>
          <w:p w14:paraId="291F9048" w14:textId="77777777" w:rsidR="002D39DD" w:rsidRDefault="002D39DD" w:rsidP="00242A81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 w:rsidRPr="0026154B">
              <w:rPr>
                <w:noProof/>
              </w:rPr>
              <w:t>v_SOR_Data</w:t>
            </w:r>
            <w:r>
              <w:rPr>
                <w:noProof/>
              </w:rPr>
              <w:t xml:space="preserve"> is initialized, and one of the arguments passed is </w:t>
            </w:r>
            <w:r w:rsidRPr="0026154B">
              <w:rPr>
                <w:noProof/>
              </w:rPr>
              <w:t>cs_SOR_CMCI({v_SOR_CMCIRule})</w:t>
            </w:r>
            <w:r>
              <w:rPr>
                <w:noProof/>
              </w:rPr>
              <w:t xml:space="preserve">. This results in the IEL within template </w:t>
            </w:r>
            <w:r w:rsidRPr="0026154B">
              <w:rPr>
                <w:noProof/>
              </w:rPr>
              <w:t>cs_SOR_CMCI</w:t>
            </w:r>
            <w:r>
              <w:rPr>
                <w:noProof/>
              </w:rPr>
              <w:t xml:space="preserve"> being set to 1, as </w:t>
            </w:r>
            <w:r w:rsidRPr="0026154B">
              <w:rPr>
                <w:noProof/>
              </w:rPr>
              <w:t>lengthof (p_CMCIList)</w:t>
            </w:r>
            <w:r>
              <w:rPr>
                <w:noProof/>
              </w:rPr>
              <w:t xml:space="preserve"> will result in returning number of elements in the list, not the length of the element itself. This also needs to be corrected.</w:t>
            </w:r>
          </w:p>
          <w:p w14:paraId="40D410A0" w14:textId="3FC2BB49" w:rsidR="006E31A3" w:rsidRPr="00803546" w:rsidRDefault="006E31A3" w:rsidP="001974C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6C61D0" w14:paraId="7C3794C4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984D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BDB8" w14:textId="234CD279" w:rsidR="008A2D21" w:rsidRDefault="008A2D21" w:rsidP="008A2D21">
            <w:pPr>
              <w:pStyle w:val="CRCoverPage"/>
              <w:numPr>
                <w:ilvl w:val="0"/>
                <w:numId w:val="44"/>
              </w:numPr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Declared a variable v_Length and set it to correct value for template </w:t>
            </w:r>
            <w:r w:rsidR="002D39DD" w:rsidRPr="002D39DD">
              <w:rPr>
                <w:rFonts w:cs="Arial"/>
                <w:noProof/>
                <w:lang w:val="en-SG"/>
              </w:rPr>
              <w:t>cs_SOR_CMCI</w:t>
            </w:r>
          </w:p>
          <w:p w14:paraId="37BA18F8" w14:textId="77777777" w:rsidR="008A2D21" w:rsidRDefault="008A2D21" w:rsidP="008A2D21">
            <w:pPr>
              <w:pStyle w:val="CRCoverPage"/>
              <w:numPr>
                <w:ilvl w:val="0"/>
                <w:numId w:val="44"/>
              </w:numPr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Updated the definition of template </w:t>
            </w:r>
            <w:r w:rsidRPr="008A2D21">
              <w:rPr>
                <w:rFonts w:cs="Arial"/>
                <w:noProof/>
                <w:lang w:val="en-SG"/>
              </w:rPr>
              <w:t>cs_SOR_CMCI</w:t>
            </w:r>
            <w:r>
              <w:rPr>
                <w:rFonts w:cs="Arial"/>
                <w:noProof/>
                <w:lang w:val="en-SG"/>
              </w:rPr>
              <w:t xml:space="preserve"> to accept another parameter for IEL. Passed the total length of the SOR_CMCI to this template.</w:t>
            </w:r>
          </w:p>
          <w:p w14:paraId="4DDB96DE" w14:textId="56406D38" w:rsidR="008A2D21" w:rsidRPr="00FB2EB7" w:rsidRDefault="008A2D21" w:rsidP="008A2D21">
            <w:pPr>
              <w:pStyle w:val="CRCoverPage"/>
              <w:spacing w:after="0"/>
              <w:ind w:left="360"/>
              <w:rPr>
                <w:rFonts w:cs="Arial"/>
                <w:noProof/>
                <w:lang w:val="en-SG"/>
              </w:rPr>
            </w:pPr>
          </w:p>
        </w:tc>
      </w:tr>
      <w:tr w:rsidR="006C61D0" w14:paraId="38DA8D1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2666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195B" w14:textId="78244408" w:rsidR="006C61D0" w:rsidRPr="00CC39F9" w:rsidRDefault="00862815" w:rsidP="006C61D0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SOR_CMCI_NR5GC.ttcn</w:t>
            </w:r>
          </w:p>
        </w:tc>
      </w:tr>
      <w:tr w:rsidR="006C61D0" w:rsidRPr="00F9354B" w14:paraId="69EBB81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FE81" w14:textId="77777777" w:rsidR="006C61D0" w:rsidRPr="00F9354B" w:rsidRDefault="006C61D0" w:rsidP="002D36AE">
            <w:pPr>
              <w:spacing w:after="0"/>
              <w:rPr>
                <w:rFonts w:ascii="Arial" w:hAnsi="Arial"/>
                <w:b/>
                <w:highlight w:val="cyan"/>
              </w:rPr>
            </w:pPr>
            <w:r w:rsidRPr="002D36AE">
              <w:rPr>
                <w:rFonts w:ascii="Arial" w:hAnsi="Arial" w:cs="Arial"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6F76" w14:textId="3507D3C2" w:rsidR="006C61D0" w:rsidRPr="00F9354B" w:rsidRDefault="002D0AC8" w:rsidP="006C61D0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 but implemented differently</w:t>
            </w:r>
            <w:r>
              <w:rPr>
                <w:rFonts w:ascii="Arial" w:hAnsi="Arial"/>
                <w:highlight w:val="cyan"/>
                <w:lang w:eastAsia="zh-CN"/>
              </w:rPr>
              <w:t>.</w:t>
            </w:r>
          </w:p>
        </w:tc>
      </w:tr>
    </w:tbl>
    <w:p w14:paraId="13031DDC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799D34EB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4898DC86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7AB2" w14:textId="77777777" w:rsidR="001B7CA2" w:rsidRDefault="008A2D21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  <w:p w14:paraId="28313AD7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v_TsorcmTimer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:= '21'O;</w:t>
            </w:r>
          </w:p>
          <w:p w14:paraId="03AB2586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O2_Type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v_CounterSOR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:='0001'O;</w:t>
            </w:r>
          </w:p>
          <w:p w14:paraId="57CB29DE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SOR_Header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v_Header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:= cs_NG_SOR_HeaderType0('1'B,'1'B,'1'B,'0'B,'1'B);//@sic R5-233460, R5s240531 sic@</w:t>
            </w:r>
          </w:p>
          <w:p w14:paraId="28121F96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NG_NAS_DL_Pdu_Type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v_PduToSend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529395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NR_SRB_COMMON_IND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CF4B005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2117114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O1_Type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v_Length_PlmnID_AccessTechId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:= int2oct(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v_PlmnID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v_AccessTechId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),1);//@sic R5s240309 sic@</w:t>
            </w:r>
          </w:p>
          <w:p w14:paraId="322BEE20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SOR_DataType0WithAddInfo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5AFDA4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SOR_CMCIRule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v_SOR_CMCIRule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FC1695F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9F457D2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t_Sorcm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:=60.0;</w:t>
            </w:r>
          </w:p>
          <w:p w14:paraId="5DDA0C4C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t_Tmax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f_NR_SetTimerToleranceMax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(nr_Cell12,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nonProtocolTimer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, 660.0);</w:t>
            </w:r>
          </w:p>
          <w:p w14:paraId="1116A6DD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"Step 1-2-21a1"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D0C2B4D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//Void //@sic R5-233460 sic@</w:t>
            </w:r>
          </w:p>
          <w:p w14:paraId="46E5F998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"Step 22"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@//@sic R5s240309 sic@</w:t>
            </w:r>
          </w:p>
          <w:p w14:paraId="7FA52723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DLInformationTransfer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message containing steering of roaming information indicating list of preferred PLMN/access technology combination provided with acknowledgment requested from the UE for successful reception</w:t>
            </w:r>
          </w:p>
          <w:p w14:paraId="7DDB71A2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v_SOR_CMCIRule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cs_SOR_CMCIRule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v_TsorcmTimer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v_CriterionType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v_CriterionValue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6A340DF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cs_SOR_DataWithAddInfo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v_Length_PlmnID_AccessTechId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FFC8FF1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{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cs_SOR_PLMN_AccessTech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v_PlmnID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v_AccessTechId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)},</w:t>
            </w:r>
          </w:p>
          <w:p w14:paraId="372ADDBA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028905DC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5DB281DE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'1'B,</w:t>
            </w:r>
          </w:p>
          <w:p w14:paraId="242CFD4A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'1'B,  // octet O = '03'</w:t>
            </w:r>
          </w:p>
          <w:p w14:paraId="6CFDCFFB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cs_SOR_CMCI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({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v_SOR_CMCIRule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}));</w:t>
            </w:r>
          </w:p>
          <w:p w14:paraId="469481BA" w14:textId="6020B0B1" w:rsidR="006A4395" w:rsidRPr="006A4395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v_Data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));  // @sic R5s240531 sic@</w:t>
            </w:r>
          </w:p>
          <w:p w14:paraId="15430EBB" w14:textId="3FEA409E" w:rsidR="008A2D21" w:rsidRPr="00850B74" w:rsidRDefault="008A2D21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</w:tc>
      </w:tr>
    </w:tbl>
    <w:p w14:paraId="2B50CA30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55694E2E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67684F92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E7BF" w14:textId="76A90537" w:rsidR="00FF4BD1" w:rsidRDefault="008A2D2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  <w:p w14:paraId="36CFD02D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v_TsorcmTimer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:= '21'O;</w:t>
            </w:r>
          </w:p>
          <w:p w14:paraId="5D722A0F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var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octetstring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v_Length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; //WA#WI1335549 WA#6_3_2_5</w:t>
            </w:r>
          </w:p>
          <w:p w14:paraId="7FC467DF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O2_Type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v_CounterSOR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:='0001'O;</w:t>
            </w:r>
          </w:p>
          <w:p w14:paraId="2CD1E1D4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SOR_Header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v_Header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:= cs_NG_SOR_HeaderType0('1'B,'1'B,'1'B,'0'B,'1'B);//@sic R5-233460, R5s240531 sic@</w:t>
            </w:r>
          </w:p>
          <w:p w14:paraId="0AD159C3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NG_NAS_DL_Pdu_Type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v_PduToSend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C6D35DB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NR_SRB_COMMON_IND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4B7C5E3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92F5933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O1_Type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v_Length_PlmnID_AccessTechId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:= int2oct(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v_PlmnID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v_AccessTechId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),1);//@sic R5s240309 sic@</w:t>
            </w:r>
          </w:p>
          <w:p w14:paraId="687DDB28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SOR_DataType0WithAddInfo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F4D815F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SOR_CMCIRule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v_SOR_CMCIRule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B68EC4F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33E6187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t_Sorcm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:=60.0;</w:t>
            </w:r>
          </w:p>
          <w:p w14:paraId="2B302ED1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t_Tmax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f_NR_SetTimerToleranceMax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(nr_Cell12,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nonProtocolTimer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, 660.0);</w:t>
            </w:r>
          </w:p>
          <w:p w14:paraId="7280D94C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"Step 1-2-21a1"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41D1C7D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//Void //@sic R5-233460 sic@</w:t>
            </w:r>
          </w:p>
          <w:p w14:paraId="7BDAC631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"Step 22"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@//@sic R5s240309 sic@</w:t>
            </w:r>
          </w:p>
          <w:p w14:paraId="12F23D64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DLInformationTransfer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message containing steering of roaming information indicating list of preferred PLMN/access technology combination provided with acknowledgment requested from the UE for successful reception    </w:t>
            </w:r>
          </w:p>
          <w:p w14:paraId="7229D4E8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v_Length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:= int2oct((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lengthof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v_CriterionType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) +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lengthof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v_TsorcmTimer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) +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lengthof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v_CriterionValue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)),2); //WA#WI1335549 WA#6_3_2_5    </w:t>
            </w:r>
          </w:p>
          <w:p w14:paraId="49D9AF3C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v_SOR_CMCIRule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:=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cs_SOR_CMCIRule_CriterionValue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(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v_TsorcmTimer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,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v_CriterionType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,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v_CriterionValue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); //WA#WI1335549 WA#6_3_2_5</w:t>
            </w: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3F245A74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cs_SOR_DataWithAddInfo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v_Length_PlmnID_AccessTechId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0AEDCD2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{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cs_SOR_PLMN_AccessTech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v_PlmnID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v_AccessTechId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)},</w:t>
            </w:r>
          </w:p>
          <w:p w14:paraId="7F5A4578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4527FD10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2A241B04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'1'B,</w:t>
            </w:r>
          </w:p>
          <w:p w14:paraId="462D37E1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'1'B,  // octet O = '03'</w:t>
            </w:r>
          </w:p>
          <w:p w14:paraId="4FC57AE5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cs_SOR_CMCI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({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v_SOR_CMCIRule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}, int2oct((oct2int(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v_Length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) + 2),2))); //WA#WI1335549 WA#6_3_2_5</w:t>
            </w: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64AC955" w14:textId="660879F5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v_Data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));  // @sic R5s240531 sic@</w:t>
            </w:r>
          </w:p>
          <w:p w14:paraId="04AFCD6C" w14:textId="220C29AE" w:rsidR="008A2D21" w:rsidRPr="00F212AA" w:rsidRDefault="008A2D2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</w:tc>
      </w:tr>
    </w:tbl>
    <w:p w14:paraId="301107D3" w14:textId="77777777" w:rsidR="002D0AC8" w:rsidRDefault="002D0AC8" w:rsidP="002D0AC8">
      <w:pPr>
        <w:spacing w:after="0"/>
        <w:rPr>
          <w:rFonts w:ascii="Arial" w:hAnsi="Arial"/>
          <w:b/>
          <w:lang w:eastAsia="en-GB"/>
        </w:rPr>
      </w:pPr>
      <w:r w:rsidRPr="008D091F">
        <w:rPr>
          <w:rFonts w:ascii="Arial" w:hAnsi="Arial"/>
          <w:b/>
          <w:highlight w:val="cyan"/>
          <w:lang w:eastAsia="en-GB"/>
        </w:rPr>
        <w:t>MCC160 Implementation</w:t>
      </w:r>
    </w:p>
    <w:p w14:paraId="186602D2" w14:textId="77777777" w:rsidR="002D0AC8" w:rsidRDefault="002D0AC8" w:rsidP="002D0AC8">
      <w:pPr>
        <w:spacing w:after="0"/>
        <w:rPr>
          <w:rFonts w:ascii="Arial" w:hAnsi="Arial"/>
          <w:b/>
          <w:lang w:eastAsia="en-GB"/>
        </w:rPr>
      </w:pPr>
    </w:p>
    <w:p w14:paraId="31827FD7" w14:textId="77777777" w:rsidR="002D0AC8" w:rsidRPr="002D0AC8" w:rsidRDefault="002D0AC8" w:rsidP="002D0A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proofErr w:type="spellStart"/>
      <w:proofErr w:type="gramStart"/>
      <w:r w:rsidRPr="002D0AC8">
        <w:rPr>
          <w:rFonts w:ascii="Courier New" w:hAnsi="Courier New" w:cs="Courier New"/>
          <w:color w:val="000000"/>
          <w:lang w:eastAsia="de-DE"/>
        </w:rPr>
        <w:t>var</w:t>
      </w:r>
      <w:proofErr w:type="spellEnd"/>
      <w:proofErr w:type="gramEnd"/>
      <w:r w:rsidRPr="002D0AC8">
        <w:rPr>
          <w:rFonts w:ascii="Courier New" w:hAnsi="Courier New" w:cs="Courier New"/>
          <w:color w:val="000000"/>
          <w:lang w:eastAsia="de-DE"/>
        </w:rPr>
        <w:t xml:space="preserve"> </w:t>
      </w:r>
      <w:proofErr w:type="spellStart"/>
      <w:r w:rsidRPr="002D0AC8">
        <w:rPr>
          <w:rFonts w:ascii="Courier New" w:hAnsi="Courier New" w:cs="Courier New"/>
          <w:color w:val="000000"/>
          <w:lang w:eastAsia="de-DE"/>
        </w:rPr>
        <w:t>octetstring</w:t>
      </w:r>
      <w:proofErr w:type="spellEnd"/>
      <w:r w:rsidRPr="002D0AC8">
        <w:rPr>
          <w:rFonts w:ascii="Courier New" w:hAnsi="Courier New" w:cs="Courier New"/>
          <w:color w:val="000000"/>
          <w:lang w:eastAsia="de-DE"/>
        </w:rPr>
        <w:t xml:space="preserve"> </w:t>
      </w:r>
      <w:proofErr w:type="spellStart"/>
      <w:r w:rsidRPr="002D0AC8">
        <w:rPr>
          <w:rFonts w:ascii="Courier New" w:hAnsi="Courier New" w:cs="Courier New"/>
          <w:color w:val="000000"/>
          <w:lang w:eastAsia="de-DE"/>
        </w:rPr>
        <w:t>v_TsorcmTimer</w:t>
      </w:r>
      <w:proofErr w:type="spellEnd"/>
      <w:r w:rsidRPr="002D0AC8">
        <w:rPr>
          <w:rFonts w:ascii="Courier New" w:hAnsi="Courier New" w:cs="Courier New"/>
          <w:color w:val="000000"/>
          <w:lang w:eastAsia="de-DE"/>
        </w:rPr>
        <w:t>:= '21'O;</w:t>
      </w:r>
    </w:p>
    <w:p w14:paraId="766F18B2" w14:textId="612729A3" w:rsidR="002D0AC8" w:rsidRPr="002D0AC8" w:rsidRDefault="002D0AC8" w:rsidP="002D0A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2D0AC8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proofErr w:type="gramStart"/>
      <w:r w:rsidRPr="002D0AC8">
        <w:rPr>
          <w:rFonts w:ascii="Courier New" w:hAnsi="Courier New" w:cs="Courier New"/>
          <w:color w:val="000000"/>
          <w:highlight w:val="green"/>
          <w:lang w:eastAsia="de-DE"/>
        </w:rPr>
        <w:t>var</w:t>
      </w:r>
      <w:proofErr w:type="spellEnd"/>
      <w:proofErr w:type="gramEnd"/>
      <w:r w:rsidRPr="002D0AC8">
        <w:rPr>
          <w:rFonts w:ascii="Courier New" w:hAnsi="Courier New" w:cs="Courier New"/>
          <w:color w:val="000000"/>
          <w:highlight w:val="green"/>
          <w:lang w:eastAsia="de-DE"/>
        </w:rPr>
        <w:t xml:space="preserve"> </w:t>
      </w:r>
      <w:proofErr w:type="spellStart"/>
      <w:r w:rsidRPr="002D0AC8">
        <w:rPr>
          <w:rFonts w:ascii="Courier New" w:hAnsi="Courier New" w:cs="Courier New"/>
          <w:color w:val="000000"/>
          <w:highlight w:val="green"/>
          <w:lang w:eastAsia="de-DE"/>
        </w:rPr>
        <w:t>octetstring</w:t>
      </w:r>
      <w:proofErr w:type="spellEnd"/>
      <w:r w:rsidRPr="002D0AC8">
        <w:rPr>
          <w:rFonts w:ascii="Courier New" w:hAnsi="Courier New" w:cs="Courier New"/>
          <w:color w:val="000000"/>
          <w:highlight w:val="green"/>
          <w:lang w:eastAsia="de-DE"/>
        </w:rPr>
        <w:t xml:space="preserve"> </w:t>
      </w:r>
      <w:proofErr w:type="spellStart"/>
      <w:r w:rsidRPr="002D0AC8">
        <w:rPr>
          <w:rFonts w:ascii="Courier New" w:hAnsi="Courier New" w:cs="Courier New"/>
          <w:color w:val="000000"/>
          <w:highlight w:val="green"/>
          <w:lang w:eastAsia="de-DE"/>
        </w:rPr>
        <w:t>v_Length</w:t>
      </w:r>
      <w:proofErr w:type="spellEnd"/>
      <w:r w:rsidRPr="002D0AC8">
        <w:rPr>
          <w:rFonts w:ascii="Courier New" w:hAnsi="Courier New" w:cs="Courier New"/>
          <w:color w:val="000000"/>
          <w:highlight w:val="green"/>
          <w:lang w:eastAsia="de-DE"/>
        </w:rPr>
        <w:t>; //@sic R5</w:t>
      </w:r>
      <w:r w:rsidRPr="002D0AC8">
        <w:rPr>
          <w:rFonts w:ascii="Courier New" w:hAnsi="Courier New" w:cs="Courier New"/>
          <w:color w:val="000000"/>
          <w:highlight w:val="green"/>
          <w:lang w:eastAsia="de-DE"/>
        </w:rPr>
        <w:t>s240598</w:t>
      </w:r>
      <w:r w:rsidRPr="002D0AC8">
        <w:rPr>
          <w:rFonts w:ascii="Courier New" w:hAnsi="Courier New" w:cs="Courier New"/>
          <w:color w:val="000000"/>
          <w:highlight w:val="green"/>
          <w:lang w:eastAsia="de-DE"/>
        </w:rPr>
        <w:t xml:space="preserve"> sic@</w:t>
      </w:r>
    </w:p>
    <w:p w14:paraId="1F134A58" w14:textId="77777777" w:rsidR="002D0AC8" w:rsidRPr="002D0AC8" w:rsidRDefault="002D0AC8" w:rsidP="002D0A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2D0AC8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proofErr w:type="gramStart"/>
      <w:r w:rsidRPr="002D0AC8">
        <w:rPr>
          <w:rFonts w:ascii="Courier New" w:hAnsi="Courier New" w:cs="Courier New"/>
          <w:color w:val="000000"/>
          <w:lang w:eastAsia="de-DE"/>
        </w:rPr>
        <w:t>var</w:t>
      </w:r>
      <w:proofErr w:type="spellEnd"/>
      <w:proofErr w:type="gramEnd"/>
      <w:r w:rsidRPr="002D0AC8">
        <w:rPr>
          <w:rFonts w:ascii="Courier New" w:hAnsi="Courier New" w:cs="Courier New"/>
          <w:color w:val="000000"/>
          <w:lang w:eastAsia="de-DE"/>
        </w:rPr>
        <w:t xml:space="preserve"> O2_Type </w:t>
      </w:r>
      <w:proofErr w:type="spellStart"/>
      <w:r w:rsidRPr="002D0AC8">
        <w:rPr>
          <w:rFonts w:ascii="Courier New" w:hAnsi="Courier New" w:cs="Courier New"/>
          <w:color w:val="000000"/>
          <w:lang w:eastAsia="de-DE"/>
        </w:rPr>
        <w:t>v_CounterSOR</w:t>
      </w:r>
      <w:proofErr w:type="spellEnd"/>
      <w:r w:rsidRPr="002D0AC8">
        <w:rPr>
          <w:rFonts w:ascii="Courier New" w:hAnsi="Courier New" w:cs="Courier New"/>
          <w:color w:val="000000"/>
          <w:lang w:eastAsia="de-DE"/>
        </w:rPr>
        <w:t xml:space="preserve"> :='0001'O;</w:t>
      </w:r>
    </w:p>
    <w:p w14:paraId="4217D82D" w14:textId="77777777" w:rsidR="002D0AC8" w:rsidRPr="002D0AC8" w:rsidRDefault="002D0AC8" w:rsidP="002D0A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2D0AC8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proofErr w:type="gramStart"/>
      <w:r w:rsidRPr="002D0AC8">
        <w:rPr>
          <w:rFonts w:ascii="Courier New" w:hAnsi="Courier New" w:cs="Courier New"/>
          <w:color w:val="000000"/>
          <w:lang w:eastAsia="de-DE"/>
        </w:rPr>
        <w:t>var</w:t>
      </w:r>
      <w:proofErr w:type="spellEnd"/>
      <w:proofErr w:type="gramEnd"/>
      <w:r w:rsidRPr="002D0AC8">
        <w:rPr>
          <w:rFonts w:ascii="Courier New" w:hAnsi="Courier New" w:cs="Courier New"/>
          <w:color w:val="000000"/>
          <w:lang w:eastAsia="de-DE"/>
        </w:rPr>
        <w:t xml:space="preserve"> template (value) </w:t>
      </w:r>
      <w:proofErr w:type="spellStart"/>
      <w:r w:rsidRPr="002D0AC8">
        <w:rPr>
          <w:rFonts w:ascii="Courier New" w:hAnsi="Courier New" w:cs="Courier New"/>
          <w:color w:val="000000"/>
          <w:lang w:eastAsia="de-DE"/>
        </w:rPr>
        <w:t>SOR_Header</w:t>
      </w:r>
      <w:proofErr w:type="spellEnd"/>
      <w:r w:rsidRPr="002D0AC8">
        <w:rPr>
          <w:rFonts w:ascii="Courier New" w:hAnsi="Courier New" w:cs="Courier New"/>
          <w:color w:val="000000"/>
          <w:lang w:eastAsia="de-DE"/>
        </w:rPr>
        <w:t xml:space="preserve"> </w:t>
      </w:r>
      <w:proofErr w:type="spellStart"/>
      <w:r w:rsidRPr="002D0AC8">
        <w:rPr>
          <w:rFonts w:ascii="Courier New" w:hAnsi="Courier New" w:cs="Courier New"/>
          <w:color w:val="000000"/>
          <w:lang w:eastAsia="de-DE"/>
        </w:rPr>
        <w:t>v_Header</w:t>
      </w:r>
      <w:proofErr w:type="spellEnd"/>
      <w:r w:rsidRPr="002D0AC8">
        <w:rPr>
          <w:rFonts w:ascii="Courier New" w:hAnsi="Courier New" w:cs="Courier New"/>
          <w:color w:val="000000"/>
          <w:lang w:eastAsia="de-DE"/>
        </w:rPr>
        <w:t xml:space="preserve"> := cs_NG_SOR_HeaderType0('1'B,'1'B,'1'B,'0'B,'1'B);//@sic R5-233460, R5s240531 sic@</w:t>
      </w:r>
    </w:p>
    <w:p w14:paraId="27CD17C2" w14:textId="77777777" w:rsidR="002D0AC8" w:rsidRPr="002D0AC8" w:rsidRDefault="002D0AC8" w:rsidP="002D0A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2D0AC8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proofErr w:type="gramStart"/>
      <w:r w:rsidRPr="002D0AC8">
        <w:rPr>
          <w:rFonts w:ascii="Courier New" w:hAnsi="Courier New" w:cs="Courier New"/>
          <w:color w:val="000000"/>
          <w:lang w:eastAsia="de-DE"/>
        </w:rPr>
        <w:t>var</w:t>
      </w:r>
      <w:proofErr w:type="spellEnd"/>
      <w:proofErr w:type="gramEnd"/>
      <w:r w:rsidRPr="002D0AC8">
        <w:rPr>
          <w:rFonts w:ascii="Courier New" w:hAnsi="Courier New" w:cs="Courier New"/>
          <w:color w:val="000000"/>
          <w:lang w:eastAsia="de-DE"/>
        </w:rPr>
        <w:t xml:space="preserve"> template (value) </w:t>
      </w:r>
      <w:proofErr w:type="spellStart"/>
      <w:r w:rsidRPr="002D0AC8">
        <w:rPr>
          <w:rFonts w:ascii="Courier New" w:hAnsi="Courier New" w:cs="Courier New"/>
          <w:color w:val="000000"/>
          <w:lang w:eastAsia="de-DE"/>
        </w:rPr>
        <w:t>NG_NAS_DL_Pdu_Type</w:t>
      </w:r>
      <w:proofErr w:type="spellEnd"/>
      <w:r w:rsidRPr="002D0AC8">
        <w:rPr>
          <w:rFonts w:ascii="Courier New" w:hAnsi="Courier New" w:cs="Courier New"/>
          <w:color w:val="000000"/>
          <w:lang w:eastAsia="de-DE"/>
        </w:rPr>
        <w:t xml:space="preserve"> </w:t>
      </w:r>
      <w:proofErr w:type="spellStart"/>
      <w:r w:rsidRPr="002D0AC8">
        <w:rPr>
          <w:rFonts w:ascii="Courier New" w:hAnsi="Courier New" w:cs="Courier New"/>
          <w:color w:val="000000"/>
          <w:lang w:eastAsia="de-DE"/>
        </w:rPr>
        <w:t>v_PduToSend</w:t>
      </w:r>
      <w:proofErr w:type="spellEnd"/>
      <w:r w:rsidRPr="002D0AC8">
        <w:rPr>
          <w:rFonts w:ascii="Courier New" w:hAnsi="Courier New" w:cs="Courier New"/>
          <w:color w:val="000000"/>
          <w:lang w:eastAsia="de-DE"/>
        </w:rPr>
        <w:t>;</w:t>
      </w:r>
    </w:p>
    <w:p w14:paraId="0215260D" w14:textId="77777777" w:rsidR="002D0AC8" w:rsidRPr="002D0AC8" w:rsidRDefault="002D0AC8" w:rsidP="002D0A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2D0AC8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proofErr w:type="gramStart"/>
      <w:r w:rsidRPr="002D0AC8">
        <w:rPr>
          <w:rFonts w:ascii="Courier New" w:hAnsi="Courier New" w:cs="Courier New"/>
          <w:color w:val="000000"/>
          <w:lang w:eastAsia="de-DE"/>
        </w:rPr>
        <w:t>var</w:t>
      </w:r>
      <w:proofErr w:type="spellEnd"/>
      <w:proofErr w:type="gramEnd"/>
      <w:r w:rsidRPr="002D0AC8">
        <w:rPr>
          <w:rFonts w:ascii="Courier New" w:hAnsi="Courier New" w:cs="Courier New"/>
          <w:color w:val="000000"/>
          <w:lang w:eastAsia="de-DE"/>
        </w:rPr>
        <w:t xml:space="preserve"> NR_SRB_COMMON_IND </w:t>
      </w:r>
      <w:proofErr w:type="spellStart"/>
      <w:r w:rsidRPr="002D0AC8">
        <w:rPr>
          <w:rFonts w:ascii="Courier New" w:hAnsi="Courier New" w:cs="Courier New"/>
          <w:color w:val="000000"/>
          <w:lang w:eastAsia="de-DE"/>
        </w:rPr>
        <w:t>v_ReceivedAsp</w:t>
      </w:r>
      <w:proofErr w:type="spellEnd"/>
      <w:r w:rsidRPr="002D0AC8">
        <w:rPr>
          <w:rFonts w:ascii="Courier New" w:hAnsi="Courier New" w:cs="Courier New"/>
          <w:color w:val="000000"/>
          <w:lang w:eastAsia="de-DE"/>
        </w:rPr>
        <w:t>;</w:t>
      </w:r>
    </w:p>
    <w:p w14:paraId="00617986" w14:textId="77777777" w:rsidR="002D0AC8" w:rsidRPr="002D0AC8" w:rsidRDefault="002D0AC8" w:rsidP="002D0A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2D0AC8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proofErr w:type="gramStart"/>
      <w:r w:rsidRPr="002D0AC8">
        <w:rPr>
          <w:rFonts w:ascii="Courier New" w:hAnsi="Courier New" w:cs="Courier New"/>
          <w:color w:val="000000"/>
          <w:lang w:eastAsia="de-DE"/>
        </w:rPr>
        <w:t>var</w:t>
      </w:r>
      <w:proofErr w:type="spellEnd"/>
      <w:proofErr w:type="gramEnd"/>
      <w:r w:rsidRPr="002D0AC8">
        <w:rPr>
          <w:rFonts w:ascii="Courier New" w:hAnsi="Courier New" w:cs="Courier New"/>
          <w:color w:val="000000"/>
          <w:lang w:eastAsia="de-DE"/>
        </w:rPr>
        <w:t xml:space="preserve"> </w:t>
      </w:r>
      <w:proofErr w:type="spellStart"/>
      <w:r w:rsidRPr="002D0AC8">
        <w:rPr>
          <w:rFonts w:ascii="Courier New" w:hAnsi="Courier New" w:cs="Courier New"/>
          <w:color w:val="000000"/>
          <w:lang w:eastAsia="de-DE"/>
        </w:rPr>
        <w:t>NG_NAS_MSG_Indication_Type</w:t>
      </w:r>
      <w:proofErr w:type="spellEnd"/>
      <w:r w:rsidRPr="002D0AC8">
        <w:rPr>
          <w:rFonts w:ascii="Courier New" w:hAnsi="Courier New" w:cs="Courier New"/>
          <w:color w:val="000000"/>
          <w:lang w:eastAsia="de-DE"/>
        </w:rPr>
        <w:t xml:space="preserve"> </w:t>
      </w:r>
      <w:proofErr w:type="spellStart"/>
      <w:r w:rsidRPr="002D0AC8">
        <w:rPr>
          <w:rFonts w:ascii="Courier New" w:hAnsi="Courier New" w:cs="Courier New"/>
          <w:color w:val="000000"/>
          <w:lang w:eastAsia="de-DE"/>
        </w:rPr>
        <w:t>v_ReceivedMsg</w:t>
      </w:r>
      <w:proofErr w:type="spellEnd"/>
      <w:r w:rsidRPr="002D0AC8">
        <w:rPr>
          <w:rFonts w:ascii="Courier New" w:hAnsi="Courier New" w:cs="Courier New"/>
          <w:color w:val="000000"/>
          <w:lang w:eastAsia="de-DE"/>
        </w:rPr>
        <w:t>;</w:t>
      </w:r>
    </w:p>
    <w:p w14:paraId="367FB105" w14:textId="77777777" w:rsidR="002D0AC8" w:rsidRPr="002D0AC8" w:rsidRDefault="002D0AC8" w:rsidP="002D0A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2D0AC8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proofErr w:type="gramStart"/>
      <w:r w:rsidRPr="002D0AC8">
        <w:rPr>
          <w:rFonts w:ascii="Courier New" w:hAnsi="Courier New" w:cs="Courier New"/>
          <w:color w:val="000000"/>
          <w:lang w:eastAsia="de-DE"/>
        </w:rPr>
        <w:t>var</w:t>
      </w:r>
      <w:proofErr w:type="spellEnd"/>
      <w:proofErr w:type="gramEnd"/>
      <w:r w:rsidRPr="002D0AC8">
        <w:rPr>
          <w:rFonts w:ascii="Courier New" w:hAnsi="Courier New" w:cs="Courier New"/>
          <w:color w:val="000000"/>
          <w:lang w:eastAsia="de-DE"/>
        </w:rPr>
        <w:t xml:space="preserve"> O1_Type </w:t>
      </w:r>
      <w:proofErr w:type="spellStart"/>
      <w:r w:rsidRPr="002D0AC8">
        <w:rPr>
          <w:rFonts w:ascii="Courier New" w:hAnsi="Courier New" w:cs="Courier New"/>
          <w:color w:val="000000"/>
          <w:lang w:eastAsia="de-DE"/>
        </w:rPr>
        <w:t>v_Length_PlmnID_AccessTechId</w:t>
      </w:r>
      <w:proofErr w:type="spellEnd"/>
      <w:r w:rsidRPr="002D0AC8">
        <w:rPr>
          <w:rFonts w:ascii="Courier New" w:hAnsi="Courier New" w:cs="Courier New"/>
          <w:color w:val="000000"/>
          <w:lang w:eastAsia="de-DE"/>
        </w:rPr>
        <w:t xml:space="preserve"> := int2oct(</w:t>
      </w:r>
      <w:proofErr w:type="spellStart"/>
      <w:r w:rsidRPr="002D0AC8">
        <w:rPr>
          <w:rFonts w:ascii="Courier New" w:hAnsi="Courier New" w:cs="Courier New"/>
          <w:color w:val="000000"/>
          <w:lang w:eastAsia="de-DE"/>
        </w:rPr>
        <w:t>lengthof</w:t>
      </w:r>
      <w:proofErr w:type="spellEnd"/>
      <w:r w:rsidRPr="002D0AC8">
        <w:rPr>
          <w:rFonts w:ascii="Courier New" w:hAnsi="Courier New" w:cs="Courier New"/>
          <w:color w:val="000000"/>
          <w:lang w:eastAsia="de-DE"/>
        </w:rPr>
        <w:t>(</w:t>
      </w:r>
      <w:proofErr w:type="spellStart"/>
      <w:r w:rsidRPr="002D0AC8">
        <w:rPr>
          <w:rFonts w:ascii="Courier New" w:hAnsi="Courier New" w:cs="Courier New"/>
          <w:color w:val="000000"/>
          <w:lang w:eastAsia="de-DE"/>
        </w:rPr>
        <w:t>v_PlmnID</w:t>
      </w:r>
      <w:proofErr w:type="spellEnd"/>
      <w:r w:rsidRPr="002D0AC8">
        <w:rPr>
          <w:rFonts w:ascii="Courier New" w:hAnsi="Courier New" w:cs="Courier New"/>
          <w:color w:val="000000"/>
          <w:lang w:eastAsia="de-DE"/>
        </w:rPr>
        <w:t xml:space="preserve"> &amp; </w:t>
      </w:r>
      <w:proofErr w:type="spellStart"/>
      <w:r w:rsidRPr="002D0AC8">
        <w:rPr>
          <w:rFonts w:ascii="Courier New" w:hAnsi="Courier New" w:cs="Courier New"/>
          <w:color w:val="000000"/>
          <w:lang w:eastAsia="de-DE"/>
        </w:rPr>
        <w:t>v_AccessTechId</w:t>
      </w:r>
      <w:proofErr w:type="spellEnd"/>
      <w:r w:rsidRPr="002D0AC8">
        <w:rPr>
          <w:rFonts w:ascii="Courier New" w:hAnsi="Courier New" w:cs="Courier New"/>
          <w:color w:val="000000"/>
          <w:lang w:eastAsia="de-DE"/>
        </w:rPr>
        <w:t>),1);//@sic R5s240309 sic@</w:t>
      </w:r>
    </w:p>
    <w:p w14:paraId="5BB6E526" w14:textId="77777777" w:rsidR="002D0AC8" w:rsidRPr="002D0AC8" w:rsidRDefault="002D0AC8" w:rsidP="002D0A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2D0AC8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proofErr w:type="gramStart"/>
      <w:r w:rsidRPr="002D0AC8">
        <w:rPr>
          <w:rFonts w:ascii="Courier New" w:hAnsi="Courier New" w:cs="Courier New"/>
          <w:color w:val="000000"/>
          <w:lang w:eastAsia="de-DE"/>
        </w:rPr>
        <w:t>var</w:t>
      </w:r>
      <w:proofErr w:type="spellEnd"/>
      <w:proofErr w:type="gramEnd"/>
      <w:r w:rsidRPr="002D0AC8">
        <w:rPr>
          <w:rFonts w:ascii="Courier New" w:hAnsi="Courier New" w:cs="Courier New"/>
          <w:color w:val="000000"/>
          <w:lang w:eastAsia="de-DE"/>
        </w:rPr>
        <w:t xml:space="preserve"> template (value) SOR_DataType0WithAddInfo </w:t>
      </w:r>
      <w:proofErr w:type="spellStart"/>
      <w:r w:rsidRPr="002D0AC8">
        <w:rPr>
          <w:rFonts w:ascii="Courier New" w:hAnsi="Courier New" w:cs="Courier New"/>
          <w:color w:val="000000"/>
          <w:lang w:eastAsia="de-DE"/>
        </w:rPr>
        <w:t>v_SOR_Data</w:t>
      </w:r>
      <w:proofErr w:type="spellEnd"/>
      <w:r w:rsidRPr="002D0AC8">
        <w:rPr>
          <w:rFonts w:ascii="Courier New" w:hAnsi="Courier New" w:cs="Courier New"/>
          <w:color w:val="000000"/>
          <w:lang w:eastAsia="de-DE"/>
        </w:rPr>
        <w:t>;</w:t>
      </w:r>
    </w:p>
    <w:p w14:paraId="1281D8AC" w14:textId="77777777" w:rsidR="002D0AC8" w:rsidRPr="002D0AC8" w:rsidRDefault="002D0AC8" w:rsidP="002D0A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2D0AC8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proofErr w:type="gramStart"/>
      <w:r w:rsidRPr="002D0AC8">
        <w:rPr>
          <w:rFonts w:ascii="Courier New" w:hAnsi="Courier New" w:cs="Courier New"/>
          <w:color w:val="000000"/>
          <w:lang w:eastAsia="de-DE"/>
        </w:rPr>
        <w:t>var</w:t>
      </w:r>
      <w:proofErr w:type="spellEnd"/>
      <w:proofErr w:type="gramEnd"/>
      <w:r w:rsidRPr="002D0AC8">
        <w:rPr>
          <w:rFonts w:ascii="Courier New" w:hAnsi="Courier New" w:cs="Courier New"/>
          <w:color w:val="000000"/>
          <w:lang w:eastAsia="de-DE"/>
        </w:rPr>
        <w:t xml:space="preserve"> template (value) </w:t>
      </w:r>
      <w:proofErr w:type="spellStart"/>
      <w:r w:rsidRPr="002D0AC8">
        <w:rPr>
          <w:rFonts w:ascii="Courier New" w:hAnsi="Courier New" w:cs="Courier New"/>
          <w:color w:val="000000"/>
          <w:lang w:eastAsia="de-DE"/>
        </w:rPr>
        <w:t>SOR_CMCIRule</w:t>
      </w:r>
      <w:proofErr w:type="spellEnd"/>
      <w:r w:rsidRPr="002D0AC8">
        <w:rPr>
          <w:rFonts w:ascii="Courier New" w:hAnsi="Courier New" w:cs="Courier New"/>
          <w:color w:val="000000"/>
          <w:lang w:eastAsia="de-DE"/>
        </w:rPr>
        <w:t xml:space="preserve"> </w:t>
      </w:r>
      <w:proofErr w:type="spellStart"/>
      <w:r w:rsidRPr="002D0AC8">
        <w:rPr>
          <w:rFonts w:ascii="Courier New" w:hAnsi="Courier New" w:cs="Courier New"/>
          <w:color w:val="000000"/>
          <w:lang w:eastAsia="de-DE"/>
        </w:rPr>
        <w:t>v_SOR_CMCIRule</w:t>
      </w:r>
      <w:proofErr w:type="spellEnd"/>
      <w:r w:rsidRPr="002D0AC8">
        <w:rPr>
          <w:rFonts w:ascii="Courier New" w:hAnsi="Courier New" w:cs="Courier New"/>
          <w:color w:val="000000"/>
          <w:lang w:eastAsia="de-DE"/>
        </w:rPr>
        <w:t>;</w:t>
      </w:r>
    </w:p>
    <w:p w14:paraId="1A61E73F" w14:textId="77777777" w:rsidR="002D0AC8" w:rsidRPr="002D0AC8" w:rsidRDefault="002D0AC8" w:rsidP="002D0A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2D0AC8">
        <w:rPr>
          <w:rFonts w:ascii="Courier New" w:hAnsi="Courier New" w:cs="Courier New"/>
          <w:color w:val="000000"/>
          <w:lang w:eastAsia="de-DE"/>
        </w:rPr>
        <w:t xml:space="preserve">    </w:t>
      </w:r>
    </w:p>
    <w:p w14:paraId="38F12E89" w14:textId="77777777" w:rsidR="002D0AC8" w:rsidRPr="002D0AC8" w:rsidRDefault="002D0AC8" w:rsidP="002D0A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2D0AC8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gramStart"/>
      <w:r w:rsidRPr="002D0AC8">
        <w:rPr>
          <w:rFonts w:ascii="Courier New" w:hAnsi="Courier New" w:cs="Courier New"/>
          <w:color w:val="000000"/>
          <w:lang w:eastAsia="de-DE"/>
        </w:rPr>
        <w:t>timer</w:t>
      </w:r>
      <w:proofErr w:type="gramEnd"/>
      <w:r w:rsidRPr="002D0AC8">
        <w:rPr>
          <w:rFonts w:ascii="Courier New" w:hAnsi="Courier New" w:cs="Courier New"/>
          <w:color w:val="000000"/>
          <w:lang w:eastAsia="de-DE"/>
        </w:rPr>
        <w:t xml:space="preserve"> </w:t>
      </w:r>
      <w:proofErr w:type="spellStart"/>
      <w:r w:rsidRPr="002D0AC8">
        <w:rPr>
          <w:rFonts w:ascii="Courier New" w:hAnsi="Courier New" w:cs="Courier New"/>
          <w:color w:val="000000"/>
          <w:lang w:eastAsia="de-DE"/>
        </w:rPr>
        <w:t>t_Sorcm</w:t>
      </w:r>
      <w:proofErr w:type="spellEnd"/>
      <w:r w:rsidRPr="002D0AC8">
        <w:rPr>
          <w:rFonts w:ascii="Courier New" w:hAnsi="Courier New" w:cs="Courier New"/>
          <w:color w:val="000000"/>
          <w:lang w:eastAsia="de-DE"/>
        </w:rPr>
        <w:t>:=60.0;</w:t>
      </w:r>
    </w:p>
    <w:p w14:paraId="1792FEA9" w14:textId="77777777" w:rsidR="002D0AC8" w:rsidRPr="002D0AC8" w:rsidRDefault="002D0AC8" w:rsidP="002D0A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2D0AC8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gramStart"/>
      <w:r w:rsidRPr="002D0AC8">
        <w:rPr>
          <w:rFonts w:ascii="Courier New" w:hAnsi="Courier New" w:cs="Courier New"/>
          <w:color w:val="000000"/>
          <w:lang w:eastAsia="de-DE"/>
        </w:rPr>
        <w:t>timer</w:t>
      </w:r>
      <w:proofErr w:type="gramEnd"/>
      <w:r w:rsidRPr="002D0AC8">
        <w:rPr>
          <w:rFonts w:ascii="Courier New" w:hAnsi="Courier New" w:cs="Courier New"/>
          <w:color w:val="000000"/>
          <w:lang w:eastAsia="de-DE"/>
        </w:rPr>
        <w:t xml:space="preserve"> </w:t>
      </w:r>
      <w:proofErr w:type="spellStart"/>
      <w:r w:rsidRPr="002D0AC8">
        <w:rPr>
          <w:rFonts w:ascii="Courier New" w:hAnsi="Courier New" w:cs="Courier New"/>
          <w:color w:val="000000"/>
          <w:lang w:eastAsia="de-DE"/>
        </w:rPr>
        <w:t>t_Tmax</w:t>
      </w:r>
      <w:proofErr w:type="spellEnd"/>
      <w:r w:rsidRPr="002D0AC8">
        <w:rPr>
          <w:rFonts w:ascii="Courier New" w:hAnsi="Courier New" w:cs="Courier New"/>
          <w:color w:val="000000"/>
          <w:lang w:eastAsia="de-DE"/>
        </w:rPr>
        <w:t>:=</w:t>
      </w:r>
      <w:proofErr w:type="spellStart"/>
      <w:r w:rsidRPr="002D0AC8">
        <w:rPr>
          <w:rFonts w:ascii="Courier New" w:hAnsi="Courier New" w:cs="Courier New"/>
          <w:color w:val="000000"/>
          <w:lang w:eastAsia="de-DE"/>
        </w:rPr>
        <w:t>f_NR_SetTimerToleranceMax</w:t>
      </w:r>
      <w:proofErr w:type="spellEnd"/>
      <w:r w:rsidRPr="002D0AC8">
        <w:rPr>
          <w:rFonts w:ascii="Courier New" w:hAnsi="Courier New" w:cs="Courier New"/>
          <w:color w:val="000000"/>
          <w:lang w:eastAsia="de-DE"/>
        </w:rPr>
        <w:t xml:space="preserve">(nr_Cell12, </w:t>
      </w:r>
      <w:proofErr w:type="spellStart"/>
      <w:r w:rsidRPr="002D0AC8">
        <w:rPr>
          <w:rFonts w:ascii="Courier New" w:hAnsi="Courier New" w:cs="Courier New"/>
          <w:color w:val="000000"/>
          <w:lang w:eastAsia="de-DE"/>
        </w:rPr>
        <w:t>nonProtocolTimer</w:t>
      </w:r>
      <w:proofErr w:type="spellEnd"/>
      <w:r w:rsidRPr="002D0AC8">
        <w:rPr>
          <w:rFonts w:ascii="Courier New" w:hAnsi="Courier New" w:cs="Courier New"/>
          <w:color w:val="000000"/>
          <w:lang w:eastAsia="de-DE"/>
        </w:rPr>
        <w:t>, 660.0);</w:t>
      </w:r>
    </w:p>
    <w:p w14:paraId="7D405868" w14:textId="77777777" w:rsidR="002D0AC8" w:rsidRPr="002D0AC8" w:rsidRDefault="002D0AC8" w:rsidP="002D0A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2D0AC8">
        <w:rPr>
          <w:rFonts w:ascii="Courier New" w:hAnsi="Courier New" w:cs="Courier New"/>
          <w:color w:val="000000"/>
          <w:lang w:eastAsia="de-DE"/>
        </w:rPr>
        <w:t xml:space="preserve">    //@</w:t>
      </w:r>
      <w:proofErr w:type="spellStart"/>
      <w:r w:rsidRPr="002D0AC8">
        <w:rPr>
          <w:rFonts w:ascii="Courier New" w:hAnsi="Courier New" w:cs="Courier New"/>
          <w:color w:val="000000"/>
          <w:lang w:eastAsia="de-DE"/>
        </w:rPr>
        <w:t>siclog</w:t>
      </w:r>
      <w:proofErr w:type="spellEnd"/>
      <w:r w:rsidRPr="002D0AC8">
        <w:rPr>
          <w:rFonts w:ascii="Courier New" w:hAnsi="Courier New" w:cs="Courier New"/>
          <w:color w:val="000000"/>
          <w:lang w:eastAsia="de-DE"/>
        </w:rPr>
        <w:t xml:space="preserve"> "Step 1-2-21a1" </w:t>
      </w:r>
      <w:proofErr w:type="spellStart"/>
      <w:r w:rsidRPr="002D0AC8">
        <w:rPr>
          <w:rFonts w:ascii="Courier New" w:hAnsi="Courier New" w:cs="Courier New"/>
          <w:color w:val="000000"/>
          <w:lang w:eastAsia="de-DE"/>
        </w:rPr>
        <w:t>siclog</w:t>
      </w:r>
      <w:proofErr w:type="spellEnd"/>
      <w:r w:rsidRPr="002D0AC8">
        <w:rPr>
          <w:rFonts w:ascii="Courier New" w:hAnsi="Courier New" w:cs="Courier New"/>
          <w:color w:val="000000"/>
          <w:lang w:eastAsia="de-DE"/>
        </w:rPr>
        <w:t>@</w:t>
      </w:r>
    </w:p>
    <w:p w14:paraId="288C84C5" w14:textId="77777777" w:rsidR="002D0AC8" w:rsidRPr="002D0AC8" w:rsidRDefault="002D0AC8" w:rsidP="002D0A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2D0AC8">
        <w:rPr>
          <w:rFonts w:ascii="Courier New" w:hAnsi="Courier New" w:cs="Courier New"/>
          <w:color w:val="000000"/>
          <w:lang w:eastAsia="de-DE"/>
        </w:rPr>
        <w:t xml:space="preserve">    //Void //@sic R5-233460 sic@</w:t>
      </w:r>
    </w:p>
    <w:p w14:paraId="31CE3E21" w14:textId="77777777" w:rsidR="002D0AC8" w:rsidRPr="002D0AC8" w:rsidRDefault="002D0AC8" w:rsidP="002D0A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2D0AC8">
        <w:rPr>
          <w:rFonts w:ascii="Courier New" w:hAnsi="Courier New" w:cs="Courier New"/>
          <w:color w:val="000000"/>
          <w:lang w:eastAsia="de-DE"/>
        </w:rPr>
        <w:t xml:space="preserve">    //@</w:t>
      </w:r>
      <w:proofErr w:type="spellStart"/>
      <w:r w:rsidRPr="002D0AC8">
        <w:rPr>
          <w:rFonts w:ascii="Courier New" w:hAnsi="Courier New" w:cs="Courier New"/>
          <w:color w:val="000000"/>
          <w:lang w:eastAsia="de-DE"/>
        </w:rPr>
        <w:t>siclog</w:t>
      </w:r>
      <w:proofErr w:type="spellEnd"/>
      <w:r w:rsidRPr="002D0AC8">
        <w:rPr>
          <w:rFonts w:ascii="Courier New" w:hAnsi="Courier New" w:cs="Courier New"/>
          <w:color w:val="000000"/>
          <w:lang w:eastAsia="de-DE"/>
        </w:rPr>
        <w:t xml:space="preserve"> "Step 22" </w:t>
      </w:r>
      <w:proofErr w:type="spellStart"/>
      <w:r w:rsidRPr="002D0AC8">
        <w:rPr>
          <w:rFonts w:ascii="Courier New" w:hAnsi="Courier New" w:cs="Courier New"/>
          <w:color w:val="000000"/>
          <w:lang w:eastAsia="de-DE"/>
        </w:rPr>
        <w:t>siclog</w:t>
      </w:r>
      <w:proofErr w:type="spellEnd"/>
      <w:r w:rsidRPr="002D0AC8">
        <w:rPr>
          <w:rFonts w:ascii="Courier New" w:hAnsi="Courier New" w:cs="Courier New"/>
          <w:color w:val="000000"/>
          <w:lang w:eastAsia="de-DE"/>
        </w:rPr>
        <w:t>@//@sic R5s240309 sic@</w:t>
      </w:r>
    </w:p>
    <w:p w14:paraId="5032332E" w14:textId="77777777" w:rsidR="002D0AC8" w:rsidRPr="002D0AC8" w:rsidRDefault="002D0AC8" w:rsidP="002D0A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2D0AC8">
        <w:rPr>
          <w:rFonts w:ascii="Courier New" w:hAnsi="Courier New" w:cs="Courier New"/>
          <w:color w:val="000000"/>
          <w:lang w:eastAsia="de-DE"/>
        </w:rPr>
        <w:t xml:space="preserve">    //The SS transmits </w:t>
      </w:r>
      <w:proofErr w:type="gramStart"/>
      <w:r w:rsidRPr="002D0AC8">
        <w:rPr>
          <w:rFonts w:ascii="Courier New" w:hAnsi="Courier New" w:cs="Courier New"/>
          <w:color w:val="000000"/>
          <w:lang w:eastAsia="de-DE"/>
        </w:rPr>
        <w:t>an</w:t>
      </w:r>
      <w:proofErr w:type="gramEnd"/>
      <w:r w:rsidRPr="002D0AC8">
        <w:rPr>
          <w:rFonts w:ascii="Courier New" w:hAnsi="Courier New" w:cs="Courier New"/>
          <w:color w:val="000000"/>
          <w:lang w:eastAsia="de-DE"/>
        </w:rPr>
        <w:t xml:space="preserve"> </w:t>
      </w:r>
      <w:proofErr w:type="spellStart"/>
      <w:r w:rsidRPr="002D0AC8">
        <w:rPr>
          <w:rFonts w:ascii="Courier New" w:hAnsi="Courier New" w:cs="Courier New"/>
          <w:color w:val="000000"/>
          <w:lang w:eastAsia="de-DE"/>
        </w:rPr>
        <w:t>DLInformationTransfer</w:t>
      </w:r>
      <w:proofErr w:type="spellEnd"/>
      <w:r w:rsidRPr="002D0AC8">
        <w:rPr>
          <w:rFonts w:ascii="Courier New" w:hAnsi="Courier New" w:cs="Courier New"/>
          <w:color w:val="000000"/>
          <w:lang w:eastAsia="de-DE"/>
        </w:rPr>
        <w:t xml:space="preserve"> message containing steering of roaming information indicating list of preferred PLMN/access technology combination provided with acknowledgment requested from the UE for successful reception    </w:t>
      </w:r>
    </w:p>
    <w:p w14:paraId="30E25895" w14:textId="6185BCFC" w:rsidR="002D0AC8" w:rsidRPr="002D0AC8" w:rsidRDefault="002D0AC8" w:rsidP="002D0A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2D0AC8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r w:rsidRPr="002D0AC8">
        <w:rPr>
          <w:rFonts w:ascii="Courier New" w:hAnsi="Courier New" w:cs="Courier New"/>
          <w:color w:val="000000"/>
          <w:highlight w:val="green"/>
          <w:lang w:eastAsia="de-DE"/>
        </w:rPr>
        <w:t>v_</w:t>
      </w:r>
      <w:proofErr w:type="gramStart"/>
      <w:r w:rsidRPr="002D0AC8">
        <w:rPr>
          <w:rFonts w:ascii="Courier New" w:hAnsi="Courier New" w:cs="Courier New"/>
          <w:color w:val="000000"/>
          <w:highlight w:val="green"/>
          <w:lang w:eastAsia="de-DE"/>
        </w:rPr>
        <w:t>Length</w:t>
      </w:r>
      <w:proofErr w:type="spellEnd"/>
      <w:r w:rsidRPr="002D0AC8">
        <w:rPr>
          <w:rFonts w:ascii="Courier New" w:hAnsi="Courier New" w:cs="Courier New"/>
          <w:color w:val="000000"/>
          <w:highlight w:val="green"/>
          <w:lang w:eastAsia="de-DE"/>
        </w:rPr>
        <w:t xml:space="preserve"> :</w:t>
      </w:r>
      <w:proofErr w:type="gramEnd"/>
      <w:r w:rsidRPr="002D0AC8">
        <w:rPr>
          <w:rFonts w:ascii="Courier New" w:hAnsi="Courier New" w:cs="Courier New"/>
          <w:color w:val="000000"/>
          <w:highlight w:val="green"/>
          <w:lang w:eastAsia="de-DE"/>
        </w:rPr>
        <w:t>= int2oct((</w:t>
      </w:r>
      <w:proofErr w:type="spellStart"/>
      <w:r w:rsidRPr="002D0AC8">
        <w:rPr>
          <w:rFonts w:ascii="Courier New" w:hAnsi="Courier New" w:cs="Courier New"/>
          <w:color w:val="000000"/>
          <w:highlight w:val="green"/>
          <w:lang w:eastAsia="de-DE"/>
        </w:rPr>
        <w:t>lengthof</w:t>
      </w:r>
      <w:proofErr w:type="spellEnd"/>
      <w:r w:rsidRPr="002D0AC8">
        <w:rPr>
          <w:rFonts w:ascii="Courier New" w:hAnsi="Courier New" w:cs="Courier New"/>
          <w:color w:val="000000"/>
          <w:highlight w:val="green"/>
          <w:lang w:eastAsia="de-DE"/>
        </w:rPr>
        <w:t>(</w:t>
      </w:r>
      <w:proofErr w:type="spellStart"/>
      <w:r w:rsidRPr="002D0AC8">
        <w:rPr>
          <w:rFonts w:ascii="Courier New" w:hAnsi="Courier New" w:cs="Courier New"/>
          <w:color w:val="000000"/>
          <w:highlight w:val="green"/>
          <w:lang w:eastAsia="de-DE"/>
        </w:rPr>
        <w:t>v_CriterionType</w:t>
      </w:r>
      <w:proofErr w:type="spellEnd"/>
      <w:r w:rsidRPr="002D0AC8">
        <w:rPr>
          <w:rFonts w:ascii="Courier New" w:hAnsi="Courier New" w:cs="Courier New"/>
          <w:color w:val="000000"/>
          <w:highlight w:val="green"/>
          <w:lang w:eastAsia="de-DE"/>
        </w:rPr>
        <w:t xml:space="preserve">) + </w:t>
      </w:r>
      <w:proofErr w:type="spellStart"/>
      <w:r w:rsidRPr="002D0AC8">
        <w:rPr>
          <w:rFonts w:ascii="Courier New" w:hAnsi="Courier New" w:cs="Courier New"/>
          <w:color w:val="000000"/>
          <w:highlight w:val="green"/>
          <w:lang w:eastAsia="de-DE"/>
        </w:rPr>
        <w:t>lengthof</w:t>
      </w:r>
      <w:proofErr w:type="spellEnd"/>
      <w:r w:rsidRPr="002D0AC8">
        <w:rPr>
          <w:rFonts w:ascii="Courier New" w:hAnsi="Courier New" w:cs="Courier New"/>
          <w:color w:val="000000"/>
          <w:highlight w:val="green"/>
          <w:lang w:eastAsia="de-DE"/>
        </w:rPr>
        <w:t>(</w:t>
      </w:r>
      <w:proofErr w:type="spellStart"/>
      <w:r w:rsidRPr="002D0AC8">
        <w:rPr>
          <w:rFonts w:ascii="Courier New" w:hAnsi="Courier New" w:cs="Courier New"/>
          <w:color w:val="000000"/>
          <w:highlight w:val="green"/>
          <w:lang w:eastAsia="de-DE"/>
        </w:rPr>
        <w:t>v_TsorcmTimer</w:t>
      </w:r>
      <w:proofErr w:type="spellEnd"/>
      <w:r w:rsidRPr="002D0AC8">
        <w:rPr>
          <w:rFonts w:ascii="Courier New" w:hAnsi="Courier New" w:cs="Courier New"/>
          <w:color w:val="000000"/>
          <w:highlight w:val="green"/>
          <w:lang w:eastAsia="de-DE"/>
        </w:rPr>
        <w:t xml:space="preserve">) + </w:t>
      </w:r>
      <w:proofErr w:type="spellStart"/>
      <w:r w:rsidRPr="002D0AC8">
        <w:rPr>
          <w:rFonts w:ascii="Courier New" w:hAnsi="Courier New" w:cs="Courier New"/>
          <w:color w:val="000000"/>
          <w:highlight w:val="green"/>
          <w:lang w:eastAsia="de-DE"/>
        </w:rPr>
        <w:t>lengthof</w:t>
      </w:r>
      <w:proofErr w:type="spellEnd"/>
      <w:r w:rsidRPr="002D0AC8">
        <w:rPr>
          <w:rFonts w:ascii="Courier New" w:hAnsi="Courier New" w:cs="Courier New"/>
          <w:color w:val="000000"/>
          <w:highlight w:val="green"/>
          <w:lang w:eastAsia="de-DE"/>
        </w:rPr>
        <w:t>(</w:t>
      </w:r>
      <w:proofErr w:type="spellStart"/>
      <w:r w:rsidRPr="002D0AC8">
        <w:rPr>
          <w:rFonts w:ascii="Courier New" w:hAnsi="Courier New" w:cs="Courier New"/>
          <w:color w:val="000000"/>
          <w:highlight w:val="green"/>
          <w:lang w:eastAsia="de-DE"/>
        </w:rPr>
        <w:t>v_CriterionValue</w:t>
      </w:r>
      <w:proofErr w:type="spellEnd"/>
      <w:r w:rsidRPr="002D0AC8">
        <w:rPr>
          <w:rFonts w:ascii="Courier New" w:hAnsi="Courier New" w:cs="Courier New"/>
          <w:color w:val="000000"/>
          <w:highlight w:val="green"/>
          <w:lang w:eastAsia="de-DE"/>
        </w:rPr>
        <w:t>)),2);</w:t>
      </w:r>
      <w:r w:rsidRPr="002D0AC8">
        <w:rPr>
          <w:rFonts w:ascii="Courier New" w:hAnsi="Courier New" w:cs="Courier New"/>
          <w:color w:val="000000"/>
          <w:highlight w:val="green"/>
          <w:lang w:eastAsia="de-DE"/>
        </w:rPr>
        <w:t xml:space="preserve"> </w:t>
      </w:r>
      <w:r w:rsidRPr="002D0AC8">
        <w:rPr>
          <w:rFonts w:ascii="Courier New" w:hAnsi="Courier New" w:cs="Courier New"/>
          <w:color w:val="000000"/>
          <w:highlight w:val="green"/>
          <w:lang w:eastAsia="de-DE"/>
        </w:rPr>
        <w:t>//@sic R5s240598 sic@</w:t>
      </w:r>
      <w:r w:rsidRPr="002D0AC8">
        <w:rPr>
          <w:rFonts w:ascii="Courier New" w:hAnsi="Courier New" w:cs="Courier New"/>
          <w:color w:val="000000"/>
          <w:lang w:eastAsia="de-DE"/>
        </w:rPr>
        <w:t xml:space="preserve"> </w:t>
      </w:r>
    </w:p>
    <w:p w14:paraId="2E68CE91" w14:textId="181A2064" w:rsidR="002D0AC8" w:rsidRDefault="002D0AC8" w:rsidP="002D0A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2D0AC8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r w:rsidRPr="002D0AC8">
        <w:rPr>
          <w:rFonts w:ascii="Courier New" w:hAnsi="Courier New" w:cs="Courier New"/>
          <w:color w:val="000000"/>
          <w:lang w:eastAsia="de-DE"/>
        </w:rPr>
        <w:t>v_SOR_</w:t>
      </w:r>
      <w:proofErr w:type="gramStart"/>
      <w:r w:rsidRPr="002D0AC8">
        <w:rPr>
          <w:rFonts w:ascii="Courier New" w:hAnsi="Courier New" w:cs="Courier New"/>
          <w:color w:val="000000"/>
          <w:lang w:eastAsia="de-DE"/>
        </w:rPr>
        <w:t>CMCIRule</w:t>
      </w:r>
      <w:proofErr w:type="spellEnd"/>
      <w:r w:rsidRPr="002D0AC8">
        <w:rPr>
          <w:rFonts w:ascii="Courier New" w:hAnsi="Courier New" w:cs="Courier New"/>
          <w:color w:val="000000"/>
          <w:lang w:eastAsia="de-DE"/>
        </w:rPr>
        <w:t xml:space="preserve"> :</w:t>
      </w:r>
      <w:proofErr w:type="gramEnd"/>
      <w:r w:rsidRPr="002D0AC8">
        <w:rPr>
          <w:rFonts w:ascii="Courier New" w:hAnsi="Courier New" w:cs="Courier New"/>
          <w:color w:val="000000"/>
          <w:lang w:eastAsia="de-DE"/>
        </w:rPr>
        <w:t xml:space="preserve">= </w:t>
      </w:r>
      <w:proofErr w:type="spellStart"/>
      <w:r w:rsidRPr="002D0AC8">
        <w:rPr>
          <w:rFonts w:ascii="Courier New" w:hAnsi="Courier New" w:cs="Courier New"/>
          <w:color w:val="000000"/>
          <w:lang w:eastAsia="de-DE"/>
        </w:rPr>
        <w:t>cs_SOR_CMCIRule</w:t>
      </w:r>
      <w:proofErr w:type="spellEnd"/>
      <w:r w:rsidRPr="002D0AC8">
        <w:rPr>
          <w:rFonts w:ascii="Courier New" w:hAnsi="Courier New" w:cs="Courier New"/>
          <w:color w:val="000000"/>
          <w:lang w:eastAsia="de-DE"/>
        </w:rPr>
        <w:t xml:space="preserve"> (</w:t>
      </w:r>
      <w:proofErr w:type="spellStart"/>
      <w:r w:rsidRPr="002D0AC8">
        <w:rPr>
          <w:rFonts w:ascii="Courier New" w:hAnsi="Courier New" w:cs="Courier New"/>
          <w:color w:val="000000"/>
          <w:lang w:eastAsia="de-DE"/>
        </w:rPr>
        <w:t>v_TsorcmTimer</w:t>
      </w:r>
      <w:proofErr w:type="spellEnd"/>
      <w:r w:rsidRPr="002D0AC8">
        <w:rPr>
          <w:rFonts w:ascii="Courier New" w:hAnsi="Courier New" w:cs="Courier New"/>
          <w:color w:val="000000"/>
          <w:lang w:eastAsia="de-DE"/>
        </w:rPr>
        <w:t xml:space="preserve">, </w:t>
      </w:r>
      <w:proofErr w:type="spellStart"/>
      <w:r w:rsidRPr="002D0AC8">
        <w:rPr>
          <w:rFonts w:ascii="Courier New" w:hAnsi="Courier New" w:cs="Courier New"/>
          <w:color w:val="000000"/>
          <w:lang w:eastAsia="de-DE"/>
        </w:rPr>
        <w:t>v_CriterionType</w:t>
      </w:r>
      <w:proofErr w:type="spellEnd"/>
      <w:r w:rsidRPr="002D0AC8">
        <w:rPr>
          <w:rFonts w:ascii="Courier New" w:hAnsi="Courier New" w:cs="Courier New"/>
          <w:color w:val="000000"/>
          <w:lang w:eastAsia="de-DE"/>
        </w:rPr>
        <w:t xml:space="preserve">, </w:t>
      </w:r>
      <w:proofErr w:type="spellStart"/>
      <w:r w:rsidRPr="002D0AC8">
        <w:rPr>
          <w:rFonts w:ascii="Courier New" w:hAnsi="Courier New" w:cs="Courier New"/>
          <w:color w:val="000000"/>
          <w:lang w:eastAsia="de-DE"/>
        </w:rPr>
        <w:t>v_CriterionValue</w:t>
      </w:r>
      <w:proofErr w:type="spellEnd"/>
      <w:r>
        <w:rPr>
          <w:rFonts w:ascii="Courier New" w:hAnsi="Courier New" w:cs="Courier New"/>
          <w:color w:val="000000"/>
          <w:lang w:eastAsia="de-DE"/>
        </w:rPr>
        <w:t>,</w:t>
      </w:r>
      <w:r w:rsidRPr="002D0AC8">
        <w:rPr>
          <w:rFonts w:ascii="Courier New" w:hAnsi="Courier New" w:cs="Courier New"/>
          <w:color w:val="000000"/>
          <w:highlight w:val="cyan"/>
          <w:lang w:eastAsia="de-DE"/>
        </w:rPr>
        <w:t xml:space="preserve"> </w:t>
      </w:r>
      <w:proofErr w:type="spellStart"/>
      <w:r w:rsidRPr="002D0AC8">
        <w:rPr>
          <w:rFonts w:ascii="Courier New" w:hAnsi="Courier New" w:cs="Courier New"/>
          <w:color w:val="000000"/>
          <w:highlight w:val="cyan"/>
          <w:lang w:eastAsia="de-DE"/>
        </w:rPr>
        <w:t>v_Length</w:t>
      </w:r>
      <w:proofErr w:type="spellEnd"/>
      <w:r w:rsidRPr="002D0AC8">
        <w:rPr>
          <w:rFonts w:ascii="Courier New" w:hAnsi="Courier New" w:cs="Courier New"/>
          <w:color w:val="000000"/>
          <w:highlight w:val="cyan"/>
          <w:lang w:eastAsia="de-DE"/>
        </w:rPr>
        <w:t xml:space="preserve">); </w:t>
      </w:r>
      <w:r w:rsidRPr="002D0AC8">
        <w:rPr>
          <w:rFonts w:ascii="Courier New" w:hAnsi="Courier New" w:cs="Courier New"/>
          <w:color w:val="000000"/>
          <w:highlight w:val="cyan"/>
          <w:lang w:eastAsia="de-DE"/>
        </w:rPr>
        <w:t>//@sic R5s240598 sic@</w:t>
      </w:r>
      <w:bookmarkStart w:id="25" w:name="_GoBack"/>
      <w:bookmarkEnd w:id="25"/>
    </w:p>
    <w:p w14:paraId="53E651CF" w14:textId="05C95829" w:rsidR="002D0AC8" w:rsidRPr="002D0AC8" w:rsidRDefault="002D0AC8" w:rsidP="002D0A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2D0AC8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r w:rsidRPr="002D0AC8">
        <w:rPr>
          <w:rFonts w:ascii="Courier New" w:hAnsi="Courier New" w:cs="Courier New"/>
          <w:color w:val="000000"/>
          <w:lang w:eastAsia="de-DE"/>
        </w:rPr>
        <w:t>v_SOR_</w:t>
      </w:r>
      <w:proofErr w:type="gramStart"/>
      <w:r w:rsidRPr="002D0AC8">
        <w:rPr>
          <w:rFonts w:ascii="Courier New" w:hAnsi="Courier New" w:cs="Courier New"/>
          <w:color w:val="000000"/>
          <w:lang w:eastAsia="de-DE"/>
        </w:rPr>
        <w:t>Data</w:t>
      </w:r>
      <w:proofErr w:type="spellEnd"/>
      <w:r w:rsidRPr="002D0AC8">
        <w:rPr>
          <w:rFonts w:ascii="Courier New" w:hAnsi="Courier New" w:cs="Courier New"/>
          <w:color w:val="000000"/>
          <w:lang w:eastAsia="de-DE"/>
        </w:rPr>
        <w:t xml:space="preserve"> :</w:t>
      </w:r>
      <w:proofErr w:type="gramEnd"/>
      <w:r w:rsidRPr="002D0AC8">
        <w:rPr>
          <w:rFonts w:ascii="Courier New" w:hAnsi="Courier New" w:cs="Courier New"/>
          <w:color w:val="000000"/>
          <w:lang w:eastAsia="de-DE"/>
        </w:rPr>
        <w:t xml:space="preserve">= </w:t>
      </w:r>
      <w:proofErr w:type="spellStart"/>
      <w:r w:rsidRPr="002D0AC8">
        <w:rPr>
          <w:rFonts w:ascii="Courier New" w:hAnsi="Courier New" w:cs="Courier New"/>
          <w:color w:val="000000"/>
          <w:lang w:eastAsia="de-DE"/>
        </w:rPr>
        <w:t>cs_SOR_DataWithAddInfo</w:t>
      </w:r>
      <w:proofErr w:type="spellEnd"/>
      <w:r w:rsidRPr="002D0AC8">
        <w:rPr>
          <w:rFonts w:ascii="Courier New" w:hAnsi="Courier New" w:cs="Courier New"/>
          <w:color w:val="000000"/>
          <w:lang w:eastAsia="de-DE"/>
        </w:rPr>
        <w:t>(</w:t>
      </w:r>
      <w:proofErr w:type="spellStart"/>
      <w:r w:rsidRPr="002D0AC8">
        <w:rPr>
          <w:rFonts w:ascii="Courier New" w:hAnsi="Courier New" w:cs="Courier New"/>
          <w:color w:val="000000"/>
          <w:lang w:eastAsia="de-DE"/>
        </w:rPr>
        <w:t>v_Length_PlmnID_AccessTechId</w:t>
      </w:r>
      <w:proofErr w:type="spellEnd"/>
      <w:r w:rsidRPr="002D0AC8">
        <w:rPr>
          <w:rFonts w:ascii="Courier New" w:hAnsi="Courier New" w:cs="Courier New"/>
          <w:color w:val="000000"/>
          <w:lang w:eastAsia="de-DE"/>
        </w:rPr>
        <w:t>,</w:t>
      </w:r>
    </w:p>
    <w:p w14:paraId="45DD52EE" w14:textId="77777777" w:rsidR="002D0AC8" w:rsidRPr="002D0AC8" w:rsidRDefault="002D0AC8" w:rsidP="002D0A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2D0AC8">
        <w:rPr>
          <w:rFonts w:ascii="Courier New" w:hAnsi="Courier New" w:cs="Courier New"/>
          <w:color w:val="000000"/>
          <w:lang w:eastAsia="de-DE"/>
        </w:rPr>
        <w:t xml:space="preserve">                                         {</w:t>
      </w:r>
      <w:proofErr w:type="spellStart"/>
      <w:r w:rsidRPr="002D0AC8">
        <w:rPr>
          <w:rFonts w:ascii="Courier New" w:hAnsi="Courier New" w:cs="Courier New"/>
          <w:color w:val="000000"/>
          <w:lang w:eastAsia="de-DE"/>
        </w:rPr>
        <w:t>cs_SOR_PLMN_</w:t>
      </w:r>
      <w:proofErr w:type="gramStart"/>
      <w:r w:rsidRPr="002D0AC8">
        <w:rPr>
          <w:rFonts w:ascii="Courier New" w:hAnsi="Courier New" w:cs="Courier New"/>
          <w:color w:val="000000"/>
          <w:lang w:eastAsia="de-DE"/>
        </w:rPr>
        <w:t>AccessTech</w:t>
      </w:r>
      <w:proofErr w:type="spellEnd"/>
      <w:r w:rsidRPr="002D0AC8">
        <w:rPr>
          <w:rFonts w:ascii="Courier New" w:hAnsi="Courier New" w:cs="Courier New"/>
          <w:color w:val="000000"/>
          <w:lang w:eastAsia="de-DE"/>
        </w:rPr>
        <w:t>(</w:t>
      </w:r>
      <w:proofErr w:type="spellStart"/>
      <w:proofErr w:type="gramEnd"/>
      <w:r w:rsidRPr="002D0AC8">
        <w:rPr>
          <w:rFonts w:ascii="Courier New" w:hAnsi="Courier New" w:cs="Courier New"/>
          <w:color w:val="000000"/>
          <w:lang w:eastAsia="de-DE"/>
        </w:rPr>
        <w:t>v_PlmnID</w:t>
      </w:r>
      <w:proofErr w:type="spellEnd"/>
      <w:r w:rsidRPr="002D0AC8">
        <w:rPr>
          <w:rFonts w:ascii="Courier New" w:hAnsi="Courier New" w:cs="Courier New"/>
          <w:color w:val="000000"/>
          <w:lang w:eastAsia="de-DE"/>
        </w:rPr>
        <w:t xml:space="preserve">, </w:t>
      </w:r>
      <w:proofErr w:type="spellStart"/>
      <w:r w:rsidRPr="002D0AC8">
        <w:rPr>
          <w:rFonts w:ascii="Courier New" w:hAnsi="Courier New" w:cs="Courier New"/>
          <w:color w:val="000000"/>
          <w:lang w:eastAsia="de-DE"/>
        </w:rPr>
        <w:t>v_AccessTechId</w:t>
      </w:r>
      <w:proofErr w:type="spellEnd"/>
      <w:r w:rsidRPr="002D0AC8">
        <w:rPr>
          <w:rFonts w:ascii="Courier New" w:hAnsi="Courier New" w:cs="Courier New"/>
          <w:color w:val="000000"/>
          <w:lang w:eastAsia="de-DE"/>
        </w:rPr>
        <w:t>)},</w:t>
      </w:r>
    </w:p>
    <w:p w14:paraId="56C36168" w14:textId="77777777" w:rsidR="002D0AC8" w:rsidRPr="002D0AC8" w:rsidRDefault="002D0AC8" w:rsidP="002D0A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2D0AC8">
        <w:rPr>
          <w:rFonts w:ascii="Courier New" w:hAnsi="Courier New" w:cs="Courier New"/>
          <w:color w:val="000000"/>
          <w:lang w:eastAsia="de-DE"/>
        </w:rPr>
        <w:t xml:space="preserve">                                         '0'B,</w:t>
      </w:r>
    </w:p>
    <w:p w14:paraId="207CB0AB" w14:textId="77777777" w:rsidR="002D0AC8" w:rsidRPr="002D0AC8" w:rsidRDefault="002D0AC8" w:rsidP="002D0A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2D0AC8">
        <w:rPr>
          <w:rFonts w:ascii="Courier New" w:hAnsi="Courier New" w:cs="Courier New"/>
          <w:color w:val="000000"/>
          <w:lang w:eastAsia="de-DE"/>
        </w:rPr>
        <w:t xml:space="preserve">                                         '0'B,</w:t>
      </w:r>
    </w:p>
    <w:p w14:paraId="6A925A73" w14:textId="77777777" w:rsidR="002D0AC8" w:rsidRPr="002D0AC8" w:rsidRDefault="002D0AC8" w:rsidP="002D0A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2D0AC8">
        <w:rPr>
          <w:rFonts w:ascii="Courier New" w:hAnsi="Courier New" w:cs="Courier New"/>
          <w:color w:val="000000"/>
          <w:lang w:eastAsia="de-DE"/>
        </w:rPr>
        <w:t xml:space="preserve">                                         '1'B,</w:t>
      </w:r>
    </w:p>
    <w:p w14:paraId="0BA4CED0" w14:textId="77777777" w:rsidR="002D0AC8" w:rsidRPr="002D0AC8" w:rsidRDefault="002D0AC8" w:rsidP="002D0A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2D0AC8">
        <w:rPr>
          <w:rFonts w:ascii="Courier New" w:hAnsi="Courier New" w:cs="Courier New"/>
          <w:color w:val="000000"/>
          <w:lang w:eastAsia="de-DE"/>
        </w:rPr>
        <w:t xml:space="preserve">                                         '1'B</w:t>
      </w:r>
      <w:proofErr w:type="gramStart"/>
      <w:r w:rsidRPr="002D0AC8">
        <w:rPr>
          <w:rFonts w:ascii="Courier New" w:hAnsi="Courier New" w:cs="Courier New"/>
          <w:color w:val="000000"/>
          <w:lang w:eastAsia="de-DE"/>
        </w:rPr>
        <w:t>,  /</w:t>
      </w:r>
      <w:proofErr w:type="gramEnd"/>
      <w:r w:rsidRPr="002D0AC8">
        <w:rPr>
          <w:rFonts w:ascii="Courier New" w:hAnsi="Courier New" w:cs="Courier New"/>
          <w:color w:val="000000"/>
          <w:lang w:eastAsia="de-DE"/>
        </w:rPr>
        <w:t>/ octet O = '03'</w:t>
      </w:r>
    </w:p>
    <w:p w14:paraId="4C9EBDA8" w14:textId="244F0CCD" w:rsidR="002D0AC8" w:rsidRPr="002D0AC8" w:rsidRDefault="002D0AC8" w:rsidP="002D0A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2D0AC8">
        <w:rPr>
          <w:rFonts w:ascii="Courier New" w:hAnsi="Courier New" w:cs="Courier New"/>
          <w:color w:val="000000"/>
          <w:lang w:eastAsia="de-DE"/>
        </w:rPr>
        <w:t xml:space="preserve">                                         </w:t>
      </w:r>
      <w:proofErr w:type="spellStart"/>
      <w:r w:rsidRPr="002D0AC8">
        <w:rPr>
          <w:rFonts w:ascii="Courier New" w:hAnsi="Courier New" w:cs="Courier New"/>
          <w:color w:val="000000"/>
          <w:highlight w:val="green"/>
          <w:lang w:eastAsia="de-DE"/>
        </w:rPr>
        <w:t>cs_SOR_</w:t>
      </w:r>
      <w:proofErr w:type="gramStart"/>
      <w:r w:rsidRPr="002D0AC8">
        <w:rPr>
          <w:rFonts w:ascii="Courier New" w:hAnsi="Courier New" w:cs="Courier New"/>
          <w:color w:val="000000"/>
          <w:highlight w:val="green"/>
          <w:lang w:eastAsia="de-DE"/>
        </w:rPr>
        <w:t>CMCI</w:t>
      </w:r>
      <w:proofErr w:type="spellEnd"/>
      <w:r w:rsidRPr="002D0AC8">
        <w:rPr>
          <w:rFonts w:ascii="Courier New" w:hAnsi="Courier New" w:cs="Courier New"/>
          <w:color w:val="000000"/>
          <w:highlight w:val="green"/>
          <w:lang w:eastAsia="de-DE"/>
        </w:rPr>
        <w:t>(</w:t>
      </w:r>
      <w:proofErr w:type="gramEnd"/>
      <w:r w:rsidRPr="002D0AC8">
        <w:rPr>
          <w:rFonts w:ascii="Courier New" w:hAnsi="Courier New" w:cs="Courier New"/>
          <w:color w:val="000000"/>
          <w:highlight w:val="green"/>
          <w:lang w:eastAsia="de-DE"/>
        </w:rPr>
        <w:t>{</w:t>
      </w:r>
      <w:proofErr w:type="spellStart"/>
      <w:r w:rsidRPr="002D0AC8">
        <w:rPr>
          <w:rFonts w:ascii="Courier New" w:hAnsi="Courier New" w:cs="Courier New"/>
          <w:color w:val="000000"/>
          <w:highlight w:val="green"/>
          <w:lang w:eastAsia="de-DE"/>
        </w:rPr>
        <w:t>v_SOR_CMCIRule</w:t>
      </w:r>
      <w:proofErr w:type="spellEnd"/>
      <w:r w:rsidRPr="002D0AC8">
        <w:rPr>
          <w:rFonts w:ascii="Courier New" w:hAnsi="Courier New" w:cs="Courier New"/>
          <w:color w:val="000000"/>
          <w:highlight w:val="green"/>
          <w:lang w:eastAsia="de-DE"/>
        </w:rPr>
        <w:t>}, int2oct((oct2int(</w:t>
      </w:r>
      <w:proofErr w:type="spellStart"/>
      <w:r w:rsidRPr="002D0AC8">
        <w:rPr>
          <w:rFonts w:ascii="Courier New" w:hAnsi="Courier New" w:cs="Courier New"/>
          <w:color w:val="000000"/>
          <w:highlight w:val="green"/>
          <w:lang w:eastAsia="de-DE"/>
        </w:rPr>
        <w:t>v_Length</w:t>
      </w:r>
      <w:proofErr w:type="spellEnd"/>
      <w:r w:rsidRPr="002D0AC8">
        <w:rPr>
          <w:rFonts w:ascii="Courier New" w:hAnsi="Courier New" w:cs="Courier New"/>
          <w:color w:val="000000"/>
          <w:highlight w:val="green"/>
          <w:lang w:eastAsia="de-DE"/>
        </w:rPr>
        <w:t>) + 2),2)));//@sic R5s240598 sic@</w:t>
      </w:r>
      <w:r w:rsidRPr="002D0AC8">
        <w:rPr>
          <w:rFonts w:ascii="Courier New" w:hAnsi="Courier New" w:cs="Courier New"/>
          <w:color w:val="000000"/>
          <w:lang w:eastAsia="de-DE"/>
        </w:rPr>
        <w:t xml:space="preserve"> </w:t>
      </w:r>
    </w:p>
    <w:p w14:paraId="3DC24309" w14:textId="7830A526" w:rsidR="002D0AC8" w:rsidRDefault="002D0AC8" w:rsidP="002D0A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2D0AC8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r w:rsidRPr="002D0AC8">
        <w:rPr>
          <w:rFonts w:ascii="Courier New" w:hAnsi="Courier New" w:cs="Courier New"/>
          <w:color w:val="000000"/>
          <w:lang w:eastAsia="de-DE"/>
        </w:rPr>
        <w:t>v_</w:t>
      </w:r>
      <w:proofErr w:type="gramStart"/>
      <w:r w:rsidRPr="002D0AC8">
        <w:rPr>
          <w:rFonts w:ascii="Courier New" w:hAnsi="Courier New" w:cs="Courier New"/>
          <w:color w:val="000000"/>
          <w:lang w:eastAsia="de-DE"/>
        </w:rPr>
        <w:t>Data</w:t>
      </w:r>
      <w:proofErr w:type="spellEnd"/>
      <w:r w:rsidRPr="002D0AC8">
        <w:rPr>
          <w:rFonts w:ascii="Courier New" w:hAnsi="Courier New" w:cs="Courier New"/>
          <w:color w:val="000000"/>
          <w:lang w:eastAsia="de-DE"/>
        </w:rPr>
        <w:t xml:space="preserve"> :</w:t>
      </w:r>
      <w:proofErr w:type="gramEnd"/>
      <w:r w:rsidRPr="002D0AC8">
        <w:rPr>
          <w:rFonts w:ascii="Courier New" w:hAnsi="Courier New" w:cs="Courier New"/>
          <w:color w:val="000000"/>
          <w:lang w:eastAsia="de-DE"/>
        </w:rPr>
        <w:t>= bit2oct(</w:t>
      </w:r>
      <w:proofErr w:type="spellStart"/>
      <w:r w:rsidRPr="002D0AC8">
        <w:rPr>
          <w:rFonts w:ascii="Courier New" w:hAnsi="Courier New" w:cs="Courier New"/>
          <w:color w:val="000000"/>
          <w:lang w:eastAsia="de-DE"/>
        </w:rPr>
        <w:t>encvalue</w:t>
      </w:r>
      <w:proofErr w:type="spellEnd"/>
      <w:r w:rsidRPr="002D0AC8">
        <w:rPr>
          <w:rFonts w:ascii="Courier New" w:hAnsi="Courier New" w:cs="Courier New"/>
          <w:color w:val="000000"/>
          <w:lang w:eastAsia="de-DE"/>
        </w:rPr>
        <w:t>(</w:t>
      </w:r>
      <w:proofErr w:type="spellStart"/>
      <w:r w:rsidRPr="002D0AC8">
        <w:rPr>
          <w:rFonts w:ascii="Courier New" w:hAnsi="Courier New" w:cs="Courier New"/>
          <w:color w:val="000000"/>
          <w:lang w:eastAsia="de-DE"/>
        </w:rPr>
        <w:t>v_SOR_Data</w:t>
      </w:r>
      <w:proofErr w:type="spellEnd"/>
      <w:r w:rsidRPr="002D0AC8">
        <w:rPr>
          <w:rFonts w:ascii="Courier New" w:hAnsi="Courier New" w:cs="Courier New"/>
          <w:color w:val="000000"/>
          <w:lang w:eastAsia="de-DE"/>
        </w:rPr>
        <w:t>));  // @sic R5s240531 sic@</w:t>
      </w:r>
    </w:p>
    <w:p w14:paraId="27C17BBE" w14:textId="77777777" w:rsidR="001C6BC1" w:rsidRDefault="001C6BC1" w:rsidP="002D0AC8">
      <w:pPr>
        <w:spacing w:after="0"/>
        <w:rPr>
          <w:lang w:eastAsia="en-GB"/>
        </w:rPr>
      </w:pPr>
    </w:p>
    <w:sectPr w:rsidR="001C6BC1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B01805" w14:textId="77777777" w:rsidR="0070598A" w:rsidRDefault="0070598A">
      <w:r>
        <w:separator/>
      </w:r>
    </w:p>
  </w:endnote>
  <w:endnote w:type="continuationSeparator" w:id="0">
    <w:p w14:paraId="11FE6045" w14:textId="77777777" w:rsidR="0070598A" w:rsidRDefault="00705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5984EF" w14:textId="77777777" w:rsidR="0070598A" w:rsidRDefault="0070598A">
      <w:r>
        <w:separator/>
      </w:r>
    </w:p>
  </w:footnote>
  <w:footnote w:type="continuationSeparator" w:id="0">
    <w:p w14:paraId="7214B9B4" w14:textId="77777777" w:rsidR="0070598A" w:rsidRDefault="007059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9AD533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73D5251" wp14:editId="668BD80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66DAA69" w14:textId="77777777" w:rsidR="00EF270E" w:rsidRPr="00A11327" w:rsidRDefault="00EF270E" w:rsidP="00792A46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73D5251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6DAA69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928D7" w14:textId="77777777" w:rsidR="00EF270E" w:rsidRDefault="00EF270E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DEC3069" wp14:editId="0909DCC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9A5C35D" w14:textId="77777777" w:rsidR="00EF270E" w:rsidRPr="00A11327" w:rsidRDefault="00EF270E" w:rsidP="00792A46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1DEC306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9A5C35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97B1EE" w14:textId="77777777" w:rsidR="00EF270E" w:rsidRDefault="00EF270E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A676D59" wp14:editId="4CDACB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86C7583" w14:textId="77777777" w:rsidR="00EF270E" w:rsidRPr="00A11327" w:rsidRDefault="00EF270E" w:rsidP="00792A46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A676D5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86C758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0E54C3" w14:textId="77777777" w:rsidR="00EF270E" w:rsidRDefault="00EF270E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0CBEA01" wp14:editId="29DCE0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3F6CB26" w14:textId="77777777" w:rsidR="00EF270E" w:rsidRPr="00A11327" w:rsidRDefault="00EF270E" w:rsidP="00792A46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0CBEA01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3F6CB2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C7E34A" w14:textId="77777777" w:rsidR="00EF270E" w:rsidRDefault="00EF270E">
    <w:pPr>
      <w:pStyle w:val="a4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99CD0C3" wp14:editId="300194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6E93076" w14:textId="77777777" w:rsidR="00EF270E" w:rsidRPr="00A11327" w:rsidRDefault="00EF270E" w:rsidP="00792A46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199CD0C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E9307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0C1805" w14:textId="77777777" w:rsidR="00EF270E" w:rsidRDefault="00EF270E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7A72785" wp14:editId="72A3F15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F3BB45C" w14:textId="77777777" w:rsidR="00EF270E" w:rsidRPr="00A11327" w:rsidRDefault="00EF270E" w:rsidP="00792A46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47A7278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F3BB45C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5036E14"/>
    <w:multiLevelType w:val="hybridMultilevel"/>
    <w:tmpl w:val="20781B38"/>
    <w:lvl w:ilvl="0" w:tplc="076CFD1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07657A"/>
    <w:multiLevelType w:val="hybridMultilevel"/>
    <w:tmpl w:val="A77477CC"/>
    <w:lvl w:ilvl="0" w:tplc="A6CEB31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FF5590"/>
    <w:multiLevelType w:val="hybridMultilevel"/>
    <w:tmpl w:val="8F66B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2769D2"/>
    <w:multiLevelType w:val="hybridMultilevel"/>
    <w:tmpl w:val="D010903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1C3FDD"/>
    <w:multiLevelType w:val="hybridMultilevel"/>
    <w:tmpl w:val="88A6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A54757"/>
    <w:multiLevelType w:val="hybridMultilevel"/>
    <w:tmpl w:val="ACD28E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10"/>
  </w:num>
  <w:num w:numId="4">
    <w:abstractNumId w:val="40"/>
  </w:num>
  <w:num w:numId="5">
    <w:abstractNumId w:val="31"/>
  </w:num>
  <w:num w:numId="6">
    <w:abstractNumId w:val="37"/>
  </w:num>
  <w:num w:numId="7">
    <w:abstractNumId w:val="13"/>
  </w:num>
  <w:num w:numId="8">
    <w:abstractNumId w:val="38"/>
  </w:num>
  <w:num w:numId="9">
    <w:abstractNumId w:val="21"/>
  </w:num>
  <w:num w:numId="10">
    <w:abstractNumId w:val="26"/>
  </w:num>
  <w:num w:numId="11">
    <w:abstractNumId w:val="0"/>
  </w:num>
  <w:num w:numId="12">
    <w:abstractNumId w:val="12"/>
  </w:num>
  <w:num w:numId="13">
    <w:abstractNumId w:val="42"/>
  </w:num>
  <w:num w:numId="14">
    <w:abstractNumId w:val="6"/>
  </w:num>
  <w:num w:numId="15">
    <w:abstractNumId w:val="29"/>
  </w:num>
  <w:num w:numId="16">
    <w:abstractNumId w:val="25"/>
  </w:num>
  <w:num w:numId="17">
    <w:abstractNumId w:val="28"/>
  </w:num>
  <w:num w:numId="18">
    <w:abstractNumId w:val="17"/>
  </w:num>
  <w:num w:numId="19">
    <w:abstractNumId w:val="39"/>
  </w:num>
  <w:num w:numId="20">
    <w:abstractNumId w:val="34"/>
  </w:num>
  <w:num w:numId="21">
    <w:abstractNumId w:val="41"/>
  </w:num>
  <w:num w:numId="22">
    <w:abstractNumId w:val="30"/>
  </w:num>
  <w:num w:numId="23">
    <w:abstractNumId w:val="18"/>
  </w:num>
  <w:num w:numId="24">
    <w:abstractNumId w:val="23"/>
  </w:num>
  <w:num w:numId="25">
    <w:abstractNumId w:val="8"/>
  </w:num>
  <w:num w:numId="26">
    <w:abstractNumId w:val="15"/>
  </w:num>
  <w:num w:numId="27">
    <w:abstractNumId w:val="20"/>
  </w:num>
  <w:num w:numId="28">
    <w:abstractNumId w:val="1"/>
  </w:num>
  <w:num w:numId="29">
    <w:abstractNumId w:val="2"/>
  </w:num>
  <w:num w:numId="30">
    <w:abstractNumId w:val="19"/>
  </w:num>
  <w:num w:numId="31">
    <w:abstractNumId w:val="36"/>
  </w:num>
  <w:num w:numId="32">
    <w:abstractNumId w:val="4"/>
  </w:num>
  <w:num w:numId="33">
    <w:abstractNumId w:val="11"/>
  </w:num>
  <w:num w:numId="34">
    <w:abstractNumId w:val="9"/>
  </w:num>
  <w:num w:numId="35">
    <w:abstractNumId w:val="3"/>
  </w:num>
  <w:num w:numId="36">
    <w:abstractNumId w:val="33"/>
  </w:num>
  <w:num w:numId="37">
    <w:abstractNumId w:val="14"/>
  </w:num>
  <w:num w:numId="38">
    <w:abstractNumId w:val="24"/>
  </w:num>
  <w:num w:numId="39">
    <w:abstractNumId w:val="16"/>
  </w:num>
  <w:num w:numId="40">
    <w:abstractNumId w:val="27"/>
  </w:num>
  <w:num w:numId="41">
    <w:abstractNumId w:val="35"/>
  </w:num>
  <w:num w:numId="42">
    <w:abstractNumId w:val="7"/>
  </w:num>
  <w:num w:numId="43">
    <w:abstractNumId w:val="5"/>
  </w:num>
  <w:num w:numId="44">
    <w:abstractNumId w:val="43"/>
  </w:num>
  <w:num w:numId="45">
    <w:abstractNumId w:val="3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16ECA"/>
    <w:rsid w:val="00017321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199A"/>
    <w:rsid w:val="00042209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6C3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65A"/>
    <w:rsid w:val="000A79C4"/>
    <w:rsid w:val="000B1CCF"/>
    <w:rsid w:val="000B2399"/>
    <w:rsid w:val="000B3141"/>
    <w:rsid w:val="000B3987"/>
    <w:rsid w:val="000B3C1D"/>
    <w:rsid w:val="000B490B"/>
    <w:rsid w:val="000B4B47"/>
    <w:rsid w:val="000B5A4D"/>
    <w:rsid w:val="000B70AF"/>
    <w:rsid w:val="000B7FED"/>
    <w:rsid w:val="000C038A"/>
    <w:rsid w:val="000C0CF3"/>
    <w:rsid w:val="000C104F"/>
    <w:rsid w:val="000C1B2C"/>
    <w:rsid w:val="000C1EC7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C6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4F18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974C4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B7CA2"/>
    <w:rsid w:val="001C249D"/>
    <w:rsid w:val="001C31F3"/>
    <w:rsid w:val="001C3329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1F6836"/>
    <w:rsid w:val="00200173"/>
    <w:rsid w:val="0020019A"/>
    <w:rsid w:val="00200CF3"/>
    <w:rsid w:val="0020107D"/>
    <w:rsid w:val="00201D67"/>
    <w:rsid w:val="00202199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07EAA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11BA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5C5"/>
    <w:rsid w:val="00237EF8"/>
    <w:rsid w:val="00237F4C"/>
    <w:rsid w:val="002405A4"/>
    <w:rsid w:val="00240F3A"/>
    <w:rsid w:val="00241A66"/>
    <w:rsid w:val="0024200A"/>
    <w:rsid w:val="00242A81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54B"/>
    <w:rsid w:val="002617E2"/>
    <w:rsid w:val="00261DF2"/>
    <w:rsid w:val="0026339A"/>
    <w:rsid w:val="00263668"/>
    <w:rsid w:val="00264080"/>
    <w:rsid w:val="002640DD"/>
    <w:rsid w:val="00264A3B"/>
    <w:rsid w:val="00265AFE"/>
    <w:rsid w:val="00266119"/>
    <w:rsid w:val="0026715F"/>
    <w:rsid w:val="0026741D"/>
    <w:rsid w:val="00270080"/>
    <w:rsid w:val="0027063E"/>
    <w:rsid w:val="002725D4"/>
    <w:rsid w:val="00272B73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47EB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CCA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1EDB"/>
    <w:rsid w:val="002C2496"/>
    <w:rsid w:val="002C2E46"/>
    <w:rsid w:val="002C5A1A"/>
    <w:rsid w:val="002C7E01"/>
    <w:rsid w:val="002D0AC8"/>
    <w:rsid w:val="002D0CD6"/>
    <w:rsid w:val="002D16DD"/>
    <w:rsid w:val="002D36AE"/>
    <w:rsid w:val="002D39DD"/>
    <w:rsid w:val="002D41DC"/>
    <w:rsid w:val="002D44E7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68E3"/>
    <w:rsid w:val="00307CD1"/>
    <w:rsid w:val="00310217"/>
    <w:rsid w:val="00310553"/>
    <w:rsid w:val="0031061D"/>
    <w:rsid w:val="003108AC"/>
    <w:rsid w:val="00311DF7"/>
    <w:rsid w:val="00312DE9"/>
    <w:rsid w:val="0031437B"/>
    <w:rsid w:val="0031522E"/>
    <w:rsid w:val="00315498"/>
    <w:rsid w:val="00316A3D"/>
    <w:rsid w:val="003179F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29F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151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10D"/>
    <w:rsid w:val="003A35E1"/>
    <w:rsid w:val="003A399A"/>
    <w:rsid w:val="003A42B1"/>
    <w:rsid w:val="003A4526"/>
    <w:rsid w:val="003A5FA8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1C73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4A8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3F1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0E89"/>
    <w:rsid w:val="004217B8"/>
    <w:rsid w:val="00422B30"/>
    <w:rsid w:val="0042378D"/>
    <w:rsid w:val="004242F1"/>
    <w:rsid w:val="0042625D"/>
    <w:rsid w:val="00426FCD"/>
    <w:rsid w:val="00430854"/>
    <w:rsid w:val="00430A7D"/>
    <w:rsid w:val="00431186"/>
    <w:rsid w:val="0043163D"/>
    <w:rsid w:val="004325D3"/>
    <w:rsid w:val="00432830"/>
    <w:rsid w:val="00433603"/>
    <w:rsid w:val="00433730"/>
    <w:rsid w:val="0043576E"/>
    <w:rsid w:val="00435B12"/>
    <w:rsid w:val="0044052C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0D16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088A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6FF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252D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14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12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5B48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6B78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8AC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15E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1AB5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0A2B"/>
    <w:rsid w:val="006316B2"/>
    <w:rsid w:val="00634244"/>
    <w:rsid w:val="006349A1"/>
    <w:rsid w:val="00634F18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130A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421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29FB"/>
    <w:rsid w:val="006835C7"/>
    <w:rsid w:val="0068444E"/>
    <w:rsid w:val="006845C0"/>
    <w:rsid w:val="00690AE9"/>
    <w:rsid w:val="00690F9F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4395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61D0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598A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5F3F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12C5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D7D74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0FEE"/>
    <w:rsid w:val="008212D4"/>
    <w:rsid w:val="00822A77"/>
    <w:rsid w:val="0082451E"/>
    <w:rsid w:val="00824C2C"/>
    <w:rsid w:val="00824E59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2760"/>
    <w:rsid w:val="00862815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2D21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1E80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69E"/>
    <w:rsid w:val="009E6905"/>
    <w:rsid w:val="009E6AE3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6D7C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5963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5C6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195F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501"/>
    <w:rsid w:val="00A836AF"/>
    <w:rsid w:val="00A84550"/>
    <w:rsid w:val="00A848BB"/>
    <w:rsid w:val="00A852C3"/>
    <w:rsid w:val="00A86BDD"/>
    <w:rsid w:val="00A86E69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5DA9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52F9"/>
    <w:rsid w:val="00AD6065"/>
    <w:rsid w:val="00AD74E4"/>
    <w:rsid w:val="00AD7555"/>
    <w:rsid w:val="00AD7E9E"/>
    <w:rsid w:val="00AE007E"/>
    <w:rsid w:val="00AE04A2"/>
    <w:rsid w:val="00AE07BF"/>
    <w:rsid w:val="00AE10FB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62C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6865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4F"/>
    <w:rsid w:val="00B83D59"/>
    <w:rsid w:val="00B843B7"/>
    <w:rsid w:val="00B84F41"/>
    <w:rsid w:val="00B85434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053D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9A1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0D2A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238"/>
    <w:rsid w:val="00C11925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5FE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805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7CE"/>
    <w:rsid w:val="00CA1F3F"/>
    <w:rsid w:val="00CA216D"/>
    <w:rsid w:val="00CA2314"/>
    <w:rsid w:val="00CA2941"/>
    <w:rsid w:val="00CA3559"/>
    <w:rsid w:val="00CA53F9"/>
    <w:rsid w:val="00CA6FF9"/>
    <w:rsid w:val="00CA7C0E"/>
    <w:rsid w:val="00CB07CA"/>
    <w:rsid w:val="00CB12BC"/>
    <w:rsid w:val="00CB151D"/>
    <w:rsid w:val="00CB1B22"/>
    <w:rsid w:val="00CB24BC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16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308"/>
    <w:rsid w:val="00D74400"/>
    <w:rsid w:val="00D750CA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AA9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1DC8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A9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03D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D21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195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16B"/>
    <w:rsid w:val="00EF270E"/>
    <w:rsid w:val="00EF423E"/>
    <w:rsid w:val="00EF4636"/>
    <w:rsid w:val="00EF4DEF"/>
    <w:rsid w:val="00EF67F0"/>
    <w:rsid w:val="00EF6C40"/>
    <w:rsid w:val="00EF6DF5"/>
    <w:rsid w:val="00EF75CB"/>
    <w:rsid w:val="00EF7CBD"/>
    <w:rsid w:val="00F0037F"/>
    <w:rsid w:val="00F0098D"/>
    <w:rsid w:val="00F01341"/>
    <w:rsid w:val="00F01B5B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0470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765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42B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6B0"/>
    <w:rsid w:val="00F867B9"/>
    <w:rsid w:val="00F90D12"/>
    <w:rsid w:val="00F9121B"/>
    <w:rsid w:val="00F91EB2"/>
    <w:rsid w:val="00F9354B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4F7D"/>
    <w:rsid w:val="00FA5265"/>
    <w:rsid w:val="00FA530C"/>
    <w:rsid w:val="00FA56A2"/>
    <w:rsid w:val="00FA5A4B"/>
    <w:rsid w:val="00FA64A6"/>
    <w:rsid w:val="00FA698F"/>
    <w:rsid w:val="00FA6A0E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1E3B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4BD1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78C585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6AE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table" w:styleId="af5">
    <w:name w:val="Table Grid"/>
    <w:basedOn w:val="a1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a0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6">
    <w:name w:val="Placeholder Text"/>
    <w:basedOn w:val="a0"/>
    <w:uiPriority w:val="99"/>
    <w:unhideWhenUsed/>
    <w:rsid w:val="00B75C71"/>
    <w:rPr>
      <w:vanish/>
      <w:color w:val="AEB5BB"/>
    </w:rPr>
  </w:style>
  <w:style w:type="paragraph" w:styleId="af7">
    <w:name w:val="No Spacing"/>
    <w:basedOn w:val="a"/>
    <w:link w:val="Char0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7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a0"/>
    <w:rsid w:val="004A0966"/>
  </w:style>
  <w:style w:type="paragraph" w:customStyle="1" w:styleId="msonormal0">
    <w:name w:val="msonormal"/>
    <w:basedOn w:val="a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a0"/>
    <w:rsid w:val="00AC491F"/>
  </w:style>
  <w:style w:type="character" w:customStyle="1" w:styleId="k">
    <w:name w:val="k"/>
    <w:basedOn w:val="a0"/>
    <w:rsid w:val="00AC491F"/>
  </w:style>
  <w:style w:type="character" w:customStyle="1" w:styleId="p">
    <w:name w:val="p"/>
    <w:basedOn w:val="a0"/>
    <w:rsid w:val="00AC491F"/>
  </w:style>
  <w:style w:type="character" w:customStyle="1" w:styleId="add-diff-note">
    <w:name w:val="add-diff-note"/>
    <w:basedOn w:val="a0"/>
    <w:rsid w:val="00AC491F"/>
  </w:style>
  <w:style w:type="character" w:customStyle="1" w:styleId="c1">
    <w:name w:val="c1"/>
    <w:basedOn w:val="a0"/>
    <w:rsid w:val="00AC491F"/>
  </w:style>
  <w:style w:type="character" w:customStyle="1" w:styleId="kr">
    <w:name w:val="kr"/>
    <w:basedOn w:val="a0"/>
    <w:rsid w:val="00AC491F"/>
  </w:style>
  <w:style w:type="character" w:customStyle="1" w:styleId="kt">
    <w:name w:val="kt"/>
    <w:basedOn w:val="a0"/>
    <w:rsid w:val="00AC491F"/>
  </w:style>
  <w:style w:type="character" w:customStyle="1" w:styleId="o">
    <w:name w:val="o"/>
    <w:basedOn w:val="a0"/>
    <w:rsid w:val="00AC491F"/>
  </w:style>
  <w:style w:type="character" w:customStyle="1" w:styleId="s">
    <w:name w:val="s"/>
    <w:basedOn w:val="a0"/>
    <w:rsid w:val="00AC491F"/>
  </w:style>
  <w:style w:type="character" w:customStyle="1" w:styleId="mi">
    <w:name w:val="mi"/>
    <w:basedOn w:val="a0"/>
    <w:rsid w:val="00AC491F"/>
  </w:style>
  <w:style w:type="character" w:customStyle="1" w:styleId="cm">
    <w:name w:val="cm"/>
    <w:basedOn w:val="a0"/>
    <w:rsid w:val="00055EE8"/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a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H4VU7HTV54JD-1231737843-1380</_dlc_DocId>
    <_dlc_DocIdUrl xmlns="05fef6b6-48ff-4793-a586-dff4857ec2fd">
      <Url>https://sharepoint.rsint.net/teams/MRT_Dev/_layouts/15/DocIdRedir.aspx?ID=H4VU7HTV54JD-1231737843-1380</Url>
      <Description>H4VU7HTV54JD-1231737843-1380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CD3445-B8B4-4536-B1D5-D890C460E341}">
  <ds:schemaRefs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14FBB78-2FBF-4E83-8E37-ACD9AAF67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1659</Words>
  <Characters>9462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11099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2024-10-12T06:49:00Z</dcterms:created>
  <dcterms:modified xsi:type="dcterms:W3CDTF">2024-10-12T06:49:00Z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1fd6b121-9d51-48d6-8895-251dbe96a12b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1728541699</vt:lpwstr>
  </property>
</Properties>
</file>