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DA1A5" w14:textId="77777777" w:rsidR="00EF216B" w:rsidRDefault="00EF216B" w:rsidP="00EF2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R5s240595</w:t>
        </w:r>
      </w:fldSimple>
    </w:p>
    <w:p w14:paraId="4CFF1520" w14:textId="77777777" w:rsidR="00EF216B" w:rsidRDefault="00EF216B" w:rsidP="00EF21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216B" w14:paraId="02A85F91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A52D3" w14:textId="77777777" w:rsidR="00EF216B" w:rsidRDefault="00EF216B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F216B" w14:paraId="59C52541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6FB58" w14:textId="77777777" w:rsidR="00EF216B" w:rsidRDefault="00EF21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216B" w14:paraId="6FB87D3C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307A0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3E4FDBE6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13A9473C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1E7394" w14:textId="77777777" w:rsidR="00EF216B" w:rsidRPr="00410371" w:rsidRDefault="00EF216B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44EA1B" w14:textId="77777777" w:rsidR="00EF216B" w:rsidRDefault="00EF216B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D5D284" w14:textId="77777777" w:rsidR="00EF216B" w:rsidRPr="00410371" w:rsidRDefault="00EF216B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3550</w:t>
              </w:r>
            </w:fldSimple>
          </w:p>
        </w:tc>
        <w:tc>
          <w:tcPr>
            <w:tcW w:w="709" w:type="dxa"/>
          </w:tcPr>
          <w:p w14:paraId="3EFA0172" w14:textId="77777777" w:rsidR="00EF216B" w:rsidRDefault="00EF216B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6570C" w14:textId="77777777" w:rsidR="00EF216B" w:rsidRPr="00410371" w:rsidRDefault="00EF216B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1618AA" w14:textId="77777777" w:rsidR="00EF216B" w:rsidRDefault="00EF216B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CF92A" w14:textId="77777777" w:rsidR="00EF216B" w:rsidRPr="00410371" w:rsidRDefault="00EF216B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AF9E11" w14:textId="77777777" w:rsidR="00EF216B" w:rsidRDefault="00EF21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EF216B" w14:paraId="496940B5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3EBC9" w14:textId="77777777" w:rsidR="00EF216B" w:rsidRDefault="00EF216B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EF216B" w14:paraId="7D8E2464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42C8E" w14:textId="77777777" w:rsidR="00EF216B" w:rsidRPr="00F25D98" w:rsidRDefault="00EF216B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216B" w14:paraId="7B0A985C" w14:textId="77777777" w:rsidTr="00253E6B">
        <w:tc>
          <w:tcPr>
            <w:tcW w:w="9641" w:type="dxa"/>
            <w:gridSpan w:val="9"/>
          </w:tcPr>
          <w:p w14:paraId="5117043E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3F975" w14:textId="77777777" w:rsidR="00EF216B" w:rsidRDefault="00EF216B" w:rsidP="00EF21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216B" w14:paraId="294528C5" w14:textId="77777777" w:rsidTr="00253E6B">
        <w:tc>
          <w:tcPr>
            <w:tcW w:w="2835" w:type="dxa"/>
          </w:tcPr>
          <w:p w14:paraId="4205D70B" w14:textId="77777777" w:rsidR="00EF216B" w:rsidRDefault="00EF216B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179D28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F4F168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DDEF95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D07F0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664FBD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DDF6C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41234D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F41E8F" w14:textId="77777777" w:rsidR="00EF216B" w:rsidRDefault="00EF216B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9D8B8" w14:textId="77777777" w:rsidR="00EF216B" w:rsidRDefault="00EF216B" w:rsidP="00EF21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216B" w14:paraId="08D1F2F7" w14:textId="77777777" w:rsidTr="00253E6B">
        <w:tc>
          <w:tcPr>
            <w:tcW w:w="9640" w:type="dxa"/>
            <w:gridSpan w:val="11"/>
          </w:tcPr>
          <w:p w14:paraId="0F3BEBCE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744C56B2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298E3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02E48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6.3.2.4</w:t>
            </w:r>
            <w:r>
              <w:fldChar w:fldCharType="end"/>
            </w:r>
          </w:p>
        </w:tc>
      </w:tr>
      <w:tr w:rsidR="00EF216B" w14:paraId="520F2C6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FA6E300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5F460D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6B92AA1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B27306E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9AA9B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F216B" w14:paraId="5D68A2E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4940D84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78726" w14:textId="2DAFD97F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F216B" w14:paraId="5011DFF7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23F747B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645B5E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26A4BF02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8C9F71F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A4BC8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DA2A99" w14:textId="77777777" w:rsidR="00EF216B" w:rsidRDefault="00EF216B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0FB7D" w14:textId="77777777" w:rsidR="00EF216B" w:rsidRDefault="00EF216B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C9DF6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2024-09-25</w:t>
              </w:r>
            </w:fldSimple>
          </w:p>
        </w:tc>
      </w:tr>
      <w:tr w:rsidR="00EF216B" w14:paraId="3451E674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94084FF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3AF93C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786165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3D1711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AAA392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420927C4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2BA22" w14:textId="77777777" w:rsidR="00EF216B" w:rsidRDefault="00EF216B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B7F36" w14:textId="77777777" w:rsidR="00EF216B" w:rsidRDefault="00EF216B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3BF61D" w14:textId="77777777" w:rsidR="00EF216B" w:rsidRDefault="00EF216B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D728E" w14:textId="77777777" w:rsidR="00EF216B" w:rsidRDefault="00EF216B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07805" w14:textId="77777777" w:rsidR="00EF216B" w:rsidRDefault="00EF216B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F216B" w14:paraId="421517A6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475CC5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EF836" w14:textId="77777777" w:rsidR="00EF216B" w:rsidRDefault="00EF216B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451930" w14:textId="77777777" w:rsidR="00EF216B" w:rsidRDefault="00EF216B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44418" w14:textId="77777777" w:rsidR="00EF216B" w:rsidRPr="007C2097" w:rsidRDefault="00EF216B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216B" w14:paraId="12415C0C" w14:textId="77777777" w:rsidTr="00253E6B">
        <w:tc>
          <w:tcPr>
            <w:tcW w:w="1843" w:type="dxa"/>
          </w:tcPr>
          <w:p w14:paraId="3E39075B" w14:textId="77777777" w:rsidR="00EF216B" w:rsidRDefault="00EF216B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C15E9" w14:textId="77777777" w:rsidR="00EF216B" w:rsidRDefault="00EF216B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1E619D8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4E803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47543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4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3E36A5A" w14:textId="77777777" w:rsidR="00EF216B" w:rsidRDefault="00EF216B" w:rsidP="00EF216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673BE75" w14:textId="77777777" w:rsidR="00EF216B" w:rsidRDefault="00EF216B" w:rsidP="00EF216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6.3.2.4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015E7E73" w14:textId="77777777" w:rsidR="00EF216B" w:rsidRDefault="00EF216B" w:rsidP="00EF216B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125C37E" w14:textId="77777777" w:rsidR="00EF216B" w:rsidRDefault="00EF216B" w:rsidP="00EF216B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C977B7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027CA4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4FF5A902" w14:textId="56745095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EF216B" w14:paraId="0F2C6E1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EC50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7747C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56889E7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87FA3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43607" w14:textId="77777777" w:rsidR="00EF216B" w:rsidRDefault="00EF216B" w:rsidP="00EF21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3 and 4 proposed in R5s240580</w:t>
            </w:r>
            <w:r>
              <w:rPr>
                <w:b/>
                <w:bCs/>
                <w:noProof/>
              </w:rPr>
              <w:t xml:space="preserve"> and change 2 proposed in R5s240594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1ED9727A" w14:textId="77777777" w:rsidR="00EF216B" w:rsidRPr="001B7CA2" w:rsidRDefault="00EF216B" w:rsidP="00EF216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709742F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4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2D955FCA" w14:textId="60BAFBF3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EF216B" w14:paraId="01A8449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47CD8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65218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4C88B397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B9DC9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0EE73" w14:textId="0060810F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EF216B" w14:paraId="53D1BECE" w14:textId="77777777" w:rsidTr="00253E6B">
        <w:tc>
          <w:tcPr>
            <w:tcW w:w="2694" w:type="dxa"/>
            <w:gridSpan w:val="2"/>
          </w:tcPr>
          <w:p w14:paraId="335E891D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BEEE88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2BA09E8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1D827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E188C" w14:textId="1143BF85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6.3.2.4.NR5GC</w:t>
            </w:r>
          </w:p>
        </w:tc>
      </w:tr>
      <w:tr w:rsidR="00EF216B" w14:paraId="0AB7635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EA1EB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9E66" w14:textId="77777777" w:rsidR="00EF216B" w:rsidRDefault="00EF216B" w:rsidP="00E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16B" w14:paraId="1256693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B6BA8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DDE75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1BDA7E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99B8CA" w14:textId="77777777" w:rsidR="00EF216B" w:rsidRDefault="00EF216B" w:rsidP="00E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52ECE3" w14:textId="77777777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3C15D4B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FA8B8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85BBC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3FA50" w14:textId="1776BD03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69FB0" w14:textId="77777777" w:rsidR="00EF216B" w:rsidRDefault="00EF216B" w:rsidP="00E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8E77F" w14:textId="4E37B969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7BBA7C9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772C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1A9E7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D15F" w14:textId="413DD33D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FE3CF" w14:textId="77777777" w:rsidR="00EF216B" w:rsidRDefault="00EF216B" w:rsidP="00E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33BD0" w14:textId="4AD0D24A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1822924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9B6FE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E12E6" w14:textId="77777777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FF96" w14:textId="7BDD9902" w:rsidR="00EF216B" w:rsidRDefault="00EF216B" w:rsidP="00E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4E50C" w14:textId="77777777" w:rsidR="00EF216B" w:rsidRDefault="00EF216B" w:rsidP="00E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3E91A" w14:textId="48203AA6" w:rsidR="00EF216B" w:rsidRDefault="00EF216B" w:rsidP="00E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16B" w14:paraId="18ABFF6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306DD" w14:textId="77777777" w:rsidR="00EF216B" w:rsidRDefault="00EF216B" w:rsidP="00E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B07ED" w14:textId="77777777" w:rsidR="00EF216B" w:rsidRDefault="00EF216B" w:rsidP="00EF216B">
            <w:pPr>
              <w:pStyle w:val="CRCoverPage"/>
              <w:spacing w:after="0"/>
              <w:rPr>
                <w:noProof/>
              </w:rPr>
            </w:pPr>
          </w:p>
        </w:tc>
      </w:tr>
      <w:tr w:rsidR="00EF216B" w14:paraId="22D78E64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27587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384B9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216B" w:rsidRPr="008863B9" w14:paraId="07FEF2B6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7E5C5C" w14:textId="77777777" w:rsidR="00EF216B" w:rsidRPr="008863B9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9FA96" w14:textId="77777777" w:rsidR="00EF216B" w:rsidRPr="008863B9" w:rsidRDefault="00EF216B" w:rsidP="00E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216B" w14:paraId="07C6878F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1D5A8" w14:textId="77777777" w:rsidR="00EF216B" w:rsidRDefault="00EF216B" w:rsidP="00E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E67F1" w14:textId="77777777" w:rsidR="00EF216B" w:rsidRDefault="00EF216B" w:rsidP="00E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4B27ED" w14:textId="77777777" w:rsidR="00EF216B" w:rsidRDefault="00EF216B" w:rsidP="00EF216B">
      <w:pPr>
        <w:pStyle w:val="CRCoverPage"/>
        <w:spacing w:after="0"/>
        <w:rPr>
          <w:noProof/>
          <w:sz w:val="8"/>
          <w:szCs w:val="8"/>
        </w:rPr>
      </w:pPr>
    </w:p>
    <w:p w14:paraId="14791605" w14:textId="77777777" w:rsidR="00EF216B" w:rsidRDefault="00EF216B" w:rsidP="00EF216B">
      <w:pPr>
        <w:rPr>
          <w:noProof/>
        </w:rPr>
      </w:pPr>
    </w:p>
    <w:p w14:paraId="0FE8EC92" w14:textId="77777777" w:rsidR="0044052C" w:rsidRDefault="0044052C" w:rsidP="0044052C">
      <w:pPr>
        <w:pStyle w:val="CRCoverPage"/>
        <w:spacing w:after="0"/>
        <w:rPr>
          <w:noProof/>
          <w:sz w:val="8"/>
          <w:szCs w:val="8"/>
        </w:rPr>
      </w:pPr>
    </w:p>
    <w:p w14:paraId="20C8897F" w14:textId="77777777" w:rsidR="0044052C" w:rsidRDefault="0044052C" w:rsidP="0044052C">
      <w:pPr>
        <w:rPr>
          <w:noProof/>
        </w:rPr>
      </w:pPr>
    </w:p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78163996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14:paraId="0C3B56D8" w14:textId="60643C7D" w:rsidR="00EC103D" w:rsidRDefault="007A73E5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103D" w:rsidRPr="001D114B">
        <w:rPr>
          <w:rFonts w:ascii="Arial" w:hAnsi="Arial" w:cs="Arial"/>
          <w:iCs/>
        </w:rPr>
        <w:t>Table of Contents</w:t>
      </w:r>
      <w:r w:rsidR="00EC103D">
        <w:tab/>
      </w:r>
      <w:r w:rsidR="00EC103D">
        <w:fldChar w:fldCharType="begin"/>
      </w:r>
      <w:r w:rsidR="00EC103D">
        <w:instrText xml:space="preserve"> PAGEREF _Toc178163996 \h </w:instrText>
      </w:r>
      <w:r w:rsidR="00EC103D">
        <w:fldChar w:fldCharType="separate"/>
      </w:r>
      <w:r w:rsidR="00EC103D">
        <w:t>3</w:t>
      </w:r>
      <w:r w:rsidR="00EC103D">
        <w:fldChar w:fldCharType="end"/>
      </w:r>
    </w:p>
    <w:p w14:paraId="5B7F4CA5" w14:textId="144A50C8" w:rsidR="00EC103D" w:rsidRDefault="00EC103D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_Toc178163997 \h </w:instrText>
      </w:r>
      <w:r>
        <w:fldChar w:fldCharType="separate"/>
      </w:r>
      <w:r>
        <w:t>3</w:t>
      </w:r>
      <w:r>
        <w:fldChar w:fldCharType="end"/>
      </w:r>
    </w:p>
    <w:p w14:paraId="3DAC4E47" w14:textId="444C31F0" w:rsidR="00EC103D" w:rsidRDefault="00EC103D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_Toc178163998 \h </w:instrText>
      </w:r>
      <w:r>
        <w:fldChar w:fldCharType="separate"/>
      </w:r>
      <w:r>
        <w:t>3</w:t>
      </w:r>
      <w:r>
        <w:fldChar w:fldCharType="end"/>
      </w:r>
    </w:p>
    <w:p w14:paraId="1643C8B2" w14:textId="65F39BA3" w:rsidR="00EC103D" w:rsidRDefault="00EC103D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_Toc178163999 \h </w:instrText>
      </w:r>
      <w:r>
        <w:fldChar w:fldCharType="separate"/>
      </w:r>
      <w:r>
        <w:t>3</w:t>
      </w:r>
      <w:r>
        <w:fldChar w:fldCharType="end"/>
      </w:r>
    </w:p>
    <w:p w14:paraId="41771268" w14:textId="709EA828" w:rsidR="00EC103D" w:rsidRDefault="00EC103D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_Toc178164000 \h </w:instrText>
      </w:r>
      <w:r>
        <w:fldChar w:fldCharType="separate"/>
      </w:r>
      <w:r>
        <w:t>5</w:t>
      </w:r>
      <w:r>
        <w:fldChar w:fldCharType="end"/>
      </w:r>
    </w:p>
    <w:p w14:paraId="1E7482B4" w14:textId="1009ED09" w:rsidR="00D15337" w:rsidRDefault="007A73E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16399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163998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163999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1F8F4B2F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9E669E">
              <w:rPr>
                <w:rFonts w:cs="Arial"/>
                <w:noProof/>
                <w:lang w:val="en-SG"/>
              </w:rPr>
              <w:t>4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749" w14:textId="5403B95C" w:rsidR="002D39DD" w:rsidRDefault="002D39DD" w:rsidP="002D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470D16">
              <w:rPr>
                <w:noProof/>
              </w:rPr>
              <w:t>4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6F1F99" w14:textId="0EBC6F93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26A7536" w14:textId="572D740D" w:rsidR="002D39DD" w:rsidRDefault="002D39DD" w:rsidP="002D39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template cs_SOR_CMCIRule has been modified in R5s240580 to not take the IE criterionValue. However, for the testcase 6.3.2.</w:t>
            </w:r>
            <w:r w:rsidR="00FA4F7D">
              <w:rPr>
                <w:noProof/>
              </w:rPr>
              <w:t>4</w:t>
            </w:r>
            <w:r>
              <w:rPr>
                <w:noProof/>
              </w:rPr>
              <w:t xml:space="preserve">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291F9048" w14:textId="77777777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lastRenderedPageBreak/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234CD279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="002D39DD" w:rsidRPr="002D39DD">
              <w:rPr>
                <w:rFonts w:cs="Arial"/>
                <w:noProof/>
                <w:lang w:val="en-SG"/>
              </w:rPr>
              <w:t>cs_SOR_CMCI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2B4FFB20" w:rsidR="006C61D0" w:rsidRPr="00F9354B" w:rsidRDefault="00A213FB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but implemented differently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4A894D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02635374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R5-233459, R5s240531 sic@</w:t>
            </w:r>
          </w:p>
          <w:p w14:paraId="37853E1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ACC87D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NR_SRB_COMMON_IND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9427BF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),1);//@sic R5s230605 sic@</w:t>
            </w:r>
          </w:p>
          <w:p w14:paraId="26C5970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402D8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1E83A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timer t_Sorcm:=60.0;</w:t>
            </w:r>
          </w:p>
          <w:p w14:paraId="4FAD9D0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t_Wait:=49.0;</w:t>
            </w:r>
          </w:p>
          <w:p w14:paraId="526EA71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"Step 1-21a1"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0D972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R5-242146 sic@</w:t>
            </w:r>
          </w:p>
          <w:p w14:paraId="766D16B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"Steps 22"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0DA9C6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</w:t>
            </w:r>
            <w:proofErr w:type="gram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an</w:t>
            </w:r>
            <w:proofErr w:type="gram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7136E06D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4CAB15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4C3DA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68E57D77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70B239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161E84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419702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'1'B,  // octet O = '01'</w:t>
            </w:r>
          </w:p>
          <w:p w14:paraId="0EF1032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4F13C25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4414750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//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v_SORInfo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;//@sic R5s230605 sic@</w:t>
            </w:r>
          </w:p>
          <w:p w14:paraId="5FD96D9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334D5B7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9BA035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1F4C7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C64B7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4A48A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D23DD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bit2oct(v_Mac_A17);</w:t>
            </w:r>
          </w:p>
          <w:p w14:paraId="719BD8D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cs_NG_SORTransparentContainer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 omit, omit)));//@sic R5s240027 R5s240306 sic@</w:t>
            </w:r>
          </w:p>
          <w:p w14:paraId="02D9B71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f_Get_NG_DLNASTransport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cs_PayloadContainerType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5520695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6D36D6D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cs_PayloadContainer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819E3B6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(nr_Cell12,</w:t>
            </w:r>
          </w:p>
          <w:p w14:paraId="7441934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</w:t>
            </w:r>
          </w:p>
          <w:p w14:paraId="12BC2D04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17AFA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1FBB1C5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"Step 23"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3A5086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timer of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-cm timer.</w:t>
            </w:r>
          </w:p>
          <w:p w14:paraId="2030239C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>t_Wait.start;</w:t>
            </w:r>
          </w:p>
          <w:p w14:paraId="71D2E5F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t_Sorcm.start;</w:t>
            </w:r>
          </w:p>
          <w:p w14:paraId="42CD542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23309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message carrying acknowledgement of successful reception of the steering of roaming information</w:t>
            </w:r>
          </w:p>
          <w:p w14:paraId="130B0BF0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(nr_Cell12, tsc_NR_RbId_SRB2,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 // @sic R5s201387 Baseline Moving sic@  @sic R5s210026 sic@</w:t>
            </w:r>
          </w:p>
          <w:p w14:paraId="29D5A0D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cr_PayloadContainerType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), omit)) {</w:t>
            </w:r>
          </w:p>
          <w:p w14:paraId="03877FB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(__FILE__, __LINE__, "UL NAS Transport Message Failed");</w:t>
            </w:r>
          </w:p>
          <w:p w14:paraId="003A7642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D763F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 MSSI should be 1 @sic R5s240531 sic@</w:t>
            </w:r>
          </w:p>
          <w:p w14:paraId="2B23F2F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(?</w:t>
            </w:r>
            <w:proofErr w:type="gram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 '1'B, ?));</w:t>
            </w:r>
          </w:p>
          <w:p w14:paraId="1D2C16D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740EC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"Step 25-34b3a1"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68446E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"Step 34"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162320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R5-242146 sic@</w:t>
            </w:r>
          </w:p>
          <w:p w14:paraId="4D4E636F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"Step 35-50a1"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4966E0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:='0002'O;//@sic R5s230605 sic@</w:t>
            </w:r>
          </w:p>
          <w:p w14:paraId="41FC7924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:='05'O;//@sic R5-242146 R5s240316 sic@</w:t>
            </w:r>
          </w:p>
          <w:p w14:paraId="0DC024C9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4FEA2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D74178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77F78E3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F184E03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275CE8A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4C814AF1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1724CBFB" w14:textId="77777777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469481BA" w14:textId="79B21A25" w:rsidR="006A4395" w:rsidRPr="006A4395" w:rsidRDefault="006A4395" w:rsidP="006A43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6A4395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7BF" w14:textId="76A90537" w:rsidR="00FF4BD1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7895387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O2_Type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0FA366A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var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//WA#WI1337307 WA#6_3_2_4</w:t>
            </w:r>
          </w:p>
          <w:p w14:paraId="0AA5C44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R5-233459, R5s240531 sic@</w:t>
            </w:r>
          </w:p>
          <w:p w14:paraId="14668BD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0F809C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NR_SRB_COMMON_IND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C5C1C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O1_Type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),1);//@sic R5s230605 sic@</w:t>
            </w:r>
          </w:p>
          <w:p w14:paraId="3BA7D8B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31D42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A39BD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timer t_Sorcm:=60.0;</w:t>
            </w:r>
          </w:p>
          <w:p w14:paraId="229DE37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t_Wait:=49.0;</w:t>
            </w:r>
          </w:p>
          <w:p w14:paraId="1E2B2E3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"Step 1-21a1"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987E0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//Void //@sic R5-242146 sic@</w:t>
            </w:r>
          </w:p>
          <w:p w14:paraId="6A276CB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"Steps 22"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81AB4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</w:t>
            </w:r>
            <w:proofErr w:type="gram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an</w:t>
            </w:r>
            <w:proofErr w:type="gram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5A9488A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)),2); </w:t>
            </w: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//WA#WI1337307 WA#6_3_2_4</w:t>
            </w:r>
          </w:p>
          <w:p w14:paraId="0F4A470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//WA#WI1337307 WA#6_3_2_4</w:t>
            </w:r>
          </w:p>
          <w:p w14:paraId="2F94B14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61349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0A2CBD7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16C26F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D1F8AD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'0'B,</w:t>
            </w:r>
          </w:p>
          <w:p w14:paraId="1E1DAA6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731E0A0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//WA#WI1337307 WA#6_3_2_4</w:t>
            </w:r>
          </w:p>
          <w:p w14:paraId="6273909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6801B2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//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v_SORInfo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v_Length_SOR_CMCI_contents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v_Length_SOR_CMCI_rule_contents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;//@sic R5s230605 sic@</w:t>
            </w:r>
          </w:p>
          <w:p w14:paraId="7B9D5BA9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5ED255B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v_Mac_A17 :=f_NG_Authentication_A17(bit2oct(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462EEF9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v_NAS_SecurityParams.KAUSF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1A9A6AF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6C379B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9DF95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v_NAS_SecurityParams.KDF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737C1C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bit2oct(v_Mac_A17);</w:t>
            </w:r>
          </w:p>
          <w:p w14:paraId="1A6D218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cs_NG_SORTransparentContainer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v_Mac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 omit, omit)));//@sic R5s240027 R5s240306 sic@</w:t>
            </w:r>
          </w:p>
          <w:p w14:paraId="67AC0C5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f_Get_NG_DLNASTransport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cs_PayloadContainerType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E62265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665D569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cs_PayloadContainer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v_NAS_TxMsgContainer_SOR_CMCI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BB8F60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(nr_Cell12,</w:t>
            </w:r>
          </w:p>
          <w:p w14:paraId="71C294E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</w:t>
            </w:r>
          </w:p>
          <w:p w14:paraId="50D7242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92DBE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cs_NG_NAS_Request(tsc_SHT_IntegrityProtected_Ciphered,v_PduToSend.Msg)));</w:t>
            </w:r>
          </w:p>
          <w:p w14:paraId="650A66A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"Step 23"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104684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timer of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-cm timer.</w:t>
            </w:r>
          </w:p>
          <w:p w14:paraId="1A6E24DA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>t_Wait.start;</w:t>
            </w:r>
          </w:p>
          <w:p w14:paraId="0E886C1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t_Sorcm.start;</w:t>
            </w:r>
          </w:p>
          <w:p w14:paraId="22A70D8A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"Step 24"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BF2B8A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message carrying acknowledgement of successful reception of the steering of roaming information</w:t>
            </w:r>
          </w:p>
          <w:p w14:paraId="29F6471E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(nr_Cell12, tsc_NR_RbId_SRB2,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 // @sic R5s201387 Baseline Moving sic@  @sic R5s210026 sic@</w:t>
            </w:r>
          </w:p>
          <w:p w14:paraId="681318A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f_Check_NG_ULNASTransport(v_ReceivedAsp.Signalling.Nas[0].Pdu.Msg,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cr_PayloadContainerType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tsc_PayloadContainerSORMsg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), omit)) {</w:t>
            </w:r>
          </w:p>
          <w:p w14:paraId="3FA56E79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(__FILE__, __LINE__, "UL NAS Transport Message Failed");</w:t>
            </w:r>
          </w:p>
          <w:p w14:paraId="488BED7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21384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 MSSI should be 1 @sic R5s240531 sic@</w:t>
            </w:r>
          </w:p>
          <w:p w14:paraId="04790464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f_NG_DecodeAndMatchSORTransportContainer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cr_NG_SOR_Header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(?</w:t>
            </w:r>
            <w:proofErr w:type="gram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 ?</w:t>
            </w:r>
            <w:proofErr w:type="gram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 '1'B, ?));</w:t>
            </w:r>
          </w:p>
          <w:p w14:paraId="31AA28D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ECFED7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"Step 25-34b3a1"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9F9764B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"Step 34"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3BDC3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R5-242146 sic@</w:t>
            </w:r>
          </w:p>
          <w:p w14:paraId="0D7BC99B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"Step 35-50a1"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F1E572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:='0002'O;//@sic R5s230605 sic@</w:t>
            </w:r>
          </w:p>
          <w:p w14:paraId="3AFC31B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:='05'O;//@sic R5-242146 R5s240316 sic@</w:t>
            </w:r>
          </w:p>
          <w:p w14:paraId="780BF126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)),2); </w:t>
            </w: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//WA#WI1337307 WA#6_3_2_4</w:t>
            </w:r>
          </w:p>
          <w:p w14:paraId="7D2F3D6E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//WA#WI1337307 WA#6_3_2_4</w:t>
            </w:r>
          </w:p>
          <w:p w14:paraId="1854A444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2E8F90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4F462608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512DECE1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9E55AC3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ED7E1AE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5AF986D5" w14:textId="77777777" w:rsidR="002C1EDB" w:rsidRPr="002C1EDB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//WA#WI1337307 WA#6_3_2_4</w:t>
            </w:r>
          </w:p>
          <w:p w14:paraId="48BB6082" w14:textId="31B6832E" w:rsidR="002C1EDB" w:rsidRPr="00FF4BD1" w:rsidRDefault="002C1EDB" w:rsidP="002C1E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2C1EDB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220C29AE" w:rsidR="008A2D21" w:rsidRPr="00F212AA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5564AB8" w14:textId="77777777" w:rsidR="00A213FB" w:rsidRDefault="00A213FB" w:rsidP="00A213FB">
      <w:pPr>
        <w:spacing w:after="0"/>
        <w:rPr>
          <w:rFonts w:ascii="Arial" w:hAnsi="Arial"/>
          <w:b/>
          <w:lang w:eastAsia="en-GB"/>
        </w:rPr>
      </w:pPr>
      <w:r w:rsidRPr="008D091F">
        <w:rPr>
          <w:rFonts w:ascii="Arial" w:hAnsi="Arial"/>
          <w:b/>
          <w:highlight w:val="cyan"/>
          <w:lang w:eastAsia="en-GB"/>
        </w:rPr>
        <w:lastRenderedPageBreak/>
        <w:t>MCC160 Implementation</w:t>
      </w:r>
    </w:p>
    <w:p w14:paraId="7A7D4B9C" w14:textId="77777777" w:rsidR="00A213FB" w:rsidRDefault="00A213FB" w:rsidP="00A213FB">
      <w:pPr>
        <w:spacing w:after="0"/>
        <w:rPr>
          <w:rFonts w:ascii="Arial" w:hAnsi="Arial"/>
          <w:b/>
          <w:lang w:eastAsia="en-GB"/>
        </w:rPr>
      </w:pPr>
    </w:p>
    <w:p w14:paraId="32DD38C6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O2_Type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v_CounterSOR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:='0001'O;</w:t>
      </w:r>
    </w:p>
    <w:p w14:paraId="6BD7D407" w14:textId="26CF1B32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octetstring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v_Length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; </w:t>
      </w:r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//@sic R5s240595 sic@</w:t>
      </w:r>
    </w:p>
    <w:p w14:paraId="51EDF10D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SOR_Header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v_Header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:= cs_NG_SOR_HeaderType0('1'B,'1'B,'1'B,'0'B,'1'B);//@sic R5-233459, R5s240531 sic@</w:t>
      </w:r>
    </w:p>
    <w:p w14:paraId="304557C4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NG_NAS_DL_Pdu_Type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v_PduToSend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</w:t>
      </w:r>
    </w:p>
    <w:p w14:paraId="6F44BE16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NR_SRB_COMMON_IND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v_ReceivedAsp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</w:t>
      </w:r>
    </w:p>
    <w:p w14:paraId="3B3D4190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O1_Type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:= int2oct(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lengthof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),1);//@sic R5s230605 sic@</w:t>
      </w:r>
    </w:p>
    <w:p w14:paraId="3808F69F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template (value) SOR_DataType0WithAddInfo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v_SOR_Data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</w:t>
      </w:r>
    </w:p>
    <w:p w14:paraId="4AEA0C46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var</w:t>
      </w:r>
      <w:proofErr w:type="spellEnd"/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template (value)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SOR_CMCIRule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v_SOR_CMCIRule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</w:t>
      </w:r>
    </w:p>
    <w:p w14:paraId="0FE5C375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timer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t_Sorcm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:=60.0;</w:t>
      </w:r>
    </w:p>
    <w:p w14:paraId="7C8813CD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timer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t_Wait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:=49.0;</w:t>
      </w:r>
    </w:p>
    <w:p w14:paraId="0B6C9770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"Step 1-21a1"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@</w:t>
      </w:r>
    </w:p>
    <w:p w14:paraId="5FFA4FD2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//Void //@sic R5-242146 sic@</w:t>
      </w:r>
    </w:p>
    <w:p w14:paraId="20D5049B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"Steps 22"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@</w:t>
      </w:r>
    </w:p>
    <w:p w14:paraId="271E7591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//The SS transmits 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an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DLInformationTransfer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message containing steering of roaming information indicating list of preferred PLMN/access technology combination provided with acknowledgment requested from the UE for successful reception.</w:t>
      </w:r>
    </w:p>
    <w:p w14:paraId="1493C486" w14:textId="074DCFA1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firstLine="480"/>
        <w:rPr>
          <w:rFonts w:ascii="Courier New" w:hAnsi="Courier New" w:cs="Courier New"/>
          <w:color w:val="000000"/>
          <w:lang w:eastAsia="de-DE"/>
        </w:rPr>
      </w:pP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= int2oct((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v_CriterionType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v_TsorcmTimer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v_CriterionValue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)),2); //@sic R5s240595 sic@</w:t>
      </w:r>
    </w:p>
    <w:p w14:paraId="42F307D8" w14:textId="66F3FDD1" w:rsidR="007711FD" w:rsidRPr="007711FD" w:rsidRDefault="00A213FB" w:rsidP="00771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firstLine="48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CMCIRule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cs_SOR_CMCIRule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v_CriterionType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v_CriterionValue</w:t>
      </w:r>
      <w:bookmarkStart w:id="26" w:name="_GoBack"/>
      <w:bookmarkEnd w:id="26"/>
      <w:proofErr w:type="spellEnd"/>
      <w:r w:rsidR="007711FD" w:rsidRPr="007711FD">
        <w:rPr>
          <w:rFonts w:ascii="Courier New" w:hAnsi="Courier New" w:cs="Courier New" w:hint="eastAsia"/>
          <w:color w:val="000000"/>
          <w:highlight w:val="cyan"/>
          <w:lang w:eastAsia="zh-CN"/>
        </w:rPr>
        <w:t>,</w:t>
      </w:r>
      <w:r w:rsidR="007711FD" w:rsidRPr="007711FD">
        <w:rPr>
          <w:rFonts w:ascii="Courier New" w:hAnsi="Courier New" w:cs="Courier New"/>
          <w:color w:val="000000"/>
          <w:highlight w:val="cyan"/>
          <w:lang w:eastAsia="zh-CN"/>
        </w:rPr>
        <w:t xml:space="preserve"> </w:t>
      </w:r>
      <w:proofErr w:type="spellStart"/>
      <w:r w:rsidR="007711FD" w:rsidRPr="007711FD">
        <w:rPr>
          <w:rFonts w:ascii="Courier New" w:hAnsi="Courier New" w:cs="Courier New"/>
          <w:color w:val="000000"/>
          <w:highlight w:val="cyan"/>
          <w:lang w:eastAsia="de-DE"/>
        </w:rPr>
        <w:t>v_Length</w:t>
      </w:r>
      <w:proofErr w:type="spellEnd"/>
      <w:r w:rsidR="007711FD" w:rsidRPr="007711FD">
        <w:rPr>
          <w:rFonts w:ascii="Courier New" w:hAnsi="Courier New" w:cs="Courier New"/>
          <w:color w:val="000000"/>
          <w:highlight w:val="cyan"/>
          <w:lang w:eastAsia="de-DE"/>
        </w:rPr>
        <w:t>);</w:t>
      </w:r>
      <w:r w:rsidR="007711FD" w:rsidRPr="007711FD">
        <w:rPr>
          <w:highlight w:val="cyan"/>
        </w:rPr>
        <w:t xml:space="preserve"> </w:t>
      </w:r>
      <w:r w:rsidR="007711FD" w:rsidRPr="007711FD">
        <w:rPr>
          <w:rFonts w:ascii="Courier New" w:hAnsi="Courier New" w:cs="Courier New"/>
          <w:color w:val="000000"/>
          <w:highlight w:val="cyan"/>
          <w:lang w:eastAsia="de-DE"/>
        </w:rPr>
        <w:t>//@sic R5s240595 sic@</w:t>
      </w:r>
    </w:p>
    <w:p w14:paraId="1574EBD4" w14:textId="7F60E30B" w:rsidR="00A213FB" w:rsidRPr="007711FD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</w:p>
    <w:p w14:paraId="4187E20E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cs_SOR_DataWithAddInfo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,</w:t>
      </w:r>
    </w:p>
    <w:p w14:paraId="14F81C37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{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cs_SOR_PLMN_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AccessTech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proofErr w:type="gramEnd"/>
      <w:r w:rsidRPr="00A213FB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)},</w:t>
      </w:r>
    </w:p>
    <w:p w14:paraId="0D5F1764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14110DA7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6D458D97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2055D677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'1'B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,  /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/ octet O = '01'</w:t>
      </w:r>
    </w:p>
    <w:p w14:paraId="18114968" w14:textId="694E93FD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cs_SOR_</w:t>
      </w:r>
      <w:proofErr w:type="gram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CMCI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gram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{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v_SOR_CMCIRule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}, int2oct((oct2int(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v_Length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) + 2),2))); //@sic R5s240595 sic@</w:t>
      </w:r>
    </w:p>
    <w:p w14:paraId="6A39DAC5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= bit2oct(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encvalue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v_SOR_Data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));  // @sic R5s240531 sic@</w:t>
      </w:r>
    </w:p>
    <w:p w14:paraId="488A960D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//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v_SORInfo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v_Length_SOR_CMCI_contents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v_Length_SOR_CMCI_rule_contents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v_CriterionType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&amp;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v_CriterionValue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;//@sic R5s230605 sic@</w:t>
      </w:r>
    </w:p>
    <w:p w14:paraId="07AB4C70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v_NAS_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SecurityParams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= f_NR5GC_Security_Get();</w:t>
      </w:r>
    </w:p>
    <w:p w14:paraId="51A024C0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v_Mac_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A17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=f_NG_Authentication_A17(bit2oct(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encvalue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v_Header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)),</w:t>
      </w:r>
    </w:p>
    <w:p w14:paraId="07AEBF35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v_NAS_SecurityParams.KAUSF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,</w:t>
      </w:r>
    </w:p>
    <w:p w14:paraId="55EA057B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v_CounterSOR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,</w:t>
      </w:r>
    </w:p>
    <w:p w14:paraId="0DE1267D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,</w:t>
      </w:r>
    </w:p>
    <w:p w14:paraId="118E44FB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v_NAS_SecurityParams.KDF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);</w:t>
      </w:r>
    </w:p>
    <w:p w14:paraId="19F9142C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Mac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= bit2oct(v_Mac_A17);</w:t>
      </w:r>
    </w:p>
    <w:p w14:paraId="03879E4D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v_NAS_TxMsgContainer_SOR_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CMCI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= bit2oct(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encvalue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cs_NG_SORTransparentContainer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v_Header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v_Mac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v_CounterSOR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, omit, omit)));//@sic R5s240027 R5s240306 sic@</w:t>
      </w:r>
    </w:p>
    <w:p w14:paraId="04D099F0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PduToSend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f_Get_NG_DLNASTransport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cs_PayloadContainerType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tsc_PayloadContainerSORMsg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),</w:t>
      </w:r>
    </w:p>
    <w:p w14:paraId="51AE34DF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   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omit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,</w:t>
      </w:r>
    </w:p>
    <w:p w14:paraId="232F410E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PayloadContainer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omit,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v_NAS_TxMsgContainer_SOR_CMCI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));</w:t>
      </w:r>
    </w:p>
    <w:p w14:paraId="66DF7B18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SRB.send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proofErr w:type="gramEnd"/>
      <w:r w:rsidRPr="00A213FB">
        <w:rPr>
          <w:rFonts w:ascii="Courier New" w:hAnsi="Courier New" w:cs="Courier New"/>
          <w:color w:val="000000"/>
          <w:lang w:eastAsia="de-DE"/>
        </w:rPr>
        <w:t>cas_NR_SRB_NasPdu_REQ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(nr_Cell12,</w:t>
      </w:r>
    </w:p>
    <w:p w14:paraId="26822CB9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tsc_NR_RbId_SRB2,</w:t>
      </w:r>
    </w:p>
    <w:p w14:paraId="6AFA8959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cs_TimingInfo_Now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,</w:t>
      </w:r>
    </w:p>
    <w:p w14:paraId="28741ADD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cs_NG_NAS_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Request(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tsc_SHT_IntegrityProtected_Ciphered,v_PduToSend.Msg)));</w:t>
      </w:r>
    </w:p>
    <w:p w14:paraId="093749C2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"Step 23"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@</w:t>
      </w:r>
    </w:p>
    <w:p w14:paraId="2915572B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//The SS starts timer of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Tsor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-cm timer.</w:t>
      </w:r>
    </w:p>
    <w:p w14:paraId="32BDCF3C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t_Wait.start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</w:t>
      </w:r>
    </w:p>
    <w:p w14:paraId="36C3F6A2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t_Sorcm.start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</w:t>
      </w:r>
    </w:p>
    <w:p w14:paraId="16D9636B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"Step 24"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@</w:t>
      </w:r>
    </w:p>
    <w:p w14:paraId="2CC7CD0C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//The UE transmits an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ULInformationTransfer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message carrying acknowledgement of successful reception of the steering of roaming information</w:t>
      </w:r>
    </w:p>
    <w:p w14:paraId="081222A6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SRB.receive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proofErr w:type="gramEnd"/>
      <w:r w:rsidRPr="00A213FB">
        <w:rPr>
          <w:rFonts w:ascii="Courier New" w:hAnsi="Courier New" w:cs="Courier New"/>
          <w:color w:val="000000"/>
          <w:lang w:eastAsia="de-DE"/>
        </w:rPr>
        <w:t>car_NR_SRB_NasPdu_IND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(nr_Cell12, tsc_NR_RbId_SRB2,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cr_NG_NAS_Ind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tsc_SHT_IntegrityProtected_Ciphered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))) -&gt; value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v_ReceivedAsp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 // @sic R5s201387 Baseline Moving sic@  @sic R5s210026 sic@</w:t>
      </w:r>
    </w:p>
    <w:p w14:paraId="3AC7F340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if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 (not f_Check_NG_ULNASTransport(v_ReceivedAsp.Signalling.Nas[0].Pdu.Msg,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cr_PayloadContainerType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tsc_PayloadContainerSORMsg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), omit)) {</w:t>
      </w:r>
    </w:p>
    <w:p w14:paraId="23CBB9E4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f_NR_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SetVerdictFailOrInconc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__FILE__, __LINE__, "UL NAS Transport Message Failed");</w:t>
      </w:r>
    </w:p>
    <w:p w14:paraId="59A718EC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}</w:t>
      </w:r>
    </w:p>
    <w:p w14:paraId="7A73FF4E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 MSSI should be 1 @sic R5s240531 sic@</w:t>
      </w:r>
    </w:p>
    <w:p w14:paraId="4F1650EA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lastRenderedPageBreak/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f_NG_DecodeAndMatchSORTransportContainer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v_ReceivedAsp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cr_NG_SOR_Header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(?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, ?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, '1'B, ?));</w:t>
      </w:r>
    </w:p>
    <w:p w14:paraId="262B0B55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t_Wait.timeout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;</w:t>
      </w:r>
    </w:p>
    <w:p w14:paraId="5C5E8C0D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"Step 25-34b3a1"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@</w:t>
      </w:r>
    </w:p>
    <w:p w14:paraId="322FB633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"Step 34"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@</w:t>
      </w:r>
    </w:p>
    <w:p w14:paraId="6B6D9672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//Void//@sic R5-242146 sic@</w:t>
      </w:r>
    </w:p>
    <w:p w14:paraId="66317E09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//@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"Step 35-50a1"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siclog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@</w:t>
      </w:r>
    </w:p>
    <w:p w14:paraId="13BD0B65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CounterSOR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='0002'O;//@sic R5s230605 sic@</w:t>
      </w:r>
    </w:p>
    <w:p w14:paraId="566AD94A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:='05'O;//@sic R5-242146 R5s240316 sic@</w:t>
      </w:r>
    </w:p>
    <w:p w14:paraId="5C1EBD2E" w14:textId="7488DEE2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= int2oct((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v_CriterionType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v_TsorcmTimer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 xml:space="preserve">) +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lengthof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v_CriterionValue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)),2); //@sic R5s240595 sic@</w:t>
      </w:r>
    </w:p>
    <w:p w14:paraId="6D3F519A" w14:textId="718583D1" w:rsidR="00A213FB" w:rsidRPr="007711FD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firstLine="480"/>
        <w:rPr>
          <w:rFonts w:ascii="Courier New" w:hAnsi="Courier New" w:cs="Courier New"/>
          <w:color w:val="000000"/>
          <w:lang w:eastAsia="de-DE"/>
        </w:rPr>
      </w:pPr>
      <w:proofErr w:type="spellStart"/>
      <w:r w:rsidRPr="006A4395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6A4395">
        <w:rPr>
          <w:rFonts w:ascii="Courier New" w:hAnsi="Courier New" w:cs="Courier New"/>
          <w:color w:val="000000"/>
          <w:lang w:eastAsia="de-DE"/>
        </w:rPr>
        <w:t>CMCIRule</w:t>
      </w:r>
      <w:proofErr w:type="spellEnd"/>
      <w:r w:rsidRPr="006A4395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6A4395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6A4395">
        <w:rPr>
          <w:rFonts w:ascii="Courier New" w:hAnsi="Courier New" w:cs="Courier New"/>
          <w:color w:val="000000"/>
          <w:lang w:eastAsia="de-DE"/>
        </w:rPr>
        <w:t>cs_SOR_CMCIRule</w:t>
      </w:r>
      <w:proofErr w:type="spellEnd"/>
      <w:r w:rsidRPr="006A4395">
        <w:rPr>
          <w:rFonts w:ascii="Courier New" w:hAnsi="Courier New" w:cs="Courier New"/>
          <w:color w:val="000000"/>
          <w:lang w:eastAsia="de-DE"/>
        </w:rPr>
        <w:t xml:space="preserve"> (</w:t>
      </w:r>
      <w:proofErr w:type="spellStart"/>
      <w:r w:rsidRPr="006A4395">
        <w:rPr>
          <w:rFonts w:ascii="Courier New" w:hAnsi="Courier New" w:cs="Courier New"/>
          <w:color w:val="000000"/>
          <w:lang w:eastAsia="de-DE"/>
        </w:rPr>
        <w:t>v_TsorcmTimer</w:t>
      </w:r>
      <w:proofErr w:type="spellEnd"/>
      <w:r w:rsidRPr="006A4395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6A4395">
        <w:rPr>
          <w:rFonts w:ascii="Courier New" w:hAnsi="Courier New" w:cs="Courier New"/>
          <w:color w:val="000000"/>
          <w:lang w:eastAsia="de-DE"/>
        </w:rPr>
        <w:t>v_CriterionType</w:t>
      </w:r>
      <w:proofErr w:type="spellEnd"/>
      <w:r w:rsidRPr="006A4395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6A4395">
        <w:rPr>
          <w:rFonts w:ascii="Courier New" w:hAnsi="Courier New" w:cs="Courier New"/>
          <w:color w:val="000000"/>
          <w:lang w:eastAsia="de-DE"/>
        </w:rPr>
        <w:t>v_CriterionValue</w:t>
      </w:r>
      <w:proofErr w:type="spellEnd"/>
      <w:r w:rsidRPr="007711FD">
        <w:rPr>
          <w:rFonts w:ascii="Courier New" w:hAnsi="Courier New" w:cs="Courier New" w:hint="eastAsia"/>
          <w:color w:val="000000"/>
          <w:highlight w:val="cyan"/>
          <w:lang w:eastAsia="zh-CN"/>
        </w:rPr>
        <w:t>,</w:t>
      </w:r>
      <w:r w:rsidRPr="007711FD">
        <w:rPr>
          <w:rFonts w:ascii="Courier New" w:hAnsi="Courier New" w:cs="Courier New"/>
          <w:color w:val="000000"/>
          <w:highlight w:val="cyan"/>
          <w:lang w:eastAsia="zh-CN"/>
        </w:rPr>
        <w:t xml:space="preserve"> </w:t>
      </w:r>
      <w:proofErr w:type="spellStart"/>
      <w:r w:rsidRPr="007711FD">
        <w:rPr>
          <w:rFonts w:ascii="Courier New" w:hAnsi="Courier New" w:cs="Courier New"/>
          <w:color w:val="000000"/>
          <w:highlight w:val="cyan"/>
          <w:lang w:eastAsia="de-DE"/>
        </w:rPr>
        <w:t>v_Length</w:t>
      </w:r>
      <w:proofErr w:type="spellEnd"/>
      <w:r w:rsidRPr="007711FD">
        <w:rPr>
          <w:rFonts w:ascii="Courier New" w:hAnsi="Courier New" w:cs="Courier New"/>
          <w:color w:val="000000"/>
          <w:highlight w:val="cyan"/>
          <w:lang w:eastAsia="de-DE"/>
        </w:rPr>
        <w:t>);</w:t>
      </w:r>
      <w:r w:rsidR="007711FD" w:rsidRPr="007711FD">
        <w:rPr>
          <w:highlight w:val="cyan"/>
        </w:rPr>
        <w:t xml:space="preserve"> </w:t>
      </w:r>
      <w:r w:rsidR="007711FD" w:rsidRPr="007711FD">
        <w:rPr>
          <w:rFonts w:ascii="Courier New" w:hAnsi="Courier New" w:cs="Courier New"/>
          <w:color w:val="000000"/>
          <w:highlight w:val="cyan"/>
          <w:lang w:eastAsia="de-DE"/>
        </w:rPr>
        <w:t>//@sic R5s240595 sic@</w:t>
      </w:r>
    </w:p>
    <w:p w14:paraId="68A33897" w14:textId="312A7C6E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 xml:space="preserve">=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cs_SOR_DataWithAddInfo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v_Length_PlmnID_AccessTechId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,</w:t>
      </w:r>
    </w:p>
    <w:p w14:paraId="58BEE919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{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cs_SOR_PLMN_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AccessTech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proofErr w:type="gramEnd"/>
      <w:r w:rsidRPr="00A213FB">
        <w:rPr>
          <w:rFonts w:ascii="Courier New" w:hAnsi="Courier New" w:cs="Courier New"/>
          <w:color w:val="000000"/>
          <w:lang w:eastAsia="de-DE"/>
        </w:rPr>
        <w:t>v_PlmnID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v_AccessTechId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)},</w:t>
      </w:r>
    </w:p>
    <w:p w14:paraId="2F0141AB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5E4111F0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015A15B5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'0'B,</w:t>
      </w:r>
    </w:p>
    <w:p w14:paraId="77FF7B58" w14:textId="77777777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'1'B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,  /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/ octet O = '01'</w:t>
      </w:r>
    </w:p>
    <w:p w14:paraId="2CB9DD98" w14:textId="74EACD93" w:rsidR="00A213FB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                                     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cs_SOR_</w:t>
      </w:r>
      <w:proofErr w:type="gram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CMCI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(</w:t>
      </w:r>
      <w:proofErr w:type="gram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{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v_SOR_CMCIRule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}, int2oct((oct2int(</w:t>
      </w:r>
      <w:proofErr w:type="spellStart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v_Length</w:t>
      </w:r>
      <w:proofErr w:type="spellEnd"/>
      <w:r w:rsidRPr="00A213FB">
        <w:rPr>
          <w:rFonts w:ascii="Courier New" w:hAnsi="Courier New" w:cs="Courier New"/>
          <w:color w:val="000000"/>
          <w:highlight w:val="green"/>
          <w:lang w:eastAsia="de-DE"/>
        </w:rPr>
        <w:t>) + 2),2)));//@sic R5s240595 sic@</w:t>
      </w:r>
    </w:p>
    <w:p w14:paraId="27C17BBE" w14:textId="09416484" w:rsidR="001C6BC1" w:rsidRPr="00A213FB" w:rsidRDefault="00A213FB" w:rsidP="00A21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eastAsia="de-DE"/>
        </w:rPr>
      </w:pPr>
      <w:r w:rsidRPr="00A213FB">
        <w:rPr>
          <w:rFonts w:ascii="Courier New" w:hAnsi="Courier New" w:cs="Courier New"/>
          <w:color w:val="000000"/>
          <w:lang w:eastAsia="de-DE"/>
        </w:rPr>
        <w:t xml:space="preserve">    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</w:t>
      </w:r>
      <w:proofErr w:type="gramStart"/>
      <w:r w:rsidRPr="00A213FB">
        <w:rPr>
          <w:rFonts w:ascii="Courier New" w:hAnsi="Courier New" w:cs="Courier New"/>
          <w:color w:val="000000"/>
          <w:lang w:eastAsia="de-DE"/>
        </w:rPr>
        <w:t>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 xml:space="preserve"> :</w:t>
      </w:r>
      <w:proofErr w:type="gramEnd"/>
      <w:r w:rsidRPr="00A213FB">
        <w:rPr>
          <w:rFonts w:ascii="Courier New" w:hAnsi="Courier New" w:cs="Courier New"/>
          <w:color w:val="000000"/>
          <w:lang w:eastAsia="de-DE"/>
        </w:rPr>
        <w:t>= bit2oct(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encvalue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(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>v_SOR_Data</w:t>
      </w:r>
      <w:proofErr w:type="spellEnd"/>
      <w:r w:rsidRPr="00A213FB">
        <w:rPr>
          <w:rFonts w:ascii="Courier New" w:hAnsi="Courier New" w:cs="Courier New"/>
          <w:color w:val="000000"/>
          <w:lang w:eastAsia="de-DE"/>
        </w:rPr>
        <w:t>));  // @sic R5s240531</w:t>
      </w:r>
      <w:proofErr w:type="spellStart"/>
      <w:r w:rsidRPr="00A213FB">
        <w:rPr>
          <w:rFonts w:ascii="Courier New" w:hAnsi="Courier New" w:cs="Courier New"/>
          <w:color w:val="000000"/>
          <w:lang w:eastAsia="de-DE"/>
        </w:rPr>
        <w:t xml:space="preserve"> sic@</w:t>
      </w:r>
      <w:proofErr w:type="spellEnd"/>
    </w:p>
    <w:sectPr w:rsidR="001C6BC1" w:rsidRPr="00A213FB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DDCF1" w14:textId="77777777" w:rsidR="00B66A21" w:rsidRDefault="00B66A21">
      <w:r>
        <w:separator/>
      </w:r>
    </w:p>
  </w:endnote>
  <w:endnote w:type="continuationSeparator" w:id="0">
    <w:p w14:paraId="70B2611A" w14:textId="77777777" w:rsidR="00B66A21" w:rsidRDefault="00B6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5C31C" w14:textId="77777777" w:rsidR="00B66A21" w:rsidRDefault="00B66A21">
      <w:r>
        <w:separator/>
      </w:r>
    </w:p>
  </w:footnote>
  <w:footnote w:type="continuationSeparator" w:id="0">
    <w:p w14:paraId="75D6552A" w14:textId="77777777" w:rsidR="00B66A21" w:rsidRDefault="00B66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928D7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7B1EE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54C3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7E34A" w14:textId="77777777" w:rsidR="00EF270E" w:rsidRDefault="00EF27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C1805" w14:textId="77777777"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769D2"/>
    <w:multiLevelType w:val="hybridMultilevel"/>
    <w:tmpl w:val="D01090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0"/>
  </w:num>
  <w:num w:numId="4">
    <w:abstractNumId w:val="40"/>
  </w:num>
  <w:num w:numId="5">
    <w:abstractNumId w:val="31"/>
  </w:num>
  <w:num w:numId="6">
    <w:abstractNumId w:val="37"/>
  </w:num>
  <w:num w:numId="7">
    <w:abstractNumId w:val="13"/>
  </w:num>
  <w:num w:numId="8">
    <w:abstractNumId w:val="38"/>
  </w:num>
  <w:num w:numId="9">
    <w:abstractNumId w:val="21"/>
  </w:num>
  <w:num w:numId="10">
    <w:abstractNumId w:val="26"/>
  </w:num>
  <w:num w:numId="11">
    <w:abstractNumId w:val="0"/>
  </w:num>
  <w:num w:numId="12">
    <w:abstractNumId w:val="12"/>
  </w:num>
  <w:num w:numId="13">
    <w:abstractNumId w:val="42"/>
  </w:num>
  <w:num w:numId="14">
    <w:abstractNumId w:val="6"/>
  </w:num>
  <w:num w:numId="15">
    <w:abstractNumId w:val="29"/>
  </w:num>
  <w:num w:numId="16">
    <w:abstractNumId w:val="25"/>
  </w:num>
  <w:num w:numId="17">
    <w:abstractNumId w:val="28"/>
  </w:num>
  <w:num w:numId="18">
    <w:abstractNumId w:val="17"/>
  </w:num>
  <w:num w:numId="19">
    <w:abstractNumId w:val="39"/>
  </w:num>
  <w:num w:numId="20">
    <w:abstractNumId w:val="34"/>
  </w:num>
  <w:num w:numId="21">
    <w:abstractNumId w:val="41"/>
  </w:num>
  <w:num w:numId="22">
    <w:abstractNumId w:val="30"/>
  </w:num>
  <w:num w:numId="23">
    <w:abstractNumId w:val="18"/>
  </w:num>
  <w:num w:numId="24">
    <w:abstractNumId w:val="23"/>
  </w:num>
  <w:num w:numId="25">
    <w:abstractNumId w:val="8"/>
  </w:num>
  <w:num w:numId="26">
    <w:abstractNumId w:val="15"/>
  </w:num>
  <w:num w:numId="27">
    <w:abstractNumId w:val="20"/>
  </w:num>
  <w:num w:numId="28">
    <w:abstractNumId w:val="1"/>
  </w:num>
  <w:num w:numId="29">
    <w:abstractNumId w:val="2"/>
  </w:num>
  <w:num w:numId="30">
    <w:abstractNumId w:val="19"/>
  </w:num>
  <w:num w:numId="31">
    <w:abstractNumId w:val="36"/>
  </w:num>
  <w:num w:numId="32">
    <w:abstractNumId w:val="4"/>
  </w:num>
  <w:num w:numId="33">
    <w:abstractNumId w:val="11"/>
  </w:num>
  <w:num w:numId="34">
    <w:abstractNumId w:val="9"/>
  </w:num>
  <w:num w:numId="35">
    <w:abstractNumId w:val="3"/>
  </w:num>
  <w:num w:numId="36">
    <w:abstractNumId w:val="33"/>
  </w:num>
  <w:num w:numId="37">
    <w:abstractNumId w:val="14"/>
  </w:num>
  <w:num w:numId="38">
    <w:abstractNumId w:val="24"/>
  </w:num>
  <w:num w:numId="39">
    <w:abstractNumId w:val="16"/>
  </w:num>
  <w:num w:numId="40">
    <w:abstractNumId w:val="27"/>
  </w:num>
  <w:num w:numId="41">
    <w:abstractNumId w:val="35"/>
  </w:num>
  <w:num w:numId="42">
    <w:abstractNumId w:val="7"/>
  </w:num>
  <w:num w:numId="43">
    <w:abstractNumId w:val="5"/>
  </w:num>
  <w:num w:numId="44">
    <w:abstractNumId w:val="43"/>
  </w:num>
  <w:num w:numId="45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6ECA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C5"/>
    <w:rsid w:val="00237EF8"/>
    <w:rsid w:val="00237F4C"/>
    <w:rsid w:val="002405A4"/>
    <w:rsid w:val="00240F3A"/>
    <w:rsid w:val="00241A66"/>
    <w:rsid w:val="0024200A"/>
    <w:rsid w:val="00242A8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EDB"/>
    <w:rsid w:val="002C2496"/>
    <w:rsid w:val="002C2E46"/>
    <w:rsid w:val="002C5A1A"/>
    <w:rsid w:val="002C7E01"/>
    <w:rsid w:val="002D0CD6"/>
    <w:rsid w:val="002D16DD"/>
    <w:rsid w:val="002D36AE"/>
    <w:rsid w:val="002D39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10D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854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52C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0D16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B48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29FB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395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1FD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69E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963"/>
    <w:rsid w:val="00A16AB7"/>
    <w:rsid w:val="00A1776F"/>
    <w:rsid w:val="00A179A0"/>
    <w:rsid w:val="00A17A55"/>
    <w:rsid w:val="00A213FB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0FB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6A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16D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03D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16B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4F7D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4BD1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54A9DE84-38AB-48A2-A312-91173434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2999</Words>
  <Characters>17099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20058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2024-10-12T06:41:00Z</dcterms:created>
  <dcterms:modified xsi:type="dcterms:W3CDTF">2024-10-12T06:42:00Z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1728541699</vt:lpwstr>
  </property>
</Properties>
</file>