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78CF8" w14:textId="77777777" w:rsidR="005D263C" w:rsidRDefault="005D263C" w:rsidP="005D26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R5s240593</w:t>
        </w:r>
      </w:fldSimple>
    </w:p>
    <w:p w14:paraId="38C7B42D" w14:textId="77777777" w:rsidR="005D263C" w:rsidRDefault="005D263C" w:rsidP="005D26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263C" w14:paraId="28C64261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7F105" w14:textId="77777777" w:rsidR="005D263C" w:rsidRDefault="005D263C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263C" w14:paraId="250FFA54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D5CDA" w14:textId="77777777" w:rsidR="005D263C" w:rsidRDefault="005D263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263C" w14:paraId="211EBC6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327E7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DD1EA0C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332DD1FF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DDE7AB" w14:textId="77777777" w:rsidR="005D263C" w:rsidRPr="00410371" w:rsidRDefault="005D263C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F0D889F" w14:textId="77777777" w:rsidR="005D263C" w:rsidRDefault="005D263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F458E" w14:textId="77777777" w:rsidR="005D263C" w:rsidRPr="00410371" w:rsidRDefault="005D263C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4859</w:t>
              </w:r>
            </w:fldSimple>
          </w:p>
        </w:tc>
        <w:tc>
          <w:tcPr>
            <w:tcW w:w="709" w:type="dxa"/>
          </w:tcPr>
          <w:p w14:paraId="275C33ED" w14:textId="77777777" w:rsidR="005D263C" w:rsidRDefault="005D263C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CEB0" w14:textId="77777777" w:rsidR="005D263C" w:rsidRPr="00410371" w:rsidRDefault="005D263C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45E345" w14:textId="77777777" w:rsidR="005D263C" w:rsidRDefault="005D263C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CA3CA" w14:textId="77777777" w:rsidR="005D263C" w:rsidRPr="00410371" w:rsidRDefault="005D263C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942812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10C975D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C87FB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32AEA568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B966EF" w14:textId="77777777" w:rsidR="005D263C" w:rsidRPr="00F25D98" w:rsidRDefault="005D263C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263C" w14:paraId="037EBE74" w14:textId="77777777" w:rsidTr="00253E6B">
        <w:tc>
          <w:tcPr>
            <w:tcW w:w="9641" w:type="dxa"/>
            <w:gridSpan w:val="9"/>
          </w:tcPr>
          <w:p w14:paraId="710C64AA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D22D0" w14:textId="77777777" w:rsidR="005D263C" w:rsidRDefault="005D263C" w:rsidP="005D26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263C" w14:paraId="6B9B245B" w14:textId="77777777" w:rsidTr="00253E6B">
        <w:tc>
          <w:tcPr>
            <w:tcW w:w="2835" w:type="dxa"/>
          </w:tcPr>
          <w:p w14:paraId="000D41A9" w14:textId="77777777" w:rsidR="005D263C" w:rsidRDefault="005D263C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C976F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A4927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53DC5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F85DC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F13D9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95E40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717ED0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AC8EE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CEA55B" w14:textId="77777777" w:rsidR="005D263C" w:rsidRDefault="005D263C" w:rsidP="005D26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263C" w14:paraId="6CAF0B9C" w14:textId="77777777" w:rsidTr="00253E6B">
        <w:tc>
          <w:tcPr>
            <w:tcW w:w="9640" w:type="dxa"/>
            <w:gridSpan w:val="11"/>
          </w:tcPr>
          <w:p w14:paraId="47AA55EC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2B653B44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5D4773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AD049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22.3.1.4</w:t>
              </w:r>
            </w:fldSimple>
          </w:p>
        </w:tc>
      </w:tr>
      <w:tr w:rsidR="005D263C" w14:paraId="4EDDDB4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59F62C3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CC27C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7D4C1B2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030F5AD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DB600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263C" w14:paraId="0DE87A4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BB9A7DD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9B242" w14:textId="28C65E4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263C" w14:paraId="356A9C9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AA6AEC9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C1E13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472E9AAD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6051C19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13D87B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64A1A8" w14:textId="77777777" w:rsidR="005D263C" w:rsidRDefault="005D263C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5BA2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A3922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2024-09-25</w:t>
              </w:r>
            </w:fldSimple>
          </w:p>
        </w:tc>
      </w:tr>
      <w:tr w:rsidR="005D263C" w14:paraId="136B3C2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1F0CA11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4EB9A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4F75B3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30628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FF3DD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44F82C31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E8579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83315F" w14:textId="77777777" w:rsidR="005D263C" w:rsidRDefault="005D263C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09EF1E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71111" w14:textId="77777777" w:rsidR="005D263C" w:rsidRDefault="005D263C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6715F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D263C" w14:paraId="1FA00854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4361A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C8FA3" w14:textId="77777777" w:rsidR="005D263C" w:rsidRDefault="005D263C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345B" w14:textId="77777777" w:rsidR="005D263C" w:rsidRDefault="005D263C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88696" w14:textId="77777777" w:rsidR="005D263C" w:rsidRPr="007C2097" w:rsidRDefault="005D263C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263C" w14:paraId="6607BF7B" w14:textId="77777777" w:rsidTr="00253E6B">
        <w:tc>
          <w:tcPr>
            <w:tcW w:w="1843" w:type="dxa"/>
          </w:tcPr>
          <w:p w14:paraId="596C3E34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B39DE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2CFD5EE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B69C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EB036" w14:textId="09F61CF0" w:rsidR="005D263C" w:rsidRPr="00456784" w:rsidRDefault="005D263C" w:rsidP="005D263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take </w:t>
            </w:r>
            <w:proofErr w:type="spellStart"/>
            <w:r>
              <w:rPr>
                <w:rFonts w:cs="Arial"/>
                <w:lang w:eastAsia="en-GB"/>
              </w:rPr>
              <w:t>Koffset</w:t>
            </w:r>
            <w:proofErr w:type="spellEnd"/>
            <w:r>
              <w:rPr>
                <w:rFonts w:cs="Arial"/>
                <w:lang w:eastAsia="en-GB"/>
              </w:rPr>
              <w:t xml:space="preserve"> into account to ensure the step7A RLC STATUS PDU is received by UE and then SS transmits MAC PDU as step 8 required.</w:t>
            </w:r>
          </w:p>
          <w:p w14:paraId="70EF7235" w14:textId="5863E3A2" w:rsidR="005D263C" w:rsidRDefault="005D263C" w:rsidP="005D263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According to the prose the data sent at Step 26 shall be in the next search space after </w:t>
            </w:r>
            <w:proofErr w:type="spellStart"/>
            <w:r w:rsidRPr="00C50EA9">
              <w:t>periodicBSR</w:t>
            </w:r>
            <w:proofErr w:type="spellEnd"/>
            <w:r w:rsidRPr="00C50EA9">
              <w:t xml:space="preserve"> -</w:t>
            </w:r>
            <w:proofErr w:type="gramStart"/>
            <w:r w:rsidRPr="00C50EA9">
              <w:t xml:space="preserve">Timer </w:t>
            </w:r>
            <w:r>
              <w:t xml:space="preserve"> expiry</w:t>
            </w:r>
            <w:proofErr w:type="gramEnd"/>
            <w:r>
              <w:t xml:space="preserve"> (</w:t>
            </w:r>
            <w:r>
              <w:rPr>
                <w:rFonts w:cs="Arial"/>
                <w:lang w:eastAsia="en-GB"/>
              </w:rPr>
              <w:t>step 25).</w:t>
            </w:r>
          </w:p>
        </w:tc>
      </w:tr>
      <w:tr w:rsidR="005D263C" w14:paraId="09FF401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EA34E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A395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0C9D0B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0F65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8C537" w14:textId="18C09E8C" w:rsidR="005D263C" w:rsidRPr="005D263C" w:rsidRDefault="005D263C" w:rsidP="005D263C">
            <w:pPr>
              <w:pStyle w:val="Listenabsatz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For NB-IoT NTN, enlarge the time delay according to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 xml:space="preserve"> between Step 7A and Step8.</w:t>
            </w:r>
          </w:p>
          <w:p w14:paraId="7A9A6962" w14:textId="7AA00B58" w:rsidR="005D263C" w:rsidRDefault="005D263C" w:rsidP="005D2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Add </w:t>
            </w:r>
            <w:proofErr w:type="spellStart"/>
            <w:r w:rsidRPr="00EA30F6">
              <w:rPr>
                <w:rFonts w:cs="Arial"/>
                <w:lang w:eastAsia="en-GB"/>
              </w:rPr>
              <w:t>f_NBIOT_GetNextSearchSpace</w:t>
            </w:r>
            <w:proofErr w:type="spellEnd"/>
            <w:r w:rsidRPr="00EA30F6">
              <w:rPr>
                <w:rFonts w:cs="Arial"/>
                <w:lang w:eastAsia="en-GB"/>
              </w:rPr>
              <w:t>(</w:t>
            </w:r>
            <w:proofErr w:type="spellStart"/>
            <w:r w:rsidRPr="00EA30F6">
              <w:rPr>
                <w:rFonts w:cs="Arial"/>
                <w:lang w:eastAsia="en-GB"/>
              </w:rPr>
              <w:t>v_CellId</w:t>
            </w:r>
            <w:proofErr w:type="spellEnd"/>
            <w:r w:rsidRPr="00EA30F6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to get next search space.</w:t>
            </w:r>
          </w:p>
        </w:tc>
      </w:tr>
      <w:tr w:rsidR="005D263C" w14:paraId="30C4187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79B9F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9F8A2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200E7F2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BA795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DFDE" w14:textId="045682B4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5D263C" w14:paraId="2372EF52" w14:textId="77777777" w:rsidTr="00253E6B">
        <w:tc>
          <w:tcPr>
            <w:tcW w:w="2694" w:type="dxa"/>
            <w:gridSpan w:val="2"/>
          </w:tcPr>
          <w:p w14:paraId="47CEED67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674FD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CD566D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3D55D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D0995" w14:textId="05E0F2DC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22.3.1.4</w:t>
            </w:r>
          </w:p>
        </w:tc>
      </w:tr>
      <w:tr w:rsidR="005D263C" w14:paraId="7447799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BAB7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E74E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3A187A5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0A963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F2DD5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E0963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AFFF8" w14:textId="77777777" w:rsidR="005D263C" w:rsidRDefault="005D263C" w:rsidP="005D26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AA13D" w14:textId="77777777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4F6C49D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A1D6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266DB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0D0C6" w14:textId="0D6B042F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2761" w14:textId="77777777" w:rsidR="005D263C" w:rsidRDefault="005D263C" w:rsidP="005D26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179D9" w14:textId="5D1B8E5A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7E209FC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A301A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40B3F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03365" w14:textId="5D8C2729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9CC9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B7E7E" w14:textId="0530F442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31FAFBE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A1BD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CABE6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B6108" w14:textId="64C7308D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65EE0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291A9" w14:textId="4217281F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42DF09D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DA768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BEAE4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6F341D74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85A5E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678B" w14:textId="77777777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263C" w:rsidRPr="008863B9" w14:paraId="3D5F2E72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AEE44" w14:textId="77777777" w:rsidR="005D263C" w:rsidRPr="008863B9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37BBF" w14:textId="77777777" w:rsidR="005D263C" w:rsidRPr="008863B9" w:rsidRDefault="005D263C" w:rsidP="005D26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263C" w14:paraId="5202559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5A003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84957" w14:textId="77777777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94FAD" w14:textId="77777777" w:rsidR="005D263C" w:rsidRDefault="005D263C" w:rsidP="005D263C">
      <w:pPr>
        <w:pStyle w:val="CRCoverPage"/>
        <w:spacing w:after="0"/>
        <w:rPr>
          <w:noProof/>
          <w:sz w:val="8"/>
          <w:szCs w:val="8"/>
        </w:rPr>
      </w:pPr>
    </w:p>
    <w:p w14:paraId="00A962BC" w14:textId="77777777" w:rsidR="005D263C" w:rsidRDefault="005D263C" w:rsidP="005D263C">
      <w:pPr>
        <w:rPr>
          <w:noProof/>
        </w:rPr>
      </w:pPr>
    </w:p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806519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74485A47" w14:textId="77777777" w:rsidR="003F02EB" w:rsidRDefault="007A73E5">
      <w:pPr>
        <w:pStyle w:val="Verzeichnis1"/>
        <w:rPr>
          <w:rFonts w:asciiTheme="minorHAnsi" w:eastAsiaTheme="minorEastAsia" w:hAnsiTheme="minorHAnsi" w:cstheme="minorBidi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02EB" w:rsidRPr="008953D1">
        <w:rPr>
          <w:rFonts w:ascii="Arial" w:hAnsi="Arial" w:cs="Arial"/>
          <w:iCs/>
        </w:rPr>
        <w:t>Table of Contents</w:t>
      </w:r>
      <w:r w:rsidR="003F02EB">
        <w:tab/>
      </w:r>
      <w:r w:rsidR="003F02EB">
        <w:fldChar w:fldCharType="begin"/>
      </w:r>
      <w:r w:rsidR="003F02EB">
        <w:instrText xml:space="preserve"> PAGEREF _Toc178065196 \h </w:instrText>
      </w:r>
      <w:r w:rsidR="003F02EB">
        <w:fldChar w:fldCharType="separate"/>
      </w:r>
      <w:r w:rsidR="003F02EB">
        <w:t>2</w:t>
      </w:r>
      <w:r w:rsidR="003F02EB">
        <w:fldChar w:fldCharType="end"/>
      </w:r>
    </w:p>
    <w:p w14:paraId="16BC5D0B" w14:textId="77777777" w:rsidR="003F02EB" w:rsidRDefault="003F02EB">
      <w:pPr>
        <w:pStyle w:val="Verzeichnis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953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953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_Toc178065197 \h </w:instrText>
      </w:r>
      <w:r>
        <w:fldChar w:fldCharType="separate"/>
      </w:r>
      <w:r>
        <w:t>2</w:t>
      </w:r>
      <w:r>
        <w:fldChar w:fldCharType="end"/>
      </w:r>
    </w:p>
    <w:p w14:paraId="534A1D3A" w14:textId="77777777" w:rsidR="003F02EB" w:rsidRDefault="003F02EB">
      <w:pPr>
        <w:pStyle w:val="Verzeichnis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953D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953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_Toc178065198 \h </w:instrText>
      </w:r>
      <w:r>
        <w:fldChar w:fldCharType="separate"/>
      </w:r>
      <w:r>
        <w:t>2</w:t>
      </w:r>
      <w:r>
        <w:fldChar w:fldCharType="end"/>
      </w:r>
    </w:p>
    <w:p w14:paraId="5D5016AE" w14:textId="77777777" w:rsidR="003F02EB" w:rsidRDefault="003F02EB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8953D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ab/>
      </w:r>
      <w:r w:rsidRPr="008953D1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_Toc178065199 \h </w:instrText>
      </w:r>
      <w:r>
        <w:fldChar w:fldCharType="separate"/>
      </w:r>
      <w:r>
        <w:t>2</w:t>
      </w:r>
      <w:r>
        <w:fldChar w:fldCharType="end"/>
      </w:r>
    </w:p>
    <w:p w14:paraId="6482FE88" w14:textId="77777777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06519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C3588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</w:t>
      </w:r>
      <w:r w:rsidR="00C679DF">
        <w:rPr>
          <w:rFonts w:cs="Arial"/>
        </w:rPr>
        <w:t xml:space="preserve">the </w:t>
      </w:r>
      <w:r w:rsidR="00C679DF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065198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77777777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065199"/>
      <w:bookmarkStart w:id="25" w:name="_GoBack"/>
      <w:bookmarkEnd w:id="2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77777777" w:rsidR="004A40D5" w:rsidRPr="00E13853" w:rsidRDefault="005E7C1A" w:rsidP="00206ED0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 w:rsidR="002A42F5">
              <w:rPr>
                <w:noProof/>
              </w:rPr>
              <w:t>()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5FF" w14:textId="77777777" w:rsidR="005D263C" w:rsidRPr="00456784" w:rsidRDefault="005D263C" w:rsidP="005D263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take </w:t>
            </w:r>
            <w:proofErr w:type="spellStart"/>
            <w:r>
              <w:rPr>
                <w:rFonts w:cs="Arial"/>
                <w:lang w:eastAsia="en-GB"/>
              </w:rPr>
              <w:t>Koffset</w:t>
            </w:r>
            <w:proofErr w:type="spellEnd"/>
            <w:r>
              <w:rPr>
                <w:rFonts w:cs="Arial"/>
                <w:lang w:eastAsia="en-GB"/>
              </w:rPr>
              <w:t xml:space="preserve"> into account to ensure the step7A RLC STATUS PDU is received by UE and then SS transmits MAC PDU as step 8 required.</w:t>
            </w:r>
          </w:p>
          <w:p w14:paraId="236537AE" w14:textId="467ABA74" w:rsidR="00456784" w:rsidRPr="00456784" w:rsidRDefault="005D263C" w:rsidP="005D263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the data sent at Step 26 shall be in the next search space after </w:t>
            </w:r>
            <w:proofErr w:type="spellStart"/>
            <w:r w:rsidRPr="00C50EA9">
              <w:t>periodicBSR</w:t>
            </w:r>
            <w:proofErr w:type="spellEnd"/>
            <w:r w:rsidRPr="00C50EA9">
              <w:t xml:space="preserve"> -</w:t>
            </w:r>
            <w:proofErr w:type="gramStart"/>
            <w:r w:rsidRPr="00C50EA9">
              <w:t xml:space="preserve">Timer </w:t>
            </w:r>
            <w:r>
              <w:t xml:space="preserve"> expiry</w:t>
            </w:r>
            <w:proofErr w:type="gramEnd"/>
            <w:r>
              <w:t xml:space="preserve"> (</w:t>
            </w:r>
            <w:r>
              <w:rPr>
                <w:rFonts w:cs="Arial"/>
                <w:lang w:eastAsia="en-GB"/>
              </w:rPr>
              <w:t>step 25).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4E7" w14:textId="77777777" w:rsidR="005D263C" w:rsidRPr="005D263C" w:rsidRDefault="005D263C" w:rsidP="005D263C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For NB-IoT NTN, enlarge the time delay according to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 xml:space="preserve"> between Step 7A and Step8.</w:t>
            </w:r>
          </w:p>
          <w:p w14:paraId="47E4A508" w14:textId="38845D95" w:rsidR="00990D47" w:rsidRPr="005D263C" w:rsidRDefault="005D263C" w:rsidP="005D263C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Add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f_NBIOT_GetNextSearchSpace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v_CellId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>) to get next search space.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7777777" w:rsidR="004A40D5" w:rsidRPr="00CC39F9" w:rsidRDefault="004644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44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644CA">
              <w:rPr>
                <w:rFonts w:ascii="Arial" w:hAnsi="Arial" w:cs="Arial"/>
                <w:lang w:eastAsia="en-GB"/>
              </w:rPr>
              <w:t>\develop\NBIOT\22_3\</w:t>
            </w:r>
            <w:proofErr w:type="spellStart"/>
            <w:r w:rsidRPr="004644CA">
              <w:rPr>
                <w:rFonts w:ascii="Arial" w:hAnsi="Arial" w:cs="Arial"/>
                <w:lang w:eastAsia="en-GB"/>
              </w:rPr>
              <w:t>NBIOT_MAC_Testcases.ttcn</w:t>
            </w:r>
            <w:proofErr w:type="spellEnd"/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65B27839" w:rsidR="004A40D5" w:rsidRDefault="00211473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9E9" w14:textId="77777777" w:rsidR="000863DD" w:rsidRPr="000863DD" w:rsidRDefault="00D87828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78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863DD" w:rsidRPr="000863DD">
              <w:rPr>
                <w:rFonts w:ascii="Courier New" w:hAnsi="Courier New" w:cs="Courier New"/>
                <w:color w:val="000000"/>
                <w:lang w:eastAsia="de-DE"/>
              </w:rPr>
              <w:t>function f_TC_22_3_1_4_</w:t>
            </w:r>
            <w:proofErr w:type="gramStart"/>
            <w:r w:rsidR="000863DD" w:rsidRPr="000863DD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="000863DD" w:rsidRPr="000863D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5E849909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 xml:space="preserve">    ……</w:t>
            </w:r>
          </w:p>
          <w:p w14:paraId="1FEFC7F6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D6EC1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 Msg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4  scheduled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at the SS: C-RNTI based contention resolution with UL grant of 176</w:t>
            </w:r>
          </w:p>
          <w:p w14:paraId="6C2C831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AD63B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D842F8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138E00D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C3BD7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f_NBIOT_MAC_CPMode_MacPdu_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Receive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47FA8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641D9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7A"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D0C59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SendRlcStatus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0039C6A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865AA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512AD7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E53E5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5D9661D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{ crs_PDCP_SDU_10B };</w:t>
            </w:r>
          </w:p>
          <w:p w14:paraId="6D33FF5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D8B4ED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AA1EAF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23 - 24"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C11F1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D18E4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114B9E4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048A0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0D04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&lt; 2;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35B3903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B1101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57C3D27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fl_TC_22_3_1_4_PeriodicBSR_Timer_NpdcchPeriods(v_PeriodicBSR_Timer_Step21C) +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;  // @sic R5s240266, R5-241564 sic@ "+1"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Npdcch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period bundle) to be sure that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PeriodicBSR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-Timer has been expired</w:t>
            </w:r>
          </w:p>
          <w:p w14:paraId="0E6F213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58FA1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8015E8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D54A4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__FILE__, __LINE__, "Step 27 - " &amp; int2str(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58FA6AA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2F9A0ED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3D9F5D6B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CFA9FE" w14:textId="77777777" w:rsidR="00D87828" w:rsidRPr="00850B74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2F98DE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411A7A89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8D0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function f_TC_22_3_1_4_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E1DD7E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 xml:space="preserve">    ……</w:t>
            </w:r>
          </w:p>
          <w:p w14:paraId="19F1A5BF" w14:textId="77777777" w:rsidR="000863DD" w:rsidRDefault="002B4FC9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670538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410BE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 Msg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4  scheduled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at the SS: C-RNTI based contention resolution with UL grant of 176</w:t>
            </w:r>
          </w:p>
          <w:p w14:paraId="2073718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D7B17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BF34F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5A6087D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47B997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f_NBIOT_MAC_CPMode_MacPdu_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Receive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A7AD1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A775D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7A"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616F76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SendRlcStatus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54FDC2F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//WI=1304572</w:t>
            </w:r>
          </w:p>
          <w:p w14:paraId="262DEB1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GetNTNSatelliteType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)!=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ntn_None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4AA12F1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4978B39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 // 2 * NTN message delay (550ms * 2)</w:t>
            </w:r>
          </w:p>
          <w:p w14:paraId="64C4E0B2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FED087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69D9F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DB25B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78424FEA" w14:textId="77777777" w:rsidR="006E096A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{ crs_PDCP_SDU_10B };</w:t>
            </w:r>
          </w:p>
          <w:p w14:paraId="2300C8EF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9354A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77EE481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23 - 24"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51D15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D9994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22D91C7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26EB5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1FFD3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&lt; 2;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0442FEA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"Step 25"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3113CF" w14:textId="77777777" w:rsidR="000D3331" w:rsidRDefault="000D3331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E22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//WI=1304572</w:t>
            </w:r>
          </w:p>
          <w:p w14:paraId="0AD1A154" w14:textId="77777777" w:rsidR="008B631C" w:rsidRPr="000863DD" w:rsidRDefault="008B631C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f_NBIOT_GetNextSearchSpace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726BEA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= 1;</w:t>
            </w:r>
          </w:p>
          <w:p w14:paraId="146DBE4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fl_TC_22_3_1_4_PeriodicBSR_Timer_NpdcchPeriods(v_PeriodicBSR_Timer_Step21C) +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;  // @sic R5s240266, R5-241564 sic@ "+1"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Npdcch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period bundle) to be sure that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PeriodicBSR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-Timer has been expired</w:t>
            </w:r>
          </w:p>
          <w:p w14:paraId="512A667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2A8C80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0F941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TriggerBSR(</w:t>
            </w:r>
            <w:proofErr w:type="spellStart"/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B1B389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__FILE__, __LINE__, "Step 27 - " &amp; int2str(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4185E8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BAF591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76B7EE3" w14:textId="77777777" w:rsidR="000863DD" w:rsidRPr="00850B74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1AE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FDBA9F2" w14:textId="77777777" w:rsidR="003D5DA4" w:rsidRPr="00CD057D" w:rsidRDefault="003D5DA4" w:rsidP="00F03BA7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CA462" w14:textId="77777777" w:rsidR="00BB2635" w:rsidRDefault="00BB2635">
      <w:r>
        <w:separator/>
      </w:r>
    </w:p>
  </w:endnote>
  <w:endnote w:type="continuationSeparator" w:id="0">
    <w:p w14:paraId="22F8551B" w14:textId="77777777" w:rsidR="00BB2635" w:rsidRDefault="00BB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48C7A" w14:textId="77777777" w:rsidR="004D016B" w:rsidRDefault="004D01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341E" w14:textId="77777777" w:rsidR="004D016B" w:rsidRDefault="004D01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56D4D" w14:textId="77777777" w:rsidR="004D016B" w:rsidRDefault="004D01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35AB7" w14:textId="77777777" w:rsidR="00BB2635" w:rsidRDefault="00BB2635">
      <w:r>
        <w:separator/>
      </w:r>
    </w:p>
  </w:footnote>
  <w:footnote w:type="continuationSeparator" w:id="0">
    <w:p w14:paraId="13F0FA64" w14:textId="77777777" w:rsidR="00BB2635" w:rsidRDefault="00BB2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39A1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E356F8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E356F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54B2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70EC2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770E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2121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3D4559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3D455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60D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EFAC4F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B08D8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82BE60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BE7D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84AAA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0917"/>
    <w:multiLevelType w:val="hybridMultilevel"/>
    <w:tmpl w:val="407A07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1577F0"/>
    <w:multiLevelType w:val="hybridMultilevel"/>
    <w:tmpl w:val="60F61B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F703CF"/>
    <w:multiLevelType w:val="hybridMultilevel"/>
    <w:tmpl w:val="60F61B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F0181E"/>
    <w:multiLevelType w:val="hybridMultilevel"/>
    <w:tmpl w:val="407A07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473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178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6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2FF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635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679DF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84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D263C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H4VU7HTV54JD-1231737843-1395</_dlc_DocId>
    <_dlc_DocIdUrl xmlns="05fef6b6-48ff-4793-a586-dff4857ec2fd">
      <Url>https://sharepoint.rsint.net/teams/MRT_Dev/_layouts/15/DocIdRedir.aspx?ID=H4VU7HTV54JD-1231737843-1395</Url>
      <Description>H4VU7HTV54JD-1231737843-1395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F28176-3568-4FA4-A121-5F1C4D72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1262</Words>
  <Characters>7199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2024-10-04T07:35:00Z</dcterms:created>
  <dcterms:modified xsi:type="dcterms:W3CDTF">2024-10-04T07:35:00Z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e222b6de-d820-4489-8548-11df4106375e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