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6F82D8" w14:textId="77777777" w:rsidR="00202199" w:rsidRDefault="00202199" w:rsidP="002021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R5s240592</w:t>
        </w:r>
      </w:fldSimple>
    </w:p>
    <w:p w14:paraId="4EFB5310" w14:textId="77777777" w:rsidR="00202199" w:rsidRDefault="00202199" w:rsidP="0020219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2199" w14:paraId="2FE4237F" w14:textId="77777777" w:rsidTr="00253E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E684D" w14:textId="77777777" w:rsidR="00202199" w:rsidRDefault="00202199" w:rsidP="00253E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02199" w14:paraId="53FB9952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328A97" w14:textId="77777777" w:rsidR="00202199" w:rsidRDefault="00202199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2199" w14:paraId="097F618E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5D027" w14:textId="77777777" w:rsidR="00202199" w:rsidRDefault="00202199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199" w14:paraId="40DED475" w14:textId="77777777" w:rsidTr="00253E6B">
        <w:tc>
          <w:tcPr>
            <w:tcW w:w="142" w:type="dxa"/>
            <w:tcBorders>
              <w:left w:val="single" w:sz="4" w:space="0" w:color="auto"/>
            </w:tcBorders>
          </w:tcPr>
          <w:p w14:paraId="76CE41F3" w14:textId="77777777" w:rsidR="00202199" w:rsidRDefault="00202199" w:rsidP="00253E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C4FE69" w14:textId="77777777" w:rsidR="00202199" w:rsidRPr="00410371" w:rsidRDefault="00202199" w:rsidP="00253E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D60FB27" w14:textId="77777777" w:rsidR="00202199" w:rsidRDefault="00202199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8FEE6B" w14:textId="77777777" w:rsidR="00202199" w:rsidRPr="00410371" w:rsidRDefault="00202199" w:rsidP="00253E6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3548</w:t>
              </w:r>
            </w:fldSimple>
          </w:p>
        </w:tc>
        <w:tc>
          <w:tcPr>
            <w:tcW w:w="709" w:type="dxa"/>
          </w:tcPr>
          <w:p w14:paraId="68BA643F" w14:textId="77777777" w:rsidR="00202199" w:rsidRDefault="00202199" w:rsidP="00253E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A4BBF2" w14:textId="77777777" w:rsidR="00202199" w:rsidRPr="00410371" w:rsidRDefault="00202199" w:rsidP="00253E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7CB24CE" w14:textId="77777777" w:rsidR="00202199" w:rsidRDefault="00202199" w:rsidP="00253E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4FD046" w14:textId="77777777" w:rsidR="00202199" w:rsidRPr="00410371" w:rsidRDefault="00202199" w:rsidP="00253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F5D450" w14:textId="77777777" w:rsidR="00202199" w:rsidRDefault="00202199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202199" w14:paraId="161C64A7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96CB6" w14:textId="77777777" w:rsidR="00202199" w:rsidRDefault="00202199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202199" w14:paraId="7EAF9C8D" w14:textId="77777777" w:rsidTr="00253E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4E08AC" w14:textId="77777777" w:rsidR="00202199" w:rsidRPr="00F25D98" w:rsidRDefault="00202199" w:rsidP="00253E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2199" w14:paraId="087C8B86" w14:textId="77777777" w:rsidTr="00253E6B">
        <w:tc>
          <w:tcPr>
            <w:tcW w:w="9641" w:type="dxa"/>
            <w:gridSpan w:val="9"/>
          </w:tcPr>
          <w:p w14:paraId="3215C6E8" w14:textId="77777777" w:rsidR="00202199" w:rsidRDefault="00202199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0153F8" w14:textId="77777777" w:rsidR="00202199" w:rsidRDefault="00202199" w:rsidP="002021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2199" w14:paraId="208D6C1C" w14:textId="77777777" w:rsidTr="00253E6B">
        <w:tc>
          <w:tcPr>
            <w:tcW w:w="2835" w:type="dxa"/>
          </w:tcPr>
          <w:p w14:paraId="26FF2517" w14:textId="77777777" w:rsidR="00202199" w:rsidRDefault="00202199" w:rsidP="00253E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3EAE96" w14:textId="77777777" w:rsidR="00202199" w:rsidRDefault="00202199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BC720D" w14:textId="77777777" w:rsidR="00202199" w:rsidRDefault="00202199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705A75" w14:textId="77777777" w:rsidR="00202199" w:rsidRDefault="00202199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4AE630" w14:textId="77777777" w:rsidR="00202199" w:rsidRDefault="00202199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6D954F" w14:textId="77777777" w:rsidR="00202199" w:rsidRDefault="00202199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05B151" w14:textId="77777777" w:rsidR="00202199" w:rsidRDefault="00202199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70646A" w14:textId="77777777" w:rsidR="00202199" w:rsidRDefault="00202199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C9173E" w14:textId="77777777" w:rsidR="00202199" w:rsidRDefault="00202199" w:rsidP="00253E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7925B1" w14:textId="77777777" w:rsidR="00202199" w:rsidRDefault="00202199" w:rsidP="002021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2199" w14:paraId="0A7BDC4F" w14:textId="77777777" w:rsidTr="00253E6B">
        <w:tc>
          <w:tcPr>
            <w:tcW w:w="9640" w:type="dxa"/>
            <w:gridSpan w:val="11"/>
          </w:tcPr>
          <w:p w14:paraId="7EA7E7FD" w14:textId="77777777" w:rsidR="00202199" w:rsidRDefault="00202199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199" w14:paraId="76E28A85" w14:textId="77777777" w:rsidTr="00253E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F7EDE" w14:textId="77777777" w:rsidR="00202199" w:rsidRDefault="00202199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72DF04" w14:textId="77777777" w:rsidR="00202199" w:rsidRDefault="00202199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6.3.2.6</w:t>
              </w:r>
            </w:fldSimple>
          </w:p>
        </w:tc>
      </w:tr>
      <w:tr w:rsidR="00202199" w14:paraId="1351B9E4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6BE909FF" w14:textId="77777777" w:rsidR="00202199" w:rsidRDefault="00202199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317B3D" w14:textId="77777777" w:rsidR="00202199" w:rsidRDefault="00202199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199" w14:paraId="54337F7A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4155146E" w14:textId="77777777" w:rsidR="00202199" w:rsidRDefault="00202199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FD8711" w14:textId="77777777" w:rsidR="00202199" w:rsidRDefault="00202199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02199" w14:paraId="7E4E07CF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56AE3F2A" w14:textId="77777777" w:rsidR="00202199" w:rsidRDefault="00202199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BA11E9" w14:textId="20AF8FD9" w:rsidR="00202199" w:rsidRDefault="00202199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02199" w14:paraId="50AE7935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128E8D42" w14:textId="77777777" w:rsidR="00202199" w:rsidRDefault="00202199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DD69A" w14:textId="77777777" w:rsidR="00202199" w:rsidRDefault="00202199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199" w14:paraId="4F0DBCE6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506CC6FD" w14:textId="77777777" w:rsidR="00202199" w:rsidRDefault="00202199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1AB57E" w14:textId="77777777" w:rsidR="00202199" w:rsidRDefault="00202199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eCPSOR_CON-UEConTest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3B19DF5" w14:textId="77777777" w:rsidR="00202199" w:rsidRDefault="00202199" w:rsidP="00253E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058B28" w14:textId="77777777" w:rsidR="00202199" w:rsidRDefault="00202199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B85E7D" w14:textId="77777777" w:rsidR="00202199" w:rsidRDefault="00202199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2024-09-25</w:t>
              </w:r>
            </w:fldSimple>
          </w:p>
        </w:tc>
      </w:tr>
      <w:tr w:rsidR="00202199" w14:paraId="44E3A8AD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5D149513" w14:textId="77777777" w:rsidR="00202199" w:rsidRDefault="00202199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A7EBB7" w14:textId="77777777" w:rsidR="00202199" w:rsidRDefault="00202199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0AC850" w14:textId="77777777" w:rsidR="00202199" w:rsidRDefault="00202199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B37037" w14:textId="77777777" w:rsidR="00202199" w:rsidRDefault="00202199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4CEF0" w14:textId="77777777" w:rsidR="00202199" w:rsidRDefault="00202199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199" w14:paraId="4F7BDB88" w14:textId="77777777" w:rsidTr="00253E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CAC65E" w14:textId="77777777" w:rsidR="00202199" w:rsidRDefault="00202199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28F5F7" w14:textId="77777777" w:rsidR="00202199" w:rsidRDefault="00202199" w:rsidP="00253E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70DB46" w14:textId="77777777" w:rsidR="00202199" w:rsidRDefault="00202199" w:rsidP="00253E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98DE67" w14:textId="77777777" w:rsidR="00202199" w:rsidRDefault="00202199" w:rsidP="00253E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8E451" w14:textId="77777777" w:rsidR="00202199" w:rsidRDefault="00202199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02199" w14:paraId="1F9C6F24" w14:textId="77777777" w:rsidTr="00253E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A1BDA8" w14:textId="77777777" w:rsidR="00202199" w:rsidRDefault="00202199" w:rsidP="00253E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F5BA4A" w14:textId="77777777" w:rsidR="00202199" w:rsidRDefault="00202199" w:rsidP="00253E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F85DB6" w14:textId="77777777" w:rsidR="00202199" w:rsidRDefault="00202199" w:rsidP="00253E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2FC4C5" w14:textId="77777777" w:rsidR="00202199" w:rsidRPr="007C2097" w:rsidRDefault="00202199" w:rsidP="00253E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02199" w14:paraId="69D5BA7D" w14:textId="77777777" w:rsidTr="00253E6B">
        <w:tc>
          <w:tcPr>
            <w:tcW w:w="1843" w:type="dxa"/>
          </w:tcPr>
          <w:p w14:paraId="4F608D0C" w14:textId="77777777" w:rsidR="00202199" w:rsidRDefault="00202199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0FDE73" w14:textId="77777777" w:rsidR="00202199" w:rsidRDefault="00202199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199" w14:paraId="3BAEA2A5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605003" w14:textId="77777777" w:rsidR="00202199" w:rsidRDefault="00202199" w:rsidP="00202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7A7934" w14:textId="77777777" w:rsidR="00202199" w:rsidRDefault="00202199" w:rsidP="00202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26154B">
              <w:rPr>
                <w:noProof/>
              </w:rPr>
              <w:t>fl_TC_6_3_2_</w:t>
            </w:r>
            <w:r>
              <w:rPr>
                <w:noProof/>
              </w:rPr>
              <w:t>6</w:t>
            </w:r>
            <w:r w:rsidRPr="0026154B">
              <w:rPr>
                <w:noProof/>
              </w:rPr>
              <w:t>_TestBody</w:t>
            </w:r>
            <w:r>
              <w:rPr>
                <w:noProof/>
              </w:rPr>
              <w:t xml:space="preserve"> :</w:t>
            </w:r>
          </w:p>
          <w:p w14:paraId="7288887E" w14:textId="77777777" w:rsidR="00202199" w:rsidRDefault="00202199" w:rsidP="00202199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611AB5">
              <w:rPr>
                <w:noProof/>
              </w:rPr>
              <w:t>v_SOR_CMCIRule := cs_SOR_CMCIRule (v_Tsor_cm_timer, v_Criterion_type, omit);</w:t>
            </w:r>
            <w:r>
              <w:rPr>
                <w:noProof/>
              </w:rPr>
              <w:t xml:space="preserve"> is initialized. However, in the template definition of </w:t>
            </w:r>
            <w:r w:rsidRPr="0026154B">
              <w:rPr>
                <w:noProof/>
              </w:rPr>
              <w:t>cs_SOR_CMCIRule</w:t>
            </w:r>
            <w:r>
              <w:rPr>
                <w:noProof/>
              </w:rPr>
              <w:t>, the IEL uses lengthof(</w:t>
            </w:r>
            <w:r w:rsidRPr="0026154B">
              <w:rPr>
                <w:noProof/>
              </w:rPr>
              <w:t>p_CriterionValue</w:t>
            </w:r>
            <w:r>
              <w:rPr>
                <w:noProof/>
              </w:rPr>
              <w:t xml:space="preserve">), and </w:t>
            </w:r>
            <w:r w:rsidRPr="0026154B">
              <w:rPr>
                <w:noProof/>
              </w:rPr>
              <w:t>p_CriterionValue</w:t>
            </w:r>
            <w:r>
              <w:rPr>
                <w:noProof/>
              </w:rPr>
              <w:t xml:space="preserve"> is set s OMIT. This causes a runtime error.</w:t>
            </w:r>
          </w:p>
          <w:p w14:paraId="7AE94A59" w14:textId="77777777" w:rsidR="00202199" w:rsidRDefault="00202199" w:rsidP="00202199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This needs to be fixed.</w:t>
            </w:r>
          </w:p>
          <w:p w14:paraId="62D62CD8" w14:textId="77777777" w:rsidR="00202199" w:rsidRDefault="00202199" w:rsidP="00202199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26154B">
              <w:rPr>
                <w:noProof/>
              </w:rPr>
              <w:t>v_SOR_Data</w:t>
            </w:r>
            <w:r>
              <w:rPr>
                <w:noProof/>
              </w:rPr>
              <w:t xml:space="preserve"> is initialized, and one of the arguments passed is </w:t>
            </w:r>
            <w:r w:rsidRPr="0026154B">
              <w:rPr>
                <w:noProof/>
              </w:rPr>
              <w:t>cs_SOR_CMCI({v_SOR_CMCIRule})</w:t>
            </w:r>
            <w:r>
              <w:rPr>
                <w:noProof/>
              </w:rPr>
              <w:t xml:space="preserve">. This results in the IEL within template </w:t>
            </w:r>
            <w:r w:rsidRPr="0026154B">
              <w:rPr>
                <w:noProof/>
              </w:rPr>
              <w:t>cs_SOR_CMCI</w:t>
            </w:r>
            <w:r>
              <w:rPr>
                <w:noProof/>
              </w:rPr>
              <w:t xml:space="preserve"> being set to 1, as </w:t>
            </w:r>
            <w:r w:rsidRPr="0026154B">
              <w:rPr>
                <w:noProof/>
              </w:rPr>
              <w:t>lengthof (p_CMCIList)</w:t>
            </w:r>
            <w:r>
              <w:rPr>
                <w:noProof/>
              </w:rPr>
              <w:t xml:space="preserve"> will result in returning number of elements in the list, not the length of the element itself. This also needs to be corrected.</w:t>
            </w:r>
          </w:p>
          <w:p w14:paraId="4D8345B1" w14:textId="77777777" w:rsidR="00202199" w:rsidRDefault="00202199" w:rsidP="002021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156E5E" w14:textId="77777777" w:rsidR="00202199" w:rsidRDefault="00202199" w:rsidP="00202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TTCN implementation of function </w:t>
            </w:r>
            <w:r w:rsidRPr="0026154B">
              <w:rPr>
                <w:noProof/>
              </w:rPr>
              <w:t>f_NG_DecodeAndMatchSORTransportContainer</w:t>
            </w:r>
            <w:r>
              <w:rPr>
                <w:noProof/>
              </w:rPr>
              <w:t xml:space="preserve">, instead of matching the Ie Header within SORContainer, the whole SORContainer is being matched. However as per the Prose, only the header should be checked. </w:t>
            </w:r>
          </w:p>
          <w:p w14:paraId="54EA4D91" w14:textId="1137E88A" w:rsidR="00202199" w:rsidRDefault="00202199" w:rsidP="00202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also needs to be addressed. </w:t>
            </w:r>
          </w:p>
        </w:tc>
      </w:tr>
      <w:tr w:rsidR="00202199" w14:paraId="5501785C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26E28" w14:textId="77777777" w:rsidR="00202199" w:rsidRDefault="00202199" w:rsidP="00202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8C2AF" w14:textId="77777777" w:rsidR="00202199" w:rsidRDefault="00202199" w:rsidP="00202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199" w14:paraId="1D49C5B2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33185" w14:textId="77777777" w:rsidR="00202199" w:rsidRDefault="00202199" w:rsidP="00202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E0A830" w14:textId="77777777" w:rsidR="00202199" w:rsidRDefault="00202199" w:rsidP="0020219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1B7CA2">
              <w:rPr>
                <w:b/>
                <w:bCs/>
                <w:noProof/>
              </w:rPr>
              <w:t>Implemented Changes 2,3 and 4 proposed in R5s240580</w:t>
            </w:r>
            <w:r>
              <w:rPr>
                <w:b/>
                <w:bCs/>
                <w:noProof/>
              </w:rPr>
              <w:t xml:space="preserve"> as these are needed for this testcase as well</w:t>
            </w:r>
            <w:r w:rsidRPr="001B7CA2">
              <w:rPr>
                <w:b/>
                <w:bCs/>
                <w:noProof/>
              </w:rPr>
              <w:t>.</w:t>
            </w:r>
          </w:p>
          <w:p w14:paraId="4DA0F9CD" w14:textId="77777777" w:rsidR="00202199" w:rsidRPr="001B7CA2" w:rsidRDefault="00202199" w:rsidP="0020219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339C0870" w14:textId="77777777" w:rsidR="00202199" w:rsidRDefault="00202199" w:rsidP="00202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TTCN implementation of function </w:t>
            </w:r>
            <w:r w:rsidRPr="004D252D">
              <w:rPr>
                <w:noProof/>
              </w:rPr>
              <w:t>fl_TC_6_3_2_</w:t>
            </w:r>
            <w:r>
              <w:rPr>
                <w:noProof/>
              </w:rPr>
              <w:t>6</w:t>
            </w:r>
            <w:r w:rsidRPr="004D252D">
              <w:rPr>
                <w:noProof/>
              </w:rPr>
              <w:t>_TestBody</w:t>
            </w:r>
            <w:r>
              <w:rPr>
                <w:noProof/>
              </w:rPr>
              <w:t xml:space="preserve"> to use updated templates. </w:t>
            </w:r>
          </w:p>
          <w:p w14:paraId="423F9BD3" w14:textId="03FC77CC" w:rsidR="00202199" w:rsidRDefault="00202199" w:rsidP="00202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 for detailed change description.</w:t>
            </w:r>
          </w:p>
        </w:tc>
      </w:tr>
      <w:tr w:rsidR="00202199" w14:paraId="122B0C33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2018D" w14:textId="77777777" w:rsidR="00202199" w:rsidRDefault="00202199" w:rsidP="00202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72476D" w14:textId="77777777" w:rsidR="00202199" w:rsidRDefault="00202199" w:rsidP="00202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199" w14:paraId="7CA1DFD7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7FADB6" w14:textId="77777777" w:rsidR="00202199" w:rsidRDefault="00202199" w:rsidP="00202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7E6E5" w14:textId="078C8F0D" w:rsidR="00202199" w:rsidRDefault="00202199" w:rsidP="00202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tetstcase</w:t>
            </w:r>
          </w:p>
        </w:tc>
      </w:tr>
      <w:tr w:rsidR="00202199" w14:paraId="1A2FAB8E" w14:textId="77777777" w:rsidTr="00253E6B">
        <w:tc>
          <w:tcPr>
            <w:tcW w:w="2694" w:type="dxa"/>
            <w:gridSpan w:val="2"/>
          </w:tcPr>
          <w:p w14:paraId="691536A9" w14:textId="77777777" w:rsidR="00202199" w:rsidRDefault="00202199" w:rsidP="00202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DEDF76" w14:textId="77777777" w:rsidR="00202199" w:rsidRDefault="00202199" w:rsidP="00202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199" w14:paraId="1A208450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D51977" w14:textId="77777777" w:rsidR="00202199" w:rsidRDefault="00202199" w:rsidP="00202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EAA85" w14:textId="36589334" w:rsidR="00202199" w:rsidRDefault="00202199" w:rsidP="00202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6.3.2.6.NR5GC</w:t>
            </w:r>
          </w:p>
        </w:tc>
      </w:tr>
      <w:tr w:rsidR="00202199" w14:paraId="0276BEA5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0BC4A" w14:textId="77777777" w:rsidR="00202199" w:rsidRDefault="00202199" w:rsidP="00202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C44ACF" w14:textId="77777777" w:rsidR="00202199" w:rsidRDefault="00202199" w:rsidP="00202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199" w14:paraId="3A622B88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C7272" w14:textId="77777777" w:rsidR="00202199" w:rsidRDefault="00202199" w:rsidP="00202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3F433A" w14:textId="77777777" w:rsidR="00202199" w:rsidRDefault="00202199" w:rsidP="00202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02E14F" w14:textId="77777777" w:rsidR="00202199" w:rsidRDefault="00202199" w:rsidP="00202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8A7A5A" w14:textId="77777777" w:rsidR="00202199" w:rsidRDefault="00202199" w:rsidP="002021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84A2B1" w14:textId="77777777" w:rsidR="00202199" w:rsidRDefault="00202199" w:rsidP="002021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2199" w14:paraId="528D97B7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CC1F7" w14:textId="77777777" w:rsidR="00202199" w:rsidRDefault="00202199" w:rsidP="00202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A1E76" w14:textId="77777777" w:rsidR="00202199" w:rsidRDefault="00202199" w:rsidP="00202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F66C3" w14:textId="51438829" w:rsidR="00202199" w:rsidRDefault="00202199" w:rsidP="00202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63522" w14:textId="77777777" w:rsidR="00202199" w:rsidRDefault="00202199" w:rsidP="002021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14195" w14:textId="0A2E417D" w:rsidR="00202199" w:rsidRDefault="00202199" w:rsidP="002021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2199" w14:paraId="27FBF0F8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2363A" w14:textId="77777777" w:rsidR="00202199" w:rsidRDefault="00202199" w:rsidP="002021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71460" w14:textId="77777777" w:rsidR="00202199" w:rsidRDefault="00202199" w:rsidP="00202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5A7C0" w14:textId="26CB786B" w:rsidR="00202199" w:rsidRDefault="00202199" w:rsidP="00202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015AC5" w14:textId="77777777" w:rsidR="00202199" w:rsidRDefault="00202199" w:rsidP="002021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043897" w14:textId="2B932118" w:rsidR="00202199" w:rsidRDefault="00202199" w:rsidP="002021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2199" w14:paraId="39D47A2E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81418" w14:textId="77777777" w:rsidR="00202199" w:rsidRDefault="00202199" w:rsidP="002021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078075" w14:textId="77777777" w:rsidR="00202199" w:rsidRDefault="00202199" w:rsidP="00202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FAFF" w14:textId="66D76D72" w:rsidR="00202199" w:rsidRDefault="00202199" w:rsidP="00202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4D117" w14:textId="77777777" w:rsidR="00202199" w:rsidRDefault="00202199" w:rsidP="002021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9651FE" w14:textId="4669508A" w:rsidR="00202199" w:rsidRDefault="00202199" w:rsidP="002021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2199" w14:paraId="7A119FF3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008C2" w14:textId="77777777" w:rsidR="00202199" w:rsidRDefault="00202199" w:rsidP="002021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3CD059" w14:textId="77777777" w:rsidR="00202199" w:rsidRDefault="00202199" w:rsidP="00202199">
            <w:pPr>
              <w:pStyle w:val="CRCoverPage"/>
              <w:spacing w:after="0"/>
              <w:rPr>
                <w:noProof/>
              </w:rPr>
            </w:pPr>
          </w:p>
        </w:tc>
      </w:tr>
      <w:tr w:rsidR="00202199" w14:paraId="00BDA546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322145" w14:textId="77777777" w:rsidR="00202199" w:rsidRDefault="00202199" w:rsidP="00202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30E6F" w14:textId="77777777" w:rsidR="00202199" w:rsidRDefault="00202199" w:rsidP="002021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2199" w:rsidRPr="008863B9" w14:paraId="2DB3D5A0" w14:textId="77777777" w:rsidTr="00253E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7A25F5" w14:textId="77777777" w:rsidR="00202199" w:rsidRPr="008863B9" w:rsidRDefault="00202199" w:rsidP="00202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0ECBF9" w14:textId="77777777" w:rsidR="00202199" w:rsidRPr="008863B9" w:rsidRDefault="00202199" w:rsidP="002021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2199" w14:paraId="1F88466F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171E3D" w14:textId="77777777" w:rsidR="00202199" w:rsidRDefault="00202199" w:rsidP="00202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008A3" w14:textId="77777777" w:rsidR="00202199" w:rsidRDefault="00202199" w:rsidP="002021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02D57C" w14:textId="77777777" w:rsidR="00202199" w:rsidRDefault="00202199" w:rsidP="00202199">
      <w:pPr>
        <w:pStyle w:val="CRCoverPage"/>
        <w:spacing w:after="0"/>
        <w:rPr>
          <w:noProof/>
          <w:sz w:val="8"/>
          <w:szCs w:val="8"/>
        </w:rPr>
      </w:pPr>
    </w:p>
    <w:p w14:paraId="3C6B4007" w14:textId="77777777" w:rsidR="00202199" w:rsidRDefault="00202199" w:rsidP="00202199">
      <w:pPr>
        <w:rPr>
          <w:noProof/>
        </w:rPr>
      </w:pPr>
    </w:p>
    <w:p w14:paraId="48D6EE91" w14:textId="77777777" w:rsidR="00BE29A1" w:rsidRDefault="00BE29A1" w:rsidP="00BE29A1">
      <w:pPr>
        <w:pStyle w:val="CRCoverPage"/>
        <w:spacing w:after="0"/>
        <w:rPr>
          <w:noProof/>
          <w:sz w:val="8"/>
          <w:szCs w:val="8"/>
        </w:rPr>
      </w:pPr>
    </w:p>
    <w:p w14:paraId="08A960EE" w14:textId="77777777" w:rsidR="00BE29A1" w:rsidRDefault="00BE29A1" w:rsidP="00BE29A1">
      <w:pPr>
        <w:rPr>
          <w:noProof/>
        </w:rPr>
      </w:pPr>
    </w:p>
    <w:p w14:paraId="297C6E11" w14:textId="77777777" w:rsidR="002947EB" w:rsidRDefault="002947EB" w:rsidP="002947EB">
      <w:pPr>
        <w:pStyle w:val="CRCoverPage"/>
        <w:spacing w:after="0"/>
        <w:rPr>
          <w:noProof/>
          <w:sz w:val="8"/>
          <w:szCs w:val="8"/>
        </w:rPr>
      </w:pPr>
    </w:p>
    <w:p w14:paraId="359E9195" w14:textId="77777777" w:rsidR="002947EB" w:rsidRDefault="002947EB" w:rsidP="002947EB">
      <w:pPr>
        <w:rPr>
          <w:noProof/>
        </w:rPr>
      </w:pPr>
    </w:p>
    <w:p w14:paraId="67E34F4B" w14:textId="77777777" w:rsidR="00C365FE" w:rsidRDefault="00C365FE" w:rsidP="00C365FE">
      <w:pPr>
        <w:rPr>
          <w:noProof/>
        </w:rPr>
      </w:pPr>
    </w:p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Ttulo"/>
        <w:jc w:val="left"/>
        <w:rPr>
          <w:rStyle w:val="nfasis"/>
          <w:rFonts w:ascii="Arial" w:hAnsi="Arial" w:cs="Arial"/>
          <w:i w:val="0"/>
          <w:lang w:eastAsia="en-GB"/>
        </w:rPr>
      </w:pPr>
      <w:bookmarkStart w:id="1" w:name="_Toc178153152"/>
      <w:r w:rsidRPr="00D83A7A">
        <w:rPr>
          <w:rStyle w:val="nfasis"/>
          <w:rFonts w:ascii="Arial" w:hAnsi="Arial" w:cs="Arial"/>
          <w:i w:val="0"/>
        </w:rPr>
        <w:t>Table of Contents</w:t>
      </w:r>
      <w:bookmarkEnd w:id="1"/>
    </w:p>
    <w:p w14:paraId="4E92BC7E" w14:textId="33F00CDE" w:rsidR="00BE29A1" w:rsidRDefault="007A73E5">
      <w:pPr>
        <w:pStyle w:val="TD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E29A1" w:rsidRPr="00AF16D9">
        <w:rPr>
          <w:rFonts w:ascii="Arial" w:hAnsi="Arial" w:cs="Arial"/>
          <w:iCs/>
        </w:rPr>
        <w:t>Table of Contents</w:t>
      </w:r>
      <w:r w:rsidR="00BE29A1">
        <w:tab/>
      </w:r>
      <w:r w:rsidR="00BE29A1">
        <w:fldChar w:fldCharType="begin"/>
      </w:r>
      <w:r w:rsidR="00BE29A1">
        <w:instrText xml:space="preserve"> PAGEREF _Toc178153152 \h </w:instrText>
      </w:r>
      <w:r w:rsidR="00BE29A1">
        <w:fldChar w:fldCharType="separate"/>
      </w:r>
      <w:r w:rsidR="00BE29A1">
        <w:t>3</w:t>
      </w:r>
      <w:r w:rsidR="00BE29A1">
        <w:fldChar w:fldCharType="end"/>
      </w:r>
    </w:p>
    <w:p w14:paraId="6E561B2B" w14:textId="0C1FDF1D" w:rsidR="00BE29A1" w:rsidRDefault="00BE29A1">
      <w:pPr>
        <w:pStyle w:val="TD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F16D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F16D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_Toc178153153 \h </w:instrText>
      </w:r>
      <w:r>
        <w:fldChar w:fldCharType="separate"/>
      </w:r>
      <w:r>
        <w:t>3</w:t>
      </w:r>
      <w:r>
        <w:fldChar w:fldCharType="end"/>
      </w:r>
    </w:p>
    <w:p w14:paraId="785D21F3" w14:textId="5F9A89A9" w:rsidR="00BE29A1" w:rsidRDefault="00BE29A1">
      <w:pPr>
        <w:pStyle w:val="TD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F16D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F16D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_Toc178153154 \h </w:instrText>
      </w:r>
      <w:r>
        <w:fldChar w:fldCharType="separate"/>
      </w:r>
      <w:r>
        <w:t>3</w:t>
      </w:r>
      <w:r>
        <w:fldChar w:fldCharType="end"/>
      </w:r>
    </w:p>
    <w:p w14:paraId="27EC65AF" w14:textId="1FEF4B10" w:rsidR="00BE29A1" w:rsidRDefault="00BE29A1">
      <w:pPr>
        <w:pStyle w:val="TD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F16D9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F16D9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_Toc178153155 \h </w:instrText>
      </w:r>
      <w:r>
        <w:fldChar w:fldCharType="separate"/>
      </w:r>
      <w:r>
        <w:t>3</w:t>
      </w:r>
      <w:r>
        <w:fldChar w:fldCharType="end"/>
      </w:r>
    </w:p>
    <w:p w14:paraId="1E7482B4" w14:textId="3305AE89" w:rsidR="00D15337" w:rsidRDefault="007A73E5" w:rsidP="00D15337">
      <w:pPr>
        <w:pStyle w:val="Ttulo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78153153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6C6EDC2" w14:textId="069993D8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ipervnculo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78153154"/>
      <w:r w:rsidRPr="00854C55">
        <w:rPr>
          <w:b/>
        </w:rPr>
        <w:t>Corrections required</w:t>
      </w:r>
      <w:bookmarkEnd w:id="22"/>
      <w:bookmarkEnd w:id="23"/>
      <w:bookmarkEnd w:id="24"/>
    </w:p>
    <w:p w14:paraId="39476467" w14:textId="3B864CE3" w:rsidR="004A40D5" w:rsidRPr="003D65E8" w:rsidRDefault="004A40D5" w:rsidP="004A40D5">
      <w:pPr>
        <w:pStyle w:val="Ttulo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78153155"/>
      <w:r>
        <w:rPr>
          <w:rFonts w:cs="Arial"/>
          <w:b/>
          <w:bCs/>
          <w:color w:val="000000"/>
          <w:lang w:val="en-US" w:eastAsia="en-GB"/>
        </w:rPr>
        <w:t>Change</w:t>
      </w:r>
      <w:r w:rsidR="00C365FE">
        <w:rPr>
          <w:rFonts w:cs="Arial"/>
          <w:b/>
          <w:bCs/>
          <w:color w:val="000000"/>
          <w:lang w:val="en-US" w:eastAsia="en-GB"/>
        </w:rPr>
        <w:t xml:space="preserve"> 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2D3A3CEE" w:rsidR="004A40D5" w:rsidRPr="00E13853" w:rsidRDefault="00862815" w:rsidP="00206ED0">
            <w:pPr>
              <w:pStyle w:val="CRCoverPage"/>
              <w:spacing w:after="0"/>
              <w:rPr>
                <w:noProof/>
              </w:rPr>
            </w:pPr>
            <w:r w:rsidRPr="00862815">
              <w:rPr>
                <w:rFonts w:cs="Arial"/>
                <w:noProof/>
                <w:lang w:val="en-SG"/>
              </w:rPr>
              <w:t>fl_TC_6_3_2_</w:t>
            </w:r>
            <w:r w:rsidR="00272B73">
              <w:rPr>
                <w:rFonts w:cs="Arial"/>
                <w:noProof/>
                <w:lang w:val="en-SG"/>
              </w:rPr>
              <w:t>6</w:t>
            </w:r>
            <w:r w:rsidRPr="00862815">
              <w:rPr>
                <w:rFonts w:cs="Arial"/>
                <w:noProof/>
                <w:lang w:val="en-SG"/>
              </w:rPr>
              <w:t>_TestBody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A5CE" w14:textId="2857AA6B" w:rsidR="00862815" w:rsidRDefault="00862815" w:rsidP="00862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26154B">
              <w:rPr>
                <w:noProof/>
              </w:rPr>
              <w:t>fl_TC_6_3_2_</w:t>
            </w:r>
            <w:r w:rsidR="00272B73">
              <w:rPr>
                <w:noProof/>
              </w:rPr>
              <w:t>6</w:t>
            </w:r>
            <w:r w:rsidRPr="0026154B">
              <w:rPr>
                <w:noProof/>
              </w:rPr>
              <w:t>_TestBody</w:t>
            </w:r>
            <w:r>
              <w:rPr>
                <w:noProof/>
              </w:rPr>
              <w:t xml:space="preserve"> :</w:t>
            </w:r>
          </w:p>
          <w:p w14:paraId="50C091D9" w14:textId="430D9700" w:rsidR="00862815" w:rsidRDefault="00272B73" w:rsidP="00862815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 w:rsidRPr="00272B73">
              <w:rPr>
                <w:noProof/>
              </w:rPr>
              <w:t>v_SOR_CMCIRule := cs_SOR_CMCIRule (v_Tsor_cm_timer, v_Criterion_type, omit);</w:t>
            </w:r>
            <w:r>
              <w:rPr>
                <w:noProof/>
              </w:rPr>
              <w:t xml:space="preserve"> </w:t>
            </w:r>
            <w:r w:rsidR="00862815">
              <w:rPr>
                <w:noProof/>
              </w:rPr>
              <w:t xml:space="preserve">is initialized. However, in the template definition of </w:t>
            </w:r>
            <w:r w:rsidR="00862815" w:rsidRPr="0026154B">
              <w:rPr>
                <w:noProof/>
              </w:rPr>
              <w:t>cs_SOR_CMCIRule</w:t>
            </w:r>
            <w:r w:rsidR="00862815">
              <w:rPr>
                <w:noProof/>
              </w:rPr>
              <w:t>, the IEL uses lengthof(</w:t>
            </w:r>
            <w:r w:rsidR="00862815" w:rsidRPr="0026154B">
              <w:rPr>
                <w:noProof/>
              </w:rPr>
              <w:t>p_CriterionValue</w:t>
            </w:r>
            <w:r w:rsidR="00862815">
              <w:rPr>
                <w:noProof/>
              </w:rPr>
              <w:t xml:space="preserve">), and </w:t>
            </w:r>
            <w:r w:rsidR="00862815" w:rsidRPr="0026154B">
              <w:rPr>
                <w:noProof/>
              </w:rPr>
              <w:t>p_CriterionValue</w:t>
            </w:r>
            <w:r w:rsidR="00862815">
              <w:rPr>
                <w:noProof/>
              </w:rPr>
              <w:t xml:space="preserve"> is set s OMIT. This causes a runtime error.</w:t>
            </w:r>
          </w:p>
          <w:p w14:paraId="06A80CA6" w14:textId="77777777" w:rsidR="00862815" w:rsidRDefault="00862815" w:rsidP="00862815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This needs to be fixed.</w:t>
            </w:r>
          </w:p>
          <w:p w14:paraId="77F9F579" w14:textId="77777777" w:rsidR="00862815" w:rsidRDefault="00862815" w:rsidP="00862815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 w:rsidRPr="0026154B">
              <w:rPr>
                <w:noProof/>
              </w:rPr>
              <w:t>v_SOR_Data</w:t>
            </w:r>
            <w:r>
              <w:rPr>
                <w:noProof/>
              </w:rPr>
              <w:t xml:space="preserve"> is initialized, and one of the arguments passed is </w:t>
            </w:r>
            <w:r w:rsidRPr="0026154B">
              <w:rPr>
                <w:noProof/>
              </w:rPr>
              <w:t>cs_SOR_CMCI({v_SOR_CMCIRule})</w:t>
            </w:r>
            <w:r>
              <w:rPr>
                <w:noProof/>
              </w:rPr>
              <w:t xml:space="preserve">. This results in the IEL within template </w:t>
            </w:r>
            <w:r w:rsidRPr="0026154B">
              <w:rPr>
                <w:noProof/>
              </w:rPr>
              <w:t>cs_SOR_CMCI</w:t>
            </w:r>
            <w:r>
              <w:rPr>
                <w:noProof/>
              </w:rPr>
              <w:t xml:space="preserve"> being set to 1, as </w:t>
            </w:r>
            <w:r w:rsidRPr="0026154B">
              <w:rPr>
                <w:noProof/>
              </w:rPr>
              <w:t>lengthof (p_CMCIList)</w:t>
            </w:r>
            <w:r>
              <w:rPr>
                <w:noProof/>
              </w:rPr>
              <w:t xml:space="preserve"> will result in returning </w:t>
            </w:r>
            <w:r>
              <w:rPr>
                <w:noProof/>
              </w:rPr>
              <w:lastRenderedPageBreak/>
              <w:t>number of elements in the list, not the length of the element itself. This also needs to be corrected.</w:t>
            </w:r>
          </w:p>
          <w:p w14:paraId="40D410A0" w14:textId="3FC2BB49" w:rsidR="006E31A3" w:rsidRPr="00803546" w:rsidRDefault="006E31A3" w:rsidP="001974C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BDB8" w14:textId="1E73C138" w:rsidR="008A2D21" w:rsidRDefault="008A2D21" w:rsidP="008A2D21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Declared a variable v_Length and set it to correct value for template </w:t>
            </w:r>
            <w:r w:rsidRPr="008A2D21">
              <w:rPr>
                <w:rFonts w:cs="Arial"/>
                <w:noProof/>
                <w:lang w:val="en-SG"/>
              </w:rPr>
              <w:t>cs_SOR_CMCIRule</w:t>
            </w:r>
          </w:p>
          <w:p w14:paraId="71CE793A" w14:textId="329893CA" w:rsidR="006C61D0" w:rsidRDefault="008A2D21" w:rsidP="008A2D21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Updated the definition of template </w:t>
            </w:r>
            <w:r w:rsidRPr="008A2D21">
              <w:rPr>
                <w:rFonts w:cs="Arial"/>
                <w:noProof/>
                <w:lang w:val="en-SG"/>
              </w:rPr>
              <w:t>cs_SOR_CMCIRule</w:t>
            </w:r>
            <w:r>
              <w:rPr>
                <w:rFonts w:cs="Arial"/>
                <w:noProof/>
                <w:lang w:val="en-SG"/>
              </w:rPr>
              <w:t xml:space="preserve"> to accept another parameter for IEL. Passed the variable v_Length to this template</w:t>
            </w:r>
          </w:p>
          <w:p w14:paraId="37BA18F8" w14:textId="77777777" w:rsidR="008A2D21" w:rsidRDefault="008A2D21" w:rsidP="008A2D21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Updated the definition of template </w:t>
            </w:r>
            <w:r w:rsidRPr="008A2D21">
              <w:rPr>
                <w:rFonts w:cs="Arial"/>
                <w:noProof/>
                <w:lang w:val="en-SG"/>
              </w:rPr>
              <w:t>cs_SOR_CMCI</w:t>
            </w:r>
            <w:r>
              <w:rPr>
                <w:rFonts w:cs="Arial"/>
                <w:noProof/>
                <w:lang w:val="en-SG"/>
              </w:rPr>
              <w:t xml:space="preserve"> to accept another parameter for IEL. Passed the total length of the SOR_CMCI to this template.</w:t>
            </w:r>
          </w:p>
          <w:p w14:paraId="4DDB96DE" w14:textId="56406D38" w:rsidR="008A2D21" w:rsidRPr="00FB2EB7" w:rsidRDefault="008A2D21" w:rsidP="008A2D21">
            <w:pPr>
              <w:pStyle w:val="CRCoverPage"/>
              <w:spacing w:after="0"/>
              <w:ind w:left="360"/>
              <w:rPr>
                <w:rFonts w:cs="Arial"/>
                <w:noProof/>
                <w:lang w:val="en-SG"/>
              </w:rPr>
            </w:pPr>
          </w:p>
        </w:tc>
      </w:tr>
      <w:tr w:rsidR="006C61D0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78244408" w:rsidR="006C61D0" w:rsidRPr="00CC39F9" w:rsidRDefault="00862815" w:rsidP="006C61D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SOR_CMCI_NR5GC.ttcn</w:t>
            </w:r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F76" w14:textId="0A7CFE12" w:rsidR="006C61D0" w:rsidRPr="00F9354B" w:rsidRDefault="00AF28F1" w:rsidP="006C61D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7AB2" w14:textId="77777777" w:rsidR="001B7CA2" w:rsidRDefault="008A2D21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4A7C325B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v_Criterion_type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:= 'FF'O;</w:t>
            </w:r>
          </w:p>
          <w:p w14:paraId="19A4BCDB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v_Tsor_cm_timer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:= '21'O;</w:t>
            </w:r>
          </w:p>
          <w:p w14:paraId="5FEDD155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R5s230768 sic@</w:t>
            </w:r>
          </w:p>
          <w:p w14:paraId="4184976D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var O1_Type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:= int2oct(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),1);</w:t>
            </w:r>
          </w:p>
          <w:p w14:paraId="16B1F981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SOR_DataType0WithAddInfo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4BD9996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SOR_CMCIRule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8B9F386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62760">
              <w:rPr>
                <w:rFonts w:ascii="Courier New" w:hAnsi="Courier New" w:cs="Courier New"/>
                <w:color w:val="000000"/>
                <w:lang w:val="de-DE" w:eastAsia="de-DE"/>
              </w:rPr>
              <w:t>timer t_Tsor:= 60.0;</w:t>
            </w:r>
          </w:p>
          <w:p w14:paraId="50C021F6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timer t_Tmax;</w:t>
            </w:r>
          </w:p>
          <w:p w14:paraId="75E3C2BD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</w:p>
          <w:p w14:paraId="3DB2CDD6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"Steps 1-21a1"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F8F6A47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//Void @sic R5-233461 R5-244240 sic@</w:t>
            </w:r>
          </w:p>
          <w:p w14:paraId="0BECEFFA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BBEF68E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22"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80569ED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DLInformationTransfer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steering of roaming information indicating list of preferred PLMN/access technology combination provided with acknowledgment requested from the UE for successful reception.</w:t>
            </w:r>
          </w:p>
          <w:p w14:paraId="52BD4F63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cs_SOR_CMCIRule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v_Tsor_cm_timer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v_Criterion_type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, omit);</w:t>
            </w:r>
          </w:p>
          <w:p w14:paraId="439B5BD6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cs_SOR_DataWithAddInfo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A1EF689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{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cs_SOR_PLMN_AccessTech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14:paraId="50E4BEC9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7277F6C3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7F429D8F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'1'B,</w:t>
            </w:r>
          </w:p>
          <w:p w14:paraId="39A36791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'1'B,  // octet O = '03'</w:t>
            </w:r>
          </w:p>
          <w:p w14:paraId="4CC8FFD0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cs_SOR_CMCI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({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14:paraId="18BDD52D" w14:textId="77777777" w:rsid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));  // @sic R5s240531 sic@</w:t>
            </w:r>
          </w:p>
          <w:p w14:paraId="15430EBB" w14:textId="3FEA409E" w:rsidR="008A2D21" w:rsidRPr="00850B74" w:rsidRDefault="008A2D21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E86F" w14:textId="01643648" w:rsid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1143A86E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v_Criterion_type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:= 'FF'O;</w:t>
            </w:r>
          </w:p>
          <w:p w14:paraId="6BA146A6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v_Tsor_cm_timer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:= '21'O;</w:t>
            </w:r>
          </w:p>
          <w:p w14:paraId="2520321C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var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octetstring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v_Length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; //WA#WI1337176 WA#6_3_2_6</w:t>
            </w:r>
          </w:p>
          <w:p w14:paraId="5F2F33E9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R5s230768 sic@</w:t>
            </w:r>
          </w:p>
          <w:p w14:paraId="30E76662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var O1_Type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:= int2oct(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),1);</w:t>
            </w:r>
          </w:p>
          <w:p w14:paraId="384F974B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SOR_DataType0WithAddInfo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06BDBFB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SOR_CMCIRule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4E30DD1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62760">
              <w:rPr>
                <w:rFonts w:ascii="Courier New" w:hAnsi="Courier New" w:cs="Courier New"/>
                <w:color w:val="000000"/>
                <w:lang w:val="de-DE" w:eastAsia="de-DE"/>
              </w:rPr>
              <w:t>timer t_Tsor:= 60.0;</w:t>
            </w:r>
          </w:p>
          <w:p w14:paraId="3595D867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timer t_Tmax;</w:t>
            </w:r>
          </w:p>
          <w:p w14:paraId="509BBA37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</w:p>
          <w:p w14:paraId="01439ECF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"Steps 1-21a1"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A3021F9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//Void @sic R5-233461 R5-244240 sic@</w:t>
            </w:r>
          </w:p>
          <w:p w14:paraId="43941ED5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46F9A66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22"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4F3E754" w14:textId="01E178AF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DLInformationTransfer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steering of roaming information indicating list of preferred PLMN/access technology combination provided with acknowledgment requested from the UE for successful reception.    </w:t>
            </w:r>
          </w:p>
          <w:p w14:paraId="1BFE331F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v_Length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:= int2oct((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v_Criterion_type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v_Tsor_cm_timer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)),2); //WA#WI1337176 WA#6_3_2_6 </w:t>
            </w:r>
          </w:p>
          <w:p w14:paraId="01FBE92F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v_SOR_CMCIRule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:=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cs_SOR_CMCIRule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v_Tsor_cm_timer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v_Criterion_type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omit,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v_Length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); //WA#WI1337176 WA#6_3_2_6</w:t>
            </w: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382D570A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cs_SOR_DataWithAddInfo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E70DF7F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{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cs_SOR_PLMN_AccessTech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14:paraId="0B3AD2D9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6AB77BC9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1C14CDA0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'1'B,</w:t>
            </w:r>
          </w:p>
          <w:p w14:paraId="65213369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'1'B,  // octet O = '03'</w:t>
            </w:r>
          </w:p>
          <w:p w14:paraId="45BE3D81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cs_SOR_CMCI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({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v_SOR_CMCIRule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}, int2oct( 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lengthof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v_Criterion_type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) +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lengthof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v_Tsor_cm_timer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 + 2),2))); //WA#WI1337176 WA#6_3_2_6</w:t>
            </w: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0EC8BBCD" w14:textId="2E4A4918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));  // @sic R5s240531 sic@</w:t>
            </w:r>
          </w:p>
          <w:p w14:paraId="04AFCD6C" w14:textId="6B0ADF28" w:rsidR="008A2D21" w:rsidRPr="00F212AA" w:rsidRDefault="008A2D21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</w:tc>
      </w:tr>
    </w:tbl>
    <w:p w14:paraId="27C17BBE" w14:textId="77777777" w:rsidR="001C6BC1" w:rsidRDefault="001C6BC1" w:rsidP="001B7CA2">
      <w:pPr>
        <w:pStyle w:val="Ttulo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B01805" w14:textId="77777777" w:rsidR="0070598A" w:rsidRDefault="0070598A">
      <w:r>
        <w:separator/>
      </w:r>
    </w:p>
  </w:endnote>
  <w:endnote w:type="continuationSeparator" w:id="0">
    <w:p w14:paraId="11FE6045" w14:textId="77777777" w:rsidR="0070598A" w:rsidRDefault="00705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E50B" w14:textId="77777777" w:rsidR="00775F3F" w:rsidRDefault="00775F3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E8EF6" w14:textId="77777777" w:rsidR="00775F3F" w:rsidRDefault="00775F3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112497" w14:textId="77777777" w:rsidR="00775F3F" w:rsidRDefault="00775F3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5984EF" w14:textId="77777777" w:rsidR="0070598A" w:rsidRDefault="0070598A">
      <w:r>
        <w:separator/>
      </w:r>
    </w:p>
  </w:footnote>
  <w:footnote w:type="continuationSeparator" w:id="0">
    <w:p w14:paraId="7214B9B4" w14:textId="77777777" w:rsidR="0070598A" w:rsidRDefault="00705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6DAA69" w14:textId="77777777" w:rsidR="00EF270E" w:rsidRPr="00A11327" w:rsidRDefault="00EF270E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928D7" w14:textId="77777777" w:rsidR="00EF270E" w:rsidRDefault="00EF270E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A5C35D" w14:textId="77777777" w:rsidR="00EF270E" w:rsidRPr="00A11327" w:rsidRDefault="00EF270E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B1EE" w14:textId="77777777" w:rsidR="00EF270E" w:rsidRDefault="00EF270E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86C7583" w14:textId="77777777" w:rsidR="00EF270E" w:rsidRPr="00A11327" w:rsidRDefault="00EF270E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E54C3" w14:textId="77777777" w:rsidR="00EF270E" w:rsidRDefault="00EF270E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F6CB26" w14:textId="77777777" w:rsidR="00EF270E" w:rsidRPr="00A11327" w:rsidRDefault="00EF270E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7E34A" w14:textId="77777777" w:rsidR="00EF270E" w:rsidRDefault="00EF270E">
    <w:pPr>
      <w:pStyle w:val="Encabezado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E93076" w14:textId="77777777" w:rsidR="00EF270E" w:rsidRPr="00A11327" w:rsidRDefault="00EF270E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C1805" w14:textId="77777777" w:rsidR="00EF270E" w:rsidRDefault="00EF270E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3BB45C" w14:textId="77777777" w:rsidR="00EF270E" w:rsidRPr="00A11327" w:rsidRDefault="00EF270E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5036E14"/>
    <w:multiLevelType w:val="hybridMultilevel"/>
    <w:tmpl w:val="20781B38"/>
    <w:lvl w:ilvl="0" w:tplc="076CFD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7657A"/>
    <w:multiLevelType w:val="hybridMultilevel"/>
    <w:tmpl w:val="A77477CC"/>
    <w:lvl w:ilvl="0" w:tplc="A6CEB3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A54757"/>
    <w:multiLevelType w:val="hybridMultilevel"/>
    <w:tmpl w:val="ACD28E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353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9813129">
    <w:abstractNumId w:val="22"/>
  </w:num>
  <w:num w:numId="3" w16cid:durableId="1528254974">
    <w:abstractNumId w:val="10"/>
  </w:num>
  <w:num w:numId="4" w16cid:durableId="504830206">
    <w:abstractNumId w:val="39"/>
  </w:num>
  <w:num w:numId="5" w16cid:durableId="1881747532">
    <w:abstractNumId w:val="31"/>
  </w:num>
  <w:num w:numId="6" w16cid:durableId="1693652700">
    <w:abstractNumId w:val="36"/>
  </w:num>
  <w:num w:numId="7" w16cid:durableId="861822496">
    <w:abstractNumId w:val="13"/>
  </w:num>
  <w:num w:numId="8" w16cid:durableId="1772898517">
    <w:abstractNumId w:val="37"/>
  </w:num>
  <w:num w:numId="9" w16cid:durableId="75906941">
    <w:abstractNumId w:val="21"/>
  </w:num>
  <w:num w:numId="10" w16cid:durableId="784076845">
    <w:abstractNumId w:val="26"/>
  </w:num>
  <w:num w:numId="11" w16cid:durableId="1160150236">
    <w:abstractNumId w:val="0"/>
  </w:num>
  <w:num w:numId="12" w16cid:durableId="1363743640">
    <w:abstractNumId w:val="12"/>
  </w:num>
  <w:num w:numId="13" w16cid:durableId="1880705480">
    <w:abstractNumId w:val="41"/>
  </w:num>
  <w:num w:numId="14" w16cid:durableId="1280646080">
    <w:abstractNumId w:val="6"/>
  </w:num>
  <w:num w:numId="15" w16cid:durableId="1220090604">
    <w:abstractNumId w:val="29"/>
  </w:num>
  <w:num w:numId="16" w16cid:durableId="1162041359">
    <w:abstractNumId w:val="25"/>
  </w:num>
  <w:num w:numId="17" w16cid:durableId="714504038">
    <w:abstractNumId w:val="28"/>
  </w:num>
  <w:num w:numId="18" w16cid:durableId="199637287">
    <w:abstractNumId w:val="17"/>
  </w:num>
  <w:num w:numId="19" w16cid:durableId="774403850">
    <w:abstractNumId w:val="38"/>
  </w:num>
  <w:num w:numId="20" w16cid:durableId="1210805730">
    <w:abstractNumId w:val="33"/>
  </w:num>
  <w:num w:numId="21" w16cid:durableId="836069223">
    <w:abstractNumId w:val="40"/>
  </w:num>
  <w:num w:numId="22" w16cid:durableId="1806659038">
    <w:abstractNumId w:val="30"/>
  </w:num>
  <w:num w:numId="23" w16cid:durableId="517082668">
    <w:abstractNumId w:val="18"/>
  </w:num>
  <w:num w:numId="24" w16cid:durableId="1664970033">
    <w:abstractNumId w:val="23"/>
  </w:num>
  <w:num w:numId="25" w16cid:durableId="1869490779">
    <w:abstractNumId w:val="8"/>
  </w:num>
  <w:num w:numId="26" w16cid:durableId="1684433798">
    <w:abstractNumId w:val="15"/>
  </w:num>
  <w:num w:numId="27" w16cid:durableId="1535995560">
    <w:abstractNumId w:val="20"/>
  </w:num>
  <w:num w:numId="28" w16cid:durableId="1557737194">
    <w:abstractNumId w:val="1"/>
  </w:num>
  <w:num w:numId="29" w16cid:durableId="175384075">
    <w:abstractNumId w:val="2"/>
  </w:num>
  <w:num w:numId="30" w16cid:durableId="2085950548">
    <w:abstractNumId w:val="19"/>
  </w:num>
  <w:num w:numId="31" w16cid:durableId="439687926">
    <w:abstractNumId w:val="35"/>
  </w:num>
  <w:num w:numId="32" w16cid:durableId="780028746">
    <w:abstractNumId w:val="4"/>
  </w:num>
  <w:num w:numId="33" w16cid:durableId="1018388189">
    <w:abstractNumId w:val="11"/>
  </w:num>
  <w:num w:numId="34" w16cid:durableId="616988446">
    <w:abstractNumId w:val="9"/>
  </w:num>
  <w:num w:numId="35" w16cid:durableId="2069641514">
    <w:abstractNumId w:val="3"/>
  </w:num>
  <w:num w:numId="36" w16cid:durableId="462233261">
    <w:abstractNumId w:val="32"/>
  </w:num>
  <w:num w:numId="37" w16cid:durableId="785199202">
    <w:abstractNumId w:val="14"/>
  </w:num>
  <w:num w:numId="38" w16cid:durableId="592711396">
    <w:abstractNumId w:val="24"/>
  </w:num>
  <w:num w:numId="39" w16cid:durableId="1559895265">
    <w:abstractNumId w:val="16"/>
  </w:num>
  <w:num w:numId="40" w16cid:durableId="545020627">
    <w:abstractNumId w:val="27"/>
  </w:num>
  <w:num w:numId="41" w16cid:durableId="1341079669">
    <w:abstractNumId w:val="34"/>
  </w:num>
  <w:num w:numId="42" w16cid:durableId="51345901">
    <w:abstractNumId w:val="7"/>
  </w:num>
  <w:num w:numId="43" w16cid:durableId="1205681993">
    <w:abstractNumId w:val="5"/>
  </w:num>
  <w:num w:numId="44" w16cid:durableId="1029986375">
    <w:abstractNumId w:val="4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209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6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4F18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974C4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B7CA2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1F6836"/>
    <w:rsid w:val="00200173"/>
    <w:rsid w:val="0020019A"/>
    <w:rsid w:val="00200CF3"/>
    <w:rsid w:val="0020107D"/>
    <w:rsid w:val="00201D67"/>
    <w:rsid w:val="00202199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11BA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54B"/>
    <w:rsid w:val="002617E2"/>
    <w:rsid w:val="00261DF2"/>
    <w:rsid w:val="0026339A"/>
    <w:rsid w:val="00263668"/>
    <w:rsid w:val="00264080"/>
    <w:rsid w:val="002640DD"/>
    <w:rsid w:val="00264A3B"/>
    <w:rsid w:val="00265AFE"/>
    <w:rsid w:val="00266119"/>
    <w:rsid w:val="0026715F"/>
    <w:rsid w:val="0026741D"/>
    <w:rsid w:val="00270080"/>
    <w:rsid w:val="0027063E"/>
    <w:rsid w:val="002725D4"/>
    <w:rsid w:val="00272B73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47EB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36AE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437B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76DAF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3F1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0E89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252D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12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6B78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1AB5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130A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421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0AE9"/>
    <w:rsid w:val="00690F9F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12C5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2760"/>
    <w:rsid w:val="00862815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2D21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1565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1E80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48CD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5C6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8F1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62C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4F"/>
    <w:rsid w:val="00B83D59"/>
    <w:rsid w:val="00B843B7"/>
    <w:rsid w:val="00B84F41"/>
    <w:rsid w:val="00B85434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9A1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5FE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3559"/>
    <w:rsid w:val="00CA53F9"/>
    <w:rsid w:val="00CA6FF9"/>
    <w:rsid w:val="00CA7C0E"/>
    <w:rsid w:val="00CB07CA"/>
    <w:rsid w:val="00CB12BC"/>
    <w:rsid w:val="00CB151D"/>
    <w:rsid w:val="00CB1B22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0CA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AA9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195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6AE"/>
    <w:pPr>
      <w:spacing w:after="180"/>
    </w:pPr>
    <w:rPr>
      <w:rFonts w:ascii="Times New Roman" w:hAnsi="Times New Roman"/>
      <w:lang w:eastAsia="en-US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Ttulo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tulo2">
    <w:name w:val="heading 2"/>
    <w:aliases w:val="Head2A,2,H2,h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aliases w:val="Underrubrik2,H3,0H,h3,no break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1"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uiPriority w:val="99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nfasis">
    <w:name w:val="Emphasis"/>
    <w:qFormat/>
    <w:rsid w:val="00446488"/>
    <w:rPr>
      <w:i/>
      <w:iCs/>
    </w:rPr>
  </w:style>
  <w:style w:type="paragraph" w:styleId="Ttulo">
    <w:name w:val="Title"/>
    <w:basedOn w:val="Normal"/>
    <w:next w:val="Normal"/>
    <w:link w:val="TtuloC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link w:val="Ttulo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Prrafodelista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Ttulo2Car">
    <w:name w:val="Título 2 Car"/>
    <w:aliases w:val="Head2A Car,2 Car,H2 Car,h2 Car"/>
    <w:link w:val="Ttulo2"/>
    <w:rsid w:val="00E77B87"/>
    <w:rPr>
      <w:rFonts w:ascii="Arial" w:hAnsi="Arial"/>
      <w:sz w:val="32"/>
      <w:lang w:val="en-GB" w:eastAsia="en-US"/>
    </w:rPr>
  </w:style>
  <w:style w:type="character" w:styleId="Textoennegrita">
    <w:name w:val="Strong"/>
    <w:uiPriority w:val="22"/>
    <w:qFormat/>
    <w:rsid w:val="00B76E16"/>
    <w:rPr>
      <w:b/>
      <w:bCs/>
    </w:rPr>
  </w:style>
  <w:style w:type="table" w:styleId="Tablaconcuadrcula">
    <w:name w:val="Table Grid"/>
    <w:basedOn w:val="Tabla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Fuentedeprrafopredeter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Fuentedeprrafopredeter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Textodelmarcadordeposicin">
    <w:name w:val="Placeholder Text"/>
    <w:basedOn w:val="Fuentedeprrafopredeter"/>
    <w:uiPriority w:val="99"/>
    <w:unhideWhenUsed/>
    <w:rsid w:val="00B75C71"/>
    <w:rPr>
      <w:vanish/>
      <w:color w:val="AEB5BB"/>
    </w:rPr>
  </w:style>
  <w:style w:type="paragraph" w:styleId="Sinespaciado">
    <w:name w:val="No Spacing"/>
    <w:basedOn w:val="Normal"/>
    <w:link w:val="SinespaciadoC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Fuentedeprrafopredeter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Fuentedeprrafopredeter"/>
    <w:rsid w:val="00AC491F"/>
  </w:style>
  <w:style w:type="character" w:customStyle="1" w:styleId="k">
    <w:name w:val="k"/>
    <w:basedOn w:val="Fuentedeprrafopredeter"/>
    <w:rsid w:val="00AC491F"/>
  </w:style>
  <w:style w:type="character" w:customStyle="1" w:styleId="p">
    <w:name w:val="p"/>
    <w:basedOn w:val="Fuentedeprrafopredeter"/>
    <w:rsid w:val="00AC491F"/>
  </w:style>
  <w:style w:type="character" w:customStyle="1" w:styleId="add-diff-note">
    <w:name w:val="add-diff-note"/>
    <w:basedOn w:val="Fuentedeprrafopredeter"/>
    <w:rsid w:val="00AC491F"/>
  </w:style>
  <w:style w:type="character" w:customStyle="1" w:styleId="c1">
    <w:name w:val="c1"/>
    <w:basedOn w:val="Fuentedeprrafopredeter"/>
    <w:rsid w:val="00AC491F"/>
  </w:style>
  <w:style w:type="character" w:customStyle="1" w:styleId="kr">
    <w:name w:val="kr"/>
    <w:basedOn w:val="Fuentedeprrafopredeter"/>
    <w:rsid w:val="00AC491F"/>
  </w:style>
  <w:style w:type="character" w:customStyle="1" w:styleId="kt">
    <w:name w:val="kt"/>
    <w:basedOn w:val="Fuentedeprrafopredeter"/>
    <w:rsid w:val="00AC491F"/>
  </w:style>
  <w:style w:type="character" w:customStyle="1" w:styleId="o">
    <w:name w:val="o"/>
    <w:basedOn w:val="Fuentedeprrafopredeter"/>
    <w:rsid w:val="00AC491F"/>
  </w:style>
  <w:style w:type="character" w:customStyle="1" w:styleId="s">
    <w:name w:val="s"/>
    <w:basedOn w:val="Fuentedeprrafopredeter"/>
    <w:rsid w:val="00AC491F"/>
  </w:style>
  <w:style w:type="character" w:customStyle="1" w:styleId="mi">
    <w:name w:val="mi"/>
    <w:basedOn w:val="Fuentedeprrafopredeter"/>
    <w:rsid w:val="00AC491F"/>
  </w:style>
  <w:style w:type="character" w:customStyle="1" w:styleId="cm">
    <w:name w:val="cm"/>
    <w:basedOn w:val="Fuentedeprrafopredeter"/>
    <w:rsid w:val="00055EE8"/>
  </w:style>
  <w:style w:type="character" w:customStyle="1" w:styleId="Ttulo1Car">
    <w:name w:val="Título 1 Car"/>
    <w:aliases w:val="H1 Car,Huvudrubrik Car,app heading 1 Car,l1 Car,h1 Car,h11 Car,h12 Car,h13 Car,h14 Car,h15 Car,h16 Car,NMP Heading 1 Car,heading 1 Car,h17 Car,h111 Car,h121 Car,h131 Car,h141 Car,h151 Car,h161 Car,h18 Car,h112 Car,h122 Car,h132 Car,h142 Car"/>
    <w:basedOn w:val="Fuentedeprrafopredeter"/>
    <w:link w:val="Ttulo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H4VU7HTV54JD-1231737843-1380</_dlc_DocId>
    <_dlc_DocIdUrl xmlns="05fef6b6-48ff-4793-a586-dff4857ec2fd">
      <Url>https://sharepoint.rsint.net/teams/MRT_Dev/_layouts/15/DocIdRedir.aspx?ID=H4VU7HTV54JD-1231737843-1380</Url>
      <Description>H4VU7HTV54JD-1231737843-1380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purl.org/dc/dcmitype/"/>
    <ds:schemaRef ds:uri="05fef6b6-48ff-4793-a586-dff4857ec2fd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38D6B8-CE47-4CA1-AF06-EBEB8E991C1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821</Words>
  <Characters>7497</Characters>
  <Application>Microsoft Office Word</Application>
  <DocSecurity>0</DocSecurity>
  <Lines>62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8302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Francisca Rodriguez Navas</cp:lastModifiedBy>
  <cp:revision>3</cp:revision>
  <cp:lastPrinted>1900-01-01T00:00:00Z</cp:lastPrinted>
  <dcterms:created xsi:type="dcterms:W3CDTF">2024-10-01T14:49:00Z</dcterms:created>
  <dcterms:modified xsi:type="dcterms:W3CDTF">2024-10-01T14:50:00Z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1fd6b121-9d51-48d6-8895-251dbe96a12b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