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1FD7B" w14:textId="77777777" w:rsidR="00BE29A1" w:rsidRDefault="00BE29A1" w:rsidP="00BE29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22ED">
        <w:rPr>
          <w:b/>
          <w:noProof/>
          <w:sz w:val="24"/>
        </w:rPr>
        <w:fldChar w:fldCharType="begin"/>
      </w:r>
      <w:r w:rsidR="006422ED">
        <w:rPr>
          <w:b/>
          <w:noProof/>
          <w:sz w:val="24"/>
        </w:rPr>
        <w:instrText xml:space="preserve"> DOCPROPERTY  TSG/WGRef  \* MERGEFORMAT </w:instrText>
      </w:r>
      <w:r w:rsidR="006422E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6422E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422ED">
        <w:rPr>
          <w:b/>
          <w:noProof/>
          <w:sz w:val="24"/>
        </w:rPr>
        <w:fldChar w:fldCharType="begin"/>
      </w:r>
      <w:r w:rsidR="006422ED">
        <w:rPr>
          <w:b/>
          <w:noProof/>
          <w:sz w:val="24"/>
        </w:rPr>
        <w:instrText xml:space="preserve"> DOCPROPERTY  MtgSeq  \* MERGEFORMAT </w:instrText>
      </w:r>
      <w:r w:rsidR="006422ED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2024</w:t>
      </w:r>
      <w:r w:rsidR="006422ED">
        <w:rPr>
          <w:b/>
          <w:noProof/>
          <w:sz w:val="24"/>
        </w:rPr>
        <w:fldChar w:fldCharType="end"/>
      </w:r>
      <w:r w:rsidR="006422ED">
        <w:rPr>
          <w:b/>
          <w:noProof/>
          <w:sz w:val="24"/>
        </w:rPr>
        <w:fldChar w:fldCharType="begin"/>
      </w:r>
      <w:r w:rsidR="006422ED">
        <w:rPr>
          <w:b/>
          <w:noProof/>
          <w:sz w:val="24"/>
        </w:rPr>
        <w:instrText xml:space="preserve"> DOCPROPERTY  MtgTitle  \* MERGEFORMAT </w:instrText>
      </w:r>
      <w:r w:rsidR="006422E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6422E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422ED">
        <w:rPr>
          <w:b/>
          <w:i/>
          <w:noProof/>
          <w:sz w:val="28"/>
        </w:rPr>
        <w:fldChar w:fldCharType="begin"/>
      </w:r>
      <w:r w:rsidR="006422ED">
        <w:rPr>
          <w:b/>
          <w:i/>
          <w:noProof/>
          <w:sz w:val="28"/>
        </w:rPr>
        <w:instrText xml:space="preserve"> DOCPROPERTY  Tdoc#  \* MERGEFORMAT </w:instrText>
      </w:r>
      <w:r w:rsidR="006422ED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R5s240591</w:t>
      </w:r>
      <w:r w:rsidR="006422ED">
        <w:rPr>
          <w:b/>
          <w:i/>
          <w:noProof/>
          <w:sz w:val="28"/>
        </w:rPr>
        <w:fldChar w:fldCharType="end"/>
      </w:r>
    </w:p>
    <w:p w14:paraId="4BD64959" w14:textId="77777777" w:rsidR="00BE29A1" w:rsidRDefault="006422ED" w:rsidP="00BE29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E29A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BE29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BE29A1">
        <w:rPr>
          <w:b/>
          <w:noProof/>
          <w:sz w:val="24"/>
        </w:rPr>
        <w:t>,</w:t>
      </w:r>
      <w:proofErr w:type="gramEnd"/>
      <w:r w:rsidR="00BE29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E29A1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BE29A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E29A1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29A1" w14:paraId="1002E652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8CA39" w14:textId="77777777" w:rsidR="00BE29A1" w:rsidRDefault="00BE29A1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E29A1" w14:paraId="77AE0E4E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A83C5" w14:textId="77777777" w:rsidR="00BE29A1" w:rsidRDefault="00BE29A1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29A1" w14:paraId="05ABBFBB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7BC32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0292C4F5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28E71C43" w14:textId="77777777" w:rsidR="00BE29A1" w:rsidRDefault="00BE29A1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33FA13" w14:textId="77777777" w:rsidR="00BE29A1" w:rsidRPr="00410371" w:rsidRDefault="006422ED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29A1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0D8C88" w14:textId="77777777" w:rsidR="00BE29A1" w:rsidRDefault="00BE29A1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53140" w14:textId="77777777" w:rsidR="00BE29A1" w:rsidRPr="00410371" w:rsidRDefault="006422ED" w:rsidP="00253E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29A1" w:rsidRPr="00410371">
              <w:rPr>
                <w:b/>
                <w:noProof/>
                <w:sz w:val="28"/>
              </w:rPr>
              <w:t>3547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CF10D6" w14:textId="77777777" w:rsidR="00BE29A1" w:rsidRDefault="00BE29A1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59824" w14:textId="77777777" w:rsidR="00BE29A1" w:rsidRPr="00410371" w:rsidRDefault="006422ED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29A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6A7D79" w14:textId="77777777" w:rsidR="00BE29A1" w:rsidRDefault="00BE29A1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5C6BC3" w14:textId="77777777" w:rsidR="00BE29A1" w:rsidRPr="00410371" w:rsidRDefault="006422ED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29A1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F0BC1" w14:textId="77777777" w:rsidR="00BE29A1" w:rsidRDefault="00BE29A1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BE29A1" w14:paraId="6C855474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A9650" w14:textId="77777777" w:rsidR="00BE29A1" w:rsidRDefault="00BE29A1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BE29A1" w14:paraId="4357BE46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05CB5E" w14:textId="77777777" w:rsidR="00BE29A1" w:rsidRPr="00F25D98" w:rsidRDefault="00BE29A1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29A1" w14:paraId="51BD1C36" w14:textId="77777777" w:rsidTr="00253E6B">
        <w:tc>
          <w:tcPr>
            <w:tcW w:w="9641" w:type="dxa"/>
            <w:gridSpan w:val="9"/>
          </w:tcPr>
          <w:p w14:paraId="182B5734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F037E8" w14:textId="77777777" w:rsidR="00BE29A1" w:rsidRDefault="00BE29A1" w:rsidP="00BE29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29A1" w14:paraId="626FEA25" w14:textId="77777777" w:rsidTr="00253E6B">
        <w:tc>
          <w:tcPr>
            <w:tcW w:w="2835" w:type="dxa"/>
          </w:tcPr>
          <w:p w14:paraId="409D9586" w14:textId="77777777" w:rsidR="00BE29A1" w:rsidRDefault="00BE29A1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7E1223" w14:textId="77777777" w:rsidR="00BE29A1" w:rsidRDefault="00BE29A1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ACE77" w14:textId="77777777" w:rsidR="00BE29A1" w:rsidRDefault="00BE29A1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F678C" w14:textId="77777777" w:rsidR="00BE29A1" w:rsidRDefault="00BE29A1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4482B" w14:textId="77777777" w:rsidR="00BE29A1" w:rsidRDefault="00BE29A1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E15916" w14:textId="77777777" w:rsidR="00BE29A1" w:rsidRDefault="00BE29A1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37510" w14:textId="77777777" w:rsidR="00BE29A1" w:rsidRDefault="00BE29A1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4EB902" w14:textId="77777777" w:rsidR="00BE29A1" w:rsidRDefault="00BE29A1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C6588" w14:textId="77777777" w:rsidR="00BE29A1" w:rsidRDefault="00BE29A1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76822D" w14:textId="77777777" w:rsidR="00BE29A1" w:rsidRDefault="00BE29A1" w:rsidP="00BE29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29A1" w14:paraId="02824B3B" w14:textId="77777777" w:rsidTr="00253E6B">
        <w:tc>
          <w:tcPr>
            <w:tcW w:w="9640" w:type="dxa"/>
            <w:gridSpan w:val="11"/>
          </w:tcPr>
          <w:p w14:paraId="2F6CF867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3676AD48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CD8AB" w14:textId="77777777" w:rsidR="00BE29A1" w:rsidRDefault="00BE29A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107D7" w14:textId="2C3DED6D" w:rsidR="00BE29A1" w:rsidRDefault="006422ED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29A1">
              <w:t>Correction to NR5GC testcase 6</w:t>
            </w:r>
            <w:r w:rsidR="008F4B7E">
              <w:t>.</w:t>
            </w:r>
            <w:r w:rsidR="00BE29A1">
              <w:t>3.2.3</w:t>
            </w:r>
            <w:r>
              <w:fldChar w:fldCharType="end"/>
            </w:r>
          </w:p>
        </w:tc>
      </w:tr>
      <w:tr w:rsidR="00BE29A1" w14:paraId="138DA88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1E26566" w14:textId="77777777" w:rsidR="00BE29A1" w:rsidRDefault="00BE29A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89D0B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4CC399FC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C874BB6" w14:textId="77777777" w:rsidR="00BE29A1" w:rsidRDefault="00BE29A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06AF2" w14:textId="77777777" w:rsidR="00BE29A1" w:rsidRDefault="006422ED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E29A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E29A1" w14:paraId="64ED02C1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6F72ABF" w14:textId="77777777" w:rsidR="00BE29A1" w:rsidRDefault="00BE29A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F9ED4" w14:textId="6B1CFC00" w:rsidR="00BE29A1" w:rsidRDefault="00BE29A1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422ED">
              <w:fldChar w:fldCharType="begin"/>
            </w:r>
            <w:r w:rsidR="006422ED">
              <w:instrText xml:space="preserve"> DOCPROPERTY  SourceIfTsg  \* MERGEFORMAT </w:instrText>
            </w:r>
            <w:r w:rsidR="006422ED">
              <w:fldChar w:fldCharType="separate"/>
            </w:r>
            <w:r w:rsidR="006422ED">
              <w:fldChar w:fldCharType="end"/>
            </w:r>
          </w:p>
        </w:tc>
      </w:tr>
      <w:tr w:rsidR="00BE29A1" w14:paraId="62C1A64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38F9AD9" w14:textId="77777777" w:rsidR="00BE29A1" w:rsidRDefault="00BE29A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476E2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5C6F1E73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A14B408" w14:textId="77777777" w:rsidR="00BE29A1" w:rsidRDefault="00BE29A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4B6043" w14:textId="77777777" w:rsidR="00BE29A1" w:rsidRDefault="006422ED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E29A1"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B8BD83" w14:textId="77777777" w:rsidR="00BE29A1" w:rsidRDefault="00BE29A1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4B15E5" w14:textId="77777777" w:rsidR="00BE29A1" w:rsidRDefault="00BE29A1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3BAB9" w14:textId="77777777" w:rsidR="00BE29A1" w:rsidRDefault="006422ED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E29A1">
              <w:rPr>
                <w:noProof/>
              </w:rPr>
              <w:t>2024-09-25</w:t>
            </w:r>
            <w:r>
              <w:rPr>
                <w:noProof/>
              </w:rPr>
              <w:fldChar w:fldCharType="end"/>
            </w:r>
          </w:p>
        </w:tc>
      </w:tr>
      <w:tr w:rsidR="00BE29A1" w14:paraId="00E438B3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DF01A6A" w14:textId="77777777" w:rsidR="00BE29A1" w:rsidRDefault="00BE29A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3218EA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F2C2FD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2F5906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77116C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365CF488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5FE40C" w14:textId="77777777" w:rsidR="00BE29A1" w:rsidRDefault="00BE29A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C82F7" w14:textId="77777777" w:rsidR="00BE29A1" w:rsidRDefault="006422ED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E29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F92489" w14:textId="77777777" w:rsidR="00BE29A1" w:rsidRDefault="00BE29A1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FB5757" w14:textId="77777777" w:rsidR="00BE29A1" w:rsidRDefault="00BE29A1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526798" w14:textId="77777777" w:rsidR="00BE29A1" w:rsidRDefault="006422ED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E29A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E29A1" w14:paraId="3A1F1245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1DD5BB" w14:textId="77777777" w:rsidR="00BE29A1" w:rsidRDefault="00BE29A1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D35FC" w14:textId="77777777" w:rsidR="00BE29A1" w:rsidRDefault="00BE29A1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CD03A" w14:textId="77777777" w:rsidR="00BE29A1" w:rsidRDefault="00BE29A1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3D0614" w14:textId="77777777" w:rsidR="00BE29A1" w:rsidRPr="007C2097" w:rsidRDefault="00BE29A1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E29A1" w14:paraId="41012557" w14:textId="77777777" w:rsidTr="00253E6B">
        <w:tc>
          <w:tcPr>
            <w:tcW w:w="1843" w:type="dxa"/>
          </w:tcPr>
          <w:p w14:paraId="550CB536" w14:textId="77777777" w:rsidR="00BE29A1" w:rsidRDefault="00BE29A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90B1C8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66BB80E5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252B8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9B859" w14:textId="77777777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>
              <w:rPr>
                <w:noProof/>
              </w:rPr>
              <w:t>3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2E71FDFB" w14:textId="77777777" w:rsidR="00BE29A1" w:rsidRDefault="00BE29A1" w:rsidP="00BE29A1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v_SOR_CMCIRule := cs_SOR_CMCIRule (v_TsorcmTimer, v_CriterionType, omit);</w:t>
            </w:r>
            <w:r>
              <w:rPr>
                <w:noProof/>
              </w:rPr>
              <w:t xml:space="preserve"> is initialized. However, in the template definition of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>, the IEL uses lengthof(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), and 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 is set s OMIT. This causes a runtime error.</w:t>
            </w:r>
          </w:p>
          <w:p w14:paraId="6629633E" w14:textId="77777777" w:rsidR="00BE29A1" w:rsidRDefault="00BE29A1" w:rsidP="00BE29A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5CD1324A" w14:textId="77777777" w:rsidR="00BE29A1" w:rsidRDefault="00BE29A1" w:rsidP="00BE29A1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608328E2" w14:textId="77777777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C44470" w14:textId="77777777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482C4E0F" w14:textId="5E824A76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also needs to be addressed. </w:t>
            </w:r>
          </w:p>
        </w:tc>
      </w:tr>
      <w:tr w:rsidR="00BE29A1" w14:paraId="7FD3D7B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CBD2A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1C449" w14:textId="77777777" w:rsidR="00BE29A1" w:rsidRDefault="00BE29A1" w:rsidP="00BE2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44112A9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6A3D3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6F7F89" w14:textId="77777777" w:rsidR="00BE29A1" w:rsidRDefault="00BE29A1" w:rsidP="00BE29A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B7CA2">
              <w:rPr>
                <w:b/>
                <w:bCs/>
                <w:noProof/>
              </w:rPr>
              <w:t>Implemented Changes 2,3 and 4 proposed in R5s240580</w:t>
            </w:r>
            <w:r>
              <w:rPr>
                <w:b/>
                <w:bCs/>
                <w:noProof/>
              </w:rPr>
              <w:t xml:space="preserve"> as these are needed for this testcase as well</w:t>
            </w:r>
            <w:r w:rsidRPr="001B7CA2">
              <w:rPr>
                <w:b/>
                <w:bCs/>
                <w:noProof/>
              </w:rPr>
              <w:t>.</w:t>
            </w:r>
          </w:p>
          <w:p w14:paraId="1B7C8F7A" w14:textId="77777777" w:rsidR="00BE29A1" w:rsidRPr="001B7CA2" w:rsidRDefault="00BE29A1" w:rsidP="00BE29A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1498F398" w14:textId="77777777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D252D">
              <w:rPr>
                <w:noProof/>
              </w:rPr>
              <w:t>fl_TC_6_3_2_3_TestBody</w:t>
            </w:r>
            <w:r>
              <w:rPr>
                <w:noProof/>
              </w:rPr>
              <w:t xml:space="preserve"> to use updated templates. </w:t>
            </w:r>
          </w:p>
          <w:p w14:paraId="02C7BFAE" w14:textId="4AC5D181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 description.</w:t>
            </w:r>
          </w:p>
        </w:tc>
      </w:tr>
      <w:tr w:rsidR="00BE29A1" w14:paraId="5A2AC6C4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B950F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245C1" w14:textId="77777777" w:rsidR="00BE29A1" w:rsidRDefault="00BE29A1" w:rsidP="00BE2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63AA6291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83C3F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C1E11" w14:textId="2203200D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BE29A1" w14:paraId="0BEA24B7" w14:textId="77777777" w:rsidTr="00253E6B">
        <w:tc>
          <w:tcPr>
            <w:tcW w:w="2694" w:type="dxa"/>
            <w:gridSpan w:val="2"/>
          </w:tcPr>
          <w:p w14:paraId="1A944033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FB11B" w14:textId="77777777" w:rsidR="00BE29A1" w:rsidRDefault="00BE29A1" w:rsidP="00BE2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2AB1A321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8F3408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BEF8D" w14:textId="6CF1528F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6.3.2.3.NR5GC</w:t>
            </w:r>
          </w:p>
        </w:tc>
      </w:tr>
      <w:tr w:rsidR="00BE29A1" w14:paraId="4BBC79E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BF796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62F96" w14:textId="77777777" w:rsidR="00BE29A1" w:rsidRDefault="00BE29A1" w:rsidP="00BE2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4C7155D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DD97B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D047E" w14:textId="77777777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25A8C" w14:textId="77777777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8819B" w14:textId="77777777" w:rsidR="00BE29A1" w:rsidRDefault="00BE29A1" w:rsidP="00BE29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80DB7E" w14:textId="77777777" w:rsidR="00BE29A1" w:rsidRDefault="00BE29A1" w:rsidP="00BE29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29A1" w14:paraId="2D3C78BF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7674F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316BE" w14:textId="77777777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C5715" w14:textId="1E89B33A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359539" w14:textId="77777777" w:rsidR="00BE29A1" w:rsidRDefault="00BE29A1" w:rsidP="00BE29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A8851" w14:textId="36B10EC8" w:rsidR="00BE29A1" w:rsidRDefault="00BE29A1" w:rsidP="00BE29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29A1" w14:paraId="7667540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111C1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42CED6" w14:textId="77777777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5CAA5" w14:textId="23AD6C72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C1327" w14:textId="77777777" w:rsidR="00BE29A1" w:rsidRDefault="00BE29A1" w:rsidP="00BE2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798A2" w14:textId="4190E6BC" w:rsidR="00BE29A1" w:rsidRDefault="00BE29A1" w:rsidP="00BE29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29A1" w14:paraId="083B07E7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017FD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37A1" w14:textId="77777777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3D28F" w14:textId="4F2629FB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11A532" w14:textId="77777777" w:rsidR="00BE29A1" w:rsidRDefault="00BE29A1" w:rsidP="00BE2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B42B5" w14:textId="6EF094CF" w:rsidR="00BE29A1" w:rsidRDefault="00BE29A1" w:rsidP="00BE29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29A1" w14:paraId="4E40784D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DCFE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CDF54" w14:textId="77777777" w:rsidR="00BE29A1" w:rsidRDefault="00BE29A1" w:rsidP="00BE29A1">
            <w:pPr>
              <w:pStyle w:val="CRCoverPage"/>
              <w:spacing w:after="0"/>
              <w:rPr>
                <w:noProof/>
              </w:rPr>
            </w:pPr>
          </w:p>
        </w:tc>
      </w:tr>
      <w:tr w:rsidR="00BE29A1" w14:paraId="693C41C2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53F333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59B1C" w14:textId="77777777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29A1" w:rsidRPr="008863B9" w14:paraId="5B78C653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39F58" w14:textId="77777777" w:rsidR="00BE29A1" w:rsidRPr="008863B9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F4D413" w14:textId="77777777" w:rsidR="00BE29A1" w:rsidRPr="008863B9" w:rsidRDefault="00BE29A1" w:rsidP="00BE29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29A1" w14:paraId="22E8677D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D4DCC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574F" w14:textId="77777777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D6EE91" w14:textId="77777777" w:rsidR="00BE29A1" w:rsidRDefault="00BE29A1" w:rsidP="00BE29A1">
      <w:pPr>
        <w:pStyle w:val="CRCoverPage"/>
        <w:spacing w:after="0"/>
        <w:rPr>
          <w:noProof/>
          <w:sz w:val="8"/>
          <w:szCs w:val="8"/>
        </w:rPr>
      </w:pPr>
    </w:p>
    <w:p w14:paraId="08A960EE" w14:textId="77777777" w:rsidR="00BE29A1" w:rsidRDefault="00BE29A1" w:rsidP="00BE29A1">
      <w:pPr>
        <w:rPr>
          <w:noProof/>
        </w:rPr>
      </w:pPr>
    </w:p>
    <w:p w14:paraId="297C6E11" w14:textId="77777777" w:rsidR="002947EB" w:rsidRDefault="002947EB" w:rsidP="002947EB">
      <w:pPr>
        <w:pStyle w:val="CRCoverPage"/>
        <w:spacing w:after="0"/>
        <w:rPr>
          <w:noProof/>
          <w:sz w:val="8"/>
          <w:szCs w:val="8"/>
        </w:rPr>
      </w:pPr>
    </w:p>
    <w:p w14:paraId="359E9195" w14:textId="77777777" w:rsidR="002947EB" w:rsidRDefault="002947EB" w:rsidP="002947E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78153152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14:paraId="4E92BC7E" w14:textId="33F00CDE" w:rsidR="00BE29A1" w:rsidRDefault="007A73E5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29A1" w:rsidRPr="00AF16D9">
        <w:rPr>
          <w:rFonts w:ascii="Arial" w:hAnsi="Arial" w:cs="Arial"/>
          <w:iCs/>
        </w:rPr>
        <w:t>Table of Contents</w:t>
      </w:r>
      <w:r w:rsidR="00BE29A1">
        <w:tab/>
      </w:r>
      <w:r w:rsidR="00BE29A1">
        <w:fldChar w:fldCharType="begin"/>
      </w:r>
      <w:r w:rsidR="00BE29A1">
        <w:instrText xml:space="preserve"> PAGEREF _Toc178153152 \h </w:instrText>
      </w:r>
      <w:r w:rsidR="00BE29A1">
        <w:fldChar w:fldCharType="separate"/>
      </w:r>
      <w:r w:rsidR="00BE29A1">
        <w:t>3</w:t>
      </w:r>
      <w:r w:rsidR="00BE29A1">
        <w:fldChar w:fldCharType="end"/>
      </w:r>
    </w:p>
    <w:p w14:paraId="6E561B2B" w14:textId="0C1FDF1D" w:rsidR="00BE29A1" w:rsidRDefault="00BE29A1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F16D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F16D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_Toc178153153 \h </w:instrText>
      </w:r>
      <w:r>
        <w:fldChar w:fldCharType="separate"/>
      </w:r>
      <w:r>
        <w:t>3</w:t>
      </w:r>
      <w:r>
        <w:fldChar w:fldCharType="end"/>
      </w:r>
    </w:p>
    <w:p w14:paraId="785D21F3" w14:textId="5F9A89A9" w:rsidR="00BE29A1" w:rsidRDefault="00BE29A1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F16D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F16D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_Toc178153154 \h </w:instrText>
      </w:r>
      <w:r>
        <w:fldChar w:fldCharType="separate"/>
      </w:r>
      <w:r>
        <w:t>3</w:t>
      </w:r>
      <w:r>
        <w:fldChar w:fldCharType="end"/>
      </w:r>
    </w:p>
    <w:p w14:paraId="27EC65AF" w14:textId="1FEF4B10" w:rsidR="00BE29A1" w:rsidRDefault="00BE29A1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F16D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F16D9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_Toc178153155 \h </w:instrText>
      </w:r>
      <w:r>
        <w:fldChar w:fldCharType="separate"/>
      </w:r>
      <w:r>
        <w:t>3</w:t>
      </w:r>
      <w:r>
        <w:fldChar w:fldCharType="end"/>
      </w:r>
    </w:p>
    <w:p w14:paraId="1E7482B4" w14:textId="3305AE89" w:rsidR="00D15337" w:rsidRDefault="007A73E5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8153153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8153154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3B864CE3" w:rsidR="004A40D5" w:rsidRPr="003D65E8" w:rsidRDefault="004A40D5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8153155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19A512C1" w:rsidR="004A40D5" w:rsidRPr="00E13853" w:rsidRDefault="00862815" w:rsidP="00206ED0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</w:t>
            </w:r>
            <w:r w:rsidR="00991E80">
              <w:rPr>
                <w:rFonts w:cs="Arial"/>
                <w:noProof/>
                <w:lang w:val="en-SG"/>
              </w:rPr>
              <w:t>3</w:t>
            </w:r>
            <w:r w:rsidRPr="00862815">
              <w:rPr>
                <w:rFonts w:cs="Arial"/>
                <w:noProof/>
                <w:lang w:val="en-SG"/>
              </w:rPr>
              <w:t>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A5CE" w14:textId="187EB7F9" w:rsidR="00862815" w:rsidRDefault="00862815" w:rsidP="0086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 w:rsidR="00991E80">
              <w:rPr>
                <w:noProof/>
              </w:rPr>
              <w:t>3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50C091D9" w14:textId="451B9CBD" w:rsidR="00862815" w:rsidRDefault="00862815" w:rsidP="0086281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v_SOR_CMCIRule := cs_SOR_CMCIRule (v_TsorcmTimer, v_CriterionType, omit);</w:t>
            </w:r>
            <w:r>
              <w:rPr>
                <w:noProof/>
              </w:rPr>
              <w:t xml:space="preserve"> is initialized. However, in the template definition of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>, the IEL uses lengthof(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), and 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 is set s OMIT. This causes a runtime error.</w:t>
            </w:r>
          </w:p>
          <w:p w14:paraId="06A80CA6" w14:textId="77777777" w:rsidR="00862815" w:rsidRDefault="00862815" w:rsidP="00862815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77F9F579" w14:textId="77777777" w:rsidR="00862815" w:rsidRDefault="00862815" w:rsidP="0086281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0D410A0" w14:textId="3FC2BB49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DB8" w14:textId="1E73C138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v_Length and set it to correct value for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</w:p>
          <w:p w14:paraId="71CE793A" w14:textId="329893CA" w:rsidR="006C61D0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variable v_Length to this template</w:t>
            </w:r>
          </w:p>
          <w:p w14:paraId="37BA18F8" w14:textId="77777777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4DDB96DE" w14:textId="56406D38" w:rsidR="008A2D21" w:rsidRPr="00FB2EB7" w:rsidRDefault="008A2D21" w:rsidP="008A2D21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8244408" w:rsidR="006C61D0" w:rsidRPr="00CC39F9" w:rsidRDefault="00862815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SOR_CMCI_NR5GC.ttcn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05CB9846" w:rsidR="006C61D0" w:rsidRPr="00F9354B" w:rsidRDefault="0030569A" w:rsidP="006422ED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6422ED">
              <w:rPr>
                <w:rFonts w:ascii="Arial" w:hAnsi="Arial" w:hint="eastAsia"/>
                <w:highlight w:val="cyan"/>
                <w:lang w:eastAsia="zh-CN"/>
              </w:rPr>
              <w:t>.</w:t>
            </w:r>
            <w:bookmarkStart w:id="25" w:name="_GoBack"/>
            <w:bookmarkEnd w:id="25"/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AB2" w14:textId="77777777" w:rsidR="001B7CA2" w:rsidRDefault="008A2D21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22E1E451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O2_Type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4F00C055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R5-233458, R5s240531 sic@</w:t>
            </w:r>
          </w:p>
          <w:p w14:paraId="6ADF4C9A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8A93FA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O1_Type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),1);//@sic R5s230590 sic@</w:t>
            </w:r>
          </w:p>
          <w:p w14:paraId="465BA42E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B641B1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02F9FF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3D652E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5F82BB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R5-233458 sic@</w:t>
            </w:r>
          </w:p>
          <w:p w14:paraId="112724CA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"Steps 2-21a1"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BB1F98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R5-233458 sic@</w:t>
            </w:r>
          </w:p>
          <w:p w14:paraId="16B7C544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"Step 22-34b3a1"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3177A47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56BAAE96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C8A48E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765DC349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0619B059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228EFE4E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2BEC41C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4B7654D7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512DDC60" w14:textId="15A1A0D0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15430EBB" w14:textId="2672B885" w:rsidR="008A2D21" w:rsidRPr="00850B74" w:rsidRDefault="008A2D21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86F" w14:textId="01643648" w:rsid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722681C7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O2_Type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4A4DAB13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v_Length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 //WA#WI1337128 WA#6_3_2_3</w:t>
            </w:r>
          </w:p>
          <w:p w14:paraId="20A8D471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R5-233458, R5s240531 sic@</w:t>
            </w:r>
          </w:p>
          <w:p w14:paraId="07EAB30B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E3651E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O1_Type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),1);//@sic R5s230590 sic@</w:t>
            </w:r>
          </w:p>
          <w:p w14:paraId="1BAB0B9D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E9461A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33128A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5AE95D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B75538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R5-233458 sic@</w:t>
            </w:r>
          </w:p>
          <w:p w14:paraId="434D4DA3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"Steps 2-21a1"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A84FA5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R5-233458 sic@</w:t>
            </w:r>
          </w:p>
          <w:p w14:paraId="39E13720" w14:textId="6A90F72F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"Step 22-34b3a1"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@    </w:t>
            </w:r>
          </w:p>
          <w:p w14:paraId="100C960D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v_Length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int2oct((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)),2); //WA#WI1337128 WA#6_3_2_3</w:t>
            </w:r>
          </w:p>
          <w:p w14:paraId="4DE538E1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omit,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//WA#WI1337128 WA#6_3_2_3</w:t>
            </w:r>
          </w:p>
          <w:p w14:paraId="6DC3E681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F6EC9BE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283E40A3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742730C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4B44784A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1CC77C23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2BF2089B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int2oct( 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 //WA#WI1337128 WA#6_3_2_3</w:t>
            </w:r>
          </w:p>
          <w:p w14:paraId="29B34382" w14:textId="7F40FD7E" w:rsidR="001B7CA2" w:rsidRPr="008A2D21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04AFCD6C" w14:textId="6B0ADF28" w:rsidR="008A2D21" w:rsidRPr="00F212AA" w:rsidRDefault="008A2D21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7C17BBE" w14:textId="77777777" w:rsidR="001C6BC1" w:rsidRDefault="001C6BC1" w:rsidP="001B7CA2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928D7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7B1EE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E54C3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7E34A" w14:textId="77777777" w:rsidR="00EF270E" w:rsidRDefault="00EF270E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C1805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7657A"/>
    <w:multiLevelType w:val="hybridMultilevel"/>
    <w:tmpl w:val="A77477CC"/>
    <w:lvl w:ilvl="0" w:tplc="A6CEB3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0"/>
  </w:num>
  <w:num w:numId="4">
    <w:abstractNumId w:val="39"/>
  </w:num>
  <w:num w:numId="5">
    <w:abstractNumId w:val="31"/>
  </w:num>
  <w:num w:numId="6">
    <w:abstractNumId w:val="36"/>
  </w:num>
  <w:num w:numId="7">
    <w:abstractNumId w:val="13"/>
  </w:num>
  <w:num w:numId="8">
    <w:abstractNumId w:val="37"/>
  </w:num>
  <w:num w:numId="9">
    <w:abstractNumId w:val="21"/>
  </w:num>
  <w:num w:numId="10">
    <w:abstractNumId w:val="26"/>
  </w:num>
  <w:num w:numId="11">
    <w:abstractNumId w:val="0"/>
  </w:num>
  <w:num w:numId="12">
    <w:abstractNumId w:val="12"/>
  </w:num>
  <w:num w:numId="13">
    <w:abstractNumId w:val="41"/>
  </w:num>
  <w:num w:numId="14">
    <w:abstractNumId w:val="6"/>
  </w:num>
  <w:num w:numId="15">
    <w:abstractNumId w:val="29"/>
  </w:num>
  <w:num w:numId="16">
    <w:abstractNumId w:val="25"/>
  </w:num>
  <w:num w:numId="17">
    <w:abstractNumId w:val="28"/>
  </w:num>
  <w:num w:numId="18">
    <w:abstractNumId w:val="17"/>
  </w:num>
  <w:num w:numId="19">
    <w:abstractNumId w:val="38"/>
  </w:num>
  <w:num w:numId="20">
    <w:abstractNumId w:val="33"/>
  </w:num>
  <w:num w:numId="21">
    <w:abstractNumId w:val="40"/>
  </w:num>
  <w:num w:numId="22">
    <w:abstractNumId w:val="30"/>
  </w:num>
  <w:num w:numId="23">
    <w:abstractNumId w:val="18"/>
  </w:num>
  <w:num w:numId="24">
    <w:abstractNumId w:val="23"/>
  </w:num>
  <w:num w:numId="25">
    <w:abstractNumId w:val="8"/>
  </w:num>
  <w:num w:numId="26">
    <w:abstractNumId w:val="15"/>
  </w:num>
  <w:num w:numId="27">
    <w:abstractNumId w:val="20"/>
  </w:num>
  <w:num w:numId="28">
    <w:abstractNumId w:val="1"/>
  </w:num>
  <w:num w:numId="29">
    <w:abstractNumId w:val="2"/>
  </w:num>
  <w:num w:numId="30">
    <w:abstractNumId w:val="19"/>
  </w:num>
  <w:num w:numId="31">
    <w:abstractNumId w:val="35"/>
  </w:num>
  <w:num w:numId="32">
    <w:abstractNumId w:val="4"/>
  </w:num>
  <w:num w:numId="33">
    <w:abstractNumId w:val="11"/>
  </w:num>
  <w:num w:numId="34">
    <w:abstractNumId w:val="9"/>
  </w:num>
  <w:num w:numId="35">
    <w:abstractNumId w:val="3"/>
  </w:num>
  <w:num w:numId="36">
    <w:abstractNumId w:val="32"/>
  </w:num>
  <w:num w:numId="37">
    <w:abstractNumId w:val="14"/>
  </w:num>
  <w:num w:numId="38">
    <w:abstractNumId w:val="24"/>
  </w:num>
  <w:num w:numId="39">
    <w:abstractNumId w:val="16"/>
  </w:num>
  <w:num w:numId="40">
    <w:abstractNumId w:val="27"/>
  </w:num>
  <w:num w:numId="41">
    <w:abstractNumId w:val="34"/>
  </w:num>
  <w:num w:numId="42">
    <w:abstractNumId w:val="7"/>
  </w:num>
  <w:num w:numId="43">
    <w:abstractNumId w:val="5"/>
  </w:num>
  <w:num w:numId="44">
    <w:abstractNumId w:val="4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B7CA2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6836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54B"/>
    <w:rsid w:val="002617E2"/>
    <w:rsid w:val="00261DF2"/>
    <w:rsid w:val="0026339A"/>
    <w:rsid w:val="00263668"/>
    <w:rsid w:val="00264080"/>
    <w:rsid w:val="002640DD"/>
    <w:rsid w:val="00264A3B"/>
    <w:rsid w:val="00265AFE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7E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569A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E89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252D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12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B78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2ED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30A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0AE9"/>
    <w:rsid w:val="00690F9F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2815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2D21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757"/>
    <w:rsid w:val="008F0F75"/>
    <w:rsid w:val="008F2760"/>
    <w:rsid w:val="008F4B7E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1E80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5C6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9A1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0CA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AA9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195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05fef6b6-48ff-4793-a586-dff4857ec2f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E129AB-4566-4111-8972-43551FB0B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1208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2024-10-11T09:42:00Z</dcterms:created>
  <dcterms:modified xsi:type="dcterms:W3CDTF">2024-10-11T09:42:00Z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1728541699</vt:lpwstr>
  </property>
</Properties>
</file>