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60EEC" w14:textId="77777777" w:rsidR="00DB09D7" w:rsidRDefault="00DB09D7" w:rsidP="00DB09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R5s240585</w:t>
        </w:r>
      </w:fldSimple>
    </w:p>
    <w:p w14:paraId="58875870" w14:textId="77777777" w:rsidR="00DB09D7" w:rsidRDefault="00DB09D7" w:rsidP="00DB09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9D7" w14:paraId="71E4F66F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89F52" w14:textId="77777777" w:rsidR="00DB09D7" w:rsidRDefault="00DB09D7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B09D7" w14:paraId="5BFAC54A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F04DF" w14:textId="77777777" w:rsidR="00DB09D7" w:rsidRDefault="00DB09D7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9D7" w14:paraId="567A2BC2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F7F79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5AC8B692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27ED9369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3CE621" w14:textId="77777777" w:rsidR="00DB09D7" w:rsidRPr="00410371" w:rsidRDefault="00DB09D7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5568AA" w14:textId="77777777" w:rsidR="00DB09D7" w:rsidRDefault="00DB09D7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9D1215" w14:textId="77777777" w:rsidR="00DB09D7" w:rsidRPr="00410371" w:rsidRDefault="00DB09D7" w:rsidP="00253E6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3542</w:t>
              </w:r>
            </w:fldSimple>
          </w:p>
        </w:tc>
        <w:tc>
          <w:tcPr>
            <w:tcW w:w="709" w:type="dxa"/>
          </w:tcPr>
          <w:p w14:paraId="42CB7EAE" w14:textId="77777777" w:rsidR="00DB09D7" w:rsidRDefault="00DB09D7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C7A4E4" w14:textId="77777777" w:rsidR="00DB09D7" w:rsidRPr="00410371" w:rsidRDefault="00DB09D7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0D83D6" w14:textId="77777777" w:rsidR="00DB09D7" w:rsidRDefault="00DB09D7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78DBF" w14:textId="77777777" w:rsidR="00DB09D7" w:rsidRPr="00410371" w:rsidRDefault="00DB09D7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5AC87" w14:textId="77777777" w:rsidR="00DB09D7" w:rsidRDefault="00DB09D7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B09D7" w14:paraId="5F42F710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0DEDF" w14:textId="77777777" w:rsidR="00DB09D7" w:rsidRDefault="00DB09D7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DB09D7" w14:paraId="3A3D5037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0D09CA" w14:textId="77777777" w:rsidR="00DB09D7" w:rsidRPr="00F25D98" w:rsidRDefault="00DB09D7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9D7" w14:paraId="431CE1D2" w14:textId="77777777" w:rsidTr="00253E6B">
        <w:tc>
          <w:tcPr>
            <w:tcW w:w="9641" w:type="dxa"/>
            <w:gridSpan w:val="9"/>
          </w:tcPr>
          <w:p w14:paraId="5D3B32E8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101293" w14:textId="77777777" w:rsidR="00DB09D7" w:rsidRDefault="00DB09D7" w:rsidP="00DB09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9D7" w14:paraId="3B8F1DAE" w14:textId="77777777" w:rsidTr="00253E6B">
        <w:tc>
          <w:tcPr>
            <w:tcW w:w="2835" w:type="dxa"/>
          </w:tcPr>
          <w:p w14:paraId="71A570B5" w14:textId="77777777" w:rsidR="00DB09D7" w:rsidRDefault="00DB09D7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E1D1C0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38B8A5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108290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D8204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2193AB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AD425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198527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610CA" w14:textId="77777777" w:rsidR="00DB09D7" w:rsidRDefault="00DB09D7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725F45" w14:textId="77777777" w:rsidR="00DB09D7" w:rsidRDefault="00DB09D7" w:rsidP="00DB09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9D7" w14:paraId="6DF01777" w14:textId="77777777" w:rsidTr="00253E6B">
        <w:tc>
          <w:tcPr>
            <w:tcW w:w="9640" w:type="dxa"/>
            <w:gridSpan w:val="11"/>
          </w:tcPr>
          <w:p w14:paraId="4ABDC9B6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3909B7A1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C133F5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2FE11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IRAT testcases</w:t>
              </w:r>
            </w:fldSimple>
          </w:p>
        </w:tc>
      </w:tr>
      <w:tr w:rsidR="00DB09D7" w14:paraId="7841471B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4D67314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9AD11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1B75B66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B51C03B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88728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B09D7" w14:paraId="198DEACC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DE3D2C8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0710" w14:textId="25D6DD54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B09D7" w14:paraId="7ECC0FF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47562DB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5E6817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466E017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758E9B13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02867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7AE50B" w14:textId="77777777" w:rsidR="00DB09D7" w:rsidRDefault="00DB09D7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B18094" w14:textId="77777777" w:rsidR="00DB09D7" w:rsidRDefault="00DB09D7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A6B4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2024-09-23</w:t>
              </w:r>
            </w:fldSimple>
          </w:p>
        </w:tc>
      </w:tr>
      <w:tr w:rsidR="00DB09D7" w14:paraId="74DFD563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053ADCF2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AD18F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8623C7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177869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733C5F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29AF7BDF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A1EBE" w14:textId="77777777" w:rsidR="00DB09D7" w:rsidRDefault="00DB09D7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A2888" w14:textId="77777777" w:rsidR="00DB09D7" w:rsidRDefault="00DB09D7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01A427" w14:textId="77777777" w:rsidR="00DB09D7" w:rsidRDefault="00DB09D7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32F3A" w14:textId="77777777" w:rsidR="00DB09D7" w:rsidRDefault="00DB09D7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7BF37" w14:textId="77777777" w:rsidR="00DB09D7" w:rsidRDefault="00DB09D7" w:rsidP="00253E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B09D7" w14:paraId="15568A30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2FDA26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D0D039" w14:textId="77777777" w:rsidR="00DB09D7" w:rsidRDefault="00DB09D7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D11489" w14:textId="77777777" w:rsidR="00DB09D7" w:rsidRDefault="00DB09D7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DD950" w14:textId="77777777" w:rsidR="00DB09D7" w:rsidRPr="007C2097" w:rsidRDefault="00DB09D7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B09D7" w14:paraId="2E6B13DE" w14:textId="77777777" w:rsidTr="00253E6B">
        <w:tc>
          <w:tcPr>
            <w:tcW w:w="1843" w:type="dxa"/>
          </w:tcPr>
          <w:p w14:paraId="340008CA" w14:textId="77777777" w:rsidR="00DB09D7" w:rsidRDefault="00DB09D7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DED73" w14:textId="77777777" w:rsidR="00DB09D7" w:rsidRDefault="00DB09D7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37A6A378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E6033D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C122C" w14:textId="77777777" w:rsidR="00DB09D7" w:rsidRDefault="00DB09D7" w:rsidP="00DB09D7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 xml:space="preserve">In the current TTCN implementation of function f_NR5GC_IRAT_S1ToN1_Steps14 , the change for changing the IMS PTC state has been missed. This change was proposed in MCCTF160 comments for R5s240521. </w:t>
            </w:r>
          </w:p>
          <w:p w14:paraId="29D21EAB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7CEF432F" w14:textId="77777777" w:rsidR="00DB09D7" w:rsidRPr="00D2112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>This needs to be re-plemented.</w:t>
            </w:r>
          </w:p>
          <w:p w14:paraId="01F163B4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248AAD29" w14:textId="77777777" w:rsidR="00DB09D7" w:rsidRDefault="00DB09D7" w:rsidP="00DB09D7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>In the current TTCN implementation of function f_NR5GC_IRAT_S1ToN1_SessionModification, following is called :</w:t>
            </w:r>
          </w:p>
          <w:p w14:paraId="7721BD48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64677D9F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 xml:space="preserve">function f_NR5GC_IRAT_S1ToN1_SessionModification </w:t>
            </w:r>
            <w:r w:rsidRPr="00D21127">
              <w:rPr>
                <w:rFonts w:cs="Arial"/>
                <w:noProof/>
                <w:lang w:val="en-SG"/>
              </w:rPr>
              <w:sym w:font="Wingdings" w:char="F0E0"/>
            </w:r>
            <w:r w:rsidRPr="00D21127">
              <w:rPr>
                <w:rFonts w:cs="Arial"/>
                <w:noProof/>
                <w:lang w:val="en-SG"/>
              </w:rPr>
              <w:t xml:space="preserve"> f_BuildRRCReconfigParamsNewDRBs.</w:t>
            </w:r>
          </w:p>
          <w:p w14:paraId="714B3060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6C8BB720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 xml:space="preserve"> hardcodes the SDAP configuration to </w:t>
            </w:r>
            <w:r w:rsidRPr="00D21127">
              <w:rPr>
                <w:rFonts w:cs="Arial"/>
                <w:noProof/>
                <w:lang w:val="en-SG"/>
              </w:rPr>
              <w:t>cs_SDAP_Config</w:t>
            </w:r>
            <w:r>
              <w:rPr>
                <w:rFonts w:cs="Arial"/>
                <w:noProof/>
                <w:lang w:val="en-SG"/>
              </w:rPr>
              <w:t>, which always sets PDU Session ID to 1, and QFI = 1.</w:t>
            </w:r>
          </w:p>
          <w:p w14:paraId="46FD4853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7DCC822C" w14:textId="77777777" w:rsidR="00DB09D7" w:rsidRDefault="00DB09D7" w:rsidP="00DB09D7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causes issues when the PDU Session Modification is for a PDU Session that is having a different PDU session ID, and a different QFI.</w:t>
            </w:r>
          </w:p>
          <w:p w14:paraId="29AAD303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7F173058" w14:textId="196DEBD7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This needs to be corrected.</w:t>
            </w:r>
          </w:p>
        </w:tc>
      </w:tr>
      <w:tr w:rsidR="00DB09D7" w14:paraId="2D38EF46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A040B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9DE7B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340FB65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01B0E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D511A" w14:textId="77777777" w:rsidR="00DB09D7" w:rsidRDefault="00DB09D7" w:rsidP="00DB09D7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Re-implemented the MCCTF160 proposed change in R5s240521</w:t>
            </w:r>
          </w:p>
          <w:p w14:paraId="191D1C8D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0CDD195A" w14:textId="77777777" w:rsidR="00DB09D7" w:rsidRDefault="00DB09D7" w:rsidP="00DB09D7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v_SDAP_Config and initialized it to cs_SDAP_Config. Then updated this variable based on received PDU session information and passed it to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19225A27" w14:textId="77777777" w:rsidR="00DB09D7" w:rsidRDefault="00DB09D7" w:rsidP="00DB09D7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  <w:p w14:paraId="425AE4FE" w14:textId="55E95672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>Please see below.</w:t>
            </w:r>
          </w:p>
        </w:tc>
      </w:tr>
      <w:tr w:rsidR="00DB09D7" w14:paraId="5DE90514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23DA8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43603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6C771903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4B0FF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71395" w14:textId="73A629CE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DB09D7" w14:paraId="17634F65" w14:textId="77777777" w:rsidTr="00253E6B">
        <w:tc>
          <w:tcPr>
            <w:tcW w:w="2694" w:type="dxa"/>
            <w:gridSpan w:val="2"/>
          </w:tcPr>
          <w:p w14:paraId="300778C9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B171B1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7FB61CCD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9A317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29B8C" w14:textId="489EAE3C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  <w:r w:rsidRPr="00D21127">
              <w:rPr>
                <w:rFonts w:cs="Arial"/>
                <w:noProof/>
              </w:rPr>
              <w:t>6.2.3.1.NR5GC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6.2.3.2.NR5GC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6.2.3.6.NR5GC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6.2.3.8.NR5GC</w:t>
            </w:r>
            <w:r>
              <w:rPr>
                <w:rFonts w:cs="Arial"/>
                <w:noProof/>
              </w:rPr>
              <w:t xml:space="preserve">, </w:t>
            </w:r>
            <w:r w:rsidRPr="00D21127">
              <w:rPr>
                <w:rFonts w:cs="Arial"/>
                <w:noProof/>
              </w:rPr>
              <w:t>6.2.3.10.NR5GC</w:t>
            </w:r>
            <w:r>
              <w:rPr>
                <w:rFonts w:cs="Arial"/>
                <w:noProof/>
              </w:rPr>
              <w:t>,</w:t>
            </w:r>
            <w:r w:rsidRPr="00D21127">
              <w:rPr>
                <w:rFonts w:cs="Arial"/>
                <w:noProof/>
              </w:rPr>
              <w:t>6.2.3.11.NR5GC</w:t>
            </w:r>
            <w:r>
              <w:rPr>
                <w:rFonts w:cs="Arial"/>
                <w:noProof/>
              </w:rPr>
              <w:t>,</w:t>
            </w:r>
            <w:r w:rsidRPr="00D21127">
              <w:rPr>
                <w:rFonts w:cs="Arial"/>
                <w:noProof/>
              </w:rPr>
              <w:t>8.1.5.5.1.NR5GC</w:t>
            </w:r>
            <w:r>
              <w:rPr>
                <w:rFonts w:cs="Arial"/>
                <w:noProof/>
              </w:rPr>
              <w:t>,</w:t>
            </w:r>
            <w:r w:rsidRPr="00D21127">
              <w:rPr>
                <w:rFonts w:cs="Arial"/>
                <w:noProof/>
              </w:rPr>
              <w:t>9.3.1.2.NR5GC</w:t>
            </w:r>
          </w:p>
        </w:tc>
      </w:tr>
      <w:tr w:rsidR="00DB09D7" w14:paraId="41C1B32F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E79A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70ADA1" w14:textId="77777777" w:rsidR="00DB09D7" w:rsidRDefault="00DB09D7" w:rsidP="00DB09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9D7" w14:paraId="0C52E931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3E6AB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50ABC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99542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8FB8FB" w14:textId="77777777" w:rsidR="00DB09D7" w:rsidRDefault="00DB09D7" w:rsidP="00DB0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B82AE8" w14:textId="77777777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06EDEDF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8A749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674FC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BCBE" w14:textId="554B3730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F8CA8" w14:textId="77777777" w:rsidR="00DB09D7" w:rsidRDefault="00DB09D7" w:rsidP="00DB09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13D563" w14:textId="3EF5A965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1914C449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DCA4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37D75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0D155" w14:textId="41910D78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BB64B" w14:textId="77777777" w:rsidR="00DB09D7" w:rsidRDefault="00DB09D7" w:rsidP="00DB0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D445F" w14:textId="71706546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6A751E8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ADAD8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A5E65" w14:textId="77777777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41EF0" w14:textId="74BE970C" w:rsidR="00DB09D7" w:rsidRDefault="00DB09D7" w:rsidP="00DB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39349" w14:textId="77777777" w:rsidR="00DB09D7" w:rsidRDefault="00DB09D7" w:rsidP="00DB09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636E7" w14:textId="7FEA299C" w:rsidR="00DB09D7" w:rsidRDefault="00DB09D7" w:rsidP="00DB09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9D7" w14:paraId="6C3CE01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D605" w14:textId="77777777" w:rsidR="00DB09D7" w:rsidRDefault="00DB09D7" w:rsidP="00DB09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F4167" w14:textId="77777777" w:rsidR="00DB09D7" w:rsidRDefault="00DB09D7" w:rsidP="00DB09D7">
            <w:pPr>
              <w:pStyle w:val="CRCoverPage"/>
              <w:spacing w:after="0"/>
              <w:rPr>
                <w:noProof/>
              </w:rPr>
            </w:pPr>
          </w:p>
        </w:tc>
      </w:tr>
      <w:tr w:rsidR="00DB09D7" w14:paraId="59359A56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E8E40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25AA" w14:textId="77777777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9D7" w:rsidRPr="008863B9" w14:paraId="07CBE84F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6EBC31" w14:textId="77777777" w:rsidR="00DB09D7" w:rsidRPr="008863B9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693AB" w14:textId="77777777" w:rsidR="00DB09D7" w:rsidRPr="008863B9" w:rsidRDefault="00DB09D7" w:rsidP="00DB09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9D7" w14:paraId="7AE18446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C25E" w14:textId="77777777" w:rsidR="00DB09D7" w:rsidRDefault="00DB09D7" w:rsidP="00DB09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C554E" w14:textId="77777777" w:rsidR="00DB09D7" w:rsidRDefault="00DB09D7" w:rsidP="00DB09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9C63B2" w14:textId="77777777" w:rsidR="00DB09D7" w:rsidRDefault="00DB09D7" w:rsidP="00DB09D7">
      <w:pPr>
        <w:pStyle w:val="CRCoverPage"/>
        <w:spacing w:after="0"/>
        <w:rPr>
          <w:noProof/>
          <w:sz w:val="8"/>
          <w:szCs w:val="8"/>
        </w:rPr>
      </w:pPr>
    </w:p>
    <w:p w14:paraId="1B464F47" w14:textId="77777777" w:rsidR="00DB09D7" w:rsidRDefault="00DB09D7" w:rsidP="00DB09D7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99311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16F9644" w14:textId="2752B348" w:rsidR="00252857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52857" w:rsidRPr="007B1A14">
        <w:rPr>
          <w:rFonts w:ascii="Arial" w:hAnsi="Arial" w:cs="Arial"/>
          <w:iCs/>
        </w:rPr>
        <w:t>Table of Contents</w:t>
      </w:r>
      <w:r w:rsidR="00252857">
        <w:tab/>
      </w:r>
      <w:r w:rsidR="00252857">
        <w:fldChar w:fldCharType="begin"/>
      </w:r>
      <w:r w:rsidR="00252857">
        <w:instrText xml:space="preserve"> PAGEREF _Toc177993112 \h </w:instrText>
      </w:r>
      <w:r w:rsidR="00252857">
        <w:fldChar w:fldCharType="separate"/>
      </w:r>
      <w:r w:rsidR="00252857">
        <w:t>3</w:t>
      </w:r>
      <w:r w:rsidR="00252857">
        <w:fldChar w:fldCharType="end"/>
      </w:r>
    </w:p>
    <w:p w14:paraId="10E4AACA" w14:textId="3FB8B75D" w:rsidR="00252857" w:rsidRDefault="0025285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_Toc177993113 \h </w:instrText>
      </w:r>
      <w:r>
        <w:fldChar w:fldCharType="separate"/>
      </w:r>
      <w:r>
        <w:t>3</w:t>
      </w:r>
      <w:r>
        <w:fldChar w:fldCharType="end"/>
      </w:r>
    </w:p>
    <w:p w14:paraId="2F78B311" w14:textId="4BACA5C0" w:rsidR="00252857" w:rsidRDefault="0025285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_Toc177993114 \h </w:instrText>
      </w:r>
      <w:r>
        <w:fldChar w:fldCharType="separate"/>
      </w:r>
      <w:r>
        <w:t>3</w:t>
      </w:r>
      <w:r>
        <w:fldChar w:fldCharType="end"/>
      </w:r>
    </w:p>
    <w:p w14:paraId="447A690B" w14:textId="4CA8E5A5" w:rsidR="00252857" w:rsidRDefault="0025285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_Toc177993115 \h </w:instrText>
      </w:r>
      <w:r>
        <w:fldChar w:fldCharType="separate"/>
      </w:r>
      <w:r>
        <w:t>3</w:t>
      </w:r>
      <w:r>
        <w:fldChar w:fldCharType="end"/>
      </w:r>
    </w:p>
    <w:p w14:paraId="271CAAFB" w14:textId="1083BCE1" w:rsidR="00252857" w:rsidRDefault="0025285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B1A14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B1A14">
        <w:rPr>
          <w:rFonts w:cs="Arial"/>
          <w:b/>
          <w:bCs/>
          <w:color w:val="000000"/>
          <w:lang w:val="en-US" w:eastAsia="en-GB"/>
        </w:rPr>
        <w:t>Change 2</w:t>
      </w:r>
      <w:r>
        <w:tab/>
      </w:r>
      <w:r>
        <w:fldChar w:fldCharType="begin"/>
      </w:r>
      <w:r>
        <w:instrText xml:space="preserve"> PAGEREF _Toc177993116 \h </w:instrText>
      </w:r>
      <w:r>
        <w:fldChar w:fldCharType="separate"/>
      </w:r>
      <w:r>
        <w:t>9</w:t>
      </w:r>
      <w:r>
        <w:fldChar w:fldCharType="end"/>
      </w:r>
    </w:p>
    <w:p w14:paraId="1E7482B4" w14:textId="11D82CD0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99311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993114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99311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0F9646A9" w:rsidR="004A40D5" w:rsidRPr="00E13853" w:rsidRDefault="006A5EF5" w:rsidP="00206ED0">
            <w:pPr>
              <w:pStyle w:val="CRCoverPage"/>
              <w:spacing w:after="0"/>
              <w:rPr>
                <w:noProof/>
              </w:rPr>
            </w:pPr>
            <w:r w:rsidRPr="006A5EF5">
              <w:rPr>
                <w:rFonts w:cs="Arial"/>
                <w:noProof/>
                <w:lang w:val="en-SG"/>
              </w:rPr>
              <w:t>f_NR5GC_IRAT_S1ToN1_Steps14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65A0" w14:textId="77777777" w:rsidR="006A5EF5" w:rsidRDefault="006A5EF5" w:rsidP="006A5EF5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 xml:space="preserve">In the current TTCN implementation of function f_NR5GC_IRAT_S1ToN1_Steps14 , the change for changing the IMS PTC state has been missed. This change was proposed in MCCTF160 comments for R5s240521. </w:t>
            </w:r>
          </w:p>
          <w:p w14:paraId="40D410A0" w14:textId="46D1C89F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F16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Re-implemented the MCCTF160 proposed change in R5s240521</w:t>
            </w:r>
          </w:p>
          <w:p w14:paraId="4DDB96DE" w14:textId="6987FB17" w:rsidR="006C61D0" w:rsidRPr="00FB2EB7" w:rsidRDefault="006C61D0" w:rsidP="001974C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60CE00F4" w:rsidR="006C61D0" w:rsidRPr="00CC39F9" w:rsidRDefault="001974C4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Emergency_IRAT_NR5GC_EUTRA.ttcn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12CE41F2" w:rsidR="006C61D0" w:rsidRPr="00F9354B" w:rsidRDefault="001F192C" w:rsidP="006C61D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A9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function f_NR5GC_IRAT_S1ToN1_Steps14(NR_CellId_Type p_NR_CellId,</w:t>
            </w:r>
          </w:p>
          <w:p w14:paraId="3930CDD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RRCConnectionReleaseRequired_Type p_ReleaseConnection := rrcConnectionRelease,</w:t>
            </w:r>
          </w:p>
          <w:p w14:paraId="20548A2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boolean p_FirstTimeS1ToN1 := true,</w:t>
            </w:r>
          </w:p>
          <w:p w14:paraId="664552C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InterworkWithoutN26 p_IwkN26 := NOT_SUPPORTED)  runs on NR5GC_PTC return NR_RadioBearerId_Type</w:t>
            </w:r>
          </w:p>
          <w:p w14:paraId="0C85C79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465B7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EUTRA_NR_PduSessionInfoList_Type v_PduSessionInfoList;</w:t>
            </w:r>
          </w:p>
          <w:p w14:paraId="3D2F06B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R5s201060 sic@</w:t>
            </w:r>
          </w:p>
          <w:p w14:paraId="5021A6A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3603FF8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 := tsc_NR_RbId_SRB1;</w:t>
            </w:r>
          </w:p>
          <w:p w14:paraId="526FDA1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v_FailWhenK_LessN := false;</w:t>
            </w:r>
          </w:p>
          <w:p w14:paraId="280E15E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NG_Request_Type v_RequestType := cr_NG_Request_Type('001'B);</w:t>
            </w:r>
          </w:p>
          <w:p w14:paraId="3F6AC9D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v_MsgRxd := false;</w:t>
            </w:r>
          </w:p>
          <w:p w14:paraId="7ECEC45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5D4EA85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v_ReregisterIMS := false;</w:t>
            </w:r>
          </w:p>
          <w:p w14:paraId="2D9C61E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</w:t>
            </w:r>
          </w:p>
          <w:p w14:paraId="6363B38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EB242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timer  t_Wait := 8.0; // @sic R5-204399, R5s210077 sic@</w:t>
            </w:r>
          </w:p>
          <w:p w14:paraId="11D5B08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E2CB4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R5-204401 sic@</w:t>
            </w:r>
          </w:p>
          <w:p w14:paraId="109DE45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v_FailWhenK_LessN := true; // The only difference between 14a1 and 14b1 branch</w:t>
            </w:r>
          </w:p>
          <w:p w14:paraId="144D031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v_RequestType := cr_NG_Request_Type('010'B); // @sic R5-206290 sic@</w:t>
            </w:r>
          </w:p>
          <w:p w14:paraId="697C795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749208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72C8C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always wait for PDU info, even if not 1st time</w:t>
            </w:r>
          </w:p>
          <w:p w14:paraId="7D8CF79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v_PduSessionInfoList := f_EUTRA_NR_WaitForCoOrd_PduSessionInfoList(EUTRA);</w:t>
            </w:r>
          </w:p>
          <w:p w14:paraId="24036DB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95DEA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3A8C65B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msgs received in parallel</w:t>
            </w:r>
          </w:p>
          <w:p w14:paraId="372719A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 // @sic R5s220174 sic@</w:t>
            </w:r>
          </w:p>
          <w:p w14:paraId="720F5B3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msgs received - this works for Modification Reqs too</w:t>
            </w:r>
          </w:p>
          <w:p w14:paraId="522BB82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72459D2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AA658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>t_Wait.start;  //  @sic R5-204399 sic@</w:t>
            </w:r>
          </w:p>
          <w:p w14:paraId="6B05411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439FA60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// make sure all the PDNs configured on EUTRA are changed in routing table @sic R5s210149, R5s210520 sic@</w:t>
            </w:r>
          </w:p>
          <w:p w14:paraId="5EB0AF0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lengthof (v_PduSessionInfoList); i := i + 1) {</w:t>
            </w:r>
          </w:p>
          <w:p w14:paraId="3B36CB7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f_NR_ChangeDrbMappingForExistingPDNs(p_NR_CellId, v_PduSessionInfoList[i]);  // @sic R5s221175 sic@</w:t>
            </w:r>
          </w:p>
          <w:p w14:paraId="4028C27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B8289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 R5s210520 sic@</w:t>
            </w:r>
          </w:p>
          <w:p w14:paraId="11FA03E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has a NAS msg already been received? if so, stop waiting</w:t>
            </w:r>
          </w:p>
          <w:p w14:paraId="3F74365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(f_NR5GC_MsgInDefault_GetNumOfNASMessageReq() &gt; 0) { // @sic R5s220174 sic@</w:t>
            </w:r>
          </w:p>
          <w:p w14:paraId="685592C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v_ReceivedAsp := f_NR5GC_MsgInDefault_GetOneNASMessageReq(1); // @sic R5s220174 sic@</w:t>
            </w:r>
          </w:p>
          <w:p w14:paraId="35EBC63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v_MsgRxd := true;</w:t>
            </w:r>
          </w:p>
          <w:p w14:paraId="311FE62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t_Wait.stop;</w:t>
            </w:r>
          </w:p>
          <w:p w14:paraId="2FCC31A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79A310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0156E2F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SRB.receive(car_NR_SRB_NasPdu_IND(p_NR_CellId, v_SRB, cr_NG_NAS_IndWithPiggybacking(tsc_SHT_IntegrityProtected_Ciphered))) -&gt; value v_ReceivedAsp  // @sic R5s201413 sic@</w:t>
            </w:r>
          </w:p>
          <w:p w14:paraId="7D4CB00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020B030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f_NR5GC_MsgInDefault_StoreNASMessageReq (v_ReceivedAsp); // @sic R5s210687 sic@</w:t>
            </w:r>
          </w:p>
          <w:p w14:paraId="7B7EC40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v_MsgRxd := true;</w:t>
            </w:r>
          </w:p>
          <w:p w14:paraId="4933471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t_Wait.stop;</w:t>
            </w:r>
          </w:p>
          <w:p w14:paraId="4F3C1D2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036E6B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t_Wait.timeout {}</w:t>
            </w:r>
          </w:p>
          <w:p w14:paraId="653DBEE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CD1047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A47E8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(v_MsgRxd and ischosen(v_ReceivedAsp.Signalling.Nas[0].Pdu.PiggybackedPduList[0].Msg.pdu_Session_Modification_Request)) { // @sic R5s210520 sic@</w:t>
            </w:r>
          </w:p>
          <w:p w14:paraId="4696D73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(p_FirstTimeS1ToN1 and p_IwkN26 == NOT_SUPPORTED) {</w:t>
            </w:r>
          </w:p>
          <w:p w14:paraId="23CB081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v_ReregisterIMS := f_NR5GC_IRAT_S1ToN1_SessionModification(p_NR_CellId, v_PduSessionInfoList, false, v_SRB); // @sic R5s201413 sic@</w:t>
            </w:r>
          </w:p>
          <w:p w14:paraId="3F02FDA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v_SRB := tsc_NR_RbId_SRB2; // @sic R5s210687 sic@</w:t>
            </w:r>
          </w:p>
          <w:p w14:paraId="70CAB81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2C04B62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"Not expecting PDU Session Modification message");</w:t>
            </w:r>
          </w:p>
          <w:p w14:paraId="4BCBC1F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2DD007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reset flag as 1st msg now been processed</w:t>
            </w:r>
          </w:p>
          <w:p w14:paraId="53689A7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v_MsgRxd := false;</w:t>
            </w:r>
          </w:p>
          <w:p w14:paraId="6EFBC0D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t_Wait.start; // restart timer in case there are now PDU Establishment messages</w:t>
            </w:r>
          </w:p>
          <w:p w14:paraId="4B22F07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1670141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SRB.receive(car_NR_SRB_NasPdu_IND(p_NR_CellId, v_SRB, cr_NG_NAS_IndWithPiggybacking(tsc_SHT_IntegrityProtected_Ciphered))) -&gt; value v_ReceivedAsp  // @sic R5s201413 sic@</w:t>
            </w:r>
          </w:p>
          <w:p w14:paraId="64C0ABA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E85D69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// update v_ReceivedAsp and msg store if received again  @sic R5s210520 sic@</w:t>
            </w:r>
          </w:p>
          <w:p w14:paraId="7F86768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f_NR5GC_MsgInDefault_StoreNASMessageReq (v_ReceivedAsp);</w:t>
            </w:r>
          </w:p>
          <w:p w14:paraId="647D4BA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v_MsgRxd := true;</w:t>
            </w:r>
          </w:p>
          <w:p w14:paraId="35CBBA8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63BEBE3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794AF5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[] t_Wait.timeout {</w:t>
            </w:r>
          </w:p>
          <w:p w14:paraId="0E1717D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Do nothing as no (more) PDU Modification/Establishment messages received so carry on</w:t>
            </w:r>
          </w:p>
          <w:p w14:paraId="26F9486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45C4A7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3A1EBB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DD54B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</w:t>
            </w:r>
          </w:p>
          <w:p w14:paraId="67083DB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  // @sic R5s210520 sic@</w:t>
            </w:r>
          </w:p>
          <w:p w14:paraId="4234364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13F0E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0CB77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(v_MsgRxd) {  // @sic R5s210672 sic@</w:t>
            </w:r>
          </w:p>
          <w:p w14:paraId="62E70DE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(ischosen(v_ReceivedAsp.Signalling.Nas[0].Pdu.PiggybackedPduList[0].Msg.pdu_Session_Establishment_Request)) { // @sic R5s210520 sic@</w:t>
            </w:r>
          </w:p>
          <w:p w14:paraId="550CF6D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f_NR5GC_PDUSessionEstablishment (p_NR_CellId, pc_noOf_PDUsSameConnection, tsc_NR_RbId_SRB1, -, -, -, -, -, -, -, -, -, -, -, -, -, -, -, -, -, -, -, -, v_RequestType, -, -, -, -, -, -, "", v_FailWhenK_LessN, -, v_PduSessionInfoList, -, 1); // @sic R5-206290, R5s210149, R5s210520 sic@</w:t>
            </w:r>
          </w:p>
          <w:p w14:paraId="6D66581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v_SRB := tsc_NR_RbId_SRB2; // @sic R5-204401 sic@</w:t>
            </w:r>
          </w:p>
          <w:p w14:paraId="0A4F51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//  @sic R5-204401 sic@</w:t>
            </w:r>
          </w:p>
          <w:p w14:paraId="1FFE92A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(pc_noOf_PDUsNewConnection &gt;0 ){</w:t>
            </w:r>
          </w:p>
          <w:p w14:paraId="044CDAD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f_NR_RRCRelease(p_NR_CellId);</w:t>
            </w:r>
          </w:p>
          <w:p w14:paraId="137489E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f_NR5GC_RRC_Idle_Extension(p_NR_CellId, -, -, -, -, -, -, -, -, -, -, true);  // @sic R5-237315 sic@</w:t>
            </w:r>
          </w:p>
          <w:p w14:paraId="78DC33C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BBE5C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D6A3CC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"Wrong NAS Message Received");</w:t>
            </w:r>
          </w:p>
          <w:p w14:paraId="1FAAC7C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BF18B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236B1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CFFFB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in case there's no PDU messages at all, don't release the connection in the above functions, but do it here instead</w:t>
            </w:r>
          </w:p>
          <w:p w14:paraId="6292B9D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(p_ReleaseConnection == rrcConnectionRelease) {</w:t>
            </w:r>
          </w:p>
          <w:p w14:paraId="31F0788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RRC to enter RRC_IDLE</w:t>
            </w:r>
          </w:p>
          <w:p w14:paraId="714D6DF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f_NR_RRCRelease(p_NR_CellId);</w:t>
            </w:r>
          </w:p>
          <w:p w14:paraId="4280BE8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1914A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v_SRB; // @sic R5-204401 sic@</w:t>
            </w:r>
          </w:p>
          <w:p w14:paraId="15430EBB" w14:textId="09C1DC50" w:rsidR="00B4162C" w:rsidRPr="00850B74" w:rsidRDefault="0055253D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170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function f_NR5GC_IRAT_S1ToN1_Steps14(NR_CellId_Type p_NR_CellId,</w:t>
            </w:r>
          </w:p>
          <w:p w14:paraId="5AC9D5C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RRCConnectionReleaseRequired_Type p_ReleaseConnection := rrcConnectionRelease,</w:t>
            </w:r>
          </w:p>
          <w:p w14:paraId="0C1B57F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boolean p_FirstTimeS1ToN1 := true,</w:t>
            </w:r>
          </w:p>
          <w:p w14:paraId="100B41D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InterworkWithoutN26 p_IwkN26 := NOT_SUPPORTED)  runs on NR5GC_PTC return NR_RadioBearerId_Type</w:t>
            </w:r>
          </w:p>
          <w:p w14:paraId="1AE92F5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ECA07D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EUTRA_NR_PduSessionInfoList_Type v_PduSessionInfoList;</w:t>
            </w:r>
          </w:p>
          <w:p w14:paraId="279B271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R5s201060 sic@</w:t>
            </w:r>
          </w:p>
          <w:p w14:paraId="06372D2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0DCC8A9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 := tsc_NR_RbId_SRB1;</w:t>
            </w:r>
          </w:p>
          <w:p w14:paraId="7AEE612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v_FailWhenK_LessN := false;</w:t>
            </w:r>
          </w:p>
          <w:p w14:paraId="2612173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NG_Request_Type v_RequestType := cr_NG_Request_Type('001'B);</w:t>
            </w:r>
          </w:p>
          <w:p w14:paraId="1F128BF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v_MsgRxd := false;</w:t>
            </w:r>
          </w:p>
          <w:p w14:paraId="258FCEB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18FAB38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v_ReregisterIMS := false;</w:t>
            </w:r>
          </w:p>
          <w:p w14:paraId="64C6027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</w:t>
            </w:r>
          </w:p>
          <w:p w14:paraId="1B5A0A9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56126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timer  t_Wait := 8.0; // @sic R5-204399, R5s210077 sic@</w:t>
            </w:r>
          </w:p>
          <w:p w14:paraId="490C224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8BCE1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(p_IwkN26 == SUPPORTED) { // @sic R5-204401 sic@</w:t>
            </w:r>
          </w:p>
          <w:p w14:paraId="1B6F23F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v_FailWhenK_LessN := true; // The only difference between 14a1 and 14b1 branch</w:t>
            </w:r>
          </w:p>
          <w:p w14:paraId="11C2ED0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v_RequestType := cr_NG_Request_Type('010'B); // @sic R5-206290 sic@</w:t>
            </w:r>
          </w:p>
          <w:p w14:paraId="7E0C17E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0FD19F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DAAD2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always wait for PDU info, even if not 1st time</w:t>
            </w:r>
          </w:p>
          <w:p w14:paraId="78311AB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v_PduSessionInfoList := f_EUTRA_NR_WaitForCoOrd_PduSessionInfoList(EUTRA);</w:t>
            </w:r>
          </w:p>
          <w:p w14:paraId="0ED9BF4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8B216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3E8DC29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Clear store of msgs received in parallel</w:t>
            </w:r>
          </w:p>
          <w:p w14:paraId="5F6DED1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 // @sic R5s220174 sic@</w:t>
            </w:r>
          </w:p>
          <w:p w14:paraId="172DA94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Then activate store for any new msgs received - this works for Modification Reqs too</w:t>
            </w:r>
          </w:p>
          <w:p w14:paraId="4DC4EB4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activate(a_NR5GC_AdditionalPDUSessionEstablishmentReq(p_NR_CellId));</w:t>
            </w:r>
          </w:p>
          <w:p w14:paraId="1682E9B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4E0DE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>t_Wait.start;  //  @sic R5-204399 sic@</w:t>
            </w:r>
          </w:p>
          <w:p w14:paraId="4877C4E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35CAEE4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>// make sure all the PDNs configured on EUTRA are changed in routing table @sic R5s210149, R5s210520 sic@</w:t>
            </w:r>
          </w:p>
          <w:p w14:paraId="4522D68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for (i := 0; i &lt; lengthof (v_PduSessionInfoList); i := i + 1) {</w:t>
            </w:r>
          </w:p>
          <w:p w14:paraId="648CEB9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f_NR_ChangeDrbMappingForExistingPDNs(p_NR_CellId, v_PduSessionInfoList[i]);  // @sic R5s221175 sic@</w:t>
            </w:r>
          </w:p>
          <w:p w14:paraId="0D378F1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797A3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R5s210520 sic@</w:t>
            </w:r>
          </w:p>
          <w:p w14:paraId="7A534CE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has a NAS msg already been received? if so, stop waiting</w:t>
            </w:r>
          </w:p>
          <w:p w14:paraId="68BB06F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(f_NR5GC_MsgInDefault_GetNumOfNASMessageReq() &gt; 0) { // @sic R5s220174 sic@</w:t>
            </w:r>
          </w:p>
          <w:p w14:paraId="6A07676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v_ReceivedAsp := f_NR5GC_MsgInDefault_GetOneNASMessageReq(1); // @sic R5s220174 sic@</w:t>
            </w:r>
          </w:p>
          <w:p w14:paraId="3917D32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v_MsgRxd := true;</w:t>
            </w:r>
          </w:p>
          <w:p w14:paraId="620C8A75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t_Wait.stop;</w:t>
            </w:r>
          </w:p>
          <w:p w14:paraId="16289E0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14:paraId="2F43E94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5B594E7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SRB.receive(car_NR_SRB_NasPdu_IND(p_NR_CellId, v_SRB, cr_NG_NAS_IndWithPiggybacking(tsc_SHT_IntegrityProtected_Ciphered))) -&gt; value v_ReceivedAsp  // @sic R5s201413 sic@</w:t>
            </w:r>
          </w:p>
          <w:p w14:paraId="0C2406D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D28521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f_NR5GC_MsgInDefault_StoreNASMessageReq (v_ReceivedAsp); // @sic R5s210687 sic@</w:t>
            </w:r>
          </w:p>
          <w:p w14:paraId="6EE2BF6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v_MsgRxd := true;</w:t>
            </w:r>
          </w:p>
          <w:p w14:paraId="0BD4E9D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t_Wait.stop;</w:t>
            </w:r>
          </w:p>
          <w:p w14:paraId="021AE14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C40246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t_Wait.timeout {}</w:t>
            </w:r>
          </w:p>
          <w:p w14:paraId="23C22A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AED730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263283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(v_MsgRxd and ischosen(v_ReceivedAsp.Signalling.Nas[0].Pdu.PiggybackedPduList[0].Msg.pdu_Session_Modification_Request)) { // @sic R5s210520 sic@</w:t>
            </w:r>
          </w:p>
          <w:p w14:paraId="2109A67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(p_FirstTimeS1ToN1 and p_IwkN26 == NOT_SUPPORTED) {        </w:t>
            </w:r>
          </w:p>
          <w:p w14:paraId="0A43BB5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v_ReregisterIMS := f_NR5GC_IRAT_S1ToN1_SessionModification(p_NR_CellId, v_PduSessionInfoList, false, v_SRB); // @sic R5s201413 sic@</w:t>
            </w:r>
          </w:p>
          <w:p w14:paraId="63777EA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v_SRB := tsc_NR_RbId_SRB2; // @sic R5s210687 sic@</w:t>
            </w:r>
          </w:p>
          <w:p w14:paraId="7A41C7E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489E7B2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"Not expecting PDU Session Modification message");</w:t>
            </w:r>
          </w:p>
          <w:p w14:paraId="02E659D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A12219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reset flag as 1st msg now been processed</w:t>
            </w:r>
          </w:p>
          <w:p w14:paraId="049F817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v_MsgRxd := false;</w:t>
            </w:r>
          </w:p>
          <w:p w14:paraId="76357F8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t_Wait.start; // restart timer in case there are now PDU Establishment messages</w:t>
            </w:r>
          </w:p>
          <w:p w14:paraId="7D6A2FB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alt { //  @sic R5-204401 sic@</w:t>
            </w:r>
          </w:p>
          <w:p w14:paraId="6DB5590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SRB.receive(car_NR_SRB_NasPdu_IND(p_NR_CellId, v_SRB, cr_NG_NAS_IndWithPiggybacking(tsc_SHT_IntegrityProtected_Ciphered))) -&gt; value v_ReceivedAsp  // @sic R5s201413 sic@</w:t>
            </w:r>
          </w:p>
          <w:p w14:paraId="6124F10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14070A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// update v_ReceivedAsp and msg store if received again  @sic R5s210520 sic@</w:t>
            </w:r>
          </w:p>
          <w:p w14:paraId="002E132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f_NR5GC_MsgInDefault_StoreNASMessageReq (v_ReceivedAsp);</w:t>
            </w:r>
          </w:p>
          <w:p w14:paraId="02A1954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v_MsgRxd := true;</w:t>
            </w:r>
          </w:p>
          <w:p w14:paraId="0BE7F9D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5D69894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4C492B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[] t_Wait.timeout {</w:t>
            </w:r>
          </w:p>
          <w:p w14:paraId="743C784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Do nothing as no (more) PDU Modification/Establishment messages received so carry on</w:t>
            </w:r>
          </w:p>
          <w:p w14:paraId="4EE0004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278A48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4D847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E0DCB8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don't need this anymore so deactivate it before it needs reactivating</w:t>
            </w:r>
          </w:p>
          <w:p w14:paraId="168074D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deactivate(v_MyDefaultVar);  // @sic R5s210520 sic@    </w:t>
            </w:r>
          </w:p>
          <w:p w14:paraId="590FD29E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(v_ReregisterIMS){ //WA#WI1334455 WA#IRAT</w:t>
            </w:r>
          </w:p>
          <w:p w14:paraId="4F0FE82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f_IMS_IPCAN_SendCoOrdMsg(IMS[tsc_Index_IMS1], cms_IPCAN_IMS_ReregistrationStop);</w:t>
            </w:r>
          </w:p>
          <w:p w14:paraId="304A7B4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3467715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72D7D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CF1B69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(v_MsgRxd) {  // @sic R5s210672 sic@</w:t>
            </w:r>
          </w:p>
          <w:p w14:paraId="6B5B6FEC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if (ischosen(v_ReceivedAsp.Signalling.Nas[0].Pdu.PiggybackedPduList[0].Msg.pdu_Session_Establishment_Request)) { // @sic R5s210520 sic@</w:t>
            </w:r>
          </w:p>
          <w:p w14:paraId="2DE1966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f_NR5GC_PDUSessionEstablishment (p_NR_CellId, pc_noOf_PDUsSameConnection, tsc_NR_RbId_SRB1, -, -, -, -, -, -, -, -, -, -, -, -, -, -, -, -, -, -, -, -, v_RequestType, -, -, -, -, -, -, "", v_FailWhenK_LessN, -, v_PduSessionInfoList, -, 1); // @sic R5-206290, R5s210149, R5s210520 sic@</w:t>
            </w:r>
          </w:p>
          <w:p w14:paraId="425426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v_SRB := tsc_NR_RbId_SRB2; // @sic R5-204401 sic@</w:t>
            </w:r>
          </w:p>
          <w:p w14:paraId="315E1BE3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//  @sic R5-204401 sic@</w:t>
            </w:r>
          </w:p>
          <w:p w14:paraId="0260B26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if (pc_noOf_PDUsNewConnection &gt;0 ){</w:t>
            </w:r>
          </w:p>
          <w:p w14:paraId="52A8D236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f_NR_RRCRelease(p_NR_CellId);</w:t>
            </w:r>
          </w:p>
          <w:p w14:paraId="319555AF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f_NR5GC_RRC_Idle_Extension(p_NR_CellId, -, -, -, -, -, -, -, -, -, -, true);  // @sic R5-237315 sic@</w:t>
            </w:r>
          </w:p>
          <w:p w14:paraId="4904F2E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DE7DAC4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22C0704A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f_NR_SetVerdictFailOrInconc(__FILE__, __LINE__, "Wrong NAS Message Received");</w:t>
            </w:r>
          </w:p>
          <w:p w14:paraId="4BA08D9D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965ABDB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7ED90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58038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// in case there's no PDU messages at all, don't release the connection in the above functions, but do it here instead</w:t>
            </w:r>
          </w:p>
          <w:p w14:paraId="308B6DB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if (p_ReleaseConnection == rrcConnectionRelease) {</w:t>
            </w:r>
          </w:p>
          <w:p w14:paraId="6FFCD700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// Release RRC to enter RRC_IDLE</w:t>
            </w:r>
          </w:p>
          <w:p w14:paraId="51D10CD1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  f_NR_RRCRelease(p_NR_CellId);</w:t>
            </w:r>
          </w:p>
          <w:p w14:paraId="5BE58477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17C192" w14:textId="77777777" w:rsidR="0055253D" w:rsidRPr="0055253D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  return v_SRB; // @sic R5-204401 sic@</w:t>
            </w:r>
          </w:p>
          <w:p w14:paraId="04AFCD6C" w14:textId="1D69A694" w:rsidR="00B4162C" w:rsidRPr="00F212AA" w:rsidRDefault="0055253D" w:rsidP="005525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5253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FFD83B8" w14:textId="16B68071" w:rsidR="0055253D" w:rsidRPr="003D65E8" w:rsidRDefault="0055253D" w:rsidP="0055253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77993116"/>
      <w:r>
        <w:rPr>
          <w:rFonts w:cs="Arial"/>
          <w:b/>
          <w:bCs/>
          <w:color w:val="000000"/>
          <w:lang w:val="en-US" w:eastAsia="en-GB"/>
        </w:rPr>
        <w:lastRenderedPageBreak/>
        <w:t xml:space="preserve">Change </w:t>
      </w:r>
      <w:r w:rsidR="00203FFF">
        <w:rPr>
          <w:rFonts w:cs="Arial"/>
          <w:b/>
          <w:bCs/>
          <w:color w:val="000000"/>
          <w:lang w:val="en-US" w:eastAsia="en-GB"/>
        </w:rPr>
        <w:t>2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5253D" w14:paraId="2E4DC155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0F4D" w14:textId="77777777" w:rsidR="0055253D" w:rsidRDefault="0055253D" w:rsidP="00253E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AE33" w14:textId="5D40F66B" w:rsidR="0055253D" w:rsidRPr="00E13853" w:rsidRDefault="008F0223" w:rsidP="00253E6B">
            <w:pPr>
              <w:pStyle w:val="CRCoverPage"/>
              <w:spacing w:after="0"/>
              <w:rPr>
                <w:noProof/>
              </w:rPr>
            </w:pPr>
            <w:r w:rsidRPr="008F0223">
              <w:rPr>
                <w:rFonts w:cs="Arial"/>
                <w:noProof/>
                <w:lang w:val="en-SG"/>
              </w:rPr>
              <w:t>f_NR5GC_IRAT_S1ToN1_SessionModification</w:t>
            </w:r>
          </w:p>
        </w:tc>
      </w:tr>
      <w:tr w:rsidR="0055253D" w14:paraId="3EA764AA" w14:textId="77777777" w:rsidTr="00253E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9572" w14:textId="77777777" w:rsidR="0055253D" w:rsidRDefault="0055253D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BC4D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t>In the current TTCN implementation of function f_NR5GC_IRAT_S1ToN1_SessionModification, following is called :</w:t>
            </w:r>
          </w:p>
          <w:p w14:paraId="45B79A4F" w14:textId="77777777" w:rsidR="0011451F" w:rsidRDefault="0011451F" w:rsidP="0011451F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2FA7955A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D21127">
              <w:rPr>
                <w:rFonts w:cs="Arial"/>
                <w:noProof/>
                <w:lang w:val="en-SG"/>
              </w:rPr>
              <w:lastRenderedPageBreak/>
              <w:t xml:space="preserve">function f_NR5GC_IRAT_S1ToN1_SessionModification </w:t>
            </w:r>
            <w:r w:rsidRPr="00D21127">
              <w:rPr>
                <w:rFonts w:cs="Arial"/>
                <w:noProof/>
                <w:lang w:val="en-SG"/>
              </w:rPr>
              <w:sym w:font="Wingdings" w:char="F0E0"/>
            </w:r>
            <w:r w:rsidRPr="00D21127">
              <w:rPr>
                <w:rFonts w:cs="Arial"/>
                <w:noProof/>
                <w:lang w:val="en-SG"/>
              </w:rPr>
              <w:t xml:space="preserve"> f_BuildRRCReconfigParamsNewDRBs.</w:t>
            </w:r>
          </w:p>
          <w:p w14:paraId="4B197091" w14:textId="77777777" w:rsidR="0011451F" w:rsidRDefault="0011451F" w:rsidP="0011451F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2A004078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The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 xml:space="preserve"> hardcodes the SDAP configuration to </w:t>
            </w:r>
            <w:r w:rsidRPr="00D21127">
              <w:rPr>
                <w:rFonts w:cs="Arial"/>
                <w:noProof/>
                <w:lang w:val="en-SG"/>
              </w:rPr>
              <w:t>cs_SDAP_Config</w:t>
            </w:r>
            <w:r>
              <w:rPr>
                <w:rFonts w:cs="Arial"/>
                <w:noProof/>
                <w:lang w:val="en-SG"/>
              </w:rPr>
              <w:t>, which always sets PDU Session ID to 1, and QFI = 1.</w:t>
            </w:r>
          </w:p>
          <w:p w14:paraId="66B6149B" w14:textId="77777777" w:rsidR="0011451F" w:rsidRDefault="0011451F" w:rsidP="0011451F">
            <w:pPr>
              <w:pStyle w:val="CRCoverPage"/>
              <w:spacing w:after="0"/>
              <w:ind w:left="720"/>
              <w:rPr>
                <w:rFonts w:cs="Arial"/>
                <w:noProof/>
                <w:lang w:val="en-SG"/>
              </w:rPr>
            </w:pPr>
          </w:p>
          <w:p w14:paraId="7241766A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This causes issues when the PDU Session Modification is for a PDU Session that is having a different PDU session ID, and a different QFI.</w:t>
            </w:r>
          </w:p>
          <w:p w14:paraId="7CB81FC3" w14:textId="77777777" w:rsidR="0055253D" w:rsidRPr="0011451F" w:rsidRDefault="0055253D" w:rsidP="00253E6B">
            <w:pPr>
              <w:pStyle w:val="CRCoverPage"/>
              <w:spacing w:after="0"/>
              <w:rPr>
                <w:noProof/>
                <w:sz w:val="18"/>
                <w:szCs w:val="18"/>
                <w:lang w:val="en-SG"/>
              </w:rPr>
            </w:pPr>
          </w:p>
        </w:tc>
      </w:tr>
      <w:tr w:rsidR="0055253D" w14:paraId="281ED5C2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AC18" w14:textId="77777777" w:rsidR="0055253D" w:rsidRDefault="0055253D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64E5" w14:textId="77777777" w:rsidR="0011451F" w:rsidRDefault="0011451F" w:rsidP="0011451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v_SDAP_Config and initialized it to cs_SDAP_Config. Then updated this variable based on received PDU session information and passed it to function </w:t>
            </w:r>
            <w:r w:rsidRPr="00D21127">
              <w:rPr>
                <w:rFonts w:cs="Arial"/>
                <w:noProof/>
                <w:lang w:val="en-SG"/>
              </w:rPr>
              <w:t>f_BuildRRCReconfigParamsNewDRBs</w:t>
            </w:r>
            <w:r>
              <w:rPr>
                <w:rFonts w:cs="Arial"/>
                <w:noProof/>
                <w:lang w:val="en-SG"/>
              </w:rPr>
              <w:t>.</w:t>
            </w:r>
          </w:p>
          <w:p w14:paraId="12B0EA72" w14:textId="3AD6317D" w:rsidR="0011451F" w:rsidRPr="00FB2EB7" w:rsidRDefault="0011451F" w:rsidP="00203FF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</w:p>
        </w:tc>
      </w:tr>
      <w:tr w:rsidR="0055253D" w14:paraId="756EBF74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2BBF" w14:textId="77777777" w:rsidR="0055253D" w:rsidRDefault="0055253D" w:rsidP="00253E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809" w14:textId="6F8AF874" w:rsidR="0055253D" w:rsidRPr="00CC39F9" w:rsidRDefault="00203FFF" w:rsidP="00253E6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NR5GC_IRAT_CommonFunctions.ttcn</w:t>
            </w:r>
          </w:p>
        </w:tc>
      </w:tr>
      <w:tr w:rsidR="0055253D" w:rsidRPr="00F9354B" w14:paraId="6AE2EEE8" w14:textId="77777777" w:rsidTr="00253E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AB58" w14:textId="77777777" w:rsidR="0055253D" w:rsidRPr="00F9354B" w:rsidRDefault="0055253D" w:rsidP="00253E6B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F84" w14:textId="0623EF80" w:rsidR="0055253D" w:rsidRPr="00F9354B" w:rsidRDefault="008632AE" w:rsidP="00253E6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EF4201C" w14:textId="77777777" w:rsidR="0055253D" w:rsidRDefault="0055253D" w:rsidP="0055253D">
      <w:pPr>
        <w:spacing w:after="0"/>
        <w:rPr>
          <w:rFonts w:ascii="Arial" w:hAnsi="Arial"/>
          <w:b/>
          <w:lang w:eastAsia="en-GB"/>
        </w:rPr>
      </w:pPr>
    </w:p>
    <w:p w14:paraId="1680A652" w14:textId="77777777" w:rsidR="0055253D" w:rsidRDefault="0055253D" w:rsidP="005525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5253D" w:rsidRPr="00504291" w14:paraId="3CE42040" w14:textId="77777777" w:rsidTr="00253E6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DF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function f_NR5GC_IRAT_S1ToN1_SessionModification(NR_CellId_Type p_NR_CellId,</w:t>
            </w:r>
          </w:p>
          <w:p w14:paraId="6AFE87B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EUTRA_NR_PduSessionInfoList_Type p_PduSessionsFromLTE,</w:t>
            </w:r>
          </w:p>
          <w:p w14:paraId="41AA134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boolean p_FailWhenK_LessN := true,</w:t>
            </w:r>
          </w:p>
          <w:p w14:paraId="34B399A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NR_RadioBearerId_Type p_SRB := tsc_NR_RbId_SRB1,</w:t>
            </w:r>
          </w:p>
          <w:p w14:paraId="6919D72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integer p_ExpectedNumberOfNewPDUSessions := (pc_noOf_PDNsSameConnection + pc_noOf_PDNsNewConnection +1),  // @sic R5s220577 sic@</w:t>
            </w:r>
          </w:p>
          <w:p w14:paraId="1F60FF2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boolean p_DRBsAlreadyConfigured := false) runs on NR5GC_PTC return boolean</w:t>
            </w:r>
          </w:p>
          <w:p w14:paraId="6729C6F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8C31AB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PDUSessionInfoList_Type v_FromLTEList;</w:t>
            </w:r>
          </w:p>
          <w:p w14:paraId="7FE3E92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NG_NAS_UL_PduList_Type v_PduSessionModificationRequestList := {};</w:t>
            </w:r>
          </w:p>
          <w:p w14:paraId="6573F90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v_PDU_SessionIdList := {};</w:t>
            </w:r>
          </w:p>
          <w:p w14:paraId="2D261BA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var GMM_MobilityInfo_Type v_GMM_MobilityInfo := f_NR5GC_MobileInfo_GetGMM_MobilityInfo();</w:t>
            </w:r>
          </w:p>
          <w:p w14:paraId="29FF846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4A880A4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5FFE7CD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 NG_NAS_UL_Pdu_Type v_NG_NAS_UL_Pdu;</w:t>
            </w:r>
          </w:p>
          <w:p w14:paraId="410714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var NG_NAS_UL_Message_Type v_GSMMsg;</w:t>
            </w:r>
          </w:p>
          <w:p w14:paraId="47AC28A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v_PDU_SessionId;</w:t>
            </w:r>
          </w:p>
          <w:p w14:paraId="32A0A12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5753332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2DDD4A4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14:paraId="1D77AF6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SDAP_ConfigurationList_Type v_SDAP_ConfigurationList;</w:t>
            </w:r>
          </w:p>
          <w:p w14:paraId="1391F1C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v_ReregisterIMS := false;</w:t>
            </w:r>
          </w:p>
          <w:p w14:paraId="60F5C2A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NG_NAS_DL_Pdu_Type v_NG_NAS_DL_Pdu;</w:t>
            </w:r>
          </w:p>
          <w:p w14:paraId="4F3851B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N := p_ExpectedNumberOfNewPDUSessions;  // number of PDU SESSION MODIFICATION REQUEST messages being expected</w:t>
            </w:r>
          </w:p>
          <w:p w14:paraId="3EA387F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22A2CD5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L := 0;   // number of PDU SESSION MODIFICATION REQUEST messages being received</w:t>
            </w:r>
          </w:p>
          <w:p w14:paraId="5AAC639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v_WaitForComplete := false;</w:t>
            </w:r>
          </w:p>
          <w:p w14:paraId="227466C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NG_UE_SM_Cap v_NG_UE_SM_Cap := ?;                         // according to 38.508-1 Table 4.5A.2C.2.3-1</w:t>
            </w:r>
          </w:p>
          <w:p w14:paraId="669897F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IntegrityProtMaxDataRate v_IntegrityProtMaxDataRate := ?; // according to 38.508-1 Table 4.5A.2C.2.3-1</w:t>
            </w:r>
          </w:p>
          <w:p w14:paraId="070BDD1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6D2D91D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SRBs_AlreadyConfigured v_SRBs := SRB1;</w:t>
            </w:r>
          </w:p>
          <w:p w14:paraId="084016A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 := p_SRB;  // @sic R5s210672 sic@</w:t>
            </w:r>
          </w:p>
          <w:p w14:paraId="1DB1FE2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v_TransferredSessions;</w:t>
            </w:r>
          </w:p>
          <w:p w14:paraId="506EFC5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v_PDU_Type := Internet_DNN; // assume this for now @sic R5-206296 sic@</w:t>
            </w:r>
          </w:p>
          <w:p w14:paraId="4CD2C8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v_RxdMsg := false;</w:t>
            </w:r>
          </w:p>
          <w:p w14:paraId="4D6E59B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v_WaitForRRCComplete := false;</w:t>
            </w:r>
          </w:p>
          <w:p w14:paraId="1D744A8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15CB5E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timer t_Wait := 10.0; // @sic R5-204330 sic@</w:t>
            </w:r>
          </w:p>
          <w:p w14:paraId="2CBA242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7C0899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// Build the GSMMobilityInfo for all received PDUs, but don't store it (some may be established, rather than modified)</w:t>
            </w:r>
          </w:p>
          <w:p w14:paraId="70FA32D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(ispresent(v_GMM_MobilityInfo.SessionStatus)) { // @sic R5-206290 sic@</w:t>
            </w:r>
          </w:p>
          <w:p w14:paraId="497E3AD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v_TransferredSessions := f_NG_ConvertPDU_SessionStatus(valueof(v_GMM_MobilityInfo.SessionStatus));</w:t>
            </w:r>
          </w:p>
          <w:p w14:paraId="0AA48CB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for (i := 0; i &lt; lengthof (p_PduSessionsFromLTE); i := i + 1) {</w:t>
            </w:r>
          </w:p>
          <w:p w14:paraId="65B657C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(f_IntegerList_Search(v_TransferredSessions, p_PduSessionsFromLTE[i].PDU_SessionId) != -1) {</w:t>
            </w:r>
          </w:p>
          <w:p w14:paraId="1F52B30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store if not in transferred list</w:t>
            </w:r>
          </w:p>
          <w:p w14:paraId="42AAFAC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(p_PduSessionsFromLTE[i].IsIMS) {  // @sic R5-206296 sic@</w:t>
            </w:r>
          </w:p>
          <w:p w14:paraId="3464232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v_PDU_Type := IMS_DNN;</w:t>
            </w:r>
          </w:p>
          <w:p w14:paraId="00A4534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3B1A82C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v_FromLTEList[i] := cs_GSM_MobilityInfo(int2oct(p_PduSessionsFromLTE[i].PDU_SessionId, 1), -, v_PDU_Type); // @sic R5s200564 sic@</w:t>
            </w:r>
          </w:p>
          <w:p w14:paraId="031920C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760A847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}</w:t>
            </w:r>
          </w:p>
          <w:p w14:paraId="0C87FEA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58422DF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7DE9D42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t_Wait.start;  // @sic R5-204330 sic@</w:t>
            </w:r>
          </w:p>
          <w:p w14:paraId="0E7E1A8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while ((K &lt; N) or v_WaitForRRCComplete) { // @sic R5-215678 sic@</w:t>
            </w:r>
          </w:p>
          <w:p w14:paraId="16CC152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if (not (v_WaitForComplete) and f_NR5GC_MsgInDefault_GetNumOfNASMessageReq() &gt; L) { // @sic R5s210520, R5s220174, R5s220577 sic@</w:t>
            </w:r>
          </w:p>
          <w:p w14:paraId="2E53E21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1st msg was received before entering function</w:t>
            </w:r>
          </w:p>
          <w:p w14:paraId="6315684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v_ReceivedAsp := f_NR5GC_MsgInDefault_GetOneNASMessageReq(L+1); // @sic R5s220174, R5s220577  sic@</w:t>
            </w:r>
          </w:p>
          <w:p w14:paraId="474EDA3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v_RxdMsg := true;</w:t>
            </w:r>
          </w:p>
          <w:p w14:paraId="3716491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t_Wait.stop;</w:t>
            </w:r>
          </w:p>
          <w:p w14:paraId="6CFE104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69C269D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alt { // @sic R5-204330 sic@</w:t>
            </w:r>
          </w:p>
          <w:p w14:paraId="62639AB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[v_WaitForRRCComplete] SRB.receive(car_NR_SRB_RrcPdu_IND(p_NR_CellId,</w:t>
            </w:r>
          </w:p>
          <w:p w14:paraId="2234875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5438513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cr_38508_RRCReconfigurationComplete))     // @sic R5s211280 sic@</w:t>
            </w:r>
          </w:p>
          <w:p w14:paraId="0F91AC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2901FC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v_WaitForRRCComplete := false;</w:t>
            </w:r>
          </w:p>
          <w:p w14:paraId="4E1FAA6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D9D3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 // @sic R5s201413, R5s210672 sic@</w:t>
            </w:r>
          </w:p>
          <w:p w14:paraId="52981AD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04A2D5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v_RxdMsg := true;</w:t>
            </w:r>
          </w:p>
          <w:p w14:paraId="28B9C21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7957A64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292B4E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t_Wait.timeout {</w:t>
            </w:r>
          </w:p>
          <w:p w14:paraId="4133DEB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(p_FailWhenK_LessN and (K &lt; N)) {</w:t>
            </w:r>
          </w:p>
          <w:p w14:paraId="7DF3B43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"Not enough PDU Session Modification Request messages");</w:t>
            </w:r>
          </w:p>
          <w:p w14:paraId="0954D85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(not p_FailWhenK_LessN) { // New message not received in time, so just end the loop  @sic R5-204330 sic@</w:t>
            </w:r>
          </w:p>
          <w:p w14:paraId="16FBD33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break;</w:t>
            </w:r>
          </w:p>
          <w:p w14:paraId="55E3213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57D862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B90843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22C5F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B6931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if (v_RxdMsg) { // @sic R5s210520 sic@</w:t>
            </w:r>
          </w:p>
          <w:p w14:paraId="3DA1FD9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v_NG_NAS_UL_Pdu := v_ReceivedAsp.Signalling.Nas[0].Pdu;</w:t>
            </w:r>
          </w:p>
          <w:p w14:paraId="0A89D5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v_GSMMsg := v_NG_NAS_UL_Pdu.PiggybackedPduList[0].Msg;</w:t>
            </w:r>
          </w:p>
          <w:p w14:paraId="64D56A8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64FC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(v_WaitForComplete and ischosen(v_GSMMsg.pdu_Session_Modification_Complete)) { // @sic R5s230141 sic@</w:t>
            </w:r>
          </w:p>
          <w:p w14:paraId="3F483D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The v_GSM_MobilityInfo WILL be initialised when this iteration of the loop is processed</w:t>
            </w:r>
          </w:p>
          <w:p w14:paraId="51713D6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f_Check_NG_PDUSessionModificationComplete(v_NG_NAS_UL_Pdu, v_GSM_MobilityInfo.SessionId, v_GSM_MobilityInfo.PTI)) {</w:t>
            </w:r>
          </w:p>
          <w:p w14:paraId="004D723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"Invalid PDU SESSION MODIFICATION COMPLETE");</w:t>
            </w:r>
          </w:p>
          <w:p w14:paraId="36223FC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14:paraId="5AF592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v_WaitForComplete := false;</w:t>
            </w:r>
          </w:p>
          <w:p w14:paraId="1A0DC51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K := K + 1;</w:t>
            </w:r>
          </w:p>
          <w:p w14:paraId="1D4E346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K) { // @sic R5s230141 sic@</w:t>
            </w:r>
          </w:p>
          <w:p w14:paraId="5C3C5C3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v_NG_NAS_UL_Pdu := v_ReceivedAsp.Signalling.Nas[0].Pdu;</w:t>
            </w:r>
          </w:p>
          <w:p w14:paraId="12AA37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v_GSMMsg := v_NG_NAS_UL_Pdu.PiggybackedPduList[0].Msg;</w:t>
            </w:r>
          </w:p>
          <w:p w14:paraId="271EC4B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L := L - 1;</w:t>
            </w:r>
          </w:p>
          <w:p w14:paraId="626E982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7D0A01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9A262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9B5E4C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(ischosen(v_GSMMsg.pdu_Session_Modification_Request)) {</w:t>
            </w:r>
          </w:p>
          <w:p w14:paraId="7215AA5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v_PduSessionModificationRequestList[L] := v_NG_NAS_UL_Pdu;</w:t>
            </w:r>
          </w:p>
          <w:p w14:paraId="44357AF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L := L + 1;</w:t>
            </w:r>
          </w:p>
          <w:p w14:paraId="52BC279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N) { // @sic R5-204330 sic@</w:t>
            </w:r>
          </w:p>
          <w:p w14:paraId="174759A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"L &gt; N");</w:t>
            </w:r>
          </w:p>
          <w:p w14:paraId="2746D29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30A389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v_WaitForComplete and (K &lt; L)) {   // =&gt; process the next PDU SESSION MODIFICATION REQUEST</w:t>
            </w:r>
          </w:p>
          <w:p w14:paraId="1A2A8A4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v_NG_NAS_UL_Pdu := v_PduSessionModificationRequestList[K];</w:t>
            </w:r>
          </w:p>
          <w:p w14:paraId="6D074B7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E7CCC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f_Check_NG_PDUSessionModificationReq(v_GSM_MobilityInfo, valueof(v_FromLTEList), v_NG_NAS_UL_Pdu, -, -, v_NG_UE_SM_Cap, -, -, -, v_IntegrityProtMaxDataRate, -, -, -, -, -, cr_NG_Request_Type('101'B))) {     // v_GSM_MobilityInfo is out parameter of f_Check_NG_PDUSessionModificationReq</w:t>
            </w:r>
          </w:p>
          <w:p w14:paraId="16A6F9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"Invalid PDU SESSION MODIFICATION REQUEST");</w:t>
            </w:r>
          </w:p>
          <w:p w14:paraId="1ECEF5E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4BD76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ok, this PDU is to be modified, so can now store it in our list</w:t>
            </w:r>
          </w:p>
          <w:p w14:paraId="7376864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v_PDU_SessionId := oct2int(v_GSM_MobilityInfo.SessionId); // @sic R5s200564 sic@</w:t>
            </w:r>
          </w:p>
          <w:p w14:paraId="250928F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(f_IntegerList_Search(v_PDU_SessionIdList, v_PDU_SessionId) &lt; 0) {</w:t>
            </w:r>
          </w:p>
          <w:p w14:paraId="6B75F60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v_PDU_SessionIdList[K] := v_PDU_SessionId;</w:t>
            </w:r>
          </w:p>
          <w:p w14:paraId="276C6A5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53993D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"There has been a PDU SESSION MODIFICATION REQUEST with the same session id already");</w:t>
            </w:r>
          </w:p>
          <w:p w14:paraId="0CEA0E2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A2CCC1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(i := 0; i &lt; N; i := i + 1) {</w:t>
            </w:r>
          </w:p>
          <w:p w14:paraId="739EB93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(p_PduSessionsFromLTE[i].PDU_SessionId == oct2int(v_GSM_MobilityInfo.SessionId)) {</w:t>
            </w:r>
          </w:p>
          <w:p w14:paraId="2B336C0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//             f_IP_ChangeDrbMappingNR(IP, p_NR_CellId, cs_IP_QosFlowId(p_PduSessionsFromLTE[i].PDU_SessionId, p_PduSessionsFromLTE[i].QFI), p_PduSessionsFromLTE[i].PdnIndex);</w:t>
            </w:r>
          </w:p>
          <w:p w14:paraId="6EC46A0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v_GSM_MobilityInfo.EPS_Bearer := valueof(p_PduSessionsFromLTE[i].EPS_Bearer); // @sic R5s210408 sic@</w:t>
            </w:r>
          </w:p>
          <w:p w14:paraId="0023DFA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v_GSM_MobilityInfo.PDUType := p_PduSessionsFromLTE[i].PdnType;            // @sic R5-245495 sic@</w:t>
            </w:r>
          </w:p>
          <w:p w14:paraId="7B47557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v_GSM_MobilityInfo.PdnIndex := valueof(p_PduSessionsFromLTE[i].PdnIndex); // @sic R5s210408 sic@</w:t>
            </w:r>
          </w:p>
          <w:p w14:paraId="7AA5B91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v_ReregisterIMS := v_ReregisterIMS or p_PduSessionsFromLTE[i].IsIMS;</w:t>
            </w:r>
          </w:p>
          <w:p w14:paraId="42BAF5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break;</w:t>
            </w:r>
          </w:p>
          <w:p w14:paraId="196E23F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165911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07C169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f_NR5GC_MobileInfo_AddPDUSession(v_GSM_MobilityInfo); // @sic R5s201413, R5s210408 sic@</w:t>
            </w:r>
          </w:p>
          <w:p w14:paraId="537A922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At the moment no DRBs are configured in the prose - so this will only work for HO TCs</w:t>
            </w:r>
          </w:p>
          <w:p w14:paraId="2045444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(v_ReregisterIMS) { // @sic R5-205942 sic@</w:t>
            </w:r>
          </w:p>
          <w:p w14:paraId="1C58F91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Tell IMS to start waiting for the Register message.</w:t>
            </w:r>
          </w:p>
          <w:p w14:paraId="1C57A72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f_IMS_IPCAN_SendCoOrdMsg(IMS[tsc_Index_IMS1], cms_IPCAN_IMS_ReregistrationStart(NR));</w:t>
            </w:r>
          </w:p>
          <w:p w14:paraId="69B4D3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9273A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v_NG_NAS_DL_Pdu := f_Get_NG_PDUSessionModificationCommand(v_GSM_MobilityInfo.SessionId, v_GSM_MobilityInfo);</w:t>
            </w:r>
          </w:p>
          <w:p w14:paraId="5102D65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f_BuildRRCReconfigParamsNewDRBs (v_RadioBearerConfig,</w:t>
            </w:r>
          </w:p>
          <w:p w14:paraId="74E68D9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v_CellGroupConfig,</w:t>
            </w:r>
          </w:p>
          <w:p w14:paraId="4BD3CC7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v_RadioBearerList,</w:t>
            </w:r>
          </w:p>
          <w:p w14:paraId="175740E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v_SDAP_ConfigurationList,</w:t>
            </w:r>
          </w:p>
          <w:p w14:paraId="0961B1B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p_NR_CellId,</w:t>
            </w:r>
          </w:p>
          <w:p w14:paraId="03EA89A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{v_GSM_MobilityInfo},</w:t>
            </w:r>
          </w:p>
          <w:p w14:paraId="57AE8D0D" w14:textId="77777777" w:rsidR="00340C4E" w:rsidRPr="00252857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r w:rsidRPr="00252857">
              <w:rPr>
                <w:rFonts w:ascii="Courier New" w:hAnsi="Courier New" w:cs="Courier New"/>
                <w:color w:val="000000"/>
                <w:lang w:val="de-DE" w:eastAsia="de-DE"/>
              </w:rPr>
              <w:t>v_SRBs);  // @sic R5-213442 sic@</w:t>
            </w:r>
          </w:p>
          <w:p w14:paraId="5E6601F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5285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if (v_SRB == tsc_NR_RbId_SRB1) { // @sic R5s201654, R5s210672 sic@</w:t>
            </w:r>
          </w:p>
          <w:p w14:paraId="0A663D3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v_SRBs := SRB1_2;</w:t>
            </w:r>
          </w:p>
          <w:p w14:paraId="0F46603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 := tsc_NR_RbId_SRB2;</w:t>
            </w:r>
          </w:p>
          <w:p w14:paraId="19E4CDA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9B367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(p_DRBsAlreadyConfigured) {  // @sic R5-213442 sic@</w:t>
            </w:r>
          </w:p>
          <w:p w14:paraId="72984F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SRB.send(cas_NR_SRB_NasPdu_REQ(p_NR_CellId, v_SRB, -, cs_NG_NAS_RequestWithPiggybacking(tsc_SHT_IntegrityProtected_Ciphered, v_NG_NAS_DL_Pdu))); // @sic R5s201413, R5s210672 sic@</w:t>
            </w:r>
          </w:p>
          <w:p w14:paraId="583A8C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v_WaitForComplete := true;  // @sic R5-215678 sic@</w:t>
            </w:r>
          </w:p>
          <w:p w14:paraId="591B65B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                        // @sic R5-213442 sic@</w:t>
            </w:r>
          </w:p>
          <w:p w14:paraId="0B1A615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Send with a RRC Reconfiguration message</w:t>
            </w:r>
          </w:p>
          <w:p w14:paraId="0E153F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f_NR_RRCReconfigNewDRBWithSSConfig(p_NR_CellId,</w:t>
            </w:r>
          </w:p>
          <w:p w14:paraId="6030918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v_RadioBearerConfig,</w:t>
            </w:r>
          </w:p>
          <w:p w14:paraId="424C6F1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v_RadioBearerList,</w:t>
            </w:r>
          </w:p>
          <w:p w14:paraId="094FA1C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v_CellGroupConfig,</w:t>
            </w:r>
          </w:p>
          <w:p w14:paraId="4EFDF48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{ cs_NG_NAS_RequestWithPiggybacking(tsc_SHT_IntegrityProtected_Ciphered, v_NG_NAS_DL_Pdu)},</w:t>
            </w:r>
          </w:p>
          <w:p w14:paraId="7F9AE9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 false); // @sic R5-215678 sic@</w:t>
            </w:r>
          </w:p>
          <w:p w14:paraId="7508935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508AAF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v_WaitForComplete := true;</w:t>
            </w:r>
          </w:p>
          <w:p w14:paraId="1894DC5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v_WaitForRRCComplete := true; // @sic R5-215678 sic@</w:t>
            </w:r>
          </w:p>
          <w:p w14:paraId="21D6D2E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t_Wait.start;  // restart timer to wait for next Request</w:t>
            </w:r>
          </w:p>
          <w:p w14:paraId="49667A3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B6C02B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9B247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R5s230141 sic@</w:t>
            </w:r>
          </w:p>
          <w:p w14:paraId="475AE7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576AA7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v_RxdMsg := false; // @sic R5s210520 sic@</w:t>
            </w:r>
          </w:p>
          <w:p w14:paraId="34778B0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1D4A8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// Timer will have been started again in loop, but loop is now finished, so need to stop timer</w:t>
            </w:r>
          </w:p>
          <w:p w14:paraId="23C2209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t_Wait.stop;</w:t>
            </w:r>
          </w:p>
          <w:p w14:paraId="69686BF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029DE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return v_ReregisterIMS;</w:t>
            </w:r>
          </w:p>
          <w:p w14:paraId="282F628A" w14:textId="0D71539C" w:rsidR="0055253D" w:rsidRPr="00850B74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B6021B" w14:textId="77777777" w:rsidR="0055253D" w:rsidRPr="00CD057D" w:rsidRDefault="0055253D" w:rsidP="0055253D">
      <w:pPr>
        <w:spacing w:after="0"/>
        <w:rPr>
          <w:rFonts w:ascii="Arial" w:hAnsi="Arial"/>
          <w:b/>
          <w:color w:val="000000"/>
          <w:lang w:eastAsia="en-GB"/>
        </w:rPr>
      </w:pPr>
    </w:p>
    <w:p w14:paraId="5F7B8AE4" w14:textId="77777777" w:rsidR="0055253D" w:rsidRDefault="0055253D" w:rsidP="005525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5253D" w:rsidRPr="00504291" w14:paraId="149041AE" w14:textId="77777777" w:rsidTr="00253E6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1CF" w14:textId="68F4F1D2" w:rsidR="00340C4E" w:rsidRDefault="00340C4E" w:rsidP="00253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import from NR5GC_RRC_Templates all; //WA#WI1334455 WA#IRAT</w:t>
            </w:r>
          </w:p>
          <w:p w14:paraId="218C38CD" w14:textId="09F30C41" w:rsidR="0055253D" w:rsidRDefault="0055253D" w:rsidP="00253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0782E68" w14:textId="77777777" w:rsidR="00340C4E" w:rsidRDefault="00340C4E" w:rsidP="00253E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489C3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function f_NR5GC_IRAT_S1ToN1_SessionModification(NR_CellId_Type p_NR_CellId,</w:t>
            </w:r>
          </w:p>
          <w:p w14:paraId="659D849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EUTRA_NR_PduSessionInfoList_Type p_PduSessionsFromLTE,</w:t>
            </w:r>
          </w:p>
          <w:p w14:paraId="66F40E2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boolean p_FailWhenK_LessN := true,</w:t>
            </w:r>
          </w:p>
          <w:p w14:paraId="3BD11AE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NR_RadioBearerId_Type p_SRB := tsc_NR_RbId_SRB1,</w:t>
            </w:r>
          </w:p>
          <w:p w14:paraId="60021D7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integer p_ExpectedNumberOfNewPDUSessions := (pc_noOf_PDNsSameConnection + pc_noOf_PDNsNewConnection +1),  // @sic R5s220577 sic@</w:t>
            </w:r>
          </w:p>
          <w:p w14:paraId="4C30EFE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boolean p_DRBsAlreadyConfigured := false) runs on NR5GC_PTC return boolean</w:t>
            </w:r>
          </w:p>
          <w:p w14:paraId="0C70B8C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C884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PDUSessionInfoList_Type v_FromLTEList;</w:t>
            </w:r>
          </w:p>
          <w:p w14:paraId="6DB5B0A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NG_NAS_UL_PduList_Type v_PduSessionModificationRequestList := {};</w:t>
            </w:r>
          </w:p>
          <w:p w14:paraId="6E482B0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v_PDU_SessionIdList := {};</w:t>
            </w:r>
          </w:p>
          <w:p w14:paraId="61A866C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var GMM_MobilityInfo_Type v_GMM_MobilityInfo := f_NR5GC_MobileInfo_GetGMM_MobilityInfo();</w:t>
            </w:r>
          </w:p>
          <w:p w14:paraId="147B4D5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5952B7C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5562325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var NG_NAS_UL_Pdu_Type v_NG_NAS_UL_Pdu;</w:t>
            </w:r>
          </w:p>
          <w:p w14:paraId="333187D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var NG_NAS_UL_Message_Type v_GSMMsg;</w:t>
            </w:r>
          </w:p>
          <w:p w14:paraId="0E3566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v_PDU_SessionId;</w:t>
            </w:r>
          </w:p>
          <w:p w14:paraId="31B0C25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651BF54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var template (value) SDAP_Config v_SDAP_Config := cs_SDAP_Config; //WA#WI1334455 WA#IRAT</w:t>
            </w:r>
          </w:p>
          <w:p w14:paraId="7C9E23D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59D2215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  // list of DRBs to be configured at the SS (SRB2 alredy configured in SS at cell creation/RRC release procedure =&gt; not needed here)</w:t>
            </w:r>
          </w:p>
          <w:p w14:paraId="6D56A50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SDAP_ConfigurationList_Type v_SDAP_ConfigurationList;</w:t>
            </w:r>
          </w:p>
          <w:p w14:paraId="3006F3B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v_ReregisterIMS := false;</w:t>
            </w:r>
          </w:p>
          <w:p w14:paraId="15C151A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NG_NAS_DL_Pdu_Type v_NG_NAS_DL_Pdu;</w:t>
            </w:r>
          </w:p>
          <w:p w14:paraId="346581A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N := p_ExpectedNumberOfNewPDUSessions;  // number of PDU SESSION MODIFICATION REQUEST messages being expected</w:t>
            </w:r>
          </w:p>
          <w:p w14:paraId="352AC5C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44F2E17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L := 0;   // number of PDU SESSION MODIFICATION REQUEST messages being received</w:t>
            </w:r>
          </w:p>
          <w:p w14:paraId="34BFD7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v_WaitForComplete := false;</w:t>
            </w:r>
          </w:p>
          <w:p w14:paraId="3EB7C0C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NG_UE_SM_Cap v_NG_UE_SM_Cap := ?;                         // according to 38.508-1 Table 4.5A.2C.2.3-1</w:t>
            </w:r>
          </w:p>
          <w:p w14:paraId="2A6C09E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IntegrityProtMaxDataRate v_IntegrityProtMaxDataRate := ?; // according to 38.508-1 Table 4.5A.2C.2.3-1</w:t>
            </w:r>
          </w:p>
          <w:p w14:paraId="0DC5D5A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79A2AB4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SRBs_AlreadyConfigured v_SRBs := SRB1;</w:t>
            </w:r>
          </w:p>
          <w:p w14:paraId="7092B34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NR_RadioBearerId_Type v_SRB := p_SRB;  // @sic R5s210672 sic@</w:t>
            </w:r>
          </w:p>
          <w:p w14:paraId="46F503B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v_TransferredSessions;</w:t>
            </w:r>
          </w:p>
          <w:p w14:paraId="409C314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v_PDU_Type := Internet_DNN; // assume this for now @sic R5-206296 sic@</w:t>
            </w:r>
          </w:p>
          <w:p w14:paraId="431AB08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v_RxdMsg := false;</w:t>
            </w:r>
          </w:p>
          <w:p w14:paraId="71F2248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v_WaitForRRCComplete := false;</w:t>
            </w:r>
          </w:p>
          <w:p w14:paraId="7170E6F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359CFA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timer t_Wait := 10.0; // @sic R5-204330 sic@    </w:t>
            </w:r>
          </w:p>
          <w:p w14:paraId="7780E5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26DE4A4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// Build the GSMMobilityInfo for all received PDUs, but don't store it (some may be established, rather than modified)</w:t>
            </w:r>
          </w:p>
          <w:p w14:paraId="38D55E6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(ispresent(v_GMM_MobilityInfo.SessionStatus)) { // @sic R5-206290 sic@</w:t>
            </w:r>
          </w:p>
          <w:p w14:paraId="6C92E3D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v_TransferredSessions := f_NG_ConvertPDU_SessionStatus(valueof(v_GMM_MobilityInfo.SessionStatus));</w:t>
            </w:r>
          </w:p>
          <w:p w14:paraId="5A3A995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for (i := 0; i &lt; lengthof (p_PduSessionsFromLTE); i := i + 1) {</w:t>
            </w:r>
          </w:p>
          <w:p w14:paraId="1518DB3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(f_IntegerList_Search(v_TransferredSessions, p_PduSessionsFromLTE[i].PDU_SessionId) != -1) {</w:t>
            </w:r>
          </w:p>
          <w:p w14:paraId="759FCE6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don't store if not in transferred list</w:t>
            </w:r>
          </w:p>
          <w:p w14:paraId="0EBE79C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(p_PduSessionsFromLTE[i].IsIMS) {  // @sic R5-206296 sic@</w:t>
            </w:r>
          </w:p>
          <w:p w14:paraId="3C525C8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v_PDU_Type := IMS_DNN;</w:t>
            </w:r>
          </w:p>
          <w:p w14:paraId="3EB35D7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21646B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v_FromLTEList[i] := cs_GSM_MobilityInfo(int2oct(p_PduSessionsFromLTE[i].PDU_SessionId, 1), -, v_PDU_Type); // @sic R5s200564 sic@</w:t>
            </w:r>
          </w:p>
          <w:p w14:paraId="2BA3F78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>}</w:t>
            </w:r>
          </w:p>
          <w:p w14:paraId="4C5BEB7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}</w:t>
            </w:r>
          </w:p>
          <w:p w14:paraId="7D64CA2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}</w:t>
            </w:r>
          </w:p>
          <w:p w14:paraId="1EAD4F6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</w:p>
          <w:p w14:paraId="79CB221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t_Wait.start;  // @sic R5-204330 sic@</w:t>
            </w:r>
          </w:p>
          <w:p w14:paraId="00E6BA4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while ((K &lt; N) or v_WaitForRRCComplete) { // @sic R5-215678 sic@</w:t>
            </w:r>
          </w:p>
          <w:p w14:paraId="2E83D53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if (not (v_WaitForComplete) and f_NR5GC_MsgInDefault_GetNumOfNASMessageReq() &gt; L) { // @sic R5s210520, R5s220174, R5s220577 sic@</w:t>
            </w:r>
          </w:p>
          <w:p w14:paraId="12982A2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1st msg was received before entering function</w:t>
            </w:r>
          </w:p>
          <w:p w14:paraId="7296DB5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v_ReceivedAsp := f_NR5GC_MsgInDefault_GetOneNASMessageReq(L+1); // @sic R5s220174, R5s220577  sic@</w:t>
            </w:r>
          </w:p>
          <w:p w14:paraId="2069C31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v_RxdMsg := true;</w:t>
            </w:r>
          </w:p>
          <w:p w14:paraId="146EB5E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t_Wait.stop;</w:t>
            </w:r>
          </w:p>
          <w:p w14:paraId="7645499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5B25FF0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alt { // @sic R5-204330 sic@</w:t>
            </w:r>
          </w:p>
          <w:p w14:paraId="5BB668A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[v_WaitForRRCComplete] SRB.receive(car_NR_SRB_RrcPdu_IND(p_NR_CellId,</w:t>
            </w:r>
          </w:p>
          <w:p w14:paraId="7FDA44E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739166F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cr_38508_RRCReconfigurationComplete))     // @sic R5s211280 sic@</w:t>
            </w:r>
          </w:p>
          <w:p w14:paraId="2C2916D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F5DCD4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v_WaitForRRCComplete := false;</w:t>
            </w:r>
          </w:p>
          <w:p w14:paraId="0C983BB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736993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SRB.receive(car_NR_SRB_NasPdu_IND(p_NR_CellId, v_SRB, cr_NG_NAS_IndWithPiggybacking(tsc_SHT_IntegrityProtected_Ciphered))) -&gt; value v_ReceivedAsp // @sic R5s201413, R5s210672 sic@</w:t>
            </w:r>
          </w:p>
          <w:p w14:paraId="149FC6D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09CF2D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v_RxdMsg := true;</w:t>
            </w:r>
          </w:p>
          <w:p w14:paraId="301DD55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038D2D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A13FCB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[] t_Wait.timeout {</w:t>
            </w:r>
          </w:p>
          <w:p w14:paraId="4BD2138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(p_FailWhenK_LessN and (K &lt; N)) {</w:t>
            </w:r>
          </w:p>
          <w:p w14:paraId="5544EEB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"Not enough PDU Session Modification Request messages");</w:t>
            </w:r>
          </w:p>
          <w:p w14:paraId="50871BA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(not p_FailWhenK_LessN) { // New message not received in time, so just end the loop  @sic R5-204330 sic@</w:t>
            </w:r>
          </w:p>
          <w:p w14:paraId="6A3BC2F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break;</w:t>
            </w:r>
          </w:p>
          <w:p w14:paraId="11B3182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EB37B1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68729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A3CF5E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FB2D0B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if (v_RxdMsg) { // @sic R5s210520 sic@</w:t>
            </w:r>
          </w:p>
          <w:p w14:paraId="49FE245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v_NG_NAS_UL_Pdu := v_ReceivedAsp.Signalling.Nas[0].Pdu;</w:t>
            </w:r>
          </w:p>
          <w:p w14:paraId="35C432D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v_GSMMsg := v_NG_NAS_UL_Pdu.PiggybackedPduList[0].Msg;</w:t>
            </w:r>
          </w:p>
          <w:p w14:paraId="42DEF57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7A9E4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(v_WaitForComplete and ischosen(v_GSMMsg.pdu_Session_Modification_Complete)) { // @sic R5s230141 sic@</w:t>
            </w:r>
          </w:p>
          <w:p w14:paraId="41170CC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// The v_GSM_MobilityInfo WILL be initialised when this iteration of the loop is processed</w:t>
            </w:r>
          </w:p>
          <w:p w14:paraId="2C51A88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f_Check_NG_PDUSessionModificationComplete(v_NG_NAS_UL_Pdu, v_GSM_MobilityInfo.SessionId, v_GSM_MobilityInfo.PTI)) {</w:t>
            </w:r>
          </w:p>
          <w:p w14:paraId="53BAF7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f_NR_SetVerdictFailOrInconc(__FILE__, __LINE__, "Invalid PDU SESSION MODIFICATION COMPLETE");</w:t>
            </w:r>
          </w:p>
          <w:p w14:paraId="46A43D1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5C8318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v_WaitForComplete := false;</w:t>
            </w:r>
          </w:p>
          <w:p w14:paraId="0C21259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K := K + 1;</w:t>
            </w:r>
          </w:p>
          <w:p w14:paraId="6EACF7D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if (L &gt; K) { // @sic R5s230141 sic@</w:t>
            </w:r>
          </w:p>
          <w:p w14:paraId="7CADAE7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v_NG_NAS_UL_Pdu := v_ReceivedAsp.Signalling.Nas[0].Pdu;</w:t>
            </w:r>
          </w:p>
          <w:p w14:paraId="2E0B6C6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v_GSMMsg := v_NG_NAS_UL_Pdu.PiggybackedPduList[0].Msg;</w:t>
            </w:r>
          </w:p>
          <w:p w14:paraId="074A0BB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L := L - 1;</w:t>
            </w:r>
          </w:p>
          <w:p w14:paraId="3EB0986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7D3FD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A9F3D0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9F4171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(ischosen(v_GSMMsg.pdu_Session_Modification_Request)) {</w:t>
            </w:r>
          </w:p>
          <w:p w14:paraId="7425E0D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v_PduSessionModificationRequestList[L] := v_NG_NAS_UL_Pdu;</w:t>
            </w:r>
          </w:p>
          <w:p w14:paraId="6C30312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L := L + 1;</w:t>
            </w:r>
          </w:p>
          <w:p w14:paraId="0FDAD8A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(L &gt; N) { // @sic R5-204330 sic@</w:t>
            </w:r>
          </w:p>
          <w:p w14:paraId="59B526C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"L &gt; N");</w:t>
            </w:r>
          </w:p>
          <w:p w14:paraId="159E548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61E630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v_WaitForComplete and (K &lt; L)) {   // =&gt; process the next PDU SESSION MODIFICATION REQUEST</w:t>
            </w:r>
          </w:p>
          <w:p w14:paraId="06CA4AD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v_NG_NAS_UL_Pdu := v_PduSessionModificationRequestList[K];</w:t>
            </w:r>
          </w:p>
          <w:p w14:paraId="19A66D5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BD0B1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(not f_Check_NG_PDUSessionModificationReq(v_GSM_MobilityInfo, valueof(v_FromLTEList), v_NG_NAS_UL_Pdu, -, -, v_NG_UE_SM_Cap, -, -, -, v_IntegrityProtMaxDataRate, -, -, -, -, -, cr_NG_Request_Type('101'B))) {     // v_GSM_MobilityInfo is out parameter of f_Check_NG_PDUSessionModificationReq</w:t>
            </w:r>
          </w:p>
          <w:p w14:paraId="0F5ED6C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"Invalid PDU SESSION MODIFICATION REQUEST");</w:t>
            </w:r>
          </w:p>
          <w:p w14:paraId="446197C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6F09B70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ok, this PDU is to be modified, so can now store it in our list</w:t>
            </w:r>
          </w:p>
          <w:p w14:paraId="62BFE87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v_PDU_SessionId := oct2int(v_GSM_MobilityInfo.SessionId); // @sic R5s200564 sic@</w:t>
            </w:r>
          </w:p>
          <w:p w14:paraId="7746753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(f_IntegerList_Search(v_PDU_SessionIdList, v_PDU_SessionId) &lt; 0) {</w:t>
            </w:r>
          </w:p>
          <w:p w14:paraId="650CE56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v_PDU_SessionIdList[K] := v_PDU_SessionId;</w:t>
            </w:r>
          </w:p>
          <w:p w14:paraId="3ACA640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16C742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"There has been a PDU SESSION MODIFICATION REQUEST with the same session id already");</w:t>
            </w:r>
          </w:p>
          <w:p w14:paraId="38B0CF9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217A78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for (i := 0; i &lt; N; i := i + 1) {</w:t>
            </w:r>
          </w:p>
          <w:p w14:paraId="1082875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if (p_PduSessionsFromLTE[i].PDU_SessionId == oct2int(v_GSM_MobilityInfo.SessionId)) {</w:t>
            </w:r>
          </w:p>
          <w:p w14:paraId="7A8DD46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//             f_IP_ChangeDrbMappingNR(IP, p_NR_CellId, cs_IP_QosFlowId(p_PduSessionsFromLTE[i].PDU_SessionId, p_PduSessionsFromLTE[i].QFI), p_PduSessionsFromLTE[i].PdnIndex);</w:t>
            </w:r>
          </w:p>
          <w:p w14:paraId="2E1AC3D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v_GSM_MobilityInfo.EPS_Bearer := valueof(p_PduSessionsFromLTE[i].EPS_Bearer); // @sic R5s210408 sic@</w:t>
            </w:r>
          </w:p>
          <w:p w14:paraId="53D9021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v_GSM_MobilityInfo.PDUType := p_PduSessionsFromLTE[i].PdnType;            // @sic R5-245495 sic@</w:t>
            </w:r>
          </w:p>
          <w:p w14:paraId="4731785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v_GSM_MobilityInfo.PdnIndex := valueof(p_PduSessionsFromLTE[i].PdnIndex); // @sic R5s210408 sic@</w:t>
            </w:r>
          </w:p>
          <w:p w14:paraId="4FE312A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v_ReregisterIMS := v_ReregisterIMS or p_PduSessionsFromLTE[i].IsIMS;</w:t>
            </w:r>
          </w:p>
          <w:p w14:paraId="554F511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</w:t>
            </w: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v_SDAP_Config.mappedQoS_FlowsToAdd := {p_PduSessionsFromLTE[i].QFI}; //WA#WI1334455 WA#IRAT</w:t>
            </w:r>
          </w:p>
          <w:p w14:paraId="5EE75AB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v_SDAP_Config.pdu_Session := p_PduSessionsFromLTE[i].PDU_SessionId ; //WA#WI1334455 WA#IRAT</w:t>
            </w:r>
          </w:p>
          <w:p w14:paraId="6C90EE0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break;</w:t>
            </w:r>
          </w:p>
          <w:p w14:paraId="0F07AB6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}</w:t>
            </w:r>
          </w:p>
          <w:p w14:paraId="34475ED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0D4DF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f_NR5GC_MobileInfo_AddPDUSession(v_GSM_MobilityInfo); // @sic R5s201413, R5s210408 sic@</w:t>
            </w:r>
          </w:p>
          <w:p w14:paraId="6674047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At the moment no DRBs are configured in the prose - so this will only work for HO TCs</w:t>
            </w:r>
          </w:p>
          <w:p w14:paraId="0BDC5B5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(v_ReregisterIMS) { // @sic R5-205942 sic@</w:t>
            </w:r>
          </w:p>
          <w:p w14:paraId="1FA8FA1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Tell IMS to start waiting for the Register message.</w:t>
            </w:r>
          </w:p>
          <w:p w14:paraId="308F03E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f_IMS_IPCAN_SendCoOrdMsg(IMS[tsc_Index_IMS1], cms_IPCAN_IMS_ReregistrationStart(NR));</w:t>
            </w:r>
          </w:p>
          <w:p w14:paraId="7995433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          </w:t>
            </w:r>
          </w:p>
          <w:p w14:paraId="6E40FC8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v_NG_NAS_DL_Pdu := f_Get_NG_PDUSessionModificationCommand(v_GSM_MobilityInfo.SessionId, v_GSM_MobilityInfo);</w:t>
            </w:r>
          </w:p>
          <w:p w14:paraId="4E23EB8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f_BuildRRCReconfigParamsNewDRBs (v_RadioBearerConfig,</w:t>
            </w:r>
          </w:p>
          <w:p w14:paraId="531088D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v_CellGroupConfig,</w:t>
            </w:r>
          </w:p>
          <w:p w14:paraId="3C5D98C9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v_RadioBearerList,</w:t>
            </w:r>
          </w:p>
          <w:p w14:paraId="6DBB2F35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v_SDAP_ConfigurationList,</w:t>
            </w:r>
          </w:p>
          <w:p w14:paraId="410EFC70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p_NR_CellId,</w:t>
            </w:r>
          </w:p>
          <w:p w14:paraId="76F73C03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{v_GSM_MobilityInfo},</w:t>
            </w:r>
          </w:p>
          <w:p w14:paraId="05C62B7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v_SRBs,</w:t>
            </w:r>
          </w:p>
          <w:p w14:paraId="1E7D345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r w:rsidRPr="00340C4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v_SDAP_Config /*WA#WI1334455 WA#IRAT*/</w:t>
            </w: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>);  // @sic R5-213442 sic@</w:t>
            </w:r>
          </w:p>
          <w:p w14:paraId="444DC07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(v_SRB == tsc_NR_RbId_SRB1) { // @sic R5s201654, R5s210672 sic@</w:t>
            </w:r>
          </w:p>
          <w:p w14:paraId="75DDDE1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v_SRBs := SRB1_2;</w:t>
            </w:r>
          </w:p>
          <w:p w14:paraId="5B9ED7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v_SRB := tsc_NR_RbId_SRB2;</w:t>
            </w:r>
          </w:p>
          <w:p w14:paraId="77C00DF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DE4C37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(p_DRBsAlreadyConfigured) {  // @sic R5-213442 sic@</w:t>
            </w:r>
          </w:p>
          <w:p w14:paraId="6C2B036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SRB.send(cas_NR_SRB_NasPdu_REQ(p_NR_CellId, v_SRB, -, cs_NG_NAS_RequestWithPiggybacking(tsc_SHT_IntegrityProtected_Ciphered, v_NG_NAS_DL_Pdu))); // @sic R5s201413, R5s210672 sic@</w:t>
            </w:r>
          </w:p>
          <w:p w14:paraId="492E13C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v_WaitForComplete := true;  // @sic R5-215678 sic@</w:t>
            </w:r>
          </w:p>
          <w:p w14:paraId="07B8B9D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                        // @sic R5-213442 sic@</w:t>
            </w:r>
          </w:p>
          <w:p w14:paraId="54BE481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 Send with a RRC Reconfiguration message</w:t>
            </w:r>
          </w:p>
          <w:p w14:paraId="22DFA1A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f_NR_RRCReconfigNewDRBWithSSConfig(p_NR_CellId,</w:t>
            </w:r>
          </w:p>
          <w:p w14:paraId="78491F3D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v_RadioBearerConfig,</w:t>
            </w:r>
          </w:p>
          <w:p w14:paraId="2840615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v_RadioBearerList,</w:t>
            </w:r>
          </w:p>
          <w:p w14:paraId="48E436E1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v_CellGroupConfig,</w:t>
            </w:r>
          </w:p>
          <w:p w14:paraId="761A268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{ cs_NG_NAS_RequestWithPiggybacking(tsc_SHT_IntegrityProtected_Ciphered, v_NG_NAS_DL_Pdu)},</w:t>
            </w:r>
          </w:p>
          <w:p w14:paraId="6444421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-, -, false); // @sic R5-215678 sic@</w:t>
            </w:r>
          </w:p>
          <w:p w14:paraId="29A81F62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1C8C0D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v_WaitForComplete := true;</w:t>
            </w:r>
          </w:p>
          <w:p w14:paraId="7D9A50C4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v_WaitForRRCComplete := true; // @sic R5-215678 sic@</w:t>
            </w:r>
          </w:p>
          <w:p w14:paraId="2419618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t_Wait.start;  // restart timer to wait for next Request</w:t>
            </w:r>
          </w:p>
          <w:p w14:paraId="7CBFF28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AC8077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6D4870E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R5s230141 sic@</w:t>
            </w:r>
          </w:p>
          <w:p w14:paraId="724DD78F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F5380FC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  v_RxdMsg := false; // @sic R5s210520 sic@</w:t>
            </w:r>
          </w:p>
          <w:p w14:paraId="31881D16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DD0B127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// Timer will have been started again in loop, but loop is now finished, so need to stop timer</w:t>
            </w:r>
          </w:p>
          <w:p w14:paraId="5A290F0A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t_Wait.stop;</w:t>
            </w:r>
          </w:p>
          <w:p w14:paraId="7432E5B8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A3C40B" w14:textId="77777777" w:rsidR="00340C4E" w:rsidRPr="00340C4E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  return v_ReregisterIMS;</w:t>
            </w:r>
          </w:p>
          <w:p w14:paraId="1B6BE080" w14:textId="28A4D21C" w:rsidR="0055253D" w:rsidRPr="00F212AA" w:rsidRDefault="00340C4E" w:rsidP="00340C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0C4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637F65" w14:textId="77777777" w:rsidR="000027CA" w:rsidRDefault="000027CA">
      <w:r>
        <w:separator/>
      </w:r>
    </w:p>
  </w:endnote>
  <w:endnote w:type="continuationSeparator" w:id="0">
    <w:p w14:paraId="3A60091B" w14:textId="77777777" w:rsidR="000027CA" w:rsidRDefault="0000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BA0A4" w14:textId="77777777" w:rsidR="000027CA" w:rsidRDefault="000027CA">
      <w:r>
        <w:separator/>
      </w:r>
    </w:p>
  </w:footnote>
  <w:footnote w:type="continuationSeparator" w:id="0">
    <w:p w14:paraId="064320F1" w14:textId="77777777" w:rsidR="000027CA" w:rsidRDefault="0000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7906118"/>
    <w:multiLevelType w:val="hybridMultilevel"/>
    <w:tmpl w:val="E38C17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6D21"/>
    <w:multiLevelType w:val="hybridMultilevel"/>
    <w:tmpl w:val="9F3AE04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4EF"/>
    <w:multiLevelType w:val="hybridMultilevel"/>
    <w:tmpl w:val="9F3AE044"/>
    <w:lvl w:ilvl="0" w:tplc="F7EE05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D2389"/>
    <w:multiLevelType w:val="hybridMultilevel"/>
    <w:tmpl w:val="E38C17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20FE7"/>
    <w:multiLevelType w:val="hybridMultilevel"/>
    <w:tmpl w:val="E38C17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FF4338"/>
    <w:multiLevelType w:val="hybridMultilevel"/>
    <w:tmpl w:val="9F3AE044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3"/>
  </w:num>
  <w:num w:numId="3" w16cid:durableId="1528254974">
    <w:abstractNumId w:val="11"/>
  </w:num>
  <w:num w:numId="4" w16cid:durableId="504830206">
    <w:abstractNumId w:val="43"/>
  </w:num>
  <w:num w:numId="5" w16cid:durableId="1881747532">
    <w:abstractNumId w:val="33"/>
  </w:num>
  <w:num w:numId="6" w16cid:durableId="1693652700">
    <w:abstractNumId w:val="40"/>
  </w:num>
  <w:num w:numId="7" w16cid:durableId="861822496">
    <w:abstractNumId w:val="14"/>
  </w:num>
  <w:num w:numId="8" w16cid:durableId="1772898517">
    <w:abstractNumId w:val="41"/>
  </w:num>
  <w:num w:numId="9" w16cid:durableId="75906941">
    <w:abstractNumId w:val="22"/>
  </w:num>
  <w:num w:numId="10" w16cid:durableId="784076845">
    <w:abstractNumId w:val="27"/>
  </w:num>
  <w:num w:numId="11" w16cid:durableId="1160150236">
    <w:abstractNumId w:val="0"/>
  </w:num>
  <w:num w:numId="12" w16cid:durableId="1363743640">
    <w:abstractNumId w:val="13"/>
  </w:num>
  <w:num w:numId="13" w16cid:durableId="1880705480">
    <w:abstractNumId w:val="45"/>
  </w:num>
  <w:num w:numId="14" w16cid:durableId="1280646080">
    <w:abstractNumId w:val="6"/>
  </w:num>
  <w:num w:numId="15" w16cid:durableId="1220090604">
    <w:abstractNumId w:val="31"/>
  </w:num>
  <w:num w:numId="16" w16cid:durableId="1162041359">
    <w:abstractNumId w:val="26"/>
  </w:num>
  <w:num w:numId="17" w16cid:durableId="714504038">
    <w:abstractNumId w:val="30"/>
  </w:num>
  <w:num w:numId="18" w16cid:durableId="199637287">
    <w:abstractNumId w:val="18"/>
  </w:num>
  <w:num w:numId="19" w16cid:durableId="774403850">
    <w:abstractNumId w:val="42"/>
  </w:num>
  <w:num w:numId="20" w16cid:durableId="1210805730">
    <w:abstractNumId w:val="36"/>
  </w:num>
  <w:num w:numId="21" w16cid:durableId="836069223">
    <w:abstractNumId w:val="44"/>
  </w:num>
  <w:num w:numId="22" w16cid:durableId="1806659038">
    <w:abstractNumId w:val="32"/>
  </w:num>
  <w:num w:numId="23" w16cid:durableId="517082668">
    <w:abstractNumId w:val="19"/>
  </w:num>
  <w:num w:numId="24" w16cid:durableId="1664970033">
    <w:abstractNumId w:val="24"/>
  </w:num>
  <w:num w:numId="25" w16cid:durableId="1869490779">
    <w:abstractNumId w:val="8"/>
  </w:num>
  <w:num w:numId="26" w16cid:durableId="1684433798">
    <w:abstractNumId w:val="16"/>
  </w:num>
  <w:num w:numId="27" w16cid:durableId="1535995560">
    <w:abstractNumId w:val="21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20"/>
  </w:num>
  <w:num w:numId="31" w16cid:durableId="439687926">
    <w:abstractNumId w:val="39"/>
  </w:num>
  <w:num w:numId="32" w16cid:durableId="780028746">
    <w:abstractNumId w:val="4"/>
  </w:num>
  <w:num w:numId="33" w16cid:durableId="1018388189">
    <w:abstractNumId w:val="12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5"/>
  </w:num>
  <w:num w:numId="37" w16cid:durableId="785199202">
    <w:abstractNumId w:val="15"/>
  </w:num>
  <w:num w:numId="38" w16cid:durableId="592711396">
    <w:abstractNumId w:val="25"/>
  </w:num>
  <w:num w:numId="39" w16cid:durableId="1559895265">
    <w:abstractNumId w:val="17"/>
  </w:num>
  <w:num w:numId="40" w16cid:durableId="545020627">
    <w:abstractNumId w:val="29"/>
  </w:num>
  <w:num w:numId="41" w16cid:durableId="1341079669">
    <w:abstractNumId w:val="37"/>
  </w:num>
  <w:num w:numId="42" w16cid:durableId="1578204911">
    <w:abstractNumId w:val="34"/>
  </w:num>
  <w:num w:numId="43" w16cid:durableId="2106487678">
    <w:abstractNumId w:val="10"/>
  </w:num>
  <w:num w:numId="44" w16cid:durableId="528179351">
    <w:abstractNumId w:val="5"/>
  </w:num>
  <w:num w:numId="45" w16cid:durableId="2137067763">
    <w:abstractNumId w:val="28"/>
  </w:num>
  <w:num w:numId="46" w16cid:durableId="1728602869">
    <w:abstractNumId w:val="7"/>
  </w:num>
  <w:num w:numId="47" w16cid:durableId="52124725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7CA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51F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3E65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92C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FFF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2857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0C4E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53D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EF5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98D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3919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2AE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223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E01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127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9D7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7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20</Pages>
  <Words>5741</Words>
  <Characters>32724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38389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2024-09-23T16:19:00Z</dcterms:created>
  <dcterms:modified xsi:type="dcterms:W3CDTF">2024-09-23T16:19:00Z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