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DC40" w14:textId="77777777" w:rsidR="002947EB" w:rsidRDefault="002947EB" w:rsidP="00294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R5s240580</w:t>
        </w:r>
      </w:fldSimple>
    </w:p>
    <w:p w14:paraId="632E32FA" w14:textId="77777777" w:rsidR="002947EB" w:rsidRDefault="002947EB" w:rsidP="002947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47EB" w14:paraId="408A2861" w14:textId="77777777" w:rsidTr="002941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695B4" w14:textId="77777777" w:rsidR="002947EB" w:rsidRDefault="002947EB" w:rsidP="002941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947EB" w14:paraId="09ECA1F9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BF32C" w14:textId="77777777" w:rsidR="002947EB" w:rsidRDefault="002947EB" w:rsidP="00294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47EB" w14:paraId="07AE48E5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E8FC4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3414ED6E" w14:textId="77777777" w:rsidTr="00294177">
        <w:tc>
          <w:tcPr>
            <w:tcW w:w="142" w:type="dxa"/>
            <w:tcBorders>
              <w:left w:val="single" w:sz="4" w:space="0" w:color="auto"/>
            </w:tcBorders>
          </w:tcPr>
          <w:p w14:paraId="442F21E1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3806A" w14:textId="77777777" w:rsidR="002947EB" w:rsidRPr="00410371" w:rsidRDefault="002947EB" w:rsidP="002941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5D24DE1" w14:textId="77777777" w:rsidR="002947EB" w:rsidRDefault="002947EB" w:rsidP="00294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295BF" w14:textId="77777777" w:rsidR="002947EB" w:rsidRPr="00410371" w:rsidRDefault="002947EB" w:rsidP="002941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3538</w:t>
              </w:r>
            </w:fldSimple>
          </w:p>
        </w:tc>
        <w:tc>
          <w:tcPr>
            <w:tcW w:w="709" w:type="dxa"/>
          </w:tcPr>
          <w:p w14:paraId="7E376E2A" w14:textId="77777777" w:rsidR="002947EB" w:rsidRDefault="002947EB" w:rsidP="002941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A40CA" w14:textId="77777777" w:rsidR="002947EB" w:rsidRPr="00410371" w:rsidRDefault="002947EB" w:rsidP="0029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E44CA3" w14:textId="77777777" w:rsidR="002947EB" w:rsidRDefault="002947EB" w:rsidP="002941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CFF75" w14:textId="77777777" w:rsidR="002947EB" w:rsidRPr="00410371" w:rsidRDefault="002947EB" w:rsidP="00294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0D0BE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79D5A045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56EBA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29E33D67" w14:textId="77777777" w:rsidTr="002941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27AF1" w14:textId="77777777" w:rsidR="002947EB" w:rsidRPr="00F25D98" w:rsidRDefault="002947EB" w:rsidP="002941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47EB" w14:paraId="5011D1E2" w14:textId="77777777" w:rsidTr="00294177">
        <w:tc>
          <w:tcPr>
            <w:tcW w:w="9641" w:type="dxa"/>
            <w:gridSpan w:val="9"/>
          </w:tcPr>
          <w:p w14:paraId="0DB767B2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ADAA1C" w14:textId="77777777" w:rsidR="002947EB" w:rsidRDefault="002947EB" w:rsidP="002947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47EB" w14:paraId="0AF45284" w14:textId="77777777" w:rsidTr="00294177">
        <w:tc>
          <w:tcPr>
            <w:tcW w:w="2835" w:type="dxa"/>
          </w:tcPr>
          <w:p w14:paraId="5F63DA4C" w14:textId="77777777" w:rsidR="002947EB" w:rsidRDefault="002947EB" w:rsidP="002941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BA858E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A25A4C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EFAEA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CACA9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98BE71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CEB005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4387C9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E6F0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0E56D0" w14:textId="77777777" w:rsidR="002947EB" w:rsidRDefault="002947EB" w:rsidP="002947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47EB" w14:paraId="772D3CDF" w14:textId="77777777" w:rsidTr="00294177">
        <w:tc>
          <w:tcPr>
            <w:tcW w:w="9640" w:type="dxa"/>
            <w:gridSpan w:val="11"/>
          </w:tcPr>
          <w:p w14:paraId="732540A0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6148EFE5" w14:textId="77777777" w:rsidTr="00294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535DE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04D0F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6.3.2.2</w:t>
              </w:r>
            </w:fldSimple>
          </w:p>
        </w:tc>
      </w:tr>
      <w:tr w:rsidR="002947EB" w14:paraId="740E99F9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46280DEA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AAF2A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50F6AA6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6F35DCBE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24576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947EB" w14:paraId="46B2CBF8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4B7B57A5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E2809" w14:textId="39EE92AC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947EB" w14:paraId="47FF40C5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5447B5BF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143342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E6EBBF7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26649E95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48BDF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16F0BB" w14:textId="77777777" w:rsidR="002947EB" w:rsidRDefault="002947EB" w:rsidP="002941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E268D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9C95D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2024-09-21</w:t>
              </w:r>
            </w:fldSimple>
          </w:p>
        </w:tc>
      </w:tr>
      <w:tr w:rsidR="002947EB" w14:paraId="7E784F7B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092DE201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3E9B9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A423D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BE471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7AB6C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FA74D9F" w14:textId="77777777" w:rsidTr="002941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E2E9F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F7D3A" w14:textId="77777777" w:rsidR="002947EB" w:rsidRDefault="002947EB" w:rsidP="002941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3F063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9E966" w14:textId="77777777" w:rsidR="002947EB" w:rsidRDefault="002947EB" w:rsidP="002941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FBA2F5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947EB" w14:paraId="38D69176" w14:textId="77777777" w:rsidTr="002941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9A493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B971B" w14:textId="77777777" w:rsidR="002947EB" w:rsidRDefault="002947EB" w:rsidP="002941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B0E2BD" w14:textId="77777777" w:rsidR="002947EB" w:rsidRDefault="002947EB" w:rsidP="002941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75721" w14:textId="77777777" w:rsidR="002947EB" w:rsidRPr="007C2097" w:rsidRDefault="002947EB" w:rsidP="002941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947EB" w14:paraId="780D211D" w14:textId="77777777" w:rsidTr="00294177">
        <w:tc>
          <w:tcPr>
            <w:tcW w:w="1843" w:type="dxa"/>
          </w:tcPr>
          <w:p w14:paraId="1A973B1B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C3291D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9926AD5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3EBC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42DDA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7C9FCD79" w14:textId="77777777" w:rsidR="002947EB" w:rsidRDefault="002947EB" w:rsidP="002947E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199A8D86" w14:textId="77777777" w:rsidR="002947EB" w:rsidRDefault="002947EB" w:rsidP="002947E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9341D2D" w14:textId="77777777" w:rsidR="002947EB" w:rsidRDefault="002947EB" w:rsidP="002947E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3F503CD6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3AB064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12BF8D0A" w14:textId="5A8DAD3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2947EB" w14:paraId="2D81E4B4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620A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312B8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3121946E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8848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AFC5D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definition of templates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 xml:space="preserve"> and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>.</w:t>
            </w:r>
          </w:p>
          <w:p w14:paraId="59F0260B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updated the implementation of function </w:t>
            </w:r>
            <w:r w:rsidRPr="0026154B">
              <w:rPr>
                <w:noProof/>
              </w:rPr>
              <w:t>f_NG_DecodeAndMatchSORTransportContainer</w:t>
            </w:r>
          </w:p>
          <w:p w14:paraId="198C2985" w14:textId="6CF05EEB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2947EB" w14:paraId="72B57A8A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13E1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F895D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0527CE21" w14:textId="77777777" w:rsidTr="00294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B0475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6CDF4" w14:textId="5C763EED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2947EB" w14:paraId="30187B37" w14:textId="77777777" w:rsidTr="00294177">
        <w:tc>
          <w:tcPr>
            <w:tcW w:w="2694" w:type="dxa"/>
            <w:gridSpan w:val="2"/>
          </w:tcPr>
          <w:p w14:paraId="631B7C36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9149C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259433D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BBEF4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658B" w14:textId="3F58F71E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6.3.2.2.NR5GC</w:t>
            </w:r>
          </w:p>
        </w:tc>
      </w:tr>
      <w:tr w:rsidR="002947EB" w14:paraId="3B7FCC6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54869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7C866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2BFEBB2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10247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1317D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45E22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FBEA08" w14:textId="77777777" w:rsidR="002947EB" w:rsidRDefault="002947EB" w:rsidP="00294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4E3124" w14:textId="77777777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7B20E6A0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FFA8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998C9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3F2B" w14:textId="21BF42CA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F40E6" w14:textId="77777777" w:rsidR="002947EB" w:rsidRDefault="002947EB" w:rsidP="00294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956BA" w14:textId="41C4B9A4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6E89610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C714A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2E7FF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D963" w14:textId="417207D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263D7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F46A" w14:textId="33129994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6A1E59B2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E6D7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3A0D9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E570A" w14:textId="4EA38F62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DC291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E2DC3" w14:textId="6B9A83CD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7DC4155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E2EC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48BB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763DA709" w14:textId="77777777" w:rsidTr="00294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35131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EB39E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7EB" w:rsidRPr="008863B9" w14:paraId="7503118E" w14:textId="77777777" w:rsidTr="002941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E012D" w14:textId="77777777" w:rsidR="002947EB" w:rsidRPr="008863B9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BFED66" w14:textId="77777777" w:rsidR="002947EB" w:rsidRPr="008863B9" w:rsidRDefault="002947EB" w:rsidP="00294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7EB" w14:paraId="785D2C61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7AEF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F086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77796022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6D8E9E23" w14:textId="78986A24" w:rsidR="00265AFE" w:rsidRDefault="007A73E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5AFE" w:rsidRPr="007B2D91">
        <w:rPr>
          <w:rFonts w:ascii="Arial" w:hAnsi="Arial" w:cs="Arial"/>
          <w:iCs/>
        </w:rPr>
        <w:t>Table of Contents</w:t>
      </w:r>
      <w:r w:rsidR="00265AFE">
        <w:tab/>
      </w:r>
      <w:r w:rsidR="00265AFE">
        <w:fldChar w:fldCharType="begin"/>
      </w:r>
      <w:r w:rsidR="00265AFE">
        <w:instrText xml:space="preserve"> PAGEREF _Toc177796022 \h </w:instrText>
      </w:r>
      <w:r w:rsidR="00265AFE">
        <w:fldChar w:fldCharType="separate"/>
      </w:r>
      <w:r w:rsidR="00265AFE">
        <w:t>3</w:t>
      </w:r>
      <w:r w:rsidR="00265AFE">
        <w:fldChar w:fldCharType="end"/>
      </w:r>
    </w:p>
    <w:p w14:paraId="1355A6A5" w14:textId="0E117218" w:rsidR="00265AFE" w:rsidRDefault="00265AFE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_Toc177796023 \h </w:instrText>
      </w:r>
      <w:r>
        <w:fldChar w:fldCharType="separate"/>
      </w:r>
      <w:r>
        <w:t>3</w:t>
      </w:r>
      <w:r>
        <w:fldChar w:fldCharType="end"/>
      </w:r>
    </w:p>
    <w:p w14:paraId="57E6BA38" w14:textId="48E1D7F1" w:rsidR="00265AFE" w:rsidRDefault="00265AFE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_Toc177796024 \h </w:instrText>
      </w:r>
      <w:r>
        <w:fldChar w:fldCharType="separate"/>
      </w:r>
      <w:r>
        <w:t>3</w:t>
      </w:r>
      <w:r>
        <w:fldChar w:fldCharType="end"/>
      </w:r>
    </w:p>
    <w:p w14:paraId="4982CB9D" w14:textId="1A931F67" w:rsidR="00265AFE" w:rsidRDefault="00265AFE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_Toc177796025 \h </w:instrText>
      </w:r>
      <w:r>
        <w:fldChar w:fldCharType="separate"/>
      </w:r>
      <w:r>
        <w:t>3</w:t>
      </w:r>
      <w:r>
        <w:fldChar w:fldCharType="end"/>
      </w:r>
    </w:p>
    <w:p w14:paraId="39CA14A3" w14:textId="17FA97B5" w:rsidR="00265AFE" w:rsidRDefault="00265AFE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_Toc177796026 \h </w:instrText>
      </w:r>
      <w:r>
        <w:fldChar w:fldCharType="separate"/>
      </w:r>
      <w:r>
        <w:t>8</w:t>
      </w:r>
      <w:r>
        <w:fldChar w:fldCharType="end"/>
      </w:r>
    </w:p>
    <w:p w14:paraId="18867973" w14:textId="36DC7050" w:rsidR="00265AFE" w:rsidRDefault="00265AFE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_Toc177796027 \h </w:instrText>
      </w:r>
      <w:r>
        <w:fldChar w:fldCharType="separate"/>
      </w:r>
      <w:r>
        <w:t>9</w:t>
      </w:r>
      <w:r>
        <w:fldChar w:fldCharType="end"/>
      </w:r>
    </w:p>
    <w:p w14:paraId="79EDE825" w14:textId="1D57C6BF" w:rsidR="00265AFE" w:rsidRDefault="00265AFE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4</w:t>
      </w:r>
      <w:r>
        <w:tab/>
      </w:r>
      <w:r>
        <w:fldChar w:fldCharType="begin"/>
      </w:r>
      <w:r>
        <w:instrText xml:space="preserve"> PAGEREF _Toc177796028 \h </w:instrText>
      </w:r>
      <w:r>
        <w:fldChar w:fldCharType="separate"/>
      </w:r>
      <w:r>
        <w:t>10</w:t>
      </w:r>
      <w:r>
        <w:fldChar w:fldCharType="end"/>
      </w:r>
    </w:p>
    <w:p w14:paraId="1E7482B4" w14:textId="36EFDC90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79602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79602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79602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F94AB63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77777777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50C091D9" w14:textId="451B9CBD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lastRenderedPageBreak/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A47217F" w:rsidR="006C61D0" w:rsidRPr="00F9354B" w:rsidRDefault="000C3AF3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DDC5" w14:textId="77777777" w:rsidR="00B4162C" w:rsidRDefault="008A2D21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271D4C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='0001'O;</w:t>
            </w:r>
          </w:p>
          <w:p w14:paraId="43FC204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='03'O; // 24.501 Table 9.11.3.51.2A Octet O (Bits  8-4 are spare, SSSI = '0'B, SSCMI = '1'B, SI = '1'B)</w:t>
            </w:r>
          </w:p>
          <w:p w14:paraId="3A6ED25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cs_NG_SOR_HeaderType0('1'B,'1'B,'1'B,'0'B,'1'B); //@sic R5s240259, R5s240531 sic@</w:t>
            </w:r>
          </w:p>
          <w:p w14:paraId="4887C37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63B6F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'05'O; //@sic R5s240259 sic@</w:t>
            </w:r>
          </w:p>
          <w:p w14:paraId="5B6E83F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'21'O; //@sic R5s240259 sic@</w:t>
            </w:r>
          </w:p>
          <w:p w14:paraId="39CA301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),1); //@sic R5s240259 sic@</w:t>
            </w:r>
          </w:p>
          <w:p w14:paraId="1CA4B3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57431D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5A8BD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 t_Tmax;</w:t>
            </w:r>
          </w:p>
          <w:p w14:paraId="358CF49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t_Tsor_cm := 60.0;</w:t>
            </w:r>
          </w:p>
          <w:p w14:paraId="7B8F22D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t_T1 := 10.0; //@sic R5-242145 sic@</w:t>
            </w:r>
          </w:p>
          <w:p w14:paraId="3D3937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56FFD63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22 -34"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C8CB7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FFS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Prose CR needed</w:t>
            </w:r>
          </w:p>
          <w:p w14:paraId="4531D6B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/  Steps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1 to step 13 from test procedure for IMS MO speech call establishment as described in TS 38.508-1 [4] Table 4.9.15.2.2-1 take place.</w:t>
            </w:r>
          </w:p>
          <w:p w14:paraId="2406FF7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RequestIMSCall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3B82B7D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D4985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f_NR_RRC_SetupRequest_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mo_VoiceCall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16E6040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(nr_Cell12, //@sic R5s240259 sic@</w:t>
            </w:r>
          </w:p>
          <w:p w14:paraId="113524A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ECC30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</w:p>
          <w:p w14:paraId="3A5A4A3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34DDEE2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 f_NG_S_TMSI2MobileIdentity(omit, f_NR5GC_CellInfo_GetGutiParameters (nr_Cell13)), '0001'B)) {</w:t>
            </w:r>
          </w:p>
          <w:p w14:paraId="4105532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045335D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444D1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624D839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BDAF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f_Get_PDUSessionForDNNType(f_NR5GC_MobileInfo_GetSessionInfoList(), IMS_DNN);</w:t>
            </w:r>
          </w:p>
          <w:p w14:paraId="51EFF5A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B019A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D4090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//Now wait for trigger from IMS PTC to add voice</w:t>
            </w:r>
          </w:p>
          <w:p w14:paraId="4C6B662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IMS[tsc_Index_IMS1], "Add Voice Bearer");</w:t>
            </w:r>
          </w:p>
          <w:p w14:paraId="4F39BAE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Now Modify the PDU Session to add voice QoS</w:t>
            </w:r>
          </w:p>
          <w:p w14:paraId="74C3411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AddVoice(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//@sic R5s240259 sic@</w:t>
            </w:r>
          </w:p>
          <w:p w14:paraId="01A5437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C1AB9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IMS[tsc_Index_IMS1],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("Voice Bearer Added"));</w:t>
            </w:r>
          </w:p>
          <w:p w14:paraId="6837FD6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00696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__FILE__, __LINE__, "Voice Call Established");</w:t>
            </w:r>
          </w:p>
          <w:p w14:paraId="75D75A5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B2C7D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IMS[tsc_Index_IMS1], "Voice Call Established");</w:t>
            </w:r>
          </w:p>
          <w:p w14:paraId="22A8D74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57684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4943F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/*The SS transmits an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reception*/</w:t>
            </w:r>
          </w:p>
          <w:p w14:paraId="4BC0329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61B3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6A4277F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00A85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cs_SOR_PLMN_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AccessTech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1B466C7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7BB014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C2D76B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572FDD4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B,  /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/ octet O = '03'</w:t>
            </w:r>
          </w:p>
          <w:p w14:paraId="62492A0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})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BDF7AE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377B00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 //@sic R5s240259 sic@</w:t>
            </w:r>
          </w:p>
          <w:p w14:paraId="04E169D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56A6099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v_Mac_A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=f_NG_Authentication_A17(bit2oct(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ACBA1D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0C1B0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75D3A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217087" w14:textId="1B458E0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5430EBB" w14:textId="573DB225" w:rsidR="008A2D21" w:rsidRPr="00850B74" w:rsidRDefault="008A2D21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C5F" w14:textId="77777777" w:rsidR="00B4162C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048FA46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='0001'O;    </w:t>
            </w:r>
          </w:p>
          <w:p w14:paraId="15A1ECB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='03'O; // 24.501 Table 9.11.3.51.2A Octet O (Bits  8-4 are spare, SSSI = '0'B, SSCMI = '1'B, SI = '1'B)</w:t>
            </w:r>
          </w:p>
          <w:p w14:paraId="0003DDC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cs_NG_SOR_HeaderType0('1'B,'1'B,'1'B,'0'B,'1'B); //@sic R5s240259, R5s240531 sic@</w:t>
            </w:r>
          </w:p>
          <w:p w14:paraId="2F603AA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B773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'05'O; //@sic R5s240259 sic@    </w:t>
            </w:r>
          </w:p>
          <w:p w14:paraId="2DC406E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//WA#WI1335182 WA#6_3_2_2</w:t>
            </w:r>
          </w:p>
          <w:p w14:paraId="544AA99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'21'O; //@sic R5s240259 sic@</w:t>
            </w:r>
          </w:p>
          <w:p w14:paraId="4F5824B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),1); //@sic R5s240259 sic@</w:t>
            </w:r>
          </w:p>
          <w:p w14:paraId="0385340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829EF8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BD7A32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 t_Tmax;</w:t>
            </w:r>
          </w:p>
          <w:p w14:paraId="4A99F79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t_Tsor_cm := 60.0;</w:t>
            </w:r>
          </w:p>
          <w:p w14:paraId="0FBC242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t_T1 := 10.0; //@sic R5-242145 sic@</w:t>
            </w:r>
          </w:p>
          <w:p w14:paraId="3FC41D9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1B0553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22 -34"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C208A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FFS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Prose CR needed</w:t>
            </w:r>
          </w:p>
          <w:p w14:paraId="62D1E6A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/  Steps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1 to step 13 from test procedure for IMS MO speech call establishment as described in TS 38.508-1 [4] Table 4.9.15.2.2-1 take place.</w:t>
            </w:r>
          </w:p>
          <w:p w14:paraId="298B3AB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RequestIMSCall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5D57427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9E73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f_NR_RRC_SetupRequest_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mo_VoiceCall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14AEACA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(nr_Cell12, //@sic R5s240259 sic@</w:t>
            </w:r>
          </w:p>
          <w:p w14:paraId="0C23556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290CB4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</w:p>
          <w:p w14:paraId="47D341B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0E8D5BB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 f_NG_S_TMSI2MobileIdentity(omit, f_NR5GC_CellInfo_GetGutiParameters (nr_Cell13)), '0001'B)) {</w:t>
            </w:r>
          </w:p>
          <w:p w14:paraId="6004E2A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3677488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27320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0FB7D49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649E9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f_Get_PDUSessionForDNNType(f_NR5GC_MobileInfo_GetSessionInfoList(), IMS_DNN);</w:t>
            </w:r>
          </w:p>
          <w:p w14:paraId="2124137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0BA09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1B701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//Now wait for trigger from IMS PTC to add voice</w:t>
            </w:r>
          </w:p>
          <w:p w14:paraId="0CA893B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IMS[tsc_Index_IMS1], "Add Voice Bearer");</w:t>
            </w:r>
          </w:p>
          <w:p w14:paraId="3A3723F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Now Modify the PDU Session to add voice QoS</w:t>
            </w:r>
          </w:p>
          <w:p w14:paraId="706C018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AddVoice(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//@sic R5s240259 sic@</w:t>
            </w:r>
          </w:p>
          <w:p w14:paraId="7A82FAA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DD76A8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IMS[tsc_Index_IMS1],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("Voice Bearer Added"));</w:t>
            </w:r>
          </w:p>
          <w:p w14:paraId="1C1EB95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B9724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__FILE__, __LINE__, "Voice Call Established");</w:t>
            </w:r>
          </w:p>
          <w:p w14:paraId="2262240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0CDB4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IMS[tsc_Index_IMS1], "Voice Call Established");</w:t>
            </w:r>
          </w:p>
          <w:p w14:paraId="4A4568F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D7D53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1AAB5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/*The SS transmits an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reception*/</w:t>
            </w:r>
          </w:p>
          <w:p w14:paraId="1C2D049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15439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int2oct((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)),2); //WA#WI1335182 WA#6_3_2_2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CD9BB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14:paraId="02DBA25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F0660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cs_SOR_PLMN_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AccessTech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7872D1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7DA3A6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9FE5F5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0E9CB77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B,  /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/ octet O = '03'</w:t>
            </w:r>
          </w:p>
          <w:p w14:paraId="2D36494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oct( (</w:t>
            </w:r>
            <w:proofErr w:type="spellStart"/>
            <w:proofErr w:type="gram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</w:t>
            </w:r>
          </w:p>
          <w:p w14:paraId="16A64A3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78F70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));  // @sic R5s240531 sic@    </w:t>
            </w:r>
          </w:p>
          <w:p w14:paraId="2FA93DA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 //@sic R5s240259 sic@</w:t>
            </w:r>
          </w:p>
          <w:p w14:paraId="0AAF0A6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782F105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v_Mac_A</w:t>
            </w:r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=f_NG_Authentication_A17(bit2oct(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092F4A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BFBDA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DB582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62E86F" w14:textId="17D0C720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proofErr w:type="gram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7994AAAD" w14:textId="184FB180" w:rsidR="008A2D21" w:rsidRPr="003D65E8" w:rsidRDefault="008A2D21" w:rsidP="008A2D21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7796026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D94AA9"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20DECFC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E7D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1420" w14:textId="28518C5D" w:rsidR="008A2D21" w:rsidRPr="00E13853" w:rsidRDefault="00D94AA9" w:rsidP="00294177">
            <w:pPr>
              <w:pStyle w:val="CRCoverPage"/>
              <w:spacing w:after="0"/>
              <w:rPr>
                <w:noProof/>
              </w:rPr>
            </w:pPr>
            <w:r w:rsidRPr="00D94AA9">
              <w:rPr>
                <w:rFonts w:cs="Arial"/>
                <w:noProof/>
                <w:lang w:val="en-SG"/>
              </w:rPr>
              <w:t>cs_SOR_CMCIRule</w:t>
            </w:r>
          </w:p>
        </w:tc>
      </w:tr>
      <w:tr w:rsidR="008A2D21" w14:paraId="5AE70F75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5D4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73E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0AF25C54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ECCBE16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B22A37E" w14:textId="77777777" w:rsidR="008A2D21" w:rsidRPr="00803546" w:rsidRDefault="008A2D21" w:rsidP="00D94AA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A2D21" w14:paraId="79DEE57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0EA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F1E" w14:textId="30204E4A" w:rsidR="008A2D21" w:rsidRPr="00FB2EB7" w:rsidRDefault="008A2D21" w:rsidP="00D94AA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</w:tc>
      </w:tr>
      <w:tr w:rsidR="008A2D21" w14:paraId="6C29E69F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456A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F38" w14:textId="43F93591" w:rsidR="008A2D21" w:rsidRPr="00CC39F9" w:rsidRDefault="00D94AA9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8A2D21" w:rsidRPr="00F9354B" w14:paraId="5CDD1616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5335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C07" w14:textId="62B6E250" w:rsidR="008A2D21" w:rsidRPr="00F9354B" w:rsidRDefault="000C3AF3" w:rsidP="0029417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3C61E3">
              <w:rPr>
                <w:rFonts w:ascii="Arial" w:hAnsi="Arial"/>
                <w:highlight w:val="cyan"/>
                <w:lang w:eastAsia="zh-CN"/>
              </w:rPr>
              <w:t xml:space="preserve"> but </w:t>
            </w:r>
            <w:r w:rsidR="00CF2759">
              <w:rPr>
                <w:rFonts w:ascii="Arial" w:hAnsi="Arial"/>
                <w:highlight w:val="cyan"/>
                <w:lang w:eastAsia="zh-CN"/>
              </w:rPr>
              <w:t>imple</w:t>
            </w:r>
            <w:r w:rsidR="00CF7953">
              <w:rPr>
                <w:rFonts w:ascii="Arial" w:hAnsi="Arial"/>
                <w:highlight w:val="cyan"/>
                <w:lang w:eastAsia="zh-CN"/>
              </w:rPr>
              <w:t>mented differently</w:t>
            </w:r>
          </w:p>
        </w:tc>
      </w:tr>
    </w:tbl>
    <w:p w14:paraId="28A53943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65928F10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5935F0C0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91E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cs_SOR_CMCIRule (O1_Type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E5831A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E366E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):=</w:t>
            </w:r>
            <w:proofErr w:type="gramEnd"/>
          </w:p>
          <w:p w14:paraId="58F0237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0F8E04EC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/* 24.501 cl. 9.11.3.51 */</w:t>
            </w:r>
          </w:p>
          <w:p w14:paraId="565F800A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) + 2, 2),</w:t>
            </w:r>
          </w:p>
          <w:p w14:paraId="28BFE337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7C77D1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0D67A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</w:p>
          <w:p w14:paraId="42873CD8" w14:textId="1B4EBD53" w:rsidR="008A2D21" w:rsidRPr="00850B74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561DE21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6934C71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2C670F0B" w14:textId="77777777" w:rsidR="00CF7953" w:rsidRDefault="00CF7953" w:rsidP="008A2D21">
      <w:pPr>
        <w:spacing w:after="0"/>
        <w:rPr>
          <w:rFonts w:ascii="Arial" w:hAnsi="Arial"/>
          <w:b/>
          <w:lang w:eastAsia="en-GB"/>
        </w:rPr>
      </w:pPr>
    </w:p>
    <w:p w14:paraId="341A3ABE" w14:textId="77777777" w:rsidR="00CF7953" w:rsidRDefault="00CF7953" w:rsidP="008A2D21">
      <w:pPr>
        <w:spacing w:after="0"/>
        <w:rPr>
          <w:rFonts w:ascii="Arial" w:hAnsi="Arial"/>
          <w:b/>
          <w:lang w:eastAsia="en-GB"/>
        </w:rPr>
      </w:pPr>
    </w:p>
    <w:p w14:paraId="4937B36D" w14:textId="77777777" w:rsidR="00CF7953" w:rsidRDefault="00CF7953" w:rsidP="008A2D21">
      <w:pPr>
        <w:spacing w:after="0"/>
        <w:rPr>
          <w:rFonts w:ascii="Arial" w:hAnsi="Arial"/>
          <w:b/>
          <w:lang w:eastAsia="en-GB"/>
        </w:rPr>
      </w:pPr>
    </w:p>
    <w:p w14:paraId="224BE871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lastRenderedPageBreak/>
        <w:t xml:space="preserve">template (value)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SOR_CMCIRule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(O1_Type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5520FD42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O1_Type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6DA0AE62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template (omit)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octetstring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p_CriterionValue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484EC489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</w:t>
      </w:r>
      <w:proofErr w:type="spell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octetstring</w:t>
      </w:r>
      <w:proofErr w:type="spell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p_</w:t>
      </w:r>
      <w:proofErr w:type="gram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len</w:t>
      </w:r>
      <w:proofErr w:type="spell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 xml:space="preserve"> :</w:t>
      </w:r>
      <w:proofErr w:type="gram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= '00'O):= //WA#WI1335182 WA#6_3_2_2</w:t>
      </w:r>
    </w:p>
    <w:p w14:paraId="10D69B02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>{ /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>* @status    APPROVED (NR5GC) */</w:t>
      </w:r>
    </w:p>
    <w:p w14:paraId="14054A09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/* 24.501 cl. 9.11.3.51 */</w:t>
      </w:r>
    </w:p>
    <w:p w14:paraId="29F5F87D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 xml:space="preserve">//WA#WI1335182 WA#6_3_2_2 </w:t>
      </w:r>
      <w:r w:rsidRPr="00D94AA9">
        <w:rPr>
          <w:rFonts w:ascii="Courier New" w:hAnsi="Courier New" w:cs="Courier New"/>
          <w:b/>
          <w:bCs/>
          <w:color w:val="000000"/>
          <w:highlight w:val="yellow"/>
          <w:lang w:eastAsia="de-DE"/>
        </w:rPr>
        <w:t>COMMENTED OUT</w:t>
      </w:r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>iel</w:t>
      </w:r>
      <w:proofErr w:type="spellEnd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 xml:space="preserve">   </w:t>
      </w:r>
      <w:proofErr w:type="gramStart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>= int2oct(</w:t>
      </w:r>
      <w:proofErr w:type="spellStart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>lengthof</w:t>
      </w:r>
      <w:proofErr w:type="spellEnd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 xml:space="preserve"> (</w:t>
      </w:r>
      <w:proofErr w:type="spellStart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>p_CriterionValue</w:t>
      </w:r>
      <w:proofErr w:type="spellEnd"/>
      <w:r w:rsidRPr="00D94AA9">
        <w:rPr>
          <w:rFonts w:ascii="Courier New" w:hAnsi="Courier New" w:cs="Courier New"/>
          <w:color w:val="000000"/>
          <w:highlight w:val="yellow"/>
          <w:lang w:eastAsia="de-DE"/>
        </w:rPr>
        <w:t>) + 2, 2),</w:t>
      </w:r>
    </w:p>
    <w:p w14:paraId="5C4A963F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iel</w:t>
      </w:r>
      <w:proofErr w:type="spell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 xml:space="preserve">   </w:t>
      </w:r>
      <w:proofErr w:type="gram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= int2oct(</w:t>
      </w:r>
      <w:proofErr w:type="spell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 xml:space="preserve"> (</w:t>
      </w:r>
      <w:proofErr w:type="spellStart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p_len</w:t>
      </w:r>
      <w:proofErr w:type="spellEnd"/>
      <w:r w:rsidRPr="00D94AA9">
        <w:rPr>
          <w:rFonts w:ascii="Courier New" w:hAnsi="Courier New" w:cs="Courier New"/>
          <w:color w:val="000000"/>
          <w:highlight w:val="green"/>
          <w:lang w:eastAsia="de-DE"/>
        </w:rPr>
        <w:t>), 2),</w:t>
      </w:r>
    </w:p>
    <w:p w14:paraId="3472C9A0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 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32ADD7B1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52386F9A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D94AA9">
        <w:rPr>
          <w:rFonts w:ascii="Courier New" w:hAnsi="Courier New" w:cs="Courier New"/>
          <w:color w:val="000000"/>
          <w:lang w:eastAsia="de-DE"/>
        </w:rPr>
        <w:t>criterionValue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p_CriterionValue</w:t>
      </w:r>
      <w:proofErr w:type="spellEnd"/>
    </w:p>
    <w:p w14:paraId="5A1E39AA" w14:textId="77777777" w:rsidR="008D091F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};</w:t>
      </w:r>
    </w:p>
    <w:p w14:paraId="54971CFA" w14:textId="77777777" w:rsidR="008D091F" w:rsidRDefault="008D091F" w:rsidP="008D091F">
      <w:pP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51A6563A" w14:textId="77777777" w:rsidR="00CF7953" w:rsidRDefault="00CF7953" w:rsidP="008A2D21">
      <w:pPr>
        <w:spacing w:after="0"/>
        <w:rPr>
          <w:rFonts w:ascii="Arial" w:hAnsi="Arial"/>
          <w:b/>
          <w:lang w:eastAsia="en-GB"/>
        </w:rPr>
      </w:pPr>
    </w:p>
    <w:p w14:paraId="57762339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23802D72" w14:textId="7569A564" w:rsidR="008D091F" w:rsidRDefault="008D091F" w:rsidP="008A2D21">
      <w:pPr>
        <w:spacing w:after="0"/>
        <w:rPr>
          <w:rFonts w:ascii="Arial" w:hAnsi="Arial"/>
          <w:b/>
          <w:lang w:eastAsia="en-GB"/>
        </w:rPr>
      </w:pPr>
      <w:r w:rsidRPr="008D091F">
        <w:rPr>
          <w:rFonts w:ascii="Arial" w:hAnsi="Arial"/>
          <w:b/>
          <w:highlight w:val="cyan"/>
          <w:lang w:eastAsia="en-GB"/>
        </w:rPr>
        <w:t>MCC160 Implementation</w:t>
      </w:r>
    </w:p>
    <w:p w14:paraId="75DA6A7F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7CAC790B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template (value)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SOR_CMCIRule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(O1_Type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7FAC908E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O1_Type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1A3297A4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template (omit)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octetstring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p_CriterionValue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21F03264" w14:textId="70FAF1B9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                                             </w:t>
      </w:r>
      <w:proofErr w:type="spell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octetstring</w:t>
      </w:r>
      <w:proofErr w:type="spell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 xml:space="preserve"> </w:t>
      </w:r>
      <w:proofErr w:type="spell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p_</w:t>
      </w:r>
      <w:proofErr w:type="gram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len</w:t>
      </w:r>
      <w:proofErr w:type="spell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 xml:space="preserve"> :</w:t>
      </w:r>
      <w:proofErr w:type="gram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= '00'O</w:t>
      </w:r>
      <w:r w:rsidRPr="008D091F">
        <w:rPr>
          <w:rFonts w:ascii="Courier New" w:hAnsi="Courier New" w:cs="Courier New"/>
          <w:color w:val="000000"/>
          <w:lang w:eastAsia="de-DE"/>
        </w:rPr>
        <w:t xml:space="preserve">):= </w:t>
      </w:r>
    </w:p>
    <w:p w14:paraId="16C9E891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>{ /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>* @status    APPROVED (NR5GC) */</w:t>
      </w:r>
    </w:p>
    <w:p w14:paraId="5AEBCC07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/* 24.501 cl. 9.11.3.51 */</w:t>
      </w:r>
    </w:p>
    <w:p w14:paraId="22FF2214" w14:textId="4BE72C50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</w:p>
    <w:p w14:paraId="30CB2492" w14:textId="58E4FBF9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iel</w:t>
      </w:r>
      <w:proofErr w:type="spell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 xml:space="preserve">   </w:t>
      </w:r>
      <w:proofErr w:type="gram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 xml:space="preserve">  :</w:t>
      </w:r>
      <w:proofErr w:type="gram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 xml:space="preserve">= </w:t>
      </w:r>
      <w:proofErr w:type="spellStart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p_len</w:t>
      </w:r>
      <w:proofErr w:type="spellEnd"/>
      <w:r w:rsidRPr="008D091F">
        <w:rPr>
          <w:rFonts w:ascii="Courier New" w:hAnsi="Courier New" w:cs="Courier New"/>
          <w:color w:val="000000"/>
          <w:highlight w:val="cyan"/>
          <w:lang w:eastAsia="de-DE"/>
        </w:rPr>
        <w:t>,</w:t>
      </w:r>
    </w:p>
    <w:p w14:paraId="7C46BD91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 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p_TsorcmTimer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40E35D49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</w:t>
      </w:r>
      <w:proofErr w:type="gramStart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p_CriterionType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>,</w:t>
      </w:r>
    </w:p>
    <w:p w14:paraId="6D7E8BDD" w14:textId="77777777" w:rsidR="008D091F" w:rsidRPr="00D94AA9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D94AA9">
        <w:rPr>
          <w:rFonts w:ascii="Courier New" w:hAnsi="Courier New" w:cs="Courier New"/>
          <w:color w:val="000000"/>
          <w:lang w:eastAsia="de-DE"/>
        </w:rPr>
        <w:t>criterionValue</w:t>
      </w:r>
      <w:proofErr w:type="spellEnd"/>
      <w:r w:rsidRPr="00D94AA9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94AA9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94AA9">
        <w:rPr>
          <w:rFonts w:ascii="Courier New" w:hAnsi="Courier New" w:cs="Courier New"/>
          <w:color w:val="000000"/>
          <w:lang w:eastAsia="de-DE"/>
        </w:rPr>
        <w:t>p_CriterionValue</w:t>
      </w:r>
      <w:proofErr w:type="spellEnd"/>
    </w:p>
    <w:p w14:paraId="2AC88F07" w14:textId="77777777" w:rsidR="008D091F" w:rsidRDefault="008D091F" w:rsidP="008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94AA9">
        <w:rPr>
          <w:rFonts w:ascii="Courier New" w:hAnsi="Courier New" w:cs="Courier New"/>
          <w:color w:val="000000"/>
          <w:lang w:eastAsia="de-DE"/>
        </w:rPr>
        <w:t xml:space="preserve">  };</w:t>
      </w:r>
    </w:p>
    <w:p w14:paraId="6B23CF30" w14:textId="77777777" w:rsidR="008D091F" w:rsidRDefault="008D091F" w:rsidP="008D091F">
      <w:pP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12F45CA7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001F8020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62AF838F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5ADB8F79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32B861D7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7B12FB9E" w14:textId="77777777" w:rsidR="008D091F" w:rsidRDefault="008D091F" w:rsidP="008A2D21">
      <w:pPr>
        <w:spacing w:after="0"/>
        <w:rPr>
          <w:rFonts w:ascii="Arial" w:hAnsi="Arial"/>
          <w:b/>
          <w:lang w:eastAsia="en-GB"/>
        </w:rPr>
      </w:pPr>
    </w:p>
    <w:p w14:paraId="7CBAD6D9" w14:textId="77777777" w:rsidR="00CF7953" w:rsidRDefault="00CF7953" w:rsidP="008A2D21">
      <w:pPr>
        <w:spacing w:after="0"/>
        <w:rPr>
          <w:rFonts w:ascii="Arial" w:hAnsi="Arial"/>
          <w:b/>
          <w:lang w:eastAsia="en-GB"/>
        </w:rPr>
      </w:pPr>
    </w:p>
    <w:p w14:paraId="7DF1DCA3" w14:textId="59BEFD41" w:rsidR="008A2D21" w:rsidRPr="003D65E8" w:rsidRDefault="008A2D21" w:rsidP="008A2D21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77796027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420E89">
        <w:rPr>
          <w:rFonts w:cs="Arial"/>
          <w:b/>
          <w:bCs/>
          <w:color w:val="000000"/>
          <w:lang w:val="en-US" w:eastAsia="en-GB"/>
        </w:rPr>
        <w:t>3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25927B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51B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B72" w14:textId="05445DDF" w:rsidR="008A2D21" w:rsidRPr="00E13853" w:rsidRDefault="00420E89" w:rsidP="00294177">
            <w:pPr>
              <w:pStyle w:val="CRCoverPage"/>
              <w:spacing w:after="0"/>
              <w:rPr>
                <w:noProof/>
              </w:rPr>
            </w:pPr>
            <w:r w:rsidRPr="00420E89">
              <w:rPr>
                <w:rFonts w:cs="Arial"/>
                <w:noProof/>
                <w:lang w:val="en-SG"/>
              </w:rPr>
              <w:t>cs_SOR_CMCI</w:t>
            </w:r>
          </w:p>
        </w:tc>
      </w:tr>
      <w:tr w:rsidR="008A2D21" w14:paraId="55F048DD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DC36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9E6" w14:textId="77777777" w:rsidR="008A2D21" w:rsidRDefault="008A2D21" w:rsidP="00420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77EFF88B" w14:textId="77777777" w:rsidR="008A2D21" w:rsidRDefault="008A2D21" w:rsidP="00420E89">
            <w:pPr>
              <w:pStyle w:val="CRCoverPage"/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C1ED578" w14:textId="77777777" w:rsidR="008A2D21" w:rsidRPr="00803546" w:rsidRDefault="008A2D21" w:rsidP="0029417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A2D21" w14:paraId="41703F07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22E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CF7" w14:textId="77777777" w:rsidR="008A2D21" w:rsidRDefault="008A2D21" w:rsidP="00420E8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03B492CC" w14:textId="77777777" w:rsidR="008A2D21" w:rsidRPr="00FB2EB7" w:rsidRDefault="008A2D21" w:rsidP="00294177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8A2D21" w14:paraId="234CBCB8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BBC0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DD0" w14:textId="231F7B4F" w:rsidR="008A2D21" w:rsidRPr="00CC39F9" w:rsidRDefault="00420E89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8A2D21" w:rsidRPr="00F9354B" w14:paraId="7078CBC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B59C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88D" w14:textId="0409B743" w:rsidR="008A2D21" w:rsidRPr="00F9354B" w:rsidRDefault="000C3AF3" w:rsidP="0029417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52DB6B4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25C70084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141E4E4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8A1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SOR_CMCI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(template (value)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SOR_CMCIRuleList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63C36E96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/* 24.501 cl. 9.11.3.51 */</w:t>
            </w:r>
          </w:p>
          <w:p w14:paraId="5B764FE0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64E33271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), 2),</w:t>
            </w:r>
          </w:p>
          <w:p w14:paraId="7B1312BB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list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</w:p>
          <w:p w14:paraId="5E6B9BB9" w14:textId="25C28F8A" w:rsidR="008A2D21" w:rsidRPr="00850B74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7F6F31E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7D99C25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C70A684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A768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SOR_CMCI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(template (value)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SOR_CMCIRuleList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'00'O</w:t>
            </w: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448B457B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/* 24.501 cl. 9.11.3.51 */</w:t>
            </w:r>
          </w:p>
          <w:p w14:paraId="2DF54D89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36AC500B" w14:textId="0E2E0394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//WA#WI1335182 WA#6_3_2_2 </w:t>
            </w:r>
            <w:r w:rsidRPr="00420E89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int2oct(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2),</w:t>
            </w:r>
          </w:p>
          <w:p w14:paraId="0B879695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p_len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BA88AC6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list  </w:t>
            </w:r>
            <w:proofErr w:type="gram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</w:p>
          <w:p w14:paraId="1247ED8B" w14:textId="3BE0B40F" w:rsidR="008A2D21" w:rsidRPr="00F212AA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608034D" w14:textId="7583079B" w:rsidR="008A2D21" w:rsidRPr="003D65E8" w:rsidRDefault="008A2D21" w:rsidP="008A2D21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7779602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65130A">
        <w:rPr>
          <w:rFonts w:cs="Arial"/>
          <w:b/>
          <w:bCs/>
          <w:color w:val="000000"/>
          <w:lang w:val="en-US" w:eastAsia="en-GB"/>
        </w:rPr>
        <w:t>4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345B40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F7F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B8A" w14:textId="77777777" w:rsidR="008A2D21" w:rsidRPr="00E13853" w:rsidRDefault="008A2D21" w:rsidP="00294177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fl_TC_6_3_2_2_TestBody</w:t>
            </w:r>
          </w:p>
        </w:tc>
      </w:tr>
      <w:tr w:rsidR="008A2D21" w14:paraId="2F553F74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99A0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85D" w14:textId="77777777" w:rsidR="0065130A" w:rsidRDefault="0065130A" w:rsidP="00651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58C24170" w14:textId="09762AE4" w:rsidR="008A2D21" w:rsidRPr="0065130A" w:rsidRDefault="0065130A" w:rsidP="00651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also needs to be addressed.</w:t>
            </w:r>
          </w:p>
        </w:tc>
      </w:tr>
      <w:tr w:rsidR="008A2D21" w14:paraId="28D22C47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0FD7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5BA" w14:textId="77777777" w:rsidR="0065130A" w:rsidRDefault="0065130A" w:rsidP="0065130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function impelmentation to check for IE Header. </w:t>
            </w:r>
          </w:p>
          <w:p w14:paraId="764AA613" w14:textId="12DE6ED8" w:rsidR="008A2D21" w:rsidRPr="00FB2EB7" w:rsidRDefault="0065130A" w:rsidP="0065130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8A2D21" w14:paraId="33A7B51F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F8F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BA87" w14:textId="7399E66B" w:rsidR="008A2D21" w:rsidRPr="00CC39F9" w:rsidRDefault="0065130A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NR5GC_CommonFunctions.ttcn</w:t>
            </w:r>
          </w:p>
        </w:tc>
      </w:tr>
      <w:tr w:rsidR="008A2D21" w:rsidRPr="00F9354B" w14:paraId="5803FE6E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2547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E56A" w14:textId="57578D3E" w:rsidR="008A2D21" w:rsidRPr="00F9354B" w:rsidRDefault="000C3AF3" w:rsidP="0029417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8D091F">
              <w:rPr>
                <w:rFonts w:ascii="Arial" w:hAnsi="Arial"/>
                <w:highlight w:val="cyan"/>
                <w:lang w:eastAsia="zh-CN"/>
              </w:rPr>
              <w:t xml:space="preserve"> but implemented differently to cover TCs 6.3.1.8 and 6.3.1.9</w:t>
            </w:r>
          </w:p>
        </w:tc>
      </w:tr>
    </w:tbl>
    <w:p w14:paraId="2C44A398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6044CBB1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2A3403B2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7F4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9D1257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5BD55E02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3845ABB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7996FE8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466E50F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A6E38C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8428D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= p_ReceivedAsp.Signalling.Nas[0].Pdu.Msg.ul_Nas_Transport.payload.payload;</w:t>
            </w:r>
          </w:p>
          <w:p w14:paraId="361EB890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9B2F9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037DDEC5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__FILE__, __LINE__, "SOR Container Failed");</w:t>
            </w:r>
          </w:p>
          <w:p w14:paraId="0ED7EB6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6EC555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10950B7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0E5E046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4DD9A390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__FILE__, __LINE__, "SOR Header Failed");</w:t>
            </w:r>
          </w:p>
          <w:p w14:paraId="3164A5C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3799CD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473E76" w14:textId="5914529E" w:rsidR="008A2D21" w:rsidRPr="00850B74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7E7A70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72BEC10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1837839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13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04EB5E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7EC646D1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797BFAE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3A1448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CE284F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ED4CEC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//WA#WI1335182 WA#6_3_2_2</w:t>
            </w:r>
          </w:p>
          <w:p w14:paraId="79ACB4A0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9A557C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= p_ReceivedAsp.Signalling.Nas[0].Pdu.Msg.ul_Nas_Transport.payload.payload;</w:t>
            </w:r>
          </w:p>
          <w:p w14:paraId="48CE5D86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6B1AD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403B051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__FILE__, __LINE__, "SOR Container Failed");</w:t>
            </w:r>
          </w:p>
          <w:p w14:paraId="333E91D4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26D496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35A50680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6F72470" w14:textId="78059B7B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//WA#WI1335182 WA#6_3_2_2 if</w:t>
            </w:r>
            <w:r w:rsidR="00690F9F"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690F9F" w:rsidRPr="00690F9F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223D8F31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v_SORContainerRX.header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v_SORTransparentContainer.header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2EAB0E9D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__FILE__, __LINE__, "SOR Header Failed");</w:t>
            </w:r>
          </w:p>
          <w:p w14:paraId="735C5F45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9BFC9C9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0BDF55" w14:textId="0DACF745" w:rsidR="008A2D21" w:rsidRPr="00F212A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65DF8F38" w:rsidR="001C6BC1" w:rsidRDefault="00323EF6" w:rsidP="00125E19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sz w:val="20"/>
          <w:lang w:eastAsia="en-GB"/>
        </w:rPr>
      </w:pPr>
      <w:r w:rsidRPr="00323EF6">
        <w:rPr>
          <w:sz w:val="20"/>
          <w:highlight w:val="cyan"/>
          <w:lang w:eastAsia="en-GB"/>
        </w:rPr>
        <w:lastRenderedPageBreak/>
        <w:t>MCC160 Implementation</w:t>
      </w:r>
    </w:p>
    <w:p w14:paraId="078E79F1" w14:textId="77777777" w:rsidR="00323EF6" w:rsidRDefault="00323EF6" w:rsidP="00323EF6">
      <w:pPr>
        <w:rPr>
          <w:lang w:eastAsia="en-GB"/>
        </w:rPr>
      </w:pPr>
    </w:p>
    <w:p w14:paraId="1503DF83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function </w:t>
      </w:r>
      <w:proofErr w:type="spellStart"/>
      <w:r>
        <w:rPr>
          <w:lang w:eastAsia="en-GB"/>
        </w:rPr>
        <w:t>f_NG_DecodeAndMatchSORTransportContainer</w:t>
      </w:r>
      <w:proofErr w:type="spellEnd"/>
      <w:r>
        <w:rPr>
          <w:lang w:eastAsia="en-GB"/>
        </w:rPr>
        <w:t xml:space="preserve"> (NR_SRB_COMMON_IND </w:t>
      </w:r>
      <w:proofErr w:type="spellStart"/>
      <w:r>
        <w:rPr>
          <w:lang w:eastAsia="en-GB"/>
        </w:rPr>
        <w:t>p_ReceivedAsp</w:t>
      </w:r>
      <w:proofErr w:type="spellEnd"/>
      <w:r>
        <w:rPr>
          <w:lang w:eastAsia="en-GB"/>
        </w:rPr>
        <w:t>,</w:t>
      </w:r>
    </w:p>
    <w:p w14:paraId="50A2658D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template </w:t>
      </w:r>
      <w:proofErr w:type="spellStart"/>
      <w:r>
        <w:rPr>
          <w:lang w:eastAsia="en-GB"/>
        </w:rPr>
        <w:t>SOR_Header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SORContainerRX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cr_NG_SOR_Header</w:t>
      </w:r>
      <w:proofErr w:type="spellEnd"/>
      <w:r>
        <w:rPr>
          <w:lang w:eastAsia="en-GB"/>
        </w:rPr>
        <w:t xml:space="preserve"> (?, ?, ?, ?),</w:t>
      </w:r>
    </w:p>
    <w:p w14:paraId="011EBE93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</w:t>
      </w:r>
      <w:proofErr w:type="spellStart"/>
      <w:proofErr w:type="gramStart"/>
      <w:r w:rsidRPr="00323EF6">
        <w:rPr>
          <w:highlight w:val="cyan"/>
          <w:lang w:eastAsia="en-GB"/>
        </w:rPr>
        <w:t>boolean</w:t>
      </w:r>
      <w:proofErr w:type="spellEnd"/>
      <w:r w:rsidRPr="00323EF6">
        <w:rPr>
          <w:highlight w:val="cyan"/>
          <w:lang w:eastAsia="en-GB"/>
        </w:rPr>
        <w:t xml:space="preserve">  </w:t>
      </w:r>
      <w:proofErr w:type="spellStart"/>
      <w:r w:rsidRPr="00323EF6">
        <w:rPr>
          <w:highlight w:val="cyan"/>
          <w:lang w:eastAsia="en-GB"/>
        </w:rPr>
        <w:t>p</w:t>
      </w:r>
      <w:proofErr w:type="gramEnd"/>
      <w:r w:rsidRPr="00323EF6">
        <w:rPr>
          <w:highlight w:val="cyan"/>
          <w:lang w:eastAsia="en-GB"/>
        </w:rPr>
        <w:t>_checkData</w:t>
      </w:r>
      <w:proofErr w:type="spellEnd"/>
      <w:r w:rsidRPr="00323EF6">
        <w:rPr>
          <w:highlight w:val="cyan"/>
          <w:lang w:eastAsia="en-GB"/>
        </w:rPr>
        <w:t>:= false</w:t>
      </w:r>
      <w:r>
        <w:rPr>
          <w:lang w:eastAsia="en-GB"/>
        </w:rPr>
        <w:t>) runs on NR_BASE_PTC</w:t>
      </w:r>
    </w:p>
    <w:p w14:paraId="1381B38B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1D1A06E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SORTransparentContainer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SORContainerRX</w:t>
      </w:r>
      <w:proofErr w:type="spellEnd"/>
      <w:r>
        <w:rPr>
          <w:lang w:eastAsia="en-GB"/>
        </w:rPr>
        <w:t>;</w:t>
      </w:r>
      <w:proofErr w:type="gramEnd"/>
    </w:p>
    <w:p w14:paraId="12048580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SORPayloadRxBytes</w:t>
      </w:r>
      <w:proofErr w:type="spellEnd"/>
      <w:r>
        <w:rPr>
          <w:lang w:eastAsia="en-GB"/>
        </w:rPr>
        <w:t>;</w:t>
      </w:r>
      <w:proofErr w:type="gramEnd"/>
    </w:p>
    <w:p w14:paraId="5282402A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bitstring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SORPayloadRx</w:t>
      </w:r>
      <w:proofErr w:type="spellEnd"/>
      <w:r>
        <w:rPr>
          <w:lang w:eastAsia="en-GB"/>
        </w:rPr>
        <w:t>;</w:t>
      </w:r>
      <w:proofErr w:type="gramEnd"/>
    </w:p>
    <w:p w14:paraId="69E45BBB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</w:t>
      </w:r>
      <w:proofErr w:type="spellStart"/>
      <w:r>
        <w:rPr>
          <w:lang w:eastAsia="en-GB"/>
        </w:rPr>
        <w:t>SORTransparentContainer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SORTransparentContainer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cr_NG_SORTransparentContainer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p_SORContainerRX</w:t>
      </w:r>
      <w:proofErr w:type="spellEnd"/>
      <w:r>
        <w:rPr>
          <w:lang w:eastAsia="en-GB"/>
        </w:rPr>
        <w:t>); // @sic R5s240580 sic@</w:t>
      </w:r>
    </w:p>
    <w:p w14:paraId="789FF1EB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B10AE2C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SORPayloadRxBytes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p_ReceivedAsp.Signalling.Nas[0].Pdu.Msg.ul_Nas_Transport.payload.payload;</w:t>
      </w:r>
    </w:p>
    <w:p w14:paraId="39F693BE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SORPayloadRx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oct2bit(</w:t>
      </w:r>
      <w:proofErr w:type="spellStart"/>
      <w:r>
        <w:rPr>
          <w:lang w:eastAsia="en-GB"/>
        </w:rPr>
        <w:t>v_SORPayloadRxBytes</w:t>
      </w:r>
      <w:proofErr w:type="spellEnd"/>
      <w:r>
        <w:rPr>
          <w:lang w:eastAsia="en-GB"/>
        </w:rPr>
        <w:t>);</w:t>
      </w:r>
    </w:p>
    <w:p w14:paraId="438EBDFC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if (</w:t>
      </w:r>
      <w:proofErr w:type="spellStart"/>
      <w:proofErr w:type="gramStart"/>
      <w:r>
        <w:rPr>
          <w:lang w:eastAsia="en-GB"/>
        </w:rPr>
        <w:t>decvalue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v_SORPayloadRx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v_SORContainerRX</w:t>
      </w:r>
      <w:proofErr w:type="spellEnd"/>
      <w:r>
        <w:rPr>
          <w:lang w:eastAsia="en-GB"/>
        </w:rPr>
        <w:t>) != 0) {</w:t>
      </w:r>
    </w:p>
    <w:p w14:paraId="561B3DD8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"SOR Container Failed");</w:t>
      </w:r>
    </w:p>
    <w:p w14:paraId="6E206461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BB7C011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If SOR Header template to be tested</w:t>
      </w:r>
    </w:p>
    <w:p w14:paraId="03503C7F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ispresent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p_SORContainerRX</w:t>
      </w:r>
      <w:proofErr w:type="spellEnd"/>
      <w:r>
        <w:rPr>
          <w:lang w:eastAsia="en-GB"/>
        </w:rPr>
        <w:t>)) {</w:t>
      </w:r>
    </w:p>
    <w:p w14:paraId="382D9267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>
        <w:rPr>
          <w:lang w:eastAsia="en-GB"/>
        </w:rPr>
        <w:t xml:space="preserve">      </w:t>
      </w:r>
      <w:r w:rsidRPr="00323EF6">
        <w:rPr>
          <w:highlight w:val="cyan"/>
          <w:lang w:eastAsia="en-GB"/>
        </w:rPr>
        <w:t>if (</w:t>
      </w:r>
      <w:proofErr w:type="spellStart"/>
      <w:r w:rsidRPr="00323EF6">
        <w:rPr>
          <w:highlight w:val="cyan"/>
          <w:lang w:eastAsia="en-GB"/>
        </w:rPr>
        <w:t>p_checkData</w:t>
      </w:r>
      <w:proofErr w:type="spellEnd"/>
      <w:r w:rsidRPr="00323EF6">
        <w:rPr>
          <w:highlight w:val="cyan"/>
          <w:lang w:eastAsia="en-GB"/>
        </w:rPr>
        <w:t xml:space="preserve"> and (not match (</w:t>
      </w:r>
      <w:proofErr w:type="spellStart"/>
      <w:r w:rsidRPr="00323EF6">
        <w:rPr>
          <w:highlight w:val="cyan"/>
          <w:lang w:eastAsia="en-GB"/>
        </w:rPr>
        <w:t>v_SORContainerRX.data</w:t>
      </w:r>
      <w:proofErr w:type="spellEnd"/>
      <w:r w:rsidRPr="00323EF6">
        <w:rPr>
          <w:highlight w:val="cyan"/>
          <w:lang w:eastAsia="en-GB"/>
        </w:rPr>
        <w:t xml:space="preserve">, </w:t>
      </w:r>
      <w:proofErr w:type="spellStart"/>
      <w:r w:rsidRPr="00323EF6">
        <w:rPr>
          <w:highlight w:val="cyan"/>
          <w:lang w:eastAsia="en-GB"/>
        </w:rPr>
        <w:t>v_SORTransparentContainer.data</w:t>
      </w:r>
      <w:proofErr w:type="spellEnd"/>
      <w:r w:rsidRPr="00323EF6">
        <w:rPr>
          <w:highlight w:val="cyan"/>
          <w:lang w:eastAsia="en-GB"/>
        </w:rPr>
        <w:t>))) // @sic R5s240580 sic@</w:t>
      </w:r>
    </w:p>
    <w:p w14:paraId="47565116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{</w:t>
      </w:r>
    </w:p>
    <w:p w14:paraId="55719767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  </w:t>
      </w:r>
      <w:proofErr w:type="spellStart"/>
      <w:r w:rsidRPr="00323EF6">
        <w:rPr>
          <w:highlight w:val="cyan"/>
          <w:lang w:eastAsia="en-GB"/>
        </w:rPr>
        <w:t>f_NR_</w:t>
      </w:r>
      <w:proofErr w:type="gramStart"/>
      <w:r w:rsidRPr="00323EF6">
        <w:rPr>
          <w:highlight w:val="cyan"/>
          <w:lang w:eastAsia="en-GB"/>
        </w:rPr>
        <w:t>SetVerdictFailOrInconc</w:t>
      </w:r>
      <w:proofErr w:type="spellEnd"/>
      <w:r w:rsidRPr="00323EF6">
        <w:rPr>
          <w:highlight w:val="cyan"/>
          <w:lang w:eastAsia="en-GB"/>
        </w:rPr>
        <w:t>(</w:t>
      </w:r>
      <w:proofErr w:type="gramEnd"/>
      <w:r w:rsidRPr="00323EF6">
        <w:rPr>
          <w:highlight w:val="cyan"/>
          <w:lang w:eastAsia="en-GB"/>
        </w:rPr>
        <w:t>__FILE__, __LINE__, "SOR Header Failed");</w:t>
      </w:r>
    </w:p>
    <w:p w14:paraId="01CA1F2A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}</w:t>
      </w:r>
    </w:p>
    <w:p w14:paraId="421A5271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}  </w:t>
      </w:r>
    </w:p>
    <w:p w14:paraId="06D99E23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else {</w:t>
      </w:r>
    </w:p>
    <w:p w14:paraId="65944A1A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 if (not match (</w:t>
      </w:r>
      <w:proofErr w:type="spellStart"/>
      <w:r w:rsidRPr="00323EF6">
        <w:rPr>
          <w:highlight w:val="cyan"/>
          <w:lang w:eastAsia="en-GB"/>
        </w:rPr>
        <w:t>v_SORContainerRX.header</w:t>
      </w:r>
      <w:proofErr w:type="spellEnd"/>
      <w:r w:rsidRPr="00323EF6">
        <w:rPr>
          <w:highlight w:val="cyan"/>
          <w:lang w:eastAsia="en-GB"/>
        </w:rPr>
        <w:t xml:space="preserve">, </w:t>
      </w:r>
      <w:proofErr w:type="spellStart"/>
      <w:r w:rsidRPr="00323EF6">
        <w:rPr>
          <w:highlight w:val="cyan"/>
          <w:lang w:eastAsia="en-GB"/>
        </w:rPr>
        <w:t>v_SORTransparentContainer.header</w:t>
      </w:r>
      <w:proofErr w:type="spellEnd"/>
      <w:r w:rsidRPr="00323EF6">
        <w:rPr>
          <w:highlight w:val="cyan"/>
          <w:lang w:eastAsia="en-GB"/>
        </w:rPr>
        <w:t>)) // @sic R5s240580 sic@</w:t>
      </w:r>
    </w:p>
    <w:p w14:paraId="04EBB9CA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 {</w:t>
      </w:r>
    </w:p>
    <w:p w14:paraId="624334E6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  </w:t>
      </w:r>
      <w:proofErr w:type="spellStart"/>
      <w:r w:rsidRPr="00323EF6">
        <w:rPr>
          <w:highlight w:val="cyan"/>
          <w:lang w:eastAsia="en-GB"/>
        </w:rPr>
        <w:t>f_NR_</w:t>
      </w:r>
      <w:proofErr w:type="gramStart"/>
      <w:r w:rsidRPr="00323EF6">
        <w:rPr>
          <w:highlight w:val="cyan"/>
          <w:lang w:eastAsia="en-GB"/>
        </w:rPr>
        <w:t>SetVerdictFailOrInconc</w:t>
      </w:r>
      <w:proofErr w:type="spellEnd"/>
      <w:r w:rsidRPr="00323EF6">
        <w:rPr>
          <w:highlight w:val="cyan"/>
          <w:lang w:eastAsia="en-GB"/>
        </w:rPr>
        <w:t>(</w:t>
      </w:r>
      <w:proofErr w:type="gramEnd"/>
      <w:r w:rsidRPr="00323EF6">
        <w:rPr>
          <w:highlight w:val="cyan"/>
          <w:lang w:eastAsia="en-GB"/>
        </w:rPr>
        <w:t>__FILE__, __LINE__, "SOR Header Failed");</w:t>
      </w:r>
    </w:p>
    <w:p w14:paraId="47515670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eastAsia="en-GB"/>
        </w:rPr>
      </w:pPr>
      <w:r w:rsidRPr="00323EF6">
        <w:rPr>
          <w:highlight w:val="cyan"/>
          <w:lang w:eastAsia="en-GB"/>
        </w:rPr>
        <w:t xml:space="preserve">       }</w:t>
      </w:r>
    </w:p>
    <w:p w14:paraId="166DDC55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323EF6">
        <w:rPr>
          <w:highlight w:val="cyan"/>
          <w:lang w:eastAsia="en-GB"/>
        </w:rPr>
        <w:t xml:space="preserve">    }</w:t>
      </w:r>
    </w:p>
    <w:p w14:paraId="1F7D922B" w14:textId="0FAA73F6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10D879C9" w14:textId="2BD4C6C7" w:rsidR="00323EF6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….</w:t>
      </w:r>
    </w:p>
    <w:p w14:paraId="05D42482" w14:textId="77777777" w:rsidR="00456502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894BECC" w14:textId="77777777" w:rsidR="00456502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64295C6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*/</w:t>
      </w:r>
    </w:p>
    <w:p w14:paraId="21CC08C2" w14:textId="77777777" w:rsidR="00456502" w:rsidRPr="00D80B3E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en-GB"/>
        </w:rPr>
      </w:pPr>
      <w:r>
        <w:rPr>
          <w:lang w:eastAsia="en-GB"/>
        </w:rPr>
        <w:t xml:space="preserve">  </w:t>
      </w:r>
      <w:r w:rsidRPr="00D80B3E">
        <w:rPr>
          <w:b/>
          <w:bCs/>
          <w:lang w:eastAsia="en-GB"/>
        </w:rPr>
        <w:t>function fl_TC_6_3_1_8_</w:t>
      </w:r>
      <w:proofErr w:type="gramStart"/>
      <w:r w:rsidRPr="00D80B3E">
        <w:rPr>
          <w:b/>
          <w:bCs/>
          <w:lang w:eastAsia="en-GB"/>
        </w:rPr>
        <w:t>TestBody(</w:t>
      </w:r>
      <w:proofErr w:type="gramEnd"/>
      <w:r w:rsidRPr="00D80B3E">
        <w:rPr>
          <w:b/>
          <w:bCs/>
          <w:lang w:eastAsia="en-GB"/>
        </w:rPr>
        <w:t>) runs on NR5GC_PTC</w:t>
      </w:r>
    </w:p>
    <w:p w14:paraId="2B78CCAD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5450C64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</w:t>
      </w:r>
      <w:proofErr w:type="spellStart"/>
      <w:r>
        <w:rPr>
          <w:lang w:eastAsia="en-GB"/>
        </w:rPr>
        <w:t>GMM_MobilityInfo_Type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v_GMM_</w:t>
      </w:r>
      <w:proofErr w:type="gramStart"/>
      <w:r>
        <w:rPr>
          <w:lang w:eastAsia="en-GB"/>
        </w:rPr>
        <w:t>MobilityInfo</w:t>
      </w:r>
      <w:proofErr w:type="spellEnd"/>
      <w:r>
        <w:rPr>
          <w:lang w:eastAsia="en-GB"/>
        </w:rPr>
        <w:t>;</w:t>
      </w:r>
      <w:proofErr w:type="gramEnd"/>
    </w:p>
    <w:p w14:paraId="39D3DCA0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>;</w:t>
      </w:r>
      <w:proofErr w:type="gramEnd"/>
    </w:p>
    <w:p w14:paraId="0FC3B481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NR_SRB_COMMON_IND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ReceivedAsp</w:t>
      </w:r>
      <w:proofErr w:type="spellEnd"/>
      <w:r>
        <w:rPr>
          <w:lang w:eastAsia="en-GB"/>
        </w:rPr>
        <w:t>;</w:t>
      </w:r>
      <w:proofErr w:type="gramEnd"/>
    </w:p>
    <w:p w14:paraId="61F06C30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NG_NAS_DL_Pdu_Type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PduToSend</w:t>
      </w:r>
      <w:proofErr w:type="spellEnd"/>
      <w:r>
        <w:rPr>
          <w:lang w:eastAsia="en-GB"/>
        </w:rPr>
        <w:t>;</w:t>
      </w:r>
      <w:proofErr w:type="gramEnd"/>
    </w:p>
    <w:p w14:paraId="5F735789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proofErr w:type="gram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 </w:t>
      </w:r>
      <w:proofErr w:type="spellStart"/>
      <w:r>
        <w:rPr>
          <w:lang w:eastAsia="en-GB"/>
        </w:rPr>
        <w:t>v</w:t>
      </w:r>
      <w:proofErr w:type="gramEnd"/>
      <w:r>
        <w:rPr>
          <w:lang w:eastAsia="en-GB"/>
        </w:rPr>
        <w:t>_NAS_TxMsgContainer_SOR</w:t>
      </w:r>
      <w:proofErr w:type="spellEnd"/>
      <w:r>
        <w:rPr>
          <w:lang w:eastAsia="en-GB"/>
        </w:rPr>
        <w:t>;</w:t>
      </w:r>
    </w:p>
    <w:p w14:paraId="66F20466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TypeOfRegistration_Type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v_TypeOfRegistration</w:t>
      </w:r>
      <w:proofErr w:type="spellEnd"/>
      <w:r>
        <w:rPr>
          <w:lang w:eastAsia="en-GB"/>
        </w:rPr>
        <w:t>;//@sic R5-202604 sic@</w:t>
      </w:r>
    </w:p>
    <w:p w14:paraId="6D9FB0E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O16_Type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Mac</w:t>
      </w:r>
      <w:proofErr w:type="spellEnd"/>
      <w:r>
        <w:rPr>
          <w:lang w:eastAsia="en-GB"/>
        </w:rPr>
        <w:t>;</w:t>
      </w:r>
      <w:proofErr w:type="gramEnd"/>
    </w:p>
    <w:p w14:paraId="225213FD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B128_Type v_Mac_</w:t>
      </w:r>
      <w:proofErr w:type="gramStart"/>
      <w:r>
        <w:rPr>
          <w:lang w:eastAsia="en-GB"/>
        </w:rPr>
        <w:t>A17;</w:t>
      </w:r>
      <w:proofErr w:type="gramEnd"/>
    </w:p>
    <w:p w14:paraId="41D59FC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NG_NAS_SecurityParams_Type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v_NAS_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>;</w:t>
      </w:r>
      <w:proofErr w:type="gramEnd"/>
    </w:p>
    <w:p w14:paraId="3B60AC4E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Data</w:t>
      </w:r>
      <w:proofErr w:type="spellEnd"/>
      <w:r>
        <w:rPr>
          <w:lang w:eastAsia="en-GB"/>
        </w:rPr>
        <w:t>;</w:t>
      </w:r>
      <w:proofErr w:type="gramEnd"/>
    </w:p>
    <w:p w14:paraId="06BEF997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NAS_PlmnId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PlmnID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f_NR_Asn2Nas_PlmnId(</w:t>
      </w:r>
      <w:proofErr w:type="spellStart"/>
      <w:r>
        <w:rPr>
          <w:lang w:eastAsia="en-GB"/>
        </w:rPr>
        <w:t>f_NR_CellInfo_GetPLMN</w:t>
      </w:r>
      <w:proofErr w:type="spellEnd"/>
      <w:r>
        <w:rPr>
          <w:lang w:eastAsia="en-GB"/>
        </w:rPr>
        <w:t xml:space="preserve"> (nr_Cell11)); //@sic R5s200739 sic@</w:t>
      </w:r>
    </w:p>
    <w:p w14:paraId="6779D3B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O2_Type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AccessTechId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='0800'O; //@sic R5s200739 sic@</w:t>
      </w:r>
    </w:p>
    <w:p w14:paraId="47BD2193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O2_Type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Counter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='0001'O;</w:t>
      </w:r>
    </w:p>
    <w:p w14:paraId="3DBDE06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SOR_Header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Header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cs_NG_SOR_HeaderType0('1'B,'1'B,'1'B,'0'B);  // Jun24 @sic R5s240531 Baseline Moving sic@</w:t>
      </w:r>
    </w:p>
    <w:p w14:paraId="38571E72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timer </w:t>
      </w:r>
      <w:proofErr w:type="spellStart"/>
      <w:r>
        <w:rPr>
          <w:lang w:eastAsia="en-GB"/>
        </w:rPr>
        <w:t>t_</w:t>
      </w:r>
      <w:proofErr w:type="gramStart"/>
      <w:r>
        <w:rPr>
          <w:lang w:eastAsia="en-GB"/>
        </w:rPr>
        <w:t>Tmax</w:t>
      </w:r>
      <w:proofErr w:type="spellEnd"/>
      <w:r>
        <w:rPr>
          <w:lang w:eastAsia="en-GB"/>
        </w:rPr>
        <w:t>;</w:t>
      </w:r>
      <w:proofErr w:type="gramEnd"/>
    </w:p>
    <w:p w14:paraId="0137D063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54218B1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//Power on the UE</w:t>
      </w:r>
    </w:p>
    <w:p w14:paraId="63BA170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</w:t>
      </w:r>
      <w:proofErr w:type="gramStart"/>
      <w:r>
        <w:rPr>
          <w:lang w:eastAsia="en-GB"/>
        </w:rPr>
        <w:t>SwitchOnUE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7511DC27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"Steps 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937ACFE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//whole registration procedure described in TS 38.508-1 subclause 4.5.2.2-2 are performed on NR Cell 13 </w:t>
      </w:r>
      <w:proofErr w:type="spellStart"/>
      <w:r>
        <w:rPr>
          <w:lang w:eastAsia="en-GB"/>
        </w:rPr>
        <w:t>with"connected</w:t>
      </w:r>
      <w:proofErr w:type="spellEnd"/>
      <w:r>
        <w:rPr>
          <w:lang w:eastAsia="en-GB"/>
        </w:rPr>
        <w:t xml:space="preserve"> without release"</w:t>
      </w:r>
    </w:p>
    <w:p w14:paraId="77F46A9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f_NR_RRC_ConnEst_DefWithNas</w:t>
      </w:r>
      <w:proofErr w:type="spellEnd"/>
      <w:r>
        <w:rPr>
          <w:lang w:eastAsia="en-GB"/>
        </w:rPr>
        <w:t xml:space="preserve"> (nr_Cell13, </w:t>
      </w:r>
      <w:proofErr w:type="spellStart"/>
      <w:r>
        <w:rPr>
          <w:lang w:eastAsia="en-GB"/>
        </w:rPr>
        <w:t>tsc_NR_RRC_TI_Def</w:t>
      </w:r>
      <w:proofErr w:type="spellEnd"/>
      <w:r>
        <w:rPr>
          <w:lang w:eastAsia="en-GB"/>
        </w:rPr>
        <w:t>, ?, (</w:t>
      </w:r>
      <w:proofErr w:type="spellStart"/>
      <w:r>
        <w:rPr>
          <w:lang w:eastAsia="en-GB"/>
        </w:rPr>
        <w:t>tsc_SHT_NoSecurityProtection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tsc_SHT_IntegrityProtected</w:t>
      </w:r>
      <w:proofErr w:type="spellEnd"/>
      <w:r>
        <w:rPr>
          <w:lang w:eastAsia="en-GB"/>
        </w:rPr>
        <w:t>));// @sic R5s210658 R5s211298 sic@</w:t>
      </w:r>
    </w:p>
    <w:p w14:paraId="76AAB072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f_Check_NG_RegistrationReqMsg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v_ReceivedMsg.Pdu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)) {</w:t>
      </w:r>
    </w:p>
    <w:p w14:paraId="0D3FF43D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"Registration Request Message Failed");</w:t>
      </w:r>
    </w:p>
    <w:p w14:paraId="69896E26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}</w:t>
      </w:r>
    </w:p>
    <w:p w14:paraId="5853852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f_NR5GC_RRC_Idle_Steps5_20(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 xml:space="preserve">, nr_Cell13, </w:t>
      </w:r>
      <w:proofErr w:type="spellStart"/>
      <w:r>
        <w:rPr>
          <w:lang w:eastAsia="en-GB"/>
        </w:rPr>
        <w:t>v_ReceivedMsg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TESTMode_OFF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noRrcConnectionRelease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); // @sic R5s200739 sic@</w:t>
      </w:r>
    </w:p>
    <w:p w14:paraId="1728828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0824994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transmits an </w:t>
      </w:r>
      <w:proofErr w:type="spellStart"/>
      <w:r>
        <w:rPr>
          <w:lang w:eastAsia="en-GB"/>
        </w:rPr>
        <w:t>DLInformationTransfer</w:t>
      </w:r>
      <w:proofErr w:type="spellEnd"/>
      <w:r>
        <w:rPr>
          <w:lang w:eastAsia="en-GB"/>
        </w:rPr>
        <w:t xml:space="preserve"> message containing</w:t>
      </w:r>
    </w:p>
    <w:p w14:paraId="7F196559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0C5213C0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3CC6F83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Data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v_PlmnID</w:t>
      </w:r>
      <w:proofErr w:type="spellEnd"/>
      <w:r>
        <w:rPr>
          <w:lang w:eastAsia="en-GB"/>
        </w:rPr>
        <w:t xml:space="preserve"> &amp; </w:t>
      </w:r>
      <w:proofErr w:type="spellStart"/>
      <w:r>
        <w:rPr>
          <w:lang w:eastAsia="en-GB"/>
        </w:rPr>
        <w:t>v_AccessTechId</w:t>
      </w:r>
      <w:proofErr w:type="spellEnd"/>
      <w:r>
        <w:rPr>
          <w:lang w:eastAsia="en-GB"/>
        </w:rPr>
        <w:t>;</w:t>
      </w:r>
    </w:p>
    <w:p w14:paraId="14DEC85D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v_NAS_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f_NR5GC_Security_Get();</w:t>
      </w:r>
    </w:p>
    <w:p w14:paraId="41B94E1C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v_Mac_A</w:t>
      </w:r>
      <w:proofErr w:type="gramStart"/>
      <w:r>
        <w:rPr>
          <w:lang w:eastAsia="en-GB"/>
        </w:rPr>
        <w:t>17 :</w:t>
      </w:r>
      <w:proofErr w:type="gramEnd"/>
      <w:r>
        <w:rPr>
          <w:lang w:eastAsia="en-GB"/>
        </w:rPr>
        <w:t>=f_NG_Authentication_A17(bit2oct(</w:t>
      </w:r>
      <w:proofErr w:type="spellStart"/>
      <w:r>
        <w:rPr>
          <w:lang w:eastAsia="en-GB"/>
        </w:rPr>
        <w:t>encvalue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v_Header</w:t>
      </w:r>
      <w:proofErr w:type="spellEnd"/>
      <w:r>
        <w:rPr>
          <w:lang w:eastAsia="en-GB"/>
        </w:rPr>
        <w:t>)),</w:t>
      </w:r>
    </w:p>
    <w:p w14:paraId="7CF65618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v_NAS_SecurityParams.KAUSF</w:t>
      </w:r>
      <w:proofErr w:type="spellEnd"/>
      <w:r>
        <w:rPr>
          <w:lang w:eastAsia="en-GB"/>
        </w:rPr>
        <w:t>,</w:t>
      </w:r>
    </w:p>
    <w:p w14:paraId="1151D35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v_Counter</w:t>
      </w:r>
      <w:proofErr w:type="spellEnd"/>
      <w:r>
        <w:rPr>
          <w:lang w:eastAsia="en-GB"/>
        </w:rPr>
        <w:t>,</w:t>
      </w:r>
    </w:p>
    <w:p w14:paraId="0B24F3B1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v_Data</w:t>
      </w:r>
      <w:proofErr w:type="spellEnd"/>
      <w:r>
        <w:rPr>
          <w:lang w:eastAsia="en-GB"/>
        </w:rPr>
        <w:t>,</w:t>
      </w:r>
    </w:p>
    <w:p w14:paraId="23A58D4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v_NAS_SecurityParams.KDF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212A2E5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Mac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bit2oct(v_Mac_A17);</w:t>
      </w:r>
    </w:p>
    <w:p w14:paraId="6A41A7DC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v_NAS_TxMsgContainer_</w:t>
      </w:r>
      <w:proofErr w:type="gramStart"/>
      <w:r>
        <w:rPr>
          <w:lang w:eastAsia="en-GB"/>
        </w:rPr>
        <w:t>SOR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bit2oct(</w:t>
      </w:r>
      <w:proofErr w:type="spellStart"/>
      <w:r>
        <w:rPr>
          <w:lang w:eastAsia="en-GB"/>
        </w:rPr>
        <w:t>encvalue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cs_NG_SORTransparentContainer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v_Header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v_Mac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v_Counter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v_Data</w:t>
      </w:r>
      <w:proofErr w:type="spellEnd"/>
      <w:r>
        <w:rPr>
          <w:lang w:eastAsia="en-GB"/>
        </w:rPr>
        <w:t>, omit, omit))); // @sic R5s200639 sic@</w:t>
      </w:r>
    </w:p>
    <w:p w14:paraId="73D18959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PduToSend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f_Get_NG_DLNASTransport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cs_PayloadContainerType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tsc_PayloadContainerSORMsg</w:t>
      </w:r>
      <w:proofErr w:type="spellEnd"/>
      <w:r>
        <w:rPr>
          <w:lang w:eastAsia="en-GB"/>
        </w:rPr>
        <w:t>),</w:t>
      </w:r>
    </w:p>
    <w:p w14:paraId="488F00C9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omit,</w:t>
      </w:r>
    </w:p>
    <w:p w14:paraId="311DF6C3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</w:t>
      </w:r>
      <w:proofErr w:type="spellStart"/>
      <w:r>
        <w:rPr>
          <w:lang w:eastAsia="en-GB"/>
        </w:rPr>
        <w:t>cs_</w:t>
      </w:r>
      <w:proofErr w:type="gramStart"/>
      <w:r>
        <w:rPr>
          <w:lang w:eastAsia="en-GB"/>
        </w:rPr>
        <w:t>PayloadContainer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omit, </w:t>
      </w:r>
      <w:proofErr w:type="spellStart"/>
      <w:r>
        <w:rPr>
          <w:lang w:eastAsia="en-GB"/>
        </w:rPr>
        <w:t>v_NAS_TxMsgContainer_SOR</w:t>
      </w:r>
      <w:proofErr w:type="spellEnd"/>
      <w:r>
        <w:rPr>
          <w:lang w:eastAsia="en-GB"/>
        </w:rPr>
        <w:t>));</w:t>
      </w:r>
    </w:p>
    <w:p w14:paraId="65906536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</w:t>
      </w:r>
      <w:proofErr w:type="gramStart"/>
      <w:r>
        <w:rPr>
          <w:lang w:eastAsia="en-GB"/>
        </w:rPr>
        <w:t>REQ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nr_Cell13,</w:t>
      </w:r>
    </w:p>
    <w:p w14:paraId="6F87C8A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tsc_NR_RbId_SRB2,</w:t>
      </w:r>
    </w:p>
    <w:p w14:paraId="472A3238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</w:t>
      </w:r>
      <w:proofErr w:type="spellStart"/>
      <w:r>
        <w:rPr>
          <w:lang w:eastAsia="en-GB"/>
        </w:rPr>
        <w:t>cs_TimingInfo_Now</w:t>
      </w:r>
      <w:proofErr w:type="spellEnd"/>
      <w:r>
        <w:rPr>
          <w:lang w:eastAsia="en-GB"/>
        </w:rPr>
        <w:t>,</w:t>
      </w:r>
    </w:p>
    <w:p w14:paraId="38D56FFA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cs_NG_NAS_Request(tsc_SHT_IntegrityProtected_</w:t>
      </w:r>
      <w:proofErr w:type="gramStart"/>
      <w:r>
        <w:rPr>
          <w:lang w:eastAsia="en-GB"/>
        </w:rPr>
        <w:t>Ciphered,v</w:t>
      </w:r>
      <w:proofErr w:type="gramEnd"/>
      <w:r>
        <w:rPr>
          <w:lang w:eastAsia="en-GB"/>
        </w:rPr>
        <w:t>_PduToSend.Msg)));</w:t>
      </w:r>
    </w:p>
    <w:p w14:paraId="6F35974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//@siclog "Step 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5FA1167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//SS starts timer of </w:t>
      </w:r>
      <w:proofErr w:type="spellStart"/>
      <w:r>
        <w:rPr>
          <w:lang w:eastAsia="en-GB"/>
        </w:rPr>
        <w:t>tmax</w:t>
      </w:r>
      <w:proofErr w:type="spellEnd"/>
      <w:r>
        <w:rPr>
          <w:lang w:eastAsia="en-GB"/>
        </w:rPr>
        <w:t xml:space="preserve"> </w:t>
      </w:r>
      <w:proofErr w:type="gramStart"/>
      <w:r>
        <w:rPr>
          <w:lang w:eastAsia="en-GB"/>
        </w:rPr>
        <w:t>=(</w:t>
      </w:r>
      <w:proofErr w:type="gramEnd"/>
      <w:r>
        <w:rPr>
          <w:lang w:eastAsia="en-GB"/>
        </w:rPr>
        <w:t>6 minutes + cell selection time) (Note 1, 2 and 3)</w:t>
      </w:r>
    </w:p>
    <w:p w14:paraId="157A91A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t_Tmax.start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SetTimerToleranceMax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nr_Cell11, </w:t>
      </w:r>
      <w:proofErr w:type="spellStart"/>
      <w:r>
        <w:rPr>
          <w:lang w:eastAsia="en-GB"/>
        </w:rPr>
        <w:t>nonProtocolTimer</w:t>
      </w:r>
      <w:proofErr w:type="spellEnd"/>
      <w:r>
        <w:rPr>
          <w:lang w:eastAsia="en-GB"/>
        </w:rPr>
        <w:t>, 660.0));</w:t>
      </w:r>
    </w:p>
    <w:p w14:paraId="1A33A465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A36648C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UE transmits an </w:t>
      </w:r>
      <w:proofErr w:type="spellStart"/>
      <w:r>
        <w:rPr>
          <w:lang w:eastAsia="en-GB"/>
        </w:rPr>
        <w:t>ULInformationTransfer</w:t>
      </w:r>
      <w:proofErr w:type="spellEnd"/>
      <w:r>
        <w:rPr>
          <w:lang w:eastAsia="en-GB"/>
        </w:rPr>
        <w:t xml:space="preserve"> message carrying acknowledgement of successful reception of the steering of roaming information</w:t>
      </w:r>
    </w:p>
    <w:p w14:paraId="23BC2EFF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</w:t>
      </w:r>
      <w:proofErr w:type="gramStart"/>
      <w:r>
        <w:rPr>
          <w:lang w:eastAsia="en-GB"/>
        </w:rPr>
        <w:t>IND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nr_Cell13, tsc_NR_RbId_SRB2, </w:t>
      </w:r>
      <w:proofErr w:type="spellStart"/>
      <w:r>
        <w:rPr>
          <w:lang w:eastAsia="en-GB"/>
        </w:rPr>
        <w:t>cr_NG_NAS_Ind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tsc_SHT_IntegrityProtected_Ciphered</w:t>
      </w:r>
      <w:proofErr w:type="spellEnd"/>
      <w:r>
        <w:rPr>
          <w:lang w:eastAsia="en-GB"/>
        </w:rPr>
        <w:t xml:space="preserve">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 // @sic R5s201387 Baseline Moving sic@</w:t>
      </w:r>
    </w:p>
    <w:p w14:paraId="0563A1D7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(not f_Check_NG_ULNASTransport(v_</w:t>
      </w:r>
      <w:proofErr w:type="gramStart"/>
      <w:r>
        <w:rPr>
          <w:lang w:eastAsia="en-GB"/>
        </w:rPr>
        <w:t>ReceivedAsp.Signalling.Nas</w:t>
      </w:r>
      <w:proofErr w:type="gramEnd"/>
      <w:r>
        <w:rPr>
          <w:lang w:eastAsia="en-GB"/>
        </w:rPr>
        <w:t xml:space="preserve">[0].Pdu.Msg, </w:t>
      </w:r>
      <w:proofErr w:type="spellStart"/>
      <w:r>
        <w:rPr>
          <w:lang w:eastAsia="en-GB"/>
        </w:rPr>
        <w:t>cr_PayloadContainerType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tsc_PayloadContainerSORMsg</w:t>
      </w:r>
      <w:proofErr w:type="spellEnd"/>
      <w:r>
        <w:rPr>
          <w:lang w:eastAsia="en-GB"/>
        </w:rPr>
        <w:t>), omit)) { // @sic R5s201387 Baseline Moving sic@</w:t>
      </w:r>
    </w:p>
    <w:p w14:paraId="5A44673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"UL NAS Transport Message Failed");</w:t>
      </w:r>
    </w:p>
    <w:p w14:paraId="0D393022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5F838D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SOR data type should be 1 @sic R5s240531 sic@</w:t>
      </w:r>
    </w:p>
    <w:p w14:paraId="7EA90ADB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 w:rsidRPr="00456502">
        <w:rPr>
          <w:highlight w:val="cyan"/>
          <w:lang w:eastAsia="en-GB"/>
        </w:rPr>
        <w:t>f_NG_DecodeAndMatchSORTransportContainer</w:t>
      </w:r>
      <w:proofErr w:type="spellEnd"/>
      <w:r w:rsidRPr="00456502">
        <w:rPr>
          <w:highlight w:val="cyan"/>
          <w:lang w:eastAsia="en-GB"/>
        </w:rPr>
        <w:t xml:space="preserve"> (</w:t>
      </w:r>
      <w:proofErr w:type="spellStart"/>
      <w:r w:rsidRPr="00456502">
        <w:rPr>
          <w:highlight w:val="cyan"/>
          <w:lang w:eastAsia="en-GB"/>
        </w:rPr>
        <w:t>v_ReceivedAsp</w:t>
      </w:r>
      <w:proofErr w:type="spellEnd"/>
      <w:r w:rsidRPr="00456502">
        <w:rPr>
          <w:highlight w:val="cyan"/>
          <w:lang w:eastAsia="en-GB"/>
        </w:rPr>
        <w:t>, -, true); //@sic R5s240580 sic@</w:t>
      </w:r>
    </w:p>
    <w:p w14:paraId="36127EB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7E937EB4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6"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B70ABE2" w14:textId="77777777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transmits an </w:t>
      </w:r>
      <w:proofErr w:type="spellStart"/>
      <w:r>
        <w:rPr>
          <w:lang w:eastAsia="en-GB"/>
        </w:rPr>
        <w:t>RRCRelease</w:t>
      </w:r>
      <w:proofErr w:type="spellEnd"/>
      <w:r>
        <w:rPr>
          <w:lang w:eastAsia="en-GB"/>
        </w:rPr>
        <w:t xml:space="preserve"> message.</w:t>
      </w:r>
    </w:p>
    <w:p w14:paraId="7D01D0C3" w14:textId="2C7EFDE8" w:rsidR="00456502" w:rsidRDefault="00456502" w:rsidP="0045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(nr_Cell13</w:t>
      </w:r>
      <w:proofErr w:type="gramStart"/>
      <w:r>
        <w:rPr>
          <w:lang w:eastAsia="en-GB"/>
        </w:rPr>
        <w:t>);</w:t>
      </w:r>
      <w:proofErr w:type="gramEnd"/>
    </w:p>
    <w:p w14:paraId="2590D70C" w14:textId="55F02A91" w:rsidR="00323EF6" w:rsidRDefault="00D80B3E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…</w:t>
      </w:r>
    </w:p>
    <w:p w14:paraId="36D6BC27" w14:textId="77777777" w:rsidR="00D80B3E" w:rsidRDefault="00D80B3E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113974F5" w14:textId="77777777" w:rsidR="00D80B3E" w:rsidRDefault="00D80B3E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2AA10B31" w14:textId="77777777" w:rsidR="00D80B3E" w:rsidRP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en-GB"/>
        </w:rPr>
      </w:pPr>
      <w:r w:rsidRPr="00D80B3E">
        <w:rPr>
          <w:b/>
          <w:bCs/>
          <w:lang w:eastAsia="en-GB"/>
        </w:rPr>
        <w:t>function fl_TC_6_3_1_9_</w:t>
      </w:r>
      <w:proofErr w:type="gramStart"/>
      <w:r w:rsidRPr="00D80B3E">
        <w:rPr>
          <w:b/>
          <w:bCs/>
          <w:lang w:eastAsia="en-GB"/>
        </w:rPr>
        <w:t>TestBody(</w:t>
      </w:r>
      <w:proofErr w:type="gramEnd"/>
      <w:r w:rsidRPr="00D80B3E">
        <w:rPr>
          <w:b/>
          <w:bCs/>
          <w:lang w:eastAsia="en-GB"/>
        </w:rPr>
        <w:t>) runs on NR5GC_PTC</w:t>
      </w:r>
    </w:p>
    <w:p w14:paraId="7F3731E9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0382B30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GMM_MobilityInfo_Type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v_GMM_</w:t>
      </w:r>
      <w:proofErr w:type="gramStart"/>
      <w:r>
        <w:rPr>
          <w:lang w:eastAsia="en-GB"/>
        </w:rPr>
        <w:t>MobilityInfo</w:t>
      </w:r>
      <w:proofErr w:type="spellEnd"/>
      <w:r>
        <w:rPr>
          <w:lang w:eastAsia="en-GB"/>
        </w:rPr>
        <w:t>;</w:t>
      </w:r>
      <w:proofErr w:type="gramEnd"/>
    </w:p>
    <w:p w14:paraId="481BD9D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>;</w:t>
      </w:r>
      <w:proofErr w:type="gramEnd"/>
    </w:p>
    <w:p w14:paraId="6F81821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NR_SRB_COMMON_IND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ReceivedAsp</w:t>
      </w:r>
      <w:proofErr w:type="spellEnd"/>
      <w:r>
        <w:rPr>
          <w:lang w:eastAsia="en-GB"/>
        </w:rPr>
        <w:t>;</w:t>
      </w:r>
      <w:proofErr w:type="gramEnd"/>
    </w:p>
    <w:p w14:paraId="5669B7C0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proofErr w:type="gram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 </w:t>
      </w:r>
      <w:proofErr w:type="spellStart"/>
      <w:r>
        <w:rPr>
          <w:lang w:eastAsia="en-GB"/>
        </w:rPr>
        <w:t>v</w:t>
      </w:r>
      <w:proofErr w:type="gramEnd"/>
      <w:r>
        <w:rPr>
          <w:lang w:eastAsia="en-GB"/>
        </w:rPr>
        <w:t>_NAS_TxMsgContainer_SOR</w:t>
      </w:r>
      <w:proofErr w:type="spellEnd"/>
      <w:r>
        <w:rPr>
          <w:lang w:eastAsia="en-GB"/>
        </w:rPr>
        <w:t>;</w:t>
      </w:r>
    </w:p>
    <w:p w14:paraId="30BB2E85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NG_NAS_DL_Pdu_Type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PduToSend</w:t>
      </w:r>
      <w:proofErr w:type="spellEnd"/>
      <w:r>
        <w:rPr>
          <w:lang w:eastAsia="en-GB"/>
        </w:rPr>
        <w:t>;</w:t>
      </w:r>
      <w:proofErr w:type="gramEnd"/>
    </w:p>
    <w:p w14:paraId="17F48221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O16_Type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Mac</w:t>
      </w:r>
      <w:proofErr w:type="spellEnd"/>
      <w:r>
        <w:rPr>
          <w:lang w:eastAsia="en-GB"/>
        </w:rPr>
        <w:t>;</w:t>
      </w:r>
      <w:proofErr w:type="gramEnd"/>
    </w:p>
    <w:p w14:paraId="1A30EF5A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B128_Type v_Mac_</w:t>
      </w:r>
      <w:proofErr w:type="gramStart"/>
      <w:r>
        <w:rPr>
          <w:lang w:eastAsia="en-GB"/>
        </w:rPr>
        <w:t>A17;</w:t>
      </w:r>
      <w:proofErr w:type="gramEnd"/>
    </w:p>
    <w:p w14:paraId="625B0E7C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NG_NAS_SecurityParams_Type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v_NAS_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>;</w:t>
      </w:r>
      <w:proofErr w:type="gramEnd"/>
    </w:p>
    <w:p w14:paraId="5A478D20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Data</w:t>
      </w:r>
      <w:proofErr w:type="spellEnd"/>
      <w:r>
        <w:rPr>
          <w:lang w:eastAsia="en-GB"/>
        </w:rPr>
        <w:t>;</w:t>
      </w:r>
      <w:proofErr w:type="gramEnd"/>
    </w:p>
    <w:p w14:paraId="05FDFBEA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NAS_PlmnId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PlmnID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f_NR_Asn2Nas_PlmnId(</w:t>
      </w:r>
      <w:proofErr w:type="spellStart"/>
      <w:r>
        <w:rPr>
          <w:lang w:eastAsia="en-GB"/>
        </w:rPr>
        <w:t>f_NR_CellInfo_GetPLMN</w:t>
      </w:r>
      <w:proofErr w:type="spellEnd"/>
      <w:r>
        <w:rPr>
          <w:lang w:eastAsia="en-GB"/>
        </w:rPr>
        <w:t xml:space="preserve"> (nr_Cell11)); // @sic R5s200745 sic@</w:t>
      </w:r>
    </w:p>
    <w:p w14:paraId="7BB5FA13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O2_Type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AccessTechId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='0800'O;// @sic R5s200745 sic@</w:t>
      </w:r>
    </w:p>
    <w:p w14:paraId="0F47A25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O2_Type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Counter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='0001'O;</w:t>
      </w:r>
    </w:p>
    <w:p w14:paraId="4A2BABC3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SOR_Header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Header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cs_NG_SOR_HeaderType0('1'B,'1'B,'1'B,'0'B); // @sic R5s240531 sic@</w:t>
      </w:r>
    </w:p>
    <w:p w14:paraId="08692E9C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62DD72F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7A50EF9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//Power on the UE</w:t>
      </w:r>
    </w:p>
    <w:p w14:paraId="423C4BAF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</w:t>
      </w:r>
      <w:proofErr w:type="gramStart"/>
      <w:r>
        <w:rPr>
          <w:lang w:eastAsia="en-GB"/>
        </w:rPr>
        <w:t>SwitchOnUE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1E3061A0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"Steps 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11E03ED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//PLMN3 is manually selected</w:t>
      </w:r>
    </w:p>
    <w:p w14:paraId="37897BE8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f_UT_ManualPLMN_</w:t>
      </w:r>
      <w:proofErr w:type="gramStart"/>
      <w:r>
        <w:rPr>
          <w:lang w:eastAsia="en-GB"/>
        </w:rPr>
        <w:t>Select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UT,</w:t>
      </w:r>
    </w:p>
    <w:p w14:paraId="306340D5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f_NR_Asn2Nas_PlmnId (</w:t>
      </w:r>
      <w:proofErr w:type="spellStart"/>
      <w:r>
        <w:rPr>
          <w:lang w:eastAsia="en-GB"/>
        </w:rPr>
        <w:t>f_NR_CellInfo_GetPLMN</w:t>
      </w:r>
      <w:proofErr w:type="spellEnd"/>
      <w:r>
        <w:rPr>
          <w:lang w:eastAsia="en-GB"/>
        </w:rPr>
        <w:t xml:space="preserve"> (nr_Cell12)</w:t>
      </w:r>
      <w:proofErr w:type="gramStart"/>
      <w:r>
        <w:rPr>
          <w:lang w:eastAsia="en-GB"/>
        </w:rPr>
        <w:t>));/</w:t>
      </w:r>
      <w:proofErr w:type="gramEnd"/>
      <w:r>
        <w:rPr>
          <w:lang w:eastAsia="en-GB"/>
        </w:rPr>
        <w:t>/@sic R5s200682 sic@</w:t>
      </w:r>
    </w:p>
    <w:p w14:paraId="6ABB0524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"Steps 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3C12726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//whole registration procedure described in TS 38.508-1 subclause 4.5.2.2-2 are performed on NR Cell 12 </w:t>
      </w:r>
      <w:proofErr w:type="spellStart"/>
      <w:r>
        <w:rPr>
          <w:lang w:eastAsia="en-GB"/>
        </w:rPr>
        <w:t>with"connected</w:t>
      </w:r>
      <w:proofErr w:type="spellEnd"/>
      <w:r>
        <w:rPr>
          <w:lang w:eastAsia="en-GB"/>
        </w:rPr>
        <w:t xml:space="preserve"> without release"</w:t>
      </w:r>
    </w:p>
    <w:p w14:paraId="440793F4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f_NR_RRC_ConnEst_DefWithNas</w:t>
      </w:r>
      <w:proofErr w:type="spellEnd"/>
      <w:r>
        <w:rPr>
          <w:lang w:eastAsia="en-GB"/>
        </w:rPr>
        <w:t xml:space="preserve"> (nr_Cell12, </w:t>
      </w:r>
      <w:proofErr w:type="spellStart"/>
      <w:r>
        <w:rPr>
          <w:lang w:eastAsia="en-GB"/>
        </w:rPr>
        <w:t>tsc_NR_RRC_TI_Def</w:t>
      </w:r>
      <w:proofErr w:type="spellEnd"/>
      <w:r>
        <w:rPr>
          <w:lang w:eastAsia="en-GB"/>
        </w:rPr>
        <w:t>, ?, (</w:t>
      </w:r>
      <w:proofErr w:type="spellStart"/>
      <w:r>
        <w:rPr>
          <w:lang w:eastAsia="en-GB"/>
        </w:rPr>
        <w:t>tsc_SHT_NoSecurityProtection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tsc_SHT_IntegrityProtected</w:t>
      </w:r>
      <w:proofErr w:type="spellEnd"/>
      <w:r>
        <w:rPr>
          <w:lang w:eastAsia="en-GB"/>
        </w:rPr>
        <w:t>));// @sic R5s210658 R5s211298 sic@</w:t>
      </w:r>
    </w:p>
    <w:p w14:paraId="71C3C57D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f_Check_NG_RegistrationReqMsg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v_ReceivedMsg.Pdu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)) {</w:t>
      </w:r>
    </w:p>
    <w:p w14:paraId="7E7C420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"Registration Request Message Failed");</w:t>
      </w:r>
    </w:p>
    <w:p w14:paraId="7FFEA71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75D0A60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f_NR5GC_RRC_Idle_Steps5_20(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 xml:space="preserve">, nr_Cell12, </w:t>
      </w:r>
      <w:proofErr w:type="spellStart"/>
      <w:r>
        <w:rPr>
          <w:lang w:eastAsia="en-GB"/>
        </w:rPr>
        <w:t>v_ReceivedMsg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TESTMode_OFF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noRrcConnectionRelease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); // @sic R5s200745 sic@</w:t>
      </w:r>
    </w:p>
    <w:p w14:paraId="7763E9CD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F0D5103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transmits an </w:t>
      </w:r>
      <w:proofErr w:type="spellStart"/>
      <w:r>
        <w:rPr>
          <w:lang w:eastAsia="en-GB"/>
        </w:rPr>
        <w:t>DLInformationTransfer</w:t>
      </w:r>
      <w:proofErr w:type="spellEnd"/>
      <w:r>
        <w:rPr>
          <w:lang w:eastAsia="en-GB"/>
        </w:rPr>
        <w:t xml:space="preserve"> message containing</w:t>
      </w:r>
    </w:p>
    <w:p w14:paraId="4CE9BD86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3E18AAED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Data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v_PlmnID</w:t>
      </w:r>
      <w:proofErr w:type="spellEnd"/>
      <w:r>
        <w:rPr>
          <w:lang w:eastAsia="en-GB"/>
        </w:rPr>
        <w:t xml:space="preserve"> &amp; </w:t>
      </w:r>
      <w:proofErr w:type="spellStart"/>
      <w:r>
        <w:rPr>
          <w:lang w:eastAsia="en-GB"/>
        </w:rPr>
        <w:t>v_AccessTechId</w:t>
      </w:r>
      <w:proofErr w:type="spellEnd"/>
      <w:r>
        <w:rPr>
          <w:lang w:eastAsia="en-GB"/>
        </w:rPr>
        <w:t>;</w:t>
      </w:r>
    </w:p>
    <w:p w14:paraId="5362197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v_NAS_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f_NR5GC_Security_Get();</w:t>
      </w:r>
    </w:p>
    <w:p w14:paraId="7578D6FA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v_Mac_A</w:t>
      </w:r>
      <w:proofErr w:type="gramStart"/>
      <w:r>
        <w:rPr>
          <w:lang w:eastAsia="en-GB"/>
        </w:rPr>
        <w:t>17 :</w:t>
      </w:r>
      <w:proofErr w:type="gramEnd"/>
      <w:r>
        <w:rPr>
          <w:lang w:eastAsia="en-GB"/>
        </w:rPr>
        <w:t>=f_NG_Authentication_A17(bit2oct(</w:t>
      </w:r>
      <w:proofErr w:type="spellStart"/>
      <w:r>
        <w:rPr>
          <w:lang w:eastAsia="en-GB"/>
        </w:rPr>
        <w:t>encvalue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v_Header</w:t>
      </w:r>
      <w:proofErr w:type="spellEnd"/>
      <w:r>
        <w:rPr>
          <w:lang w:eastAsia="en-GB"/>
        </w:rPr>
        <w:t>)),</w:t>
      </w:r>
    </w:p>
    <w:p w14:paraId="37DC3DB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v_NAS_SecurityParams.KAUSF</w:t>
      </w:r>
      <w:proofErr w:type="spellEnd"/>
      <w:r>
        <w:rPr>
          <w:lang w:eastAsia="en-GB"/>
        </w:rPr>
        <w:t>,</w:t>
      </w:r>
    </w:p>
    <w:p w14:paraId="173869ED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v_Counter</w:t>
      </w:r>
      <w:proofErr w:type="spellEnd"/>
      <w:r>
        <w:rPr>
          <w:lang w:eastAsia="en-GB"/>
        </w:rPr>
        <w:t>,</w:t>
      </w:r>
    </w:p>
    <w:p w14:paraId="6A4477C5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v_Data</w:t>
      </w:r>
      <w:proofErr w:type="spellEnd"/>
      <w:r>
        <w:rPr>
          <w:lang w:eastAsia="en-GB"/>
        </w:rPr>
        <w:t>,</w:t>
      </w:r>
    </w:p>
    <w:p w14:paraId="5FB3B621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</w:t>
      </w:r>
      <w:proofErr w:type="spellStart"/>
      <w:r>
        <w:rPr>
          <w:lang w:eastAsia="en-GB"/>
        </w:rPr>
        <w:t>v_NAS_SecurityParams.KDF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0C5EE99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Mac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bit2oct(v_Mac_A17);// @sic R5s240531 sic@</w:t>
      </w:r>
    </w:p>
    <w:p w14:paraId="30349C14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v_NAS_TxMsgContainer_</w:t>
      </w:r>
      <w:proofErr w:type="gramStart"/>
      <w:r>
        <w:rPr>
          <w:lang w:eastAsia="en-GB"/>
        </w:rPr>
        <w:t>SOR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bit2oct(</w:t>
      </w:r>
      <w:proofErr w:type="spellStart"/>
      <w:r>
        <w:rPr>
          <w:lang w:eastAsia="en-GB"/>
        </w:rPr>
        <w:t>encvalue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cs_NG_SORTransparentContainer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v_Header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v_Mac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v_Counter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v_Data</w:t>
      </w:r>
      <w:proofErr w:type="spellEnd"/>
      <w:r>
        <w:rPr>
          <w:lang w:eastAsia="en-GB"/>
        </w:rPr>
        <w:t>, omit, omit))); // @sic R5s200639 sic@</w:t>
      </w:r>
    </w:p>
    <w:p w14:paraId="6D546AA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PduToSend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f_Get_NG_DLNASTransport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cs_PayloadContainerType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tsc_PayloadContainerSORMsg</w:t>
      </w:r>
      <w:proofErr w:type="spellEnd"/>
      <w:r>
        <w:rPr>
          <w:lang w:eastAsia="en-GB"/>
        </w:rPr>
        <w:t>),</w:t>
      </w:r>
    </w:p>
    <w:p w14:paraId="5A8C7C22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omit,</w:t>
      </w:r>
    </w:p>
    <w:p w14:paraId="5A82FAB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</w:t>
      </w:r>
      <w:proofErr w:type="spellStart"/>
      <w:r>
        <w:rPr>
          <w:lang w:eastAsia="en-GB"/>
        </w:rPr>
        <w:t>cs_</w:t>
      </w:r>
      <w:proofErr w:type="gramStart"/>
      <w:r>
        <w:rPr>
          <w:lang w:eastAsia="en-GB"/>
        </w:rPr>
        <w:t>PayloadContainer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omit, </w:t>
      </w:r>
      <w:proofErr w:type="spellStart"/>
      <w:r>
        <w:rPr>
          <w:lang w:eastAsia="en-GB"/>
        </w:rPr>
        <w:t>v_NAS_TxMsgContainer_SOR</w:t>
      </w:r>
      <w:proofErr w:type="spellEnd"/>
      <w:r>
        <w:rPr>
          <w:lang w:eastAsia="en-GB"/>
        </w:rPr>
        <w:t>));</w:t>
      </w:r>
    </w:p>
    <w:p w14:paraId="6DDA356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</w:t>
      </w:r>
      <w:proofErr w:type="gramStart"/>
      <w:r>
        <w:rPr>
          <w:lang w:eastAsia="en-GB"/>
        </w:rPr>
        <w:t>REQ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nr_Cell12,</w:t>
      </w:r>
    </w:p>
    <w:p w14:paraId="67404760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tsc_NR_RbId_SRB2,</w:t>
      </w:r>
    </w:p>
    <w:p w14:paraId="27FF114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</w:t>
      </w:r>
      <w:proofErr w:type="spellStart"/>
      <w:r>
        <w:rPr>
          <w:lang w:eastAsia="en-GB"/>
        </w:rPr>
        <w:t>cs_TimingInfo_Now</w:t>
      </w:r>
      <w:proofErr w:type="spellEnd"/>
      <w:r>
        <w:rPr>
          <w:lang w:eastAsia="en-GB"/>
        </w:rPr>
        <w:t>,</w:t>
      </w:r>
    </w:p>
    <w:p w14:paraId="7F47B898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cs_NG_NAS_Request(tsc_SHT_IntegrityProtected_</w:t>
      </w:r>
      <w:proofErr w:type="gramStart"/>
      <w:r>
        <w:rPr>
          <w:lang w:eastAsia="en-GB"/>
        </w:rPr>
        <w:t>Ciphered,v</w:t>
      </w:r>
      <w:proofErr w:type="gramEnd"/>
      <w:r>
        <w:rPr>
          <w:lang w:eastAsia="en-GB"/>
        </w:rPr>
        <w:t>_PduToSend.Msg)));</w:t>
      </w:r>
    </w:p>
    <w:p w14:paraId="7D81A88F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//@siclog "Step 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22C7433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UE transmits an </w:t>
      </w:r>
      <w:proofErr w:type="spellStart"/>
      <w:r>
        <w:rPr>
          <w:lang w:eastAsia="en-GB"/>
        </w:rPr>
        <w:t>ULInformationTransfer</w:t>
      </w:r>
      <w:proofErr w:type="spellEnd"/>
      <w:r>
        <w:rPr>
          <w:lang w:eastAsia="en-GB"/>
        </w:rPr>
        <w:t xml:space="preserve"> message carrying acknowledgement of successful reception of the steering of roaming information</w:t>
      </w:r>
    </w:p>
    <w:p w14:paraId="2E72CB4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</w:t>
      </w:r>
      <w:proofErr w:type="gramStart"/>
      <w:r>
        <w:rPr>
          <w:lang w:eastAsia="en-GB"/>
        </w:rPr>
        <w:t>IND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nr_Cell12, tsc_NR_RbId_SRB2, </w:t>
      </w:r>
      <w:proofErr w:type="spellStart"/>
      <w:r>
        <w:rPr>
          <w:lang w:eastAsia="en-GB"/>
        </w:rPr>
        <w:t>cr_NG_NAS_Ind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tsc_SHT_IntegrityProtected_Ciphered</w:t>
      </w:r>
      <w:proofErr w:type="spellEnd"/>
      <w:r>
        <w:rPr>
          <w:lang w:eastAsia="en-GB"/>
        </w:rPr>
        <w:t xml:space="preserve">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 // @sic R5s201387 Baseline Moving sic@  @sic R5s210026 sic@</w:t>
      </w:r>
    </w:p>
    <w:p w14:paraId="04ED3B4A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(not f_Check_NG_ULNASTransport(v_</w:t>
      </w:r>
      <w:proofErr w:type="gramStart"/>
      <w:r>
        <w:rPr>
          <w:lang w:eastAsia="en-GB"/>
        </w:rPr>
        <w:t>ReceivedAsp.Signalling.Nas</w:t>
      </w:r>
      <w:proofErr w:type="gramEnd"/>
      <w:r>
        <w:rPr>
          <w:lang w:eastAsia="en-GB"/>
        </w:rPr>
        <w:t xml:space="preserve">[0].Pdu.Msg, </w:t>
      </w:r>
      <w:proofErr w:type="spellStart"/>
      <w:r>
        <w:rPr>
          <w:lang w:eastAsia="en-GB"/>
        </w:rPr>
        <w:t>cr_PayloadContainerType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tsc_PayloadContainerSORMsg</w:t>
      </w:r>
      <w:proofErr w:type="spellEnd"/>
      <w:r>
        <w:rPr>
          <w:lang w:eastAsia="en-GB"/>
        </w:rPr>
        <w:t>), omit)) { // @sic R5s201387 Baseline Moving sic@</w:t>
      </w:r>
    </w:p>
    <w:p w14:paraId="1C0826D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"UL NAS Transport Message Failed");</w:t>
      </w:r>
    </w:p>
    <w:p w14:paraId="7FC75009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C56571E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SOR data type should be 1 @sic R5s240531 sic@</w:t>
      </w:r>
    </w:p>
    <w:p w14:paraId="3758D877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 w:rsidRPr="00D80B3E">
        <w:rPr>
          <w:highlight w:val="cyan"/>
          <w:lang w:eastAsia="en-GB"/>
        </w:rPr>
        <w:t>f_NG_DecodeAndMatchSORTransportContainer</w:t>
      </w:r>
      <w:proofErr w:type="spellEnd"/>
      <w:r w:rsidRPr="00D80B3E">
        <w:rPr>
          <w:highlight w:val="cyan"/>
          <w:lang w:eastAsia="en-GB"/>
        </w:rPr>
        <w:t xml:space="preserve"> (</w:t>
      </w:r>
      <w:proofErr w:type="spellStart"/>
      <w:r w:rsidRPr="00D80B3E">
        <w:rPr>
          <w:highlight w:val="cyan"/>
          <w:lang w:eastAsia="en-GB"/>
        </w:rPr>
        <w:t>v_ReceivedAsp</w:t>
      </w:r>
      <w:proofErr w:type="spellEnd"/>
      <w:r w:rsidRPr="00D80B3E">
        <w:rPr>
          <w:highlight w:val="cyan"/>
          <w:lang w:eastAsia="en-GB"/>
        </w:rPr>
        <w:t>, -, true); //@sic R5s240580 sic@</w:t>
      </w:r>
    </w:p>
    <w:p w14:paraId="66751A68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582E511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6"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99A9C7B" w14:textId="77777777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transmits an </w:t>
      </w:r>
      <w:proofErr w:type="spellStart"/>
      <w:r>
        <w:rPr>
          <w:lang w:eastAsia="en-GB"/>
        </w:rPr>
        <w:t>RRCRelease</w:t>
      </w:r>
      <w:proofErr w:type="spellEnd"/>
      <w:r>
        <w:rPr>
          <w:lang w:eastAsia="en-GB"/>
        </w:rPr>
        <w:t xml:space="preserve"> message.</w:t>
      </w:r>
    </w:p>
    <w:p w14:paraId="4D0DA7AF" w14:textId="3B721CAF" w:rsidR="00D80B3E" w:rsidRDefault="00D80B3E" w:rsidP="00D8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(nr_Cell</w:t>
      </w:r>
      <w:proofErr w:type="gramStart"/>
      <w:r>
        <w:rPr>
          <w:lang w:eastAsia="en-GB"/>
        </w:rPr>
        <w:t>12);/</w:t>
      </w:r>
      <w:proofErr w:type="gramEnd"/>
      <w:r>
        <w:rPr>
          <w:lang w:eastAsia="en-GB"/>
        </w:rPr>
        <w:t>/ @sic R5s200745 sic@</w:t>
      </w:r>
    </w:p>
    <w:p w14:paraId="483D6B9D" w14:textId="77777777" w:rsidR="00456502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538EAE3" w14:textId="77777777" w:rsidR="00456502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66FD458E" w14:textId="77777777" w:rsidR="00456502" w:rsidRDefault="00456502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6D852C7D" w14:textId="77777777" w:rsid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C090FEC" w14:textId="77777777" w:rsidR="00323EF6" w:rsidRPr="00323EF6" w:rsidRDefault="00323EF6" w:rsidP="003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sectPr w:rsidR="00323EF6" w:rsidRPr="00323EF6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39CC0" w14:textId="77777777" w:rsidR="00560FA8" w:rsidRDefault="00560FA8">
      <w:r>
        <w:separator/>
      </w:r>
    </w:p>
  </w:endnote>
  <w:endnote w:type="continuationSeparator" w:id="0">
    <w:p w14:paraId="1E06EEA1" w14:textId="77777777" w:rsidR="00560FA8" w:rsidRDefault="0056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4AA42" w14:textId="77777777" w:rsidR="00560FA8" w:rsidRDefault="00560FA8">
      <w:r>
        <w:separator/>
      </w:r>
    </w:p>
  </w:footnote>
  <w:footnote w:type="continuationSeparator" w:id="0">
    <w:p w14:paraId="7AEE619B" w14:textId="77777777" w:rsidR="00560FA8" w:rsidRDefault="00560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39"/>
  </w:num>
  <w:num w:numId="5" w16cid:durableId="1881747532">
    <w:abstractNumId w:val="31"/>
  </w:num>
  <w:num w:numId="6" w16cid:durableId="1693652700">
    <w:abstractNumId w:val="36"/>
  </w:num>
  <w:num w:numId="7" w16cid:durableId="861822496">
    <w:abstractNumId w:val="13"/>
  </w:num>
  <w:num w:numId="8" w16cid:durableId="1772898517">
    <w:abstractNumId w:val="37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1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8"/>
  </w:num>
  <w:num w:numId="20" w16cid:durableId="1210805730">
    <w:abstractNumId w:val="33"/>
  </w:num>
  <w:num w:numId="21" w16cid:durableId="836069223">
    <w:abstractNumId w:val="40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5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2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4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3AF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3EF6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6D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76DAF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1E3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502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6B0"/>
    <w:rsid w:val="00552878"/>
    <w:rsid w:val="00552E85"/>
    <w:rsid w:val="00553583"/>
    <w:rsid w:val="00554E43"/>
    <w:rsid w:val="00554F8C"/>
    <w:rsid w:val="00557BF6"/>
    <w:rsid w:val="00560FA8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4DB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091F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298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2A22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2759"/>
    <w:rsid w:val="00CF39F2"/>
    <w:rsid w:val="00CF3B1F"/>
    <w:rsid w:val="00CF46BF"/>
    <w:rsid w:val="00CF5C5A"/>
    <w:rsid w:val="00CF6AEA"/>
    <w:rsid w:val="00CF72CE"/>
    <w:rsid w:val="00CF7953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4358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3E"/>
    <w:rsid w:val="00D80B6A"/>
    <w:rsid w:val="00D81384"/>
    <w:rsid w:val="00D8215F"/>
    <w:rsid w:val="00D82982"/>
    <w:rsid w:val="00D830CE"/>
    <w:rsid w:val="00D83176"/>
    <w:rsid w:val="00D83A78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140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19</Pages>
  <Words>2585</Words>
  <Characters>26978</Characters>
  <Application>Microsoft Office Word</Application>
  <DocSecurity>0</DocSecurity>
  <Lines>224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10</cp:revision>
  <cp:lastPrinted>1900-01-01T00:00:00Z</cp:lastPrinted>
  <dcterms:created xsi:type="dcterms:W3CDTF">2024-10-01T12:03:00Z</dcterms:created>
  <dcterms:modified xsi:type="dcterms:W3CDTF">2024-10-03T10:52:00Z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