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890C6" w14:textId="77777777" w:rsidR="00C01490" w:rsidRDefault="00C01490" w:rsidP="00C01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1299E" w:rsidRPr="00A1299E">
        <w:rPr>
          <w:b/>
          <w:i/>
          <w:noProof/>
          <w:sz w:val="28"/>
        </w:rPr>
        <w:t>R5s240574</w:t>
      </w:r>
      <w:r w:rsidR="00303466">
        <w:rPr>
          <w:b/>
          <w:i/>
          <w:noProof/>
          <w:sz w:val="28"/>
        </w:rPr>
        <w:t xml:space="preserve"> </w:t>
      </w:r>
    </w:p>
    <w:p w14:paraId="7DD6F828" w14:textId="77777777" w:rsidR="00C01490" w:rsidRDefault="00000000" w:rsidP="00C014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1490" w:rsidRPr="00BA51D9">
          <w:rPr>
            <w:b/>
            <w:noProof/>
            <w:sz w:val="24"/>
          </w:rPr>
          <w:t>Online</w:t>
        </w:r>
      </w:fldSimple>
      <w:r w:rsidR="00C01490">
        <w:rPr>
          <w:b/>
          <w:noProof/>
          <w:sz w:val="24"/>
        </w:rPr>
        <w:t xml:space="preserve">, </w:t>
      </w:r>
      <w:r w:rsidR="0006034C">
        <w:fldChar w:fldCharType="begin"/>
      </w:r>
      <w:r w:rsidR="00C01490">
        <w:instrText xml:space="preserve"> DOCPROPERTY  Country  \* MERGEFORMAT </w:instrText>
      </w:r>
      <w:r w:rsidR="0006034C">
        <w:fldChar w:fldCharType="end"/>
      </w:r>
      <w:r w:rsidR="00C01490">
        <w:rPr>
          <w:b/>
          <w:noProof/>
          <w:sz w:val="24"/>
        </w:rPr>
        <w:t xml:space="preserve">, </w:t>
      </w:r>
      <w:fldSimple w:instr=" DOCPROPERTY  StartDate  \* MERGEFORMAT ">
        <w:r w:rsidR="00C01490" w:rsidRPr="00BA51D9">
          <w:rPr>
            <w:b/>
            <w:noProof/>
            <w:sz w:val="24"/>
          </w:rPr>
          <w:t>8th Dec 2023</w:t>
        </w:r>
      </w:fldSimple>
      <w:r w:rsidR="00C01490">
        <w:rPr>
          <w:b/>
          <w:noProof/>
          <w:sz w:val="24"/>
        </w:rPr>
        <w:t xml:space="preserve"> - </w:t>
      </w:r>
      <w:fldSimple w:instr=" DOCPROPERTY  EndDate  \* MERGEFORMAT ">
        <w:r w:rsidR="00C01490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0" w14:paraId="4E95712E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B1D07" w14:textId="77777777" w:rsidR="00C01490" w:rsidRDefault="00C0149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490" w14:paraId="371C4832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3D12B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490" w14:paraId="5478DC90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A7D61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53E67864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3BB2507D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8C86" w14:textId="77777777" w:rsidR="00C01490" w:rsidRPr="00410371" w:rsidRDefault="00000000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149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609C499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C80C34" w14:textId="77777777" w:rsidR="00C01490" w:rsidRPr="00410371" w:rsidRDefault="00000000" w:rsidP="00CF0A3E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C01490" w:rsidRPr="00CF0A3E">
                <w:rPr>
                  <w:b/>
                  <w:noProof/>
                  <w:sz w:val="28"/>
                </w:rPr>
                <w:t>35</w:t>
              </w:r>
              <w:r w:rsidR="00AD1582" w:rsidRPr="00CF0A3E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CF0A3E" w:rsidRPr="00CF0A3E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488912F0" w14:textId="77777777" w:rsidR="00C01490" w:rsidRDefault="00C0149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A8582E" w14:textId="77777777" w:rsidR="00C01490" w:rsidRPr="00410371" w:rsidRDefault="00000000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0149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E4BB221" w14:textId="77777777" w:rsidR="00C01490" w:rsidRDefault="00C0149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D7886" w14:textId="77777777" w:rsidR="00C01490" w:rsidRPr="00410371" w:rsidRDefault="00000000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1490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59308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24C81610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5700A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325ECF83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0322E7" w14:textId="77777777" w:rsidR="00C01490" w:rsidRPr="00F25D98" w:rsidRDefault="00C0149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490" w14:paraId="40A10F79" w14:textId="77777777" w:rsidTr="00213506">
        <w:tc>
          <w:tcPr>
            <w:tcW w:w="9641" w:type="dxa"/>
            <w:gridSpan w:val="9"/>
          </w:tcPr>
          <w:p w14:paraId="7A4B9506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DB7E61" w14:textId="77777777" w:rsidR="00C01490" w:rsidRDefault="00C01490" w:rsidP="00C01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0" w14:paraId="5EF43779" w14:textId="77777777" w:rsidTr="00213506">
        <w:tc>
          <w:tcPr>
            <w:tcW w:w="2835" w:type="dxa"/>
          </w:tcPr>
          <w:p w14:paraId="688C3EE1" w14:textId="77777777" w:rsidR="00C01490" w:rsidRDefault="00C0149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553074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30AF80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9A7C7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654CE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606908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AA3E0A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1AA8ED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F54C7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010D59" w14:textId="77777777" w:rsidR="00C01490" w:rsidRDefault="00C01490" w:rsidP="00C01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0" w14:paraId="7DC97022" w14:textId="77777777" w:rsidTr="00213506">
        <w:tc>
          <w:tcPr>
            <w:tcW w:w="9640" w:type="dxa"/>
            <w:gridSpan w:val="11"/>
          </w:tcPr>
          <w:p w14:paraId="7569FADA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6CF29E5A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DFBAC5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OLE_LINK54"/>
        <w:bookmarkStart w:id="1" w:name="OLE_LINK5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CD921" w14:textId="77777777" w:rsidR="00C01490" w:rsidRDefault="0006034C" w:rsidP="004B7D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01490">
              <w:instrText xml:space="preserve"> DOCPROPERTY  CrTitle  \* MERGEFORMAT </w:instrText>
            </w:r>
            <w:r>
              <w:fldChar w:fldCharType="separate"/>
            </w:r>
            <w:r w:rsidR="00C01490">
              <w:t xml:space="preserve">Correction </w:t>
            </w:r>
            <w:r w:rsidR="00687FCE">
              <w:rPr>
                <w:rFonts w:hint="eastAsia"/>
                <w:lang w:eastAsia="zh-CN"/>
              </w:rPr>
              <w:t xml:space="preserve">to </w:t>
            </w:r>
            <w:r w:rsidR="00DA7BA1" w:rsidRPr="00DA7BA1">
              <w:rPr>
                <w:lang w:eastAsia="zh-CN"/>
              </w:rPr>
              <w:t xml:space="preserve">NR5GC testcase </w:t>
            </w:r>
            <w:r w:rsidR="00DA7BA1">
              <w:rPr>
                <w:rFonts w:hint="eastAsia"/>
                <w:lang w:eastAsia="zh-CN"/>
              </w:rPr>
              <w:t xml:space="preserve"> 7.1.1.6.1</w:t>
            </w:r>
            <w:r>
              <w:fldChar w:fldCharType="end"/>
            </w:r>
            <w:bookmarkEnd w:id="0"/>
            <w:bookmarkEnd w:id="1"/>
          </w:p>
        </w:tc>
      </w:tr>
      <w:tr w:rsidR="00C01490" w14:paraId="167888EC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32B1DAF5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9B102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19490F39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9298E7E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C3990" w14:textId="77777777" w:rsidR="00C01490" w:rsidRDefault="00783C9F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,TDIA</w:t>
            </w:r>
          </w:p>
        </w:tc>
      </w:tr>
      <w:tr w:rsidR="00C01490" w14:paraId="57EB0D6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2D9C33E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3EA95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6034C">
              <w:fldChar w:fldCharType="begin"/>
            </w:r>
            <w:r>
              <w:instrText xml:space="preserve"> DOCPROPERTY  SourceIfTsg  \* MERGEFORMAT </w:instrText>
            </w:r>
            <w:r w:rsidR="0006034C">
              <w:fldChar w:fldCharType="end"/>
            </w:r>
          </w:p>
        </w:tc>
      </w:tr>
      <w:tr w:rsidR="00C01490" w14:paraId="043A7DF9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F6EEA62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29F00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6F48C99A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2FF6B0F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BB01BB" w14:textId="77777777" w:rsidR="00C0149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bookmarkStart w:id="2" w:name="OLE_LINK58"/>
              <w:bookmarkStart w:id="3" w:name="OLE_LINK59"/>
              <w:bookmarkStart w:id="4" w:name="OLE_LINK60"/>
              <w:r w:rsidR="00B777A8">
                <w:rPr>
                  <w:noProof/>
                </w:rPr>
                <w:t>TEI15_Test</w:t>
              </w:r>
              <w:bookmarkEnd w:id="2"/>
              <w:bookmarkEnd w:id="3"/>
              <w:bookmarkEnd w:id="4"/>
              <w:r w:rsidR="00B777A8">
                <w:rPr>
                  <w:noProof/>
                </w:rPr>
                <w:t xml:space="preserve">, </w:t>
              </w:r>
              <w:bookmarkStart w:id="5" w:name="OLE_LINK61"/>
              <w:r w:rsidR="00B777A8">
                <w:rPr>
                  <w:noProof/>
                </w:rPr>
                <w:t>5GS_NR_LTE-UEConTest</w:t>
              </w:r>
              <w:bookmarkEnd w:id="5"/>
            </w:fldSimple>
          </w:p>
        </w:tc>
        <w:tc>
          <w:tcPr>
            <w:tcW w:w="567" w:type="dxa"/>
            <w:tcBorders>
              <w:left w:val="nil"/>
            </w:tcBorders>
          </w:tcPr>
          <w:p w14:paraId="403E3043" w14:textId="77777777" w:rsidR="00C01490" w:rsidRDefault="00C0149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E3F33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B5E97" w14:textId="77777777" w:rsidR="00C01490" w:rsidRDefault="00000000" w:rsidP="00396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1490">
                <w:rPr>
                  <w:noProof/>
                </w:rPr>
                <w:t>2024-09-1</w:t>
              </w:r>
              <w:r w:rsidR="0039632D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C01490" w14:paraId="323E5F3E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66B17CC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7CDAE1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E5C78D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252F95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9F4C4A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182E788F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89562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E78B7F" w14:textId="77777777" w:rsidR="00C01490" w:rsidRDefault="00000000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0149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F5823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4F7C0" w14:textId="77777777" w:rsidR="00C01490" w:rsidRDefault="00C0149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17411" w14:textId="77777777" w:rsidR="00C01490" w:rsidRDefault="0000000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1490">
                <w:rPr>
                  <w:noProof/>
                </w:rPr>
                <w:t>Rel-17</w:t>
              </w:r>
            </w:fldSimple>
          </w:p>
        </w:tc>
      </w:tr>
      <w:tr w:rsidR="00C01490" w14:paraId="5B71C581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3CB42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297D7D" w14:textId="77777777" w:rsidR="00C01490" w:rsidRDefault="00C0149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00E70" w14:textId="77777777" w:rsidR="00C01490" w:rsidRDefault="00C0149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692FD" w14:textId="77777777" w:rsidR="00C01490" w:rsidRPr="007C2097" w:rsidRDefault="00C0149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490" w14:paraId="3299CA0C" w14:textId="77777777" w:rsidTr="00213506">
        <w:tc>
          <w:tcPr>
            <w:tcW w:w="1843" w:type="dxa"/>
          </w:tcPr>
          <w:p w14:paraId="36B2DEA6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1458A8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12F18F02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8FDDC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775625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FB00D" w14:textId="77777777" w:rsidR="00C01490" w:rsidRPr="005678FA" w:rsidRDefault="00B945C4" w:rsidP="00D014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According to TS38.523-1 </w:t>
            </w:r>
            <w:r w:rsidRPr="00A57F7D">
              <w:rPr>
                <w:lang w:eastAsia="sv-SE"/>
              </w:rPr>
              <w:t xml:space="preserve">Table </w:t>
            </w:r>
            <w:r w:rsidRPr="00A57F7D">
              <w:t>7.1.1.6.1</w:t>
            </w:r>
            <w:r w:rsidRPr="00A57F7D">
              <w:rPr>
                <w:lang w:eastAsia="zh-CN"/>
              </w:rPr>
              <w:t>.</w:t>
            </w:r>
            <w:r w:rsidRPr="00A57F7D">
              <w:t>3.2-</w:t>
            </w:r>
            <w:r w:rsidRPr="00A57F7D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,</w:t>
            </w:r>
            <w:r w:rsidRPr="00A57F7D">
              <w:t xml:space="preserve"> The SS transmits in Slot ‘Y’, </w:t>
            </w:r>
            <w:r w:rsidRPr="00A57F7D">
              <w:rPr>
                <w:lang w:eastAsia="zh-CN"/>
              </w:rPr>
              <w:t xml:space="preserve">a </w:t>
            </w:r>
            <w:r w:rsidRPr="00A57F7D">
              <w:t xml:space="preserve">DL MAC PDU containing a </w:t>
            </w:r>
            <w:r w:rsidRPr="002D7A24">
              <w:t>RLC PDU (</w:t>
            </w:r>
            <w:r w:rsidRPr="0004282D">
              <w:rPr>
                <w:highlight w:val="yellow"/>
              </w:rPr>
              <w:t>DL-SQN=</w:t>
            </w:r>
            <w:r w:rsidR="00D01464" w:rsidRPr="0004282D">
              <w:rPr>
                <w:rFonts w:hint="eastAsia"/>
                <w:highlight w:val="yellow"/>
                <w:lang w:eastAsia="zh-CN"/>
              </w:rPr>
              <w:t>X</w:t>
            </w:r>
            <w:r w:rsidRPr="002D7A24">
              <w:t>)on U</w:t>
            </w:r>
            <w:r w:rsidRPr="00A57F7D">
              <w:t>M DRB.</w:t>
            </w:r>
            <w:r>
              <w:rPr>
                <w:rFonts w:hint="eastAsia"/>
                <w:lang w:eastAsia="zh-CN"/>
              </w:rPr>
              <w:t>In current ttcn implementation, SN for PDCP is configured not for RLC.</w:t>
            </w:r>
          </w:p>
        </w:tc>
      </w:tr>
      <w:tr w:rsidR="00C01490" w14:paraId="65A7EF2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009D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C6C6A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542B148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DAFE8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25F34" w14:textId="77777777" w:rsidR="00C01490" w:rsidRPr="00E36141" w:rsidRDefault="00B945C4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en-SG" w:eastAsia="zh-CN"/>
              </w:rPr>
              <w:t>Modify step2,</w:t>
            </w:r>
            <w:r w:rsidR="0004282D">
              <w:rPr>
                <w:rFonts w:cs="Arial" w:hint="eastAsia"/>
                <w:lang w:val="en-SG" w:eastAsia="zh-CN"/>
              </w:rPr>
              <w:t xml:space="preserve"> </w:t>
            </w:r>
            <w:r>
              <w:rPr>
                <w:rFonts w:cs="Arial" w:hint="eastAsia"/>
                <w:lang w:val="en-SG" w:eastAsia="zh-CN"/>
              </w:rPr>
              <w:t>4,7,9,</w:t>
            </w:r>
            <w:r w:rsidRPr="00A57F7D">
              <w:t xml:space="preserve"> 11a2</w:t>
            </w:r>
            <w:r>
              <w:rPr>
                <w:rFonts w:hint="eastAsia"/>
                <w:lang w:eastAsia="zh-CN"/>
              </w:rPr>
              <w:t>,14,17,24,27 and 31,</w:t>
            </w:r>
            <w:r>
              <w:rPr>
                <w:rFonts w:cs="Arial" w:hint="eastAsia"/>
                <w:lang w:val="en-SG" w:eastAsia="zh-CN"/>
              </w:rPr>
              <w:t xml:space="preserve"> set SN for RLC.</w:t>
            </w:r>
          </w:p>
        </w:tc>
      </w:tr>
      <w:tr w:rsidR="00C01490" w14:paraId="68DFE658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23B7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6E9B0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07B8B21F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949CE6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42915" w14:textId="77777777" w:rsidR="00C01490" w:rsidRDefault="00823F63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OLE_LINK66"/>
            <w:r>
              <w:rPr>
                <w:rFonts w:hint="eastAsia"/>
                <w:noProof/>
                <w:lang w:eastAsia="zh-CN"/>
              </w:rPr>
              <w:t>The prose and the ttcn implementation are inconsistent.</w:t>
            </w:r>
            <w:bookmarkEnd w:id="7"/>
          </w:p>
        </w:tc>
      </w:tr>
      <w:bookmarkEnd w:id="6"/>
      <w:tr w:rsidR="00C01490" w14:paraId="35DCE9B0" w14:textId="77777777" w:rsidTr="00213506">
        <w:tc>
          <w:tcPr>
            <w:tcW w:w="2694" w:type="dxa"/>
            <w:gridSpan w:val="2"/>
          </w:tcPr>
          <w:p w14:paraId="5395F82C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5E9091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62627051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FDC4B3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FF6F9" w14:textId="77777777" w:rsidR="00C01490" w:rsidRDefault="00882B51" w:rsidP="00B56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2B51">
              <w:rPr>
                <w:noProof/>
              </w:rPr>
              <w:t>7.1.1.6.1.NR5GC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="00E03B0E" w:rsidRPr="00E03B0E">
              <w:rPr>
                <w:noProof/>
                <w:lang w:eastAsia="zh-CN"/>
              </w:rPr>
              <w:t>7.1.1.6.1.ENDC</w:t>
            </w:r>
          </w:p>
        </w:tc>
      </w:tr>
      <w:tr w:rsidR="00C01490" w14:paraId="058CD091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BC6AA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15B00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39344333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9FBAF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9141C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753E1A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DC53AC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2BA5D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6A21C4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2C4F6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AC524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9E3A0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E3A2E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AD45E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385481F5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47D15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F5091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29E85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837F8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F81543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4B3231A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A6CF2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24AB2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84CC7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A65E64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7FCB9E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320553B2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6407C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4BD0B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5559D5A7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8A185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1439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90" w:rsidRPr="008863B9" w14:paraId="37B9EA4B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646C0" w14:textId="77777777" w:rsidR="00C01490" w:rsidRPr="008863B9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B520D8" w14:textId="77777777" w:rsidR="00C01490" w:rsidRPr="008863B9" w:rsidRDefault="00C01490" w:rsidP="00C01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0" w14:paraId="32745DE2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E0155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5FBAA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4278A0" w14:textId="77777777" w:rsidR="00C01490" w:rsidRDefault="00C01490" w:rsidP="00C01490">
      <w:pPr>
        <w:pStyle w:val="CRCoverPage"/>
        <w:spacing w:after="0"/>
        <w:rPr>
          <w:noProof/>
          <w:sz w:val="8"/>
          <w:szCs w:val="8"/>
        </w:rPr>
      </w:pPr>
    </w:p>
    <w:p w14:paraId="521A5D94" w14:textId="77777777" w:rsidR="00C01490" w:rsidRDefault="00C01490" w:rsidP="00C01490">
      <w:pPr>
        <w:rPr>
          <w:noProof/>
        </w:rPr>
      </w:pPr>
    </w:p>
    <w:p w14:paraId="5884C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C241C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3287F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8" w:name="_Toc177660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8"/>
    </w:p>
    <w:p w14:paraId="73154D80" w14:textId="77777777" w:rsidR="0004282D" w:rsidRDefault="0006034C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4282D" w:rsidRPr="00D10884">
        <w:rPr>
          <w:rFonts w:cs="Arial"/>
          <w:iCs/>
        </w:rPr>
        <w:t>Table of Contents</w:t>
      </w:r>
      <w:r w:rsidR="0004282D">
        <w:tab/>
      </w:r>
      <w:r w:rsidR="0004282D">
        <w:fldChar w:fldCharType="begin"/>
      </w:r>
      <w:r w:rsidR="0004282D">
        <w:instrText xml:space="preserve"> PAGEREF _Toc177660953 \h </w:instrText>
      </w:r>
      <w:r w:rsidR="0004282D">
        <w:fldChar w:fldCharType="separate"/>
      </w:r>
      <w:r w:rsidR="0004282D">
        <w:t>2</w:t>
      </w:r>
      <w:r w:rsidR="0004282D">
        <w:fldChar w:fldCharType="end"/>
      </w:r>
    </w:p>
    <w:p w14:paraId="134B1EA4" w14:textId="77777777" w:rsidR="0004282D" w:rsidRDefault="0004282D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10884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10884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_Toc177660954 \h </w:instrText>
      </w:r>
      <w:r>
        <w:fldChar w:fldCharType="separate"/>
      </w:r>
      <w:r>
        <w:t>3</w:t>
      </w:r>
      <w:r>
        <w:fldChar w:fldCharType="end"/>
      </w:r>
    </w:p>
    <w:p w14:paraId="43E325DC" w14:textId="77777777" w:rsidR="0004282D" w:rsidRDefault="0004282D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10884">
        <w:rPr>
          <w:b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1088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_Toc177660955 \h </w:instrText>
      </w:r>
      <w:r>
        <w:fldChar w:fldCharType="separate"/>
      </w:r>
      <w:r>
        <w:t>3</w:t>
      </w:r>
      <w:r>
        <w:fldChar w:fldCharType="end"/>
      </w:r>
    </w:p>
    <w:p w14:paraId="7C30502B" w14:textId="77777777" w:rsidR="0004282D" w:rsidRDefault="0004282D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10884">
        <w:rPr>
          <w:b/>
          <w:lang w:val="pt-BR"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10884">
        <w:rPr>
          <w:b/>
          <w:lang w:val="pt-BR"/>
        </w:rPr>
        <w:t xml:space="preserve">Change </w:t>
      </w:r>
      <w:r w:rsidRPr="00D10884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_Toc177660956 \h </w:instrText>
      </w:r>
      <w:r>
        <w:fldChar w:fldCharType="separate"/>
      </w:r>
      <w:r>
        <w:t>3</w:t>
      </w:r>
      <w:r>
        <w:fldChar w:fldCharType="end"/>
      </w:r>
    </w:p>
    <w:p w14:paraId="64808D5C" w14:textId="77777777" w:rsidR="0004282D" w:rsidRDefault="0004282D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10884">
        <w:rPr>
          <w:b/>
          <w:lang w:val="pt-BR"/>
        </w:rPr>
        <w:t>1.2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10884">
        <w:rPr>
          <w:b/>
          <w:lang w:val="pt-BR"/>
        </w:rPr>
        <w:t xml:space="preserve">Change </w:t>
      </w:r>
      <w:r w:rsidRPr="00D10884">
        <w:rPr>
          <w:b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_Toc177660957 \h </w:instrText>
      </w:r>
      <w:r>
        <w:fldChar w:fldCharType="separate"/>
      </w:r>
      <w:r>
        <w:t>10</w:t>
      </w:r>
      <w:r>
        <w:fldChar w:fldCharType="end"/>
      </w:r>
    </w:p>
    <w:p w14:paraId="32BBF97C" w14:textId="77777777" w:rsidR="00007D89" w:rsidRDefault="0006034C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14:paraId="705ED592" w14:textId="77777777" w:rsidR="00974B25" w:rsidRPr="00E12CDE" w:rsidRDefault="00974B25" w:rsidP="00974B25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9" w:name="_Toc122434485"/>
      <w:bookmarkStart w:id="10" w:name="_Toc177375508"/>
      <w:bookmarkStart w:id="11" w:name="_Toc177660954"/>
      <w:bookmarkStart w:id="12" w:name="_Toc122434488"/>
      <w:bookmarkStart w:id="13" w:name="_Toc295288959"/>
      <w:r w:rsidRPr="00E12CDE">
        <w:rPr>
          <w:rFonts w:cs="Arial"/>
        </w:rPr>
        <w:lastRenderedPageBreak/>
        <w:t>Overview</w:t>
      </w:r>
      <w:bookmarkEnd w:id="9"/>
      <w:bookmarkEnd w:id="10"/>
      <w:bookmarkEnd w:id="11"/>
    </w:p>
    <w:p w14:paraId="013445D8" w14:textId="77777777"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4D681010" w14:textId="77777777" w:rsidR="00B34B65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 w:rsidRPr="00E12CDE">
        <w:rPr>
          <w:rFonts w:cs="Arial"/>
          <w:sz w:val="24"/>
          <w:lang w:eastAsia="ja-JP"/>
        </w:rPr>
        <w:t>Contact:</w:t>
      </w:r>
      <w:bookmarkStart w:id="14" w:name="OLE_LINK14"/>
      <w:bookmarkStart w:id="15" w:name="OLE_LINK15"/>
      <w:r w:rsidR="00B34B65" w:rsidRPr="00B34B65">
        <w:rPr>
          <w:rFonts w:cs="Arial" w:hint="eastAsia"/>
          <w:b/>
          <w:sz w:val="24"/>
          <w:lang w:eastAsia="zh-CN"/>
        </w:rPr>
        <w:t xml:space="preserve"> </w:t>
      </w:r>
      <w:r w:rsidR="00B34B65" w:rsidRPr="00D42F2C">
        <w:rPr>
          <w:rFonts w:cs="Arial" w:hint="eastAsia"/>
          <w:b/>
          <w:sz w:val="24"/>
          <w:lang w:eastAsia="zh-CN"/>
        </w:rPr>
        <w:t>Ting Gao</w:t>
      </w:r>
      <w:bookmarkEnd w:id="14"/>
      <w:bookmarkEnd w:id="15"/>
    </w:p>
    <w:bookmarkStart w:id="16" w:name="OLE_LINK17"/>
    <w:p w14:paraId="2C3D102E" w14:textId="77777777" w:rsidR="00974B25" w:rsidRPr="00E12CDE" w:rsidRDefault="0006034C" w:rsidP="00B34B6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firstLineChars="450" w:firstLine="900"/>
        <w:rPr>
          <w:lang w:eastAsia="zh-CN"/>
        </w:rPr>
      </w:pPr>
      <w:r>
        <w:fldChar w:fldCharType="begin"/>
      </w:r>
      <w:r w:rsidR="00B34B65">
        <w:instrText>HYPERLINK "mailto:gaoting@starpointcomm.com"</w:instrText>
      </w:r>
      <w:r>
        <w:fldChar w:fldCharType="separate"/>
      </w:r>
      <w:r w:rsidR="00B34B65" w:rsidRPr="00D42F2C">
        <w:rPr>
          <w:rStyle w:val="Hyperlink"/>
          <w:rFonts w:cs="Arial" w:hint="eastAsia"/>
          <w:b/>
          <w:color w:val="auto"/>
          <w:sz w:val="24"/>
          <w:lang w:eastAsia="zh-CN"/>
        </w:rPr>
        <w:t>gaoting@starpointcomm.com</w:t>
      </w:r>
      <w:r>
        <w:fldChar w:fldCharType="end"/>
      </w:r>
      <w:bookmarkStart w:id="17" w:name="OLE_LINK18"/>
      <w:bookmarkStart w:id="18" w:name="OLE_LINK19"/>
      <w:bookmarkEnd w:id="16"/>
    </w:p>
    <w:p w14:paraId="3DA275E6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177660955"/>
      <w:bookmarkEnd w:id="17"/>
      <w:bookmarkEnd w:id="18"/>
      <w:r w:rsidRPr="00854C55">
        <w:rPr>
          <w:b/>
        </w:rPr>
        <w:t>Corrections required</w:t>
      </w:r>
      <w:bookmarkEnd w:id="12"/>
      <w:bookmarkEnd w:id="13"/>
      <w:bookmarkEnd w:id="19"/>
    </w:p>
    <w:p w14:paraId="1C91D372" w14:textId="77777777" w:rsidR="002034C2" w:rsidRDefault="002034C2" w:rsidP="002034C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05419166"/>
      <w:bookmarkStart w:id="21" w:name="_Toc177660956"/>
      <w:bookmarkStart w:id="22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20"/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34C2" w14:paraId="24D0A26A" w14:textId="77777777" w:rsidTr="00726F55">
        <w:trPr>
          <w:trHeight w:val="447"/>
        </w:trPr>
        <w:tc>
          <w:tcPr>
            <w:tcW w:w="1985" w:type="dxa"/>
          </w:tcPr>
          <w:p w14:paraId="21697C8E" w14:textId="77777777"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bookmarkStart w:id="23" w:name="_Hlk177562298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6DC19A4" w14:textId="77777777" w:rsidR="002034C2" w:rsidRPr="00C01490" w:rsidRDefault="00794091" w:rsidP="00726F55">
            <w:pPr>
              <w:spacing w:after="0"/>
              <w:rPr>
                <w:rFonts w:ascii="Arial" w:hAnsi="Arial" w:cs="Arial"/>
              </w:rPr>
            </w:pPr>
            <w:r w:rsidRPr="00794091">
              <w:rPr>
                <w:rFonts w:ascii="Arial" w:hAnsi="Arial" w:cs="Arial"/>
              </w:rPr>
              <w:t>f_TC_7_1_1_6_1_NR_TestBody1</w:t>
            </w:r>
          </w:p>
        </w:tc>
      </w:tr>
      <w:tr w:rsidR="002034C2" w14:paraId="769E2645" w14:textId="77777777" w:rsidTr="00726F55">
        <w:trPr>
          <w:trHeight w:val="452"/>
        </w:trPr>
        <w:tc>
          <w:tcPr>
            <w:tcW w:w="1985" w:type="dxa"/>
          </w:tcPr>
          <w:p w14:paraId="72F37D51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21B9134" w14:textId="77777777" w:rsidR="002034C2" w:rsidRPr="00206363" w:rsidRDefault="00206363" w:rsidP="002D7A2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According to TS38.523-1 </w:t>
            </w:r>
            <w:r w:rsidR="00E15CC5" w:rsidRPr="00A57F7D">
              <w:rPr>
                <w:lang w:eastAsia="sv-SE"/>
              </w:rPr>
              <w:t xml:space="preserve">Table </w:t>
            </w:r>
            <w:r w:rsidR="00E15CC5" w:rsidRPr="00A57F7D">
              <w:t>7.1.1.6.1</w:t>
            </w:r>
            <w:r w:rsidR="00E15CC5" w:rsidRPr="00A57F7D">
              <w:rPr>
                <w:lang w:eastAsia="zh-CN"/>
              </w:rPr>
              <w:t>.</w:t>
            </w:r>
            <w:r w:rsidR="00E15CC5" w:rsidRPr="00A57F7D">
              <w:t>3.2-</w:t>
            </w:r>
            <w:r w:rsidR="00E15CC5" w:rsidRPr="00A57F7D">
              <w:rPr>
                <w:lang w:eastAsia="zh-CN"/>
              </w:rPr>
              <w:t>1</w:t>
            </w:r>
            <w:r w:rsidR="000671E1">
              <w:rPr>
                <w:rFonts w:hint="eastAsia"/>
                <w:lang w:eastAsia="zh-CN"/>
              </w:rPr>
              <w:t xml:space="preserve"> step2,</w:t>
            </w:r>
            <w:r w:rsidR="002D7A24" w:rsidRPr="00A57F7D">
              <w:t xml:space="preserve"> The SS transmits in Slot ‘Y’, </w:t>
            </w:r>
            <w:r w:rsidR="002D7A24" w:rsidRPr="00A57F7D">
              <w:rPr>
                <w:lang w:eastAsia="zh-CN"/>
              </w:rPr>
              <w:t xml:space="preserve">a </w:t>
            </w:r>
            <w:r w:rsidR="002D7A24" w:rsidRPr="00A57F7D">
              <w:t xml:space="preserve">DL MAC PDU containing a </w:t>
            </w:r>
            <w:r w:rsidR="002D7A24" w:rsidRPr="002D7A24">
              <w:t>RLC PDU (DL-SQN=0)on U</w:t>
            </w:r>
            <w:r w:rsidR="002D7A24" w:rsidRPr="00A57F7D">
              <w:t>M DRB.</w:t>
            </w:r>
            <w:r w:rsidR="002D7A24">
              <w:rPr>
                <w:rFonts w:hint="eastAsia"/>
                <w:lang w:eastAsia="zh-CN"/>
              </w:rPr>
              <w:t>In current ttcn implementation, SN for PDCP is configured not for RLC.</w:t>
            </w:r>
          </w:p>
        </w:tc>
      </w:tr>
      <w:tr w:rsidR="002034C2" w14:paraId="02CF8ED2" w14:textId="77777777" w:rsidTr="00726F55">
        <w:tc>
          <w:tcPr>
            <w:tcW w:w="1985" w:type="dxa"/>
          </w:tcPr>
          <w:p w14:paraId="2C2F0F9E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476F631" w14:textId="77777777" w:rsidR="000E2318" w:rsidRPr="00C01490" w:rsidRDefault="002D7A24" w:rsidP="00ED500B">
            <w:pPr>
              <w:pStyle w:val="CRCoverPage"/>
              <w:spacing w:after="0"/>
              <w:rPr>
                <w:rFonts w:cs="Arial"/>
                <w:lang w:val="en-SG" w:eastAsia="zh-CN"/>
              </w:rPr>
            </w:pPr>
            <w:r>
              <w:rPr>
                <w:rFonts w:cs="Arial" w:hint="eastAsia"/>
                <w:lang w:val="en-SG" w:eastAsia="zh-CN"/>
              </w:rPr>
              <w:t>Modify step2,4,7,9,</w:t>
            </w:r>
            <w:r w:rsidRPr="00A57F7D">
              <w:t xml:space="preserve"> 11a2</w:t>
            </w:r>
            <w:r>
              <w:rPr>
                <w:rFonts w:hint="eastAsia"/>
                <w:lang w:eastAsia="zh-CN"/>
              </w:rPr>
              <w:t>,14</w:t>
            </w:r>
            <w:r w:rsidR="001B0D2F">
              <w:rPr>
                <w:rFonts w:hint="eastAsia"/>
                <w:lang w:eastAsia="zh-CN"/>
              </w:rPr>
              <w:t>,17,24,27</w:t>
            </w:r>
            <w:r w:rsidR="00F900B4">
              <w:rPr>
                <w:rFonts w:hint="eastAsia"/>
                <w:lang w:eastAsia="zh-CN"/>
              </w:rPr>
              <w:t>,</w:t>
            </w:r>
            <w:r w:rsidR="00F900B4">
              <w:rPr>
                <w:rFonts w:cs="Arial" w:hint="eastAsia"/>
                <w:lang w:val="en-SG" w:eastAsia="zh-CN"/>
              </w:rPr>
              <w:t xml:space="preserve"> set SN for RLC.</w:t>
            </w:r>
          </w:p>
        </w:tc>
      </w:tr>
      <w:tr w:rsidR="002034C2" w14:paraId="7C57CEA6" w14:textId="77777777" w:rsidTr="00726F55">
        <w:tc>
          <w:tcPr>
            <w:tcW w:w="1985" w:type="dxa"/>
          </w:tcPr>
          <w:p w14:paraId="6FA6B9AC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A2DDBD8" w14:textId="77777777" w:rsidR="002034C2" w:rsidRPr="00C01490" w:rsidRDefault="00710732" w:rsidP="00726F55">
            <w:pPr>
              <w:spacing w:after="0"/>
              <w:rPr>
                <w:rFonts w:ascii="Arial" w:hAnsi="Arial" w:cs="Arial"/>
                <w:lang w:eastAsia="zh-CN"/>
              </w:rPr>
            </w:pPr>
            <w:r w:rsidRPr="00710732">
              <w:rPr>
                <w:rFonts w:ascii="Arial" w:hAnsi="Arial" w:cs="Arial"/>
                <w:lang w:eastAsia="zh-CN"/>
              </w:rPr>
              <w:t>MAC_SPS_TC_Common_NR.ttcn</w:t>
            </w:r>
          </w:p>
        </w:tc>
      </w:tr>
      <w:bookmarkEnd w:id="23"/>
      <w:tr w:rsidR="002034C2" w14:paraId="14ED8C04" w14:textId="77777777" w:rsidTr="00726F55">
        <w:tc>
          <w:tcPr>
            <w:tcW w:w="1985" w:type="dxa"/>
          </w:tcPr>
          <w:p w14:paraId="4F9FA6B2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94CBE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654" w:type="dxa"/>
          </w:tcPr>
          <w:p w14:paraId="1F22F95F" w14:textId="77777777" w:rsidR="002034C2" w:rsidRPr="00094CBE" w:rsidRDefault="00094CBE" w:rsidP="00726F55">
            <w:pPr>
              <w:rPr>
                <w:rFonts w:ascii="Arial" w:hAnsi="Arial"/>
                <w:highlight w:val="red"/>
              </w:rPr>
            </w:pPr>
            <w:r w:rsidRPr="00094CBE">
              <w:rPr>
                <w:rFonts w:ascii="Arial" w:hAnsi="Arial"/>
                <w:highlight w:val="red"/>
              </w:rPr>
              <w:t>Rejected: As per 38.322 clause 6.2.2.3</w:t>
            </w:r>
          </w:p>
          <w:p w14:paraId="7B3D11B0" w14:textId="188DE3CC" w:rsidR="00094CBE" w:rsidRPr="00094CBE" w:rsidRDefault="00094CBE" w:rsidP="00094CBE">
            <w:pPr>
              <w:rPr>
                <w:noProof/>
              </w:rPr>
            </w:pPr>
            <w:r w:rsidRPr="00094CBE">
              <w:rPr>
                <w:rFonts w:ascii="Arial" w:hAnsi="Arial"/>
              </w:rPr>
              <w:t>“</w:t>
            </w:r>
            <w:r w:rsidRPr="00094CBE">
              <w:rPr>
                <w:noProof/>
              </w:rPr>
              <w:t>UMD PDU consists of a Data field and an UMD PDU header. The UMD PDU header is byte aligned.</w:t>
            </w:r>
          </w:p>
          <w:p w14:paraId="2AAF8EFC" w14:textId="77777777" w:rsidR="00094CBE" w:rsidRDefault="00094CBE" w:rsidP="00094CBE">
            <w:pPr>
              <w:rPr>
                <w:rFonts w:ascii="Arial" w:hAnsi="Arial"/>
              </w:rPr>
            </w:pPr>
            <w:r w:rsidRPr="00094CBE">
              <w:rPr>
                <w:noProof/>
              </w:rPr>
              <w:t>When an UMD PDU contains a complete RLC SDU, the UMD PDU header only contains the SI and R fields.</w:t>
            </w:r>
            <w:r w:rsidRPr="00094CBE">
              <w:rPr>
                <w:rFonts w:ascii="Arial" w:hAnsi="Arial"/>
              </w:rPr>
              <w:t>“</w:t>
            </w:r>
          </w:p>
          <w:p w14:paraId="3ACAE630" w14:textId="2F1292F3" w:rsidR="00094CBE" w:rsidRDefault="00094CBE" w:rsidP="00094CB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</w:rPr>
              <w:t>Hence No sequence number included as no complete RLC SDU.</w:t>
            </w:r>
          </w:p>
        </w:tc>
      </w:tr>
    </w:tbl>
    <w:p w14:paraId="7821415A" w14:textId="77777777" w:rsidR="002034C2" w:rsidRDefault="002034C2" w:rsidP="002034C2"/>
    <w:p w14:paraId="2ED519F9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6EC89341" w14:textId="77777777" w:rsidTr="00726F55">
        <w:tc>
          <w:tcPr>
            <w:tcW w:w="9855" w:type="dxa"/>
          </w:tcPr>
          <w:p w14:paraId="40523E19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>function f_TC_7_1_1_6_1_NR_TestBody1(DRB_Identity p_NR_DRB_Id) runs on NR_BASE_PTC return SubFrameTiming_Type</w:t>
            </w:r>
          </w:p>
          <w:p w14:paraId="2E251A5A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{</w:t>
            </w:r>
          </w:p>
          <w:p w14:paraId="6070BD4B" w14:textId="77777777" w:rsidR="00D7192C" w:rsidRPr="00DE36F4" w:rsidRDefault="00D7192C" w:rsidP="00CA2A05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</w:t>
            </w:r>
            <w:r w:rsidR="00CA2A05">
              <w:rPr>
                <w:rFonts w:ascii="Times New Roman" w:hAnsi="Times New Roman"/>
                <w:sz w:val="15"/>
                <w:szCs w:val="15"/>
                <w:lang w:eastAsia="zh-CN"/>
              </w:rPr>
              <w:t>…</w:t>
            </w:r>
          </w:p>
          <w:p w14:paraId="601AD4D7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@siclog "Steps 1 - 2" siclog@</w:t>
            </w:r>
          </w:p>
          <w:p w14:paraId="006419D8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f_NR_DL_SpsAssignmentConfiguration(nr_Cell1,cs_TimingInfo_NR( v_TimingDL),v_N_PRB,v_I_MCS);</w:t>
            </w:r>
          </w:p>
          <w:p w14:paraId="1B402FDD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t_Watchdog.start;</w:t>
            </w:r>
          </w:p>
          <w:p w14:paraId="0878F434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14:paraId="233D1242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CA2A05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(0, crs_NR_PDCP_SDU_38B, 1)));//@sic R5-227518 sic@</w:t>
            </w:r>
          </w:p>
          <w:p w14:paraId="78F23D9F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14:paraId="00330031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14:paraId="3F9AFBF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14:paraId="37C20ED9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</w:p>
          <w:p w14:paraId="2AC07F50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4" siclog@</w:t>
            </w:r>
          </w:p>
          <w:p w14:paraId="35E0E9CB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f_SubFrameTiming_AddMilliSeconds(v_TimingDL,const_SPS_Period);</w:t>
            </w:r>
          </w:p>
          <w:p w14:paraId="1075E066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v_TimingUL_2 := f_SubFrameTiming_AddMilliSeconds(v_TimingUL_1,const_SPS_Period);</w:t>
            </w:r>
          </w:p>
          <w:p w14:paraId="152E5FC1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14:paraId="2F1C3985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lastRenderedPageBreak/>
              <w:t xml:space="preserve">    </w:t>
            </w:r>
            <w:r w:rsidRPr="0022095C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(1, crs_NR_PDCP_SDU_38B, 1)));//@sic R5-227518 sic@</w:t>
            </w:r>
          </w:p>
          <w:p w14:paraId="68D764F4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14:paraId="2A48C2FA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14:paraId="446CBE99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14:paraId="1AD8BBE4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14:paraId="07ACD82C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6-7" siclog@</w:t>
            </w:r>
          </w:p>
          <w:p w14:paraId="0CEDC842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f_SubFrameTiming_AddMilliSeconds(v_TimingDL,const_SPS_Period/2);</w:t>
            </w:r>
          </w:p>
          <w:p w14:paraId="19284F44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v_TimingUL_3 := f_SubFrameTiming_AddMilliSeconds(v_TimingUL_2,const_SPS_Period/2);</w:t>
            </w:r>
          </w:p>
          <w:p w14:paraId="3A759B86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14:paraId="4CDC49E2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22095C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(2, crs_NR_PDCP_SDU_38B, 1)));//@sic R5-227518 sic@</w:t>
            </w:r>
          </w:p>
          <w:p w14:paraId="3A0B33A6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14:paraId="5AC94B42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14:paraId="775908A7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f_NR_DL_SpsAssignmentConfiguration(nr_Cell1,cs_TimingInfo_NR( v_TimingDL),v_N_PRB,v_I_MCS);</w:t>
            </w:r>
          </w:p>
          <w:p w14:paraId="2DADDB2A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14:paraId="01BDB4B3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14:paraId="65C9F3B8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9" siclog@</w:t>
            </w:r>
          </w:p>
          <w:p w14:paraId="0F97B8A2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f_SubFrameTiming_AddMilliSeconds(v_TimingDL,const_SPS_Period/2);</w:t>
            </w:r>
          </w:p>
          <w:p w14:paraId="4A92E0B7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v_TimingUL_4 := f_SubFrameTiming_AddMilliSeconds(v_TimingUL_3,const_SPS_Period/2);</w:t>
            </w:r>
          </w:p>
          <w:p w14:paraId="7FC3995A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14:paraId="0DDF1FD6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22095C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(3, crs_NR_PDCP_SDU_38B, 1)));//@sic R5-227518 sic@</w:t>
            </w:r>
          </w:p>
          <w:p w14:paraId="43D51E3F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14:paraId="61F637F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14:paraId="3DCEF4B3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14:paraId="478E404F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14:paraId="3745E2E7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11a1, 11a2 11b1" siclog@</w:t>
            </w:r>
          </w:p>
          <w:p w14:paraId="0F1E8758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//C-RNTI grant auto transferred by SS</w:t>
            </w:r>
          </w:p>
          <w:p w14:paraId="213B0320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 R5s221197  R5s230088 R5-237339 R5-240268 sic@</w:t>
            </w:r>
          </w:p>
          <w:p w14:paraId="6FF3B964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if (pc_dl_SchedulingOffset_PDSCH_TypeA)</w:t>
            </w:r>
          </w:p>
          <w:p w14:paraId="741C1834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{</w:t>
            </w:r>
          </w:p>
          <w:p w14:paraId="74D96BDD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11a1-11a2" siclog@</w:t>
            </w:r>
          </w:p>
          <w:p w14:paraId="540BE98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select(v_SCS) {</w:t>
            </w:r>
          </w:p>
          <w:p w14:paraId="680BD88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case(kHz15) {</w:t>
            </w:r>
          </w:p>
          <w:p w14:paraId="297FB5F9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v_TimingDL_CRNTI := f_SubFrameTiming_AddMilliSeconds(v_TimingDL,const_SPS_Period/2 - 4); // C-RNTI ActTime with k0=4 -- k1 needs to be adjusted to 8</w:t>
            </w:r>
          </w:p>
          <w:p w14:paraId="2374EB00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576814CC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}</w:t>
            </w:r>
          </w:p>
          <w:p w14:paraId="4EF2BFFC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case(kHz30) {</w:t>
            </w:r>
          </w:p>
          <w:p w14:paraId="51BBF346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v_TimingDL_CRNTI := f_SubFrameTiming_AddMilliSeconds(v_TimingDL,const_SPS_Period/2 - 2); // C-RNTI ActTime with k0=4 -- k1 needs to be adjusted to 8</w:t>
            </w:r>
          </w:p>
          <w:p w14:paraId="32709E45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25748EBD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}</w:t>
            </w:r>
          </w:p>
          <w:p w14:paraId="0394C20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case(kHz120) {</w:t>
            </w:r>
          </w:p>
          <w:p w14:paraId="7CE53AF2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v_TimingDL_CRNTI := f_SubFrameTiming_AddMilliSeconds(v_TimingDL,const_SPS_Period/2 - 1); // C-RNTI ActTime with k0=4 -- k1 needs to be adjusted to 8</w:t>
            </w:r>
          </w:p>
          <w:p w14:paraId="01134809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v_TimingDL_CRNTI.Slot.SlotOffset.Numerology3 := 5;</w:t>
            </w:r>
          </w:p>
          <w:p w14:paraId="5BBF26F5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lastRenderedPageBreak/>
              <w:t xml:space="preserve">            v_TimingUL_5_CRNTI := f_SubFrameTiming_AddMilliSeconds(v_TimingUL_4,const_SPS_Period/2); // Receive C-RNTI HARQ with same timing as SPS HARQ</w:t>
            </w:r>
          </w:p>
          <w:p w14:paraId="4F466CDB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}</w:t>
            </w:r>
          </w:p>
          <w:p w14:paraId="5BCAE96B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case else { FatalError(__FILE__, __LINE__, "Invalid SubCarrierSapcing"); }</w:t>
            </w:r>
          </w:p>
          <w:p w14:paraId="1269A23D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}</w:t>
            </w:r>
          </w:p>
          <w:p w14:paraId="7981B501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14:paraId="0009E612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</w:p>
          <w:p w14:paraId="16CBFA03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//Set K1=8</w:t>
            </w:r>
          </w:p>
          <w:p w14:paraId="2A4304C8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v_DciDlInfo.ResoureAssignment.TimeDomain.Index := int2bit(1, 4);</w:t>
            </w:r>
          </w:p>
          <w:p w14:paraId="681B3CEC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f_NR_SS_CommonCellConfig(nr_Cell1, cas_NR_DciDlInfo_REQ(nr_Cell1, cs_TimingInfo_NR( v_TimingDL_CRNTI), v_DciDlInfo));</w:t>
            </w:r>
          </w:p>
          <w:p w14:paraId="77FD104F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</w:p>
          <w:p w14:paraId="42679A17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=36B +3B PDCP Header+ 1B RLC UM Header + 2B MAC Header =42B=336 bits (an allowed TB size as per 38.523-3 Annex B)</w:t>
            </w:r>
          </w:p>
          <w:p w14:paraId="1B8F33B5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104250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(3, crs_NR_PDCP_SDU_36B, 1)));//@sic R5-227518 sic@</w:t>
            </w:r>
          </w:p>
          <w:p w14:paraId="5FBF67F1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14:paraId="4D036370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14:paraId="160AA631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DRB.send(cas_NR_DRB_COMMON_REQ_MAC_PDUList(nr_Cell1, p_NR_DRB_Id, cs_TimingInfo_NR( v_TimingDL_CRNTI), v_MAC_PDUListDL));</w:t>
            </w:r>
          </w:p>
          <w:p w14:paraId="31966BDC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}</w:t>
            </w:r>
          </w:p>
          <w:p w14:paraId="72B4AA64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else</w:t>
            </w:r>
          </w:p>
          <w:p w14:paraId="17F9A582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{</w:t>
            </w:r>
          </w:p>
          <w:p w14:paraId="5F4F2459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//@siclog "Step 11b1" siclog@</w:t>
            </w:r>
          </w:p>
          <w:p w14:paraId="7A32460B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v_TimingDL_Step11b := f_SubFrameTiming_AddMilliSeconds(v_TimingDL,const_SPS_Period/2); // Normal SPS transmission</w:t>
            </w:r>
          </w:p>
          <w:p w14:paraId="75B5FA6C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v_TimingUL_5_CRNTI := f_SubFrameTiming_AddMilliSeconds(v_TimingUL_4,const_SPS_Period/2); // Receive HARQ with same timing as SPS HARQ</w:t>
            </w:r>
          </w:p>
          <w:p w14:paraId="6154E6C3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// PDCP SDU =36B +3B PDCP Header+ 1B RLC UM Header + 2B MAC Header =42B=336 bits (an allowed TB size as per 38.523-3 Annex B)</w:t>
            </w:r>
          </w:p>
          <w:p w14:paraId="1125A57A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</w:t>
            </w:r>
            <w:r w:rsidRPr="00104250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(3, crs_NR_PDCP_SDU_36B, 1)));//@sic R5-227518 sic@</w:t>
            </w:r>
          </w:p>
          <w:p w14:paraId="6C49FC9B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v_SDU_SubPDUListDL := { cs_NR_MAC_SDU_SubPDU_LI8(tsc_LCID_SCG_Bearer, v_EncodedRlcPdu1) };</w:t>
            </w:r>
          </w:p>
          <w:p w14:paraId="6D6CA47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v_MAC_PDUListDL := { cs_NR_DL_MAC_PDU_SDU_SubPDU_Padding(v_SDU_SubPDUListDL) };</w:t>
            </w:r>
          </w:p>
          <w:p w14:paraId="7BEF5C0C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DRB.send(cads_NR_DRB_COMMON_REQ_MAC_PDUList_NoCRNTI_Grant(nr_Cell1, p_NR_DRB_Id, cs_TimingInfo_NR( v_TimingDL_Step11b), v_MAC_PDUListDL));</w:t>
            </w:r>
          </w:p>
          <w:p w14:paraId="28AB3651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14:paraId="4B4F81F0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}</w:t>
            </w:r>
          </w:p>
          <w:p w14:paraId="4438BD16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14:paraId="4FBADA38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12-13 void " siclog@</w:t>
            </w:r>
          </w:p>
          <w:p w14:paraId="4E527F65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14 " siclog@</w:t>
            </w:r>
          </w:p>
          <w:p w14:paraId="4DEE127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 R5-237339 sic@</w:t>
            </w:r>
          </w:p>
          <w:p w14:paraId="41484C95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14:paraId="0DAEBDAF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f_SubFrameTiming_AddMilliSeconds(v_TimingDL,const_SPS_Period+const_SPS_Period/2);</w:t>
            </w:r>
          </w:p>
          <w:p w14:paraId="03AF95FB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v_TimingUL_6 := f_SubFrameTiming_AddMilliSeconds(v_TimingUL_4,const_SPS_Period+const_SPS_Period/2);</w:t>
            </w:r>
          </w:p>
          <w:p w14:paraId="02196287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14:paraId="22E58C31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A75DA6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(4, crs_NR_PDCP_SDU_38B, 1)));//@sic R5-227518 sic@</w:t>
            </w:r>
          </w:p>
          <w:p w14:paraId="5B4001A7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14:paraId="418C49F2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14:paraId="3DFDA06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14:paraId="46007BCB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</w:p>
          <w:p w14:paraId="1B9A00CD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@siclog "Step 16-17" siclog@</w:t>
            </w:r>
          </w:p>
          <w:p w14:paraId="7E1D7B15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f_SubFrameTiming_AddMilliSeconds(v_TimingDL,const_SPS_Period/2);</w:t>
            </w:r>
          </w:p>
          <w:p w14:paraId="4C07C0D3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lastRenderedPageBreak/>
              <w:t xml:space="preserve">    f_NR_SS_L1_TestModeConfig(nr_Cell1, cas_NR_L1_TestModeCRC_CSRNTI_REQ(nr_Cell1, cs_TimingInfo_NR( v_TimingDL), Error1AndNormal));</w:t>
            </w:r>
          </w:p>
          <w:p w14:paraId="607D4394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f_SubFrameTiming_AddMilliSeconds(v_TimingDL,const_SPS_Period/2);</w:t>
            </w:r>
          </w:p>
          <w:p w14:paraId="4096784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//v_TimingUL_7 := f_SubFrameTiming_AddMilliSeconds(v_TimingUL_6,const_SPS_Period);</w:t>
            </w:r>
          </w:p>
          <w:p w14:paraId="6792259F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14:paraId="6CBA2411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A75DA6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(5, crs_NR_PDCP_SDU_38B, 1)));//@sic R5-227518 sic@</w:t>
            </w:r>
          </w:p>
          <w:p w14:paraId="3C06A22D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14:paraId="658877E1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14:paraId="3F6BE348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f_NR_DL_SpsAssignmentConfiguration(nr_Cell1,cs_TimingInfo_NR( v_TimingDL),v_N_PRB,v_I_MCS);</w:t>
            </w:r>
          </w:p>
          <w:p w14:paraId="28FB1441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14:paraId="4344C5F3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14:paraId="406AC7E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/*</w:t>
            </w:r>
          </w:p>
          <w:p w14:paraId="5B84C855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19-20" siclog@</w:t>
            </w:r>
          </w:p>
          <w:p w14:paraId="10063AAD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f_SubFrameTiming_AddMilliSeconds(v_TimingDL,const_SPS_Period/2);</w:t>
            </w:r>
          </w:p>
          <w:p w14:paraId="5A05B17F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v_TimingUL_8 := f_SubFrameTiming_AddMilliSeconds(v_TimingUL_7,const_SPS_Period/2);</w:t>
            </w:r>
          </w:p>
          <w:p w14:paraId="27774D40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f_NR_DL_SpsAssignmentConfiguration(nr_Cell1,cs_TimingInfo_NR( v_TimingDL),v_N_PRB,v_I_MCS,true);//NDI=1</w:t>
            </w:r>
          </w:p>
          <w:p w14:paraId="26DB4A3F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14:paraId="45BC1CF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*/</w:t>
            </w:r>
          </w:p>
          <w:p w14:paraId="5CB10866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19-20" siclog@</w:t>
            </w:r>
          </w:p>
          <w:p w14:paraId="0E9C1FE1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 R5s240563 sic@</w:t>
            </w:r>
          </w:p>
          <w:p w14:paraId="167FA0A8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for (i:=1; i&lt; 4; i:=i+1) //Scheduled 3 retransmissions assuming worst case.</w:t>
            </w:r>
          </w:p>
          <w:p w14:paraId="3942FD10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{</w:t>
            </w:r>
          </w:p>
          <w:p w14:paraId="59F312D9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v_TimingDL_2 := f_SubFrameTiming_AddMilliSeconds(v_TimingDL, i * v_RetransSchInt);</w:t>
            </w:r>
          </w:p>
          <w:p w14:paraId="5D26E5F9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f_NR_DL_SpsAssignmentConfiguration(nr_Cell1,cs_TimingInfo_NR( v_TimingDL_2),v_N_PRB,v_I_MCS,true,-,-,v_RVList[i]);</w:t>
            </w:r>
          </w:p>
          <w:p w14:paraId="385164D0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DRB.send(cads_NR_DRB_COMMON_REQ_MAC_PDUList_NoCRNTI_Grant(nr_Cell1, p_NR_DRB_Id, cs_TimingInfo_NR( v_TimingDL_2), v_MAC_PDUListDL,cs_NR_HarqProcessAssignment_Explicit(const_HARQ_Id)));</w:t>
            </w:r>
          </w:p>
          <w:p w14:paraId="259553DC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}</w:t>
            </w:r>
          </w:p>
          <w:p w14:paraId="6CBEDFA8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14:paraId="71972DD5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14:paraId="4FC643A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22 " siclog@</w:t>
            </w:r>
          </w:p>
          <w:p w14:paraId="041F5B6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f_SubFrameTiming_AddMilliSeconds(v_TimingDL,const_SPS_Period-10); // 10 ms earlier</w:t>
            </w:r>
          </w:p>
          <w:p w14:paraId="4203500C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v_TimingUL_9 := f_SubFrameTiming_AddMilliSeconds(v_TimingUL_6,2*const_SPS_Period-10);</w:t>
            </w:r>
          </w:p>
          <w:p w14:paraId="1422A1F9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f_NR_SpsCgDeactivate(nr_Cell1, cs_TimingInfo_NR( v_TimingDL),cs_NR_SpsCgDeactivate_Pdcch_DL);</w:t>
            </w:r>
          </w:p>
          <w:p w14:paraId="0FAC771F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24 " siclog@</w:t>
            </w:r>
          </w:p>
          <w:p w14:paraId="66629370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f_SubFrameTiming_AddMilliSeconds(v_TimingDL,10+const_SPS_Period);</w:t>
            </w:r>
          </w:p>
          <w:p w14:paraId="6EBF0BD9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v_TimingUL_10 := f_SubFrameTiming_AddMilliSeconds(v_TimingUL_9,10+const_SPS_Period);</w:t>
            </w:r>
          </w:p>
          <w:p w14:paraId="32366DB5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14:paraId="6D1B858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202E27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(6, crs_NR_PDCP_SDU_38B,1)));//@sic R5-227518 sic@</w:t>
            </w:r>
          </w:p>
          <w:p w14:paraId="53DF7964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14:paraId="3F40E53E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14:paraId="37A7554A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14:paraId="297FC297" w14:textId="77777777" w:rsidR="00D7192C" w:rsidRPr="00DE36F4" w:rsidRDefault="00D7192C" w:rsidP="003F3EAC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="003F3EAC">
              <w:rPr>
                <w:rFonts w:ascii="Times New Roman" w:hAnsi="Times New Roman"/>
                <w:sz w:val="15"/>
                <w:szCs w:val="15"/>
                <w:lang w:eastAsia="zh-CN"/>
              </w:rPr>
              <w:t>…</w:t>
            </w:r>
          </w:p>
          <w:p w14:paraId="2558D201" w14:textId="77777777"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</w:t>
            </w:r>
          </w:p>
          <w:p w14:paraId="5B7D3E36" w14:textId="77777777" w:rsidR="002E7581" w:rsidRDefault="00D7192C" w:rsidP="00D7192C">
            <w:pPr>
              <w:pStyle w:val="CRCoverPage"/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}</w:t>
            </w:r>
          </w:p>
        </w:tc>
      </w:tr>
    </w:tbl>
    <w:p w14:paraId="1FC60533" w14:textId="77777777" w:rsidR="002034C2" w:rsidRDefault="002034C2" w:rsidP="002034C2"/>
    <w:p w14:paraId="0AC22E40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2451D6FE" w14:textId="77777777" w:rsidTr="00726F55">
        <w:tc>
          <w:tcPr>
            <w:tcW w:w="9855" w:type="dxa"/>
          </w:tcPr>
          <w:bookmarkEnd w:id="22"/>
          <w:p w14:paraId="567513FB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lastRenderedPageBreak/>
              <w:t>function f_TC_7_1_1_6_1_NR_TestBody1(DRB_Identity p_NR_DRB_Id) runs on NR_BASE_PTC return SubFrameTiming_Type</w:t>
            </w:r>
          </w:p>
          <w:p w14:paraId="648C7001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{</w:t>
            </w:r>
          </w:p>
          <w:p w14:paraId="7AB1BECF" w14:textId="77777777" w:rsidR="00A6140A" w:rsidRPr="00CF77A8" w:rsidRDefault="00A6140A" w:rsidP="00321C74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</w:t>
            </w:r>
            <w:r w:rsidR="00321C74">
              <w:rPr>
                <w:rFonts w:ascii="Times New Roman" w:hAnsi="Times New Roman"/>
                <w:sz w:val="15"/>
                <w:szCs w:val="15"/>
                <w:lang w:eastAsia="zh-CN"/>
              </w:rPr>
              <w:t>…</w:t>
            </w:r>
          </w:p>
          <w:p w14:paraId="0FF21359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@siclog "Steps 1 - 2" siclog@</w:t>
            </w:r>
          </w:p>
          <w:p w14:paraId="54DCF275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f_NR_DL_SpsAssignmentConfiguration(nr_Cell1,cs_TimingInfo_NR( v_TimingDL),v_N_PRB,v_I_MCS);</w:t>
            </w:r>
          </w:p>
          <w:p w14:paraId="3B4E4407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t_Watchdog.start;</w:t>
            </w:r>
          </w:p>
          <w:p w14:paraId="44948BFF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14:paraId="11CB8C1B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321C74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f_NR_RLC_PDU_Encvalue(cs_NR_RLC_PDU_UMD(cs_NR_RLC_UMD_PDU_SN12Bit(cs_NR_RLC_UMD_PduSN12Bit(0,tsc_NR_SI_StartOfSDU,omit,(f_NR_PDCP_PDU_Encvalue(f_NR_ReturnDefaultPDCP_PDU (0, crs_NR_PDCP_SDU_38B, 1)))))) );</w:t>
            </w:r>
          </w:p>
          <w:p w14:paraId="48CAB2D0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ab/>
              <w:t>v_SDU_SubPDUListDL := { cs_NR_MAC_SDU_SubPDU_LI8(tsc_LCID_SCG_Bearer, v_EncodedRlcPdu1) };</w:t>
            </w:r>
          </w:p>
          <w:p w14:paraId="233AA896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14:paraId="1C623FDC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14:paraId="0038ABB3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</w:p>
          <w:p w14:paraId="191F9E2A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4" siclog@</w:t>
            </w:r>
          </w:p>
          <w:p w14:paraId="6D036435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f_SubFrameTiming_AddMilliSeconds(v_TimingDL,const_SPS_Period);</w:t>
            </w:r>
          </w:p>
          <w:p w14:paraId="3628413E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v_TimingUL_2 := f_SubFrameTiming_AddMilliSeconds(v_TimingUL_1,const_SPS_Period);</w:t>
            </w:r>
          </w:p>
          <w:p w14:paraId="415BBA78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14:paraId="770D6A5A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DD388E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f_NR_RLC_PDU_Encvalue(cs_NR_RLC_PDU_UMD(cs_NR_RLC_UMD_PDU_SN12Bit(cs_NR_RLC_UMD_PduSN12Bit(1,tsc_NR_SI_StartOfSDU,omit,(f_NR_PDCP_PDU_Encvalue(f_NR_ReturnDefaultPDCP_PDU (1, crs_NR_PDCP_SDU_38B, 1)))))) );</w:t>
            </w:r>
          </w:p>
          <w:p w14:paraId="58B5F9F4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ab/>
              <w:t>v_SDU_SubPDUListDL := { cs_NR_MAC_SDU_SubPDU_LI8(tsc_LCID_SCG_Bearer, v_EncodedRlcPdu1) };</w:t>
            </w:r>
          </w:p>
          <w:p w14:paraId="5842D7D6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14:paraId="175F108D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14:paraId="350AA29A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14:paraId="740CBC51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6-7" siclog@</w:t>
            </w:r>
          </w:p>
          <w:p w14:paraId="27A16F7B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f_SubFrameTiming_AddMilliSeconds(v_TimingDL,const_SPS_Period/2);</w:t>
            </w:r>
          </w:p>
          <w:p w14:paraId="773E857E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v_TimingUL_3 := f_SubFrameTiming_AddMilliSeconds(v_TimingUL_2,const_SPS_Period/2);</w:t>
            </w:r>
          </w:p>
          <w:p w14:paraId="34941B60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14:paraId="30EAFB3B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DD388E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f_NR_RLC_PDU_Encvalue(cs_NR_RLC_PDU_UMD(cs_NR_RLC_UMD_PDU_SN12Bit(cs_NR_RLC_UMD_PduSN12Bit(2,tsc_NR_SI_StartOfSDU,omit,(f_NR_PDCP_PDU_Encvalue(f_NR_ReturnDefaultPDCP_PDU (2, crs_NR_PDCP_SDU_38B, 1)))))) );</w:t>
            </w:r>
          </w:p>
          <w:p w14:paraId="41B4D99B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ab/>
              <w:t>v_SDU_SubPDUListDL := { cs_NR_MAC_SDU_SubPDU_LI8(tsc_LCID_SCG_Bearer, v_EncodedRlcPdu1) };</w:t>
            </w:r>
          </w:p>
          <w:p w14:paraId="520CDA9C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14:paraId="522B8191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f_NR_DL_SpsAssignmentConfiguration(nr_Cell1,cs_TimingInfo_NR( v_TimingDL),v_N_PRB,v_I_MCS);</w:t>
            </w:r>
          </w:p>
          <w:p w14:paraId="6A166AEB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14:paraId="7910B201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14:paraId="1089BB24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9" siclog@</w:t>
            </w:r>
          </w:p>
          <w:p w14:paraId="0EDD016A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f_SubFrameTiming_AddMilliSeconds(v_TimingDL,const_SPS_Period/2);</w:t>
            </w:r>
          </w:p>
          <w:p w14:paraId="4F8BEEDD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v_TimingUL_4 := f_SubFrameTiming_AddMilliSeconds(v_TimingUL_3,const_SPS_Period/2);</w:t>
            </w:r>
          </w:p>
          <w:p w14:paraId="46576655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14:paraId="21FDA0C0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DD388E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f_NR_RLC_PDU_Encvalue(cs_NR_RLC_PDU_UMD(cs_NR_RLC_UMD_PDU_SN12Bit(cs_NR_RLC_UMD_PduSN12Bit(3,tsc_NR_SI_StartOfSDU,omit,(f_NR_PDCP_PDU_Encvalue(f_NR_ReturnDefaultPDCP_PDU (3, crs_NR_PDCP_SDU_38B, 1)))))) );</w:t>
            </w:r>
          </w:p>
          <w:p w14:paraId="1A0C9F5F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v_SDU_SubPDUListDL := { cs_NR_MAC_SDU_SubPDU_LI8(tsc_LCID_SCG_Bearer, v_EncodedRlcPdu1) };</w:t>
            </w:r>
          </w:p>
          <w:p w14:paraId="714ACD22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14:paraId="5DAC9872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14:paraId="41613A6F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14:paraId="4A0B992D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11a1, 11a2 11b1" siclog@</w:t>
            </w:r>
          </w:p>
          <w:p w14:paraId="3A003FEB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lastRenderedPageBreak/>
              <w:t xml:space="preserve">    //C-RNTI grant auto transferred by SS</w:t>
            </w:r>
          </w:p>
          <w:p w14:paraId="36A0FBC7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 R5s221197  R5s230088 R5-237339 R5-240268 sic@</w:t>
            </w:r>
          </w:p>
          <w:p w14:paraId="58E7E03A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if (pc_dl_SchedulingOffset_PDSCH_TypeA)</w:t>
            </w:r>
          </w:p>
          <w:p w14:paraId="5291F03A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{</w:t>
            </w:r>
          </w:p>
          <w:p w14:paraId="43B9D522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11a1-11a2" siclog@</w:t>
            </w:r>
          </w:p>
          <w:p w14:paraId="4B32610D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select(v_SCS) {</w:t>
            </w:r>
          </w:p>
          <w:p w14:paraId="66C2188C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case(kHz15) {</w:t>
            </w:r>
          </w:p>
          <w:p w14:paraId="3F34911F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v_TimingDL_CRNTI := f_SubFrameTiming_AddMilliSeconds(v_TimingDL,const_SPS_Period/2 - 4); // C-RNTI ActTime with k0=4 -- k1 needs to be adjusted to 8</w:t>
            </w:r>
          </w:p>
          <w:p w14:paraId="5EB01911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24BE93F8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}</w:t>
            </w:r>
          </w:p>
          <w:p w14:paraId="3E3F4F0F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case(kHz30) {</w:t>
            </w:r>
          </w:p>
          <w:p w14:paraId="1DC8D49C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v_TimingDL_CRNTI := f_SubFrameTiming_AddMilliSeconds(v_TimingDL,const_SPS_Period/2 - 2); // C-RNTI ActTime with k0=4 -- k1 needs to be adjusted to 8</w:t>
            </w:r>
          </w:p>
          <w:p w14:paraId="3C911633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250D7ED7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}</w:t>
            </w:r>
          </w:p>
          <w:p w14:paraId="11C7CF8E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case(kHz120) {</w:t>
            </w:r>
          </w:p>
          <w:p w14:paraId="39723F12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v_TimingDL_CRNTI := f_SubFrameTiming_AddMilliSeconds(v_TimingDL,const_SPS_Period/2 - 1); // C-RNTI ActTime with k0=4 -- k1 needs to be adjusted to 8</w:t>
            </w:r>
          </w:p>
          <w:p w14:paraId="6EEA7020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v_TimingDL_CRNTI.Slot.SlotOffset.Numerology3 := 5;</w:t>
            </w:r>
          </w:p>
          <w:p w14:paraId="32DC6C9E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4D3FBFF1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}</w:t>
            </w:r>
          </w:p>
          <w:p w14:paraId="21B35286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case else { FatalError(__FILE__, __LINE__, "Invalid SubCarrierSapcing"); }</w:t>
            </w:r>
          </w:p>
          <w:p w14:paraId="7771AD93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}</w:t>
            </w:r>
          </w:p>
          <w:p w14:paraId="5F1CEADE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14:paraId="736B3A43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</w:p>
          <w:p w14:paraId="73A70097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//Set K1=8</w:t>
            </w:r>
          </w:p>
          <w:p w14:paraId="68CEA28E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v_DciDlInfo.ResoureAssignment.TimeDomain.Index := int2bit(1, 4);</w:t>
            </w:r>
          </w:p>
          <w:p w14:paraId="5A3F0B9C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f_NR_SS_CommonCellConfig(nr_Cell1, cas_NR_DciDlInfo_REQ(nr_Cell1, cs_TimingInfo_NR( v_TimingDL_CRNTI), v_DciDlInfo));</w:t>
            </w:r>
          </w:p>
          <w:p w14:paraId="3FAD3A56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</w:p>
          <w:p w14:paraId="73A3C6D6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=36B +3B PDCP Header+ 1B RLC UM Header + 2B MAC Header =42B=336 bits (an allowed TB size as per 38.523-3 Annex B)</w:t>
            </w:r>
          </w:p>
          <w:p w14:paraId="6D0FF886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465A5D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f_NR_RLC_PDU_Encvalue(cs_NR_RLC_PDU_UMD(cs_NR_RLC_UMD_PDU_SN12Bit(cs_NR_RLC_UMD_PduSN12Bit(3,tsc_NR_SI_StartOfSDU,omit,(f_NR_PDCP_PDU_Encvalue(f_NR_ReturnDefaultPDCP_PDU (3, crs_NR_PDCP_SDU_36B, 1)))))) );</w:t>
            </w:r>
          </w:p>
          <w:p w14:paraId="18BE2564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v_SDU_SubPDUListDL := { cs_NR_MAC_SDU_SubPDU_LI8(tsc_LCID_SCG_Bearer, v_EncodedRlcPdu1) };</w:t>
            </w:r>
          </w:p>
          <w:p w14:paraId="51AD38C8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14:paraId="7D68271F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DRB.send(cas_NR_DRB_COMMON_REQ_MAC_PDUList(nr_Cell1, p_NR_DRB_Id, cs_TimingInfo_NR( v_TimingDL_CRNTI), v_MAC_PDUListDL));</w:t>
            </w:r>
          </w:p>
          <w:p w14:paraId="1FB1C1A1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}</w:t>
            </w:r>
          </w:p>
          <w:p w14:paraId="015E1097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else</w:t>
            </w:r>
          </w:p>
          <w:p w14:paraId="10AF0ED4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{</w:t>
            </w:r>
          </w:p>
          <w:p w14:paraId="26D8A7AC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//@siclog "Step 11b1" siclog@</w:t>
            </w:r>
          </w:p>
          <w:p w14:paraId="60A5297E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v_TimingDL_Step11b := f_SubFrameTiming_AddMilliSeconds(v_TimingDL,const_SPS_Period/2); // Normal SPS transmission</w:t>
            </w:r>
          </w:p>
          <w:p w14:paraId="3B35AB37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v_TimingUL_5_CRNTI := f_SubFrameTiming_AddMilliSeconds(v_TimingUL_4,const_SPS_Period/2); // Receive HARQ with same timing as SPS HARQ</w:t>
            </w:r>
          </w:p>
          <w:p w14:paraId="14F63673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// PDCP SDU =36B +3B PDCP Header+ 1B RLC UM Header + 2B MAC Header =42B=336 bits (an allowed TB size as per 38.523-3 Annex B)</w:t>
            </w:r>
          </w:p>
          <w:p w14:paraId="4493889C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</w:t>
            </w:r>
            <w:r w:rsidRPr="00465A5D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f_NR_RLC_PDU_Encvalue(cs_NR_RLC_PDU_UMD(cs_NR_RLC_UMD_PDU_SN12Bit(cs_NR_RLC_UMD_PduSN12Bit(3,tsc_NR_SI_StartOfSDU,omit,(f_NR_PDCP_PDU_Encvalue(f_NR_ReturnDefaultPDCP_PDU (3, crs_NR_PDCP_SDU_36B, 1)))))) );</w:t>
            </w:r>
          </w:p>
          <w:p w14:paraId="6AEC904D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v_SDU_SubPDUListDL := { cs_NR_MAC_SDU_SubPDU_LI8(tsc_LCID_SCG_Bearer, v_EncodedRlcPdu1) };</w:t>
            </w:r>
          </w:p>
          <w:p w14:paraId="1068CCB1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lastRenderedPageBreak/>
              <w:t xml:space="preserve">      v_MAC_PDUListDL := { cs_NR_DL_MAC_PDU_SDU_SubPDU_Padding(v_SDU_SubPDUListDL) };</w:t>
            </w:r>
          </w:p>
          <w:p w14:paraId="1F815960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DRB.send(cads_NR_DRB_COMMON_REQ_MAC_PDUList_NoCRNTI_Grant(nr_Cell1, p_NR_DRB_Id, cs_TimingInfo_NR( v_TimingDL_Step11b), v_MAC_PDUListDL));</w:t>
            </w:r>
          </w:p>
          <w:p w14:paraId="404E7EC2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14:paraId="1E61ABE0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}</w:t>
            </w:r>
          </w:p>
          <w:p w14:paraId="240B6A39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14:paraId="64F6C8DF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12-13 void " siclog@</w:t>
            </w:r>
          </w:p>
          <w:p w14:paraId="6A850DBE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14 " siclog@</w:t>
            </w:r>
          </w:p>
          <w:p w14:paraId="0D6D2019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 R5-237339 sic@</w:t>
            </w:r>
          </w:p>
          <w:p w14:paraId="2E750C0A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14:paraId="5B5BB4DF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f_SubFrameTiming_AddMilliSeconds(v_TimingDL,const_SPS_Period+const_SPS_Period/2);</w:t>
            </w:r>
          </w:p>
          <w:p w14:paraId="6836B5A9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v_TimingUL_6 := f_SubFrameTiming_AddMilliSeconds(v_TimingUL_4,const_SPS_Period+const_SPS_Period/2);</w:t>
            </w:r>
          </w:p>
          <w:p w14:paraId="15E40EC1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14:paraId="6916CD57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87771E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f_NR_RLC_PDU_Encvalue(cs_NR_RLC_PDU_UMD(cs_NR_RLC_UMD_PDU_SN12Bit(cs_NR_RLC_UMD_PduSN12Bit(4,tsc_NR_SI_StartOfSDU,omit,(f_NR_PDCP_PDU_Encvalue(f_NR_ReturnDefaultPDCP_PDU (4, crs_NR_PDCP_SDU_38B, 1)))))) );</w:t>
            </w:r>
          </w:p>
          <w:p w14:paraId="2AD06A88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v_SDU_SubPDUListDL := { cs_NR_MAC_SDU_SubPDU_LI8(tsc_LCID_SCG_Bearer, v_EncodedRlcPdu1) };</w:t>
            </w:r>
          </w:p>
          <w:p w14:paraId="1893BAC6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14:paraId="76710FD3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14:paraId="6A78FFF2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</w:p>
          <w:p w14:paraId="3EFFCF24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@siclog "Step 16-17" siclog@</w:t>
            </w:r>
          </w:p>
          <w:p w14:paraId="76BA64F4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f_SubFrameTiming_AddMilliSeconds(v_TimingDL,const_SPS_Period/2);</w:t>
            </w:r>
          </w:p>
          <w:p w14:paraId="67BFCC6A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f_NR_SS_L1_TestModeConfig(nr_Cell1, cas_NR_L1_TestModeCRC_CSRNTI_REQ(nr_Cell1, cs_TimingInfo_NR( v_TimingDL), Error1AndNormal));</w:t>
            </w:r>
          </w:p>
          <w:p w14:paraId="4411EE60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f_SubFrameTiming_AddMilliSeconds(v_TimingDL,const_SPS_Period/2);</w:t>
            </w:r>
          </w:p>
          <w:p w14:paraId="7EF2B9FB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//v_TimingUL_7 := f_SubFrameTiming_AddMilliSeconds(v_TimingUL_6,const_SPS_Period);</w:t>
            </w:r>
          </w:p>
          <w:p w14:paraId="40D5BB9C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14:paraId="628B1906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87771E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f_NR_RLC_PDU_Encvalue(cs_NR_RLC_PDU_UMD(cs_NR_RLC_UMD_PDU_SN12Bit(cs_NR_RLC_UMD_PduSN12Bit(5,tsc_NR_SI_StartOfSDU,omit,(f_NR_PDCP_PDU_Encvalue(f_NR_ReturnDefaultPDCP_PDU (5, crs_NR_PDCP_SDU_38B, 1)))))) );</w:t>
            </w:r>
          </w:p>
          <w:p w14:paraId="0D4BF4B7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v_SDU_SubPDUListDL := { cs_NR_MAC_SDU_SubPDU_LI8(tsc_LCID_SCG_Bearer, v_EncodedRlcPdu1) };</w:t>
            </w:r>
          </w:p>
          <w:p w14:paraId="35F7DBC9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14:paraId="00B7768E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f_NR_DL_SpsAssignmentConfiguration(nr_Cell1,cs_TimingInfo_NR( v_TimingDL),v_N_PRB,v_I_MCS);</w:t>
            </w:r>
          </w:p>
          <w:p w14:paraId="194BD278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14:paraId="0CD617DF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14:paraId="0C5E6F90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/*</w:t>
            </w:r>
          </w:p>
          <w:p w14:paraId="1DEAA338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19-20" siclog@</w:t>
            </w:r>
          </w:p>
          <w:p w14:paraId="4D846A81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f_SubFrameTiming_AddMilliSeconds(v_TimingDL,const_SPS_Period/2);</w:t>
            </w:r>
          </w:p>
          <w:p w14:paraId="6BF6C02C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v_TimingUL_8 := f_SubFrameTiming_AddMilliSeconds(v_TimingUL_7,const_SPS_Period/2);</w:t>
            </w:r>
          </w:p>
          <w:p w14:paraId="74375051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f_NR_DL_SpsAssignmentConfiguration(nr_Cell1,cs_TimingInfo_NR( v_TimingDL),v_N_PRB,v_I_MCS,true);//NDI=1</w:t>
            </w:r>
          </w:p>
          <w:p w14:paraId="091128D8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14:paraId="72588BDB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*/</w:t>
            </w:r>
          </w:p>
          <w:p w14:paraId="49FA42E6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19-20" siclog@</w:t>
            </w:r>
          </w:p>
          <w:p w14:paraId="20E55297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 R5s240563 sic@</w:t>
            </w:r>
          </w:p>
          <w:p w14:paraId="189E26F3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for (i:=1; i&lt; 4; i:=i+1) //Scheduled 3 retransmissions assuming worst case.</w:t>
            </w:r>
          </w:p>
          <w:p w14:paraId="064905AF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{</w:t>
            </w:r>
          </w:p>
          <w:p w14:paraId="3A6BB00A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v_TimingDL_2 := f_SubFrameTiming_AddMilliSeconds(v_TimingDL, i * v_RetransSchInt);</w:t>
            </w:r>
          </w:p>
          <w:p w14:paraId="504D4294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f_NR_DL_SpsAssignmentConfiguration(nr_Cell1,cs_TimingInfo_NR( v_TimingDL_2),v_N_PRB,v_I_MCS,true,-,-,v_RVList[i]);</w:t>
            </w:r>
          </w:p>
          <w:p w14:paraId="3F000487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lastRenderedPageBreak/>
              <w:t xml:space="preserve">        DRB.send(cads_NR_DRB_COMMON_REQ_MAC_PDUList_NoCRNTI_Grant(nr_Cell1, p_NR_DRB_Id, cs_TimingInfo_NR( v_TimingDL_2), v_MAC_PDUListDL,cs_NR_HarqProcessAssignment_Explicit(const_HARQ_Id)));</w:t>
            </w:r>
          </w:p>
          <w:p w14:paraId="7EBA83EF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}</w:t>
            </w:r>
          </w:p>
          <w:p w14:paraId="5464604F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14:paraId="29CF9389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14:paraId="1B5BCAA2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22 " siclog@</w:t>
            </w:r>
          </w:p>
          <w:p w14:paraId="2B7976DA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f_SubFrameTiming_AddMilliSeconds(v_TimingDL,const_SPS_Period-10); // 10 ms earlier</w:t>
            </w:r>
          </w:p>
          <w:p w14:paraId="6DD16667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v_TimingUL_9 := f_SubFrameTiming_AddMilliSeconds(v_TimingUL_6,2*const_SPS_Period-10);</w:t>
            </w:r>
          </w:p>
          <w:p w14:paraId="15527C20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f_NR_SpsCgDeactivate(nr_Cell1, cs_TimingInfo_NR( v_TimingDL),cs_NR_SpsCgDeactivate_Pdcch_DL);</w:t>
            </w:r>
          </w:p>
          <w:p w14:paraId="18709119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24 " siclog@</w:t>
            </w:r>
          </w:p>
          <w:p w14:paraId="317B2BC6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f_SubFrameTiming_AddMilliSeconds(v_TimingDL,10+const_SPS_Period);</w:t>
            </w:r>
          </w:p>
          <w:p w14:paraId="5D4B0D8A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v_TimingUL_10 := f_SubFrameTiming_AddMilliSeconds(v_TimingUL_9,10+const_SPS_Period);</w:t>
            </w:r>
          </w:p>
          <w:p w14:paraId="23535355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14:paraId="4EB0A272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FF1081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f_NR_RLC_PDU_Encvalue(cs_NR_RLC_PDU_UMD(cs_NR_RLC_UMD_PDU_SN12Bit(cs_NR_RLC_UMD_PduSN12Bit(6,tsc_NR_SI_StartOfSDU,omit,(f_NR_PDCP_PDU_Encvalue(f_NR_ReturnDefaultPDCP_PDU (6, crs_NR_PDCP_SDU_38B, 1)))))) );</w:t>
            </w:r>
          </w:p>
          <w:p w14:paraId="6954BC97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v_SDU_SubPDUListDL := { cs_NR_MAC_SDU_SubPDU_LI8(tsc_LCID_SCG_Bearer, v_EncodedRlcPdu1) };</w:t>
            </w:r>
          </w:p>
          <w:p w14:paraId="72D3CA23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14:paraId="41FEA663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14:paraId="6141FF9A" w14:textId="77777777"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</w:t>
            </w:r>
            <w:r w:rsidR="0016238F">
              <w:rPr>
                <w:rFonts w:ascii="Times New Roman" w:hAnsi="Times New Roman"/>
                <w:sz w:val="15"/>
                <w:szCs w:val="15"/>
                <w:lang w:eastAsia="zh-CN"/>
              </w:rPr>
              <w:t>…</w:t>
            </w:r>
          </w:p>
          <w:p w14:paraId="3BF79668" w14:textId="77777777" w:rsidR="002034C2" w:rsidRDefault="00A6140A" w:rsidP="00A6140A">
            <w:pPr>
              <w:pStyle w:val="CRCoverPage"/>
              <w:rPr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}</w:t>
            </w:r>
          </w:p>
        </w:tc>
      </w:tr>
    </w:tbl>
    <w:p w14:paraId="72B1A57D" w14:textId="77777777" w:rsidR="001318C2" w:rsidRDefault="001318C2" w:rsidP="001318C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77660957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en-US" w:eastAsia="zh-CN"/>
        </w:rPr>
        <w:t>2</w:t>
      </w:r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318C2" w14:paraId="577714F0" w14:textId="77777777" w:rsidTr="0032303D">
        <w:trPr>
          <w:trHeight w:val="447"/>
        </w:trPr>
        <w:tc>
          <w:tcPr>
            <w:tcW w:w="1985" w:type="dxa"/>
          </w:tcPr>
          <w:p w14:paraId="242696BC" w14:textId="77777777" w:rsidR="001318C2" w:rsidRDefault="001318C2" w:rsidP="003230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7717A8B" w14:textId="77777777" w:rsidR="001318C2" w:rsidRPr="00C01490" w:rsidRDefault="001318C2" w:rsidP="001318C2">
            <w:pPr>
              <w:spacing w:after="0"/>
              <w:rPr>
                <w:rFonts w:ascii="Arial" w:hAnsi="Arial" w:cs="Arial"/>
                <w:lang w:eastAsia="zh-CN"/>
              </w:rPr>
            </w:pPr>
            <w:r w:rsidRPr="00794091">
              <w:rPr>
                <w:rFonts w:ascii="Arial" w:hAnsi="Arial" w:cs="Arial"/>
              </w:rPr>
              <w:t>f_TC_7_1_1_6_1_NR_TestBody</w:t>
            </w:r>
            <w:r>
              <w:rPr>
                <w:rFonts w:ascii="Arial" w:hAnsi="Arial" w:cs="Arial" w:hint="eastAsia"/>
                <w:lang w:eastAsia="zh-CN"/>
              </w:rPr>
              <w:t>2</w:t>
            </w:r>
          </w:p>
        </w:tc>
      </w:tr>
      <w:tr w:rsidR="001318C2" w14:paraId="3A2C68D3" w14:textId="77777777" w:rsidTr="0032303D">
        <w:trPr>
          <w:trHeight w:val="452"/>
        </w:trPr>
        <w:tc>
          <w:tcPr>
            <w:tcW w:w="1985" w:type="dxa"/>
          </w:tcPr>
          <w:p w14:paraId="0E6B3181" w14:textId="77777777" w:rsidR="001318C2" w:rsidRDefault="001318C2" w:rsidP="003230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56CE12" w14:textId="77777777" w:rsidR="001318C2" w:rsidRPr="00C01490" w:rsidRDefault="00FE1A26" w:rsidP="00FE1A2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According to TS38.523-1 </w:t>
            </w:r>
            <w:r w:rsidRPr="0065769E">
              <w:rPr>
                <w:rFonts w:cs="Arial"/>
                <w:color w:val="000000"/>
                <w:lang w:eastAsia="zh-CN"/>
              </w:rPr>
              <w:t>Table 7.1.1.6.1.3.2-1</w:t>
            </w:r>
            <w:r w:rsidRPr="0065769E">
              <w:rPr>
                <w:rFonts w:cs="Arial" w:hint="eastAsia"/>
                <w:color w:val="000000"/>
                <w:lang w:eastAsia="zh-CN"/>
              </w:rPr>
              <w:t xml:space="preserve"> step31,</w:t>
            </w:r>
            <w:r w:rsidRPr="0065769E">
              <w:rPr>
                <w:rFonts w:cs="Arial"/>
                <w:color w:val="000000"/>
                <w:lang w:eastAsia="zh-CN"/>
              </w:rPr>
              <w:t xml:space="preserve"> </w:t>
            </w:r>
            <w:r w:rsidR="0065769E" w:rsidRPr="0065769E">
              <w:rPr>
                <w:rFonts w:cs="Arial"/>
                <w:color w:val="000000"/>
                <w:lang w:eastAsia="zh-CN"/>
              </w:rPr>
              <w:t>The SS transmits in Slot ‘Y’, aDL MAC PDU containing 1 RLC PDU’s (DL-SQN=7) on UM DRB</w:t>
            </w:r>
            <w:r w:rsidR="0065769E" w:rsidRPr="0065769E">
              <w:rPr>
                <w:rFonts w:cs="Arial" w:hint="eastAsia"/>
                <w:color w:val="000000"/>
                <w:lang w:eastAsia="zh-CN"/>
              </w:rPr>
              <w:t>.</w:t>
            </w:r>
            <w:r w:rsidRPr="0065769E">
              <w:rPr>
                <w:rFonts w:cs="Arial" w:hint="eastAsia"/>
                <w:color w:val="000000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current ttcn implementation, SN for PDCP is configured not for RLC.</w:t>
            </w:r>
          </w:p>
        </w:tc>
      </w:tr>
      <w:tr w:rsidR="001318C2" w14:paraId="637CE0EE" w14:textId="77777777" w:rsidTr="0032303D">
        <w:tc>
          <w:tcPr>
            <w:tcW w:w="1985" w:type="dxa"/>
          </w:tcPr>
          <w:p w14:paraId="54BE29CA" w14:textId="77777777" w:rsidR="001318C2" w:rsidRDefault="001318C2" w:rsidP="003230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55FAA2" w14:textId="77777777" w:rsidR="001318C2" w:rsidRPr="00C01490" w:rsidRDefault="00105A14" w:rsidP="00105A14">
            <w:pPr>
              <w:pStyle w:val="CRCoverPage"/>
              <w:spacing w:after="0"/>
              <w:rPr>
                <w:rFonts w:cs="Arial"/>
                <w:lang w:val="en-SG" w:eastAsia="zh-CN"/>
              </w:rPr>
            </w:pPr>
            <w:r>
              <w:rPr>
                <w:rFonts w:cs="Arial" w:hint="eastAsia"/>
                <w:lang w:val="en-SG" w:eastAsia="zh-CN"/>
              </w:rPr>
              <w:t>Modify step31</w:t>
            </w:r>
            <w:r w:rsidR="00F900B4">
              <w:rPr>
                <w:rFonts w:cs="Arial" w:hint="eastAsia"/>
                <w:lang w:val="en-SG" w:eastAsia="zh-CN"/>
              </w:rPr>
              <w:t>, set SN for RLC</w:t>
            </w:r>
          </w:p>
        </w:tc>
      </w:tr>
      <w:tr w:rsidR="001318C2" w14:paraId="2B750101" w14:textId="77777777" w:rsidTr="0032303D">
        <w:tc>
          <w:tcPr>
            <w:tcW w:w="1985" w:type="dxa"/>
          </w:tcPr>
          <w:p w14:paraId="48CE009F" w14:textId="77777777" w:rsidR="001318C2" w:rsidRDefault="001318C2" w:rsidP="003230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1FABEC3" w14:textId="77777777" w:rsidR="001318C2" w:rsidRPr="00C01490" w:rsidRDefault="001318C2" w:rsidP="0032303D">
            <w:pPr>
              <w:spacing w:after="0"/>
              <w:rPr>
                <w:rFonts w:ascii="Arial" w:hAnsi="Arial" w:cs="Arial"/>
                <w:lang w:eastAsia="zh-CN"/>
              </w:rPr>
            </w:pPr>
            <w:r w:rsidRPr="00710732">
              <w:rPr>
                <w:rFonts w:ascii="Arial" w:hAnsi="Arial" w:cs="Arial"/>
                <w:lang w:eastAsia="zh-CN"/>
              </w:rPr>
              <w:t>MAC_SPS_TC_Common_NR.ttcn</w:t>
            </w:r>
          </w:p>
        </w:tc>
      </w:tr>
      <w:tr w:rsidR="00226F3A" w14:paraId="17F5A6ED" w14:textId="77777777" w:rsidTr="0032303D">
        <w:tc>
          <w:tcPr>
            <w:tcW w:w="1985" w:type="dxa"/>
          </w:tcPr>
          <w:p w14:paraId="42B445C0" w14:textId="79C89913" w:rsidR="00226F3A" w:rsidRDefault="00226F3A" w:rsidP="00226F3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94CBE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654" w:type="dxa"/>
          </w:tcPr>
          <w:p w14:paraId="1FA5687D" w14:textId="77777777" w:rsidR="00226F3A" w:rsidRPr="00094CBE" w:rsidRDefault="00226F3A" w:rsidP="00226F3A">
            <w:pPr>
              <w:rPr>
                <w:rFonts w:ascii="Arial" w:hAnsi="Arial"/>
                <w:highlight w:val="red"/>
              </w:rPr>
            </w:pPr>
            <w:r w:rsidRPr="00094CBE">
              <w:rPr>
                <w:rFonts w:ascii="Arial" w:hAnsi="Arial"/>
                <w:highlight w:val="red"/>
              </w:rPr>
              <w:t>Rejected: As per 38.322 clause 6.2.2.3</w:t>
            </w:r>
          </w:p>
          <w:p w14:paraId="27A63D2F" w14:textId="77777777" w:rsidR="00226F3A" w:rsidRPr="00094CBE" w:rsidRDefault="00226F3A" w:rsidP="00226F3A">
            <w:pPr>
              <w:rPr>
                <w:noProof/>
              </w:rPr>
            </w:pPr>
            <w:r w:rsidRPr="00094CBE">
              <w:rPr>
                <w:rFonts w:ascii="Arial" w:hAnsi="Arial"/>
              </w:rPr>
              <w:t>“</w:t>
            </w:r>
            <w:r w:rsidRPr="00094CBE">
              <w:rPr>
                <w:noProof/>
              </w:rPr>
              <w:t>UMD PDU consists of a Data field and an UMD PDU header. The UMD PDU header is byte aligned.</w:t>
            </w:r>
          </w:p>
          <w:p w14:paraId="2F85E946" w14:textId="77777777" w:rsidR="00226F3A" w:rsidRDefault="00226F3A" w:rsidP="00226F3A">
            <w:pPr>
              <w:rPr>
                <w:rFonts w:ascii="Arial" w:hAnsi="Arial"/>
              </w:rPr>
            </w:pPr>
            <w:r w:rsidRPr="00094CBE">
              <w:rPr>
                <w:noProof/>
              </w:rPr>
              <w:t>When an UMD PDU contains a complete RLC SDU, the UMD PDU header only contains the SI and R fields.</w:t>
            </w:r>
            <w:r w:rsidRPr="00094CBE">
              <w:rPr>
                <w:rFonts w:ascii="Arial" w:hAnsi="Arial"/>
              </w:rPr>
              <w:t>“</w:t>
            </w:r>
          </w:p>
          <w:p w14:paraId="18E4AE0B" w14:textId="3F52FAEC" w:rsidR="00226F3A" w:rsidRDefault="00226F3A" w:rsidP="00226F3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</w:rPr>
              <w:t>Hence No sequence number included as no complete RLC SDU.</w:t>
            </w:r>
          </w:p>
        </w:tc>
      </w:tr>
    </w:tbl>
    <w:p w14:paraId="46119E26" w14:textId="77777777" w:rsidR="001318C2" w:rsidRDefault="001318C2" w:rsidP="001318C2"/>
    <w:p w14:paraId="2CECFFA8" w14:textId="77777777" w:rsidR="001318C2" w:rsidRPr="002E7581" w:rsidRDefault="001318C2" w:rsidP="001318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18C2" w14:paraId="665DD6D4" w14:textId="77777777" w:rsidTr="0032303D">
        <w:tc>
          <w:tcPr>
            <w:tcW w:w="9855" w:type="dxa"/>
          </w:tcPr>
          <w:p w14:paraId="1B18A06F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>function f_TC_7_1_1_6_1_NR_TestBody2(DRB_Identity p_NR_DRB_Id) runs on NR_BASE_PTC</w:t>
            </w:r>
          </w:p>
          <w:p w14:paraId="1ACF71FB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{//@sic R5-245514 sic@</w:t>
            </w:r>
          </w:p>
          <w:p w14:paraId="235471BE" w14:textId="77777777" w:rsidR="00D7192C" w:rsidRPr="00685DC2" w:rsidRDefault="00D7192C" w:rsidP="008459C6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="008459C6">
              <w:rPr>
                <w:rFonts w:ascii="Times New Roman" w:hAnsi="Times New Roman"/>
                <w:sz w:val="15"/>
                <w:szCs w:val="15"/>
                <w:lang w:eastAsia="zh-CN"/>
              </w:rPr>
              <w:t>…</w:t>
            </w:r>
          </w:p>
          <w:p w14:paraId="799C4B67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f_NR_SS_SystemIndCtrlConfig(nr_Cell1, cds_NR_SystemIndCtrl_UL_HARQ(enable));</w:t>
            </w:r>
          </w:p>
          <w:p w14:paraId="7C05B642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// @siclog "Step 31" siclog@</w:t>
            </w:r>
          </w:p>
          <w:p w14:paraId="022E0E52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//@sic R5s240268 R5-245514 sic@</w:t>
            </w:r>
          </w:p>
          <w:p w14:paraId="3BE81B82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f_NR_DL_SpsAssignmentConfiguration(nr_Cell1,cs_TimingInfo_NR( v_TimingDL),v_N_PRB,v_I_MCS);</w:t>
            </w:r>
          </w:p>
          <w:p w14:paraId="52741B27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lastRenderedPageBreak/>
              <w:t xml:space="preserve">    // PDCP SDU =38B +3B PDCP Header+ 1B RLC UM Header + 2B MAC Header =44B=352 bits (an allowed TB size as per 38.523-3 Annex B)</w:t>
            </w:r>
          </w:p>
          <w:p w14:paraId="4B42783D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B26687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(7, crs_NR_PDCP_SDU_38B, 1)));//@sic R5-227518 sic@</w:t>
            </w:r>
          </w:p>
          <w:p w14:paraId="500BAA87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14:paraId="6A99EC3C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14:paraId="2E08A8EB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14:paraId="1D450129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f_SubFrameTiming_AddMilliSeconds(v_TimingDL,10); //10ms later</w:t>
            </w:r>
          </w:p>
          <w:p w14:paraId="7B4A47CD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f_NR_SpsCgDeactivate(nr_Cell1, cs_TimingInfo_NR( v_TimingDL),cs_NR_SpsCgDeactivate_LclRel);</w:t>
            </w:r>
          </w:p>
          <w:p w14:paraId="6BB16F5E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// @siclog "Step 32" siclog@</w:t>
            </w:r>
          </w:p>
          <w:p w14:paraId="110A5892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t_Watchdog.start;</w:t>
            </w:r>
          </w:p>
          <w:p w14:paraId="54F49069" w14:textId="77777777"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="00492009">
              <w:rPr>
                <w:rFonts w:ascii="Times New Roman" w:hAnsi="Times New Roman"/>
                <w:sz w:val="15"/>
                <w:szCs w:val="15"/>
                <w:lang w:eastAsia="zh-CN"/>
              </w:rPr>
              <w:t>…</w:t>
            </w:r>
          </w:p>
          <w:p w14:paraId="4554EEE6" w14:textId="77777777" w:rsidR="001318C2" w:rsidRDefault="00D7192C" w:rsidP="00D7192C">
            <w:pPr>
              <w:pStyle w:val="CRCoverPage"/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};</w:t>
            </w:r>
          </w:p>
        </w:tc>
      </w:tr>
    </w:tbl>
    <w:p w14:paraId="390764B9" w14:textId="77777777" w:rsidR="001318C2" w:rsidRDefault="001318C2" w:rsidP="001318C2"/>
    <w:p w14:paraId="6BAFE1A6" w14:textId="77777777" w:rsidR="001318C2" w:rsidRPr="002E7581" w:rsidRDefault="001318C2" w:rsidP="001318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318C2" w14:paraId="65A43A98" w14:textId="77777777" w:rsidTr="0032303D">
        <w:tc>
          <w:tcPr>
            <w:tcW w:w="9855" w:type="dxa"/>
          </w:tcPr>
          <w:p w14:paraId="55709257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function f_TC_7_1_1_6_1_NR_TestBody2(DRB_Identity p_NR_DRB_Id) runs on NR_BASE_PTC</w:t>
            </w:r>
          </w:p>
          <w:p w14:paraId="5AAB0951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{//@sic R5-245514 sic@</w:t>
            </w:r>
          </w:p>
          <w:p w14:paraId="6E914FF9" w14:textId="77777777" w:rsidR="00A6140A" w:rsidRDefault="00A6140A" w:rsidP="00546224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="00546224">
              <w:rPr>
                <w:lang w:eastAsia="zh-CN"/>
              </w:rPr>
              <w:t>…</w:t>
            </w:r>
          </w:p>
          <w:p w14:paraId="57B604B5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f_NR_SS_SystemIndCtrlConfig(nr_Cell1, cds_NR_SystemIndCtrl_UL_HARQ(enable));</w:t>
            </w:r>
          </w:p>
          <w:p w14:paraId="7CDF7A54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 @siclog "Step 31" siclog@</w:t>
            </w:r>
          </w:p>
          <w:p w14:paraId="2464DBE8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 R5s240268 R5-245514 sic@</w:t>
            </w:r>
          </w:p>
          <w:p w14:paraId="4C5522A1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f_NR_DL_SpsAssignmentConfiguration(nr_Cell1,cs_TimingInfo_NR( v_TimingDL),v_N_PRB,v_I_MCS);</w:t>
            </w:r>
          </w:p>
          <w:p w14:paraId="791E6209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14:paraId="1DA3F486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4B2C11">
              <w:rPr>
                <w:highlight w:val="yellow"/>
                <w:lang w:eastAsia="zh-CN"/>
              </w:rPr>
              <w:t>v_EncodedRlcPdu1 := f_NR_RLC_PDU_Encvalue(cs_NR_RLC_PDU_UMD(cs_NR_RLC_UMD_PDU_SN12Bit(cs_NR_RLC_UMD_PduSN12Bit(7,tsc_NR_SI_StartOfSDU,omit,(f_NR_PDCP_PDU_Encvalue(f_NR_ReturnDefaultPDCP_PDU (7, crs_NR_PDCP_SDU_38B, 1)))))) );</w:t>
            </w:r>
          </w:p>
          <w:p w14:paraId="35E878E5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v_SDU_SubPDUListDL := { cs_NR_MAC_SDU_SubPDU_LI8(tsc_LCID_SCG_Bearer, v_EncodedRlcPdu1) };</w:t>
            </w:r>
          </w:p>
          <w:p w14:paraId="3272B638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v_MAC_PDUListDL := { cs_NR_DL_MAC_PDU_SDU_SubPDU_Padding(v_SDU_SubPDUListDL) };</w:t>
            </w:r>
          </w:p>
          <w:p w14:paraId="75C551B1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14:paraId="2DDBDADA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v_TimingDL := f_SubFrameTiming_AddMilliSeconds(v_TimingDL,10); //10ms later</w:t>
            </w:r>
          </w:p>
          <w:p w14:paraId="6667B83B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f_NR_SpsCgDeactivate(nr_Cell1, cs_TimingInfo_NR( v_TimingDL),cs_NR_SpsCgDeactivate_LclRel);</w:t>
            </w:r>
          </w:p>
          <w:p w14:paraId="3413A3E0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 @siclog "Step 32" siclog@</w:t>
            </w:r>
          </w:p>
          <w:p w14:paraId="70828630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t_Watchdog.start;</w:t>
            </w:r>
          </w:p>
          <w:p w14:paraId="5A62DA05" w14:textId="77777777" w:rsidR="00A6140A" w:rsidRDefault="00A6140A" w:rsidP="001D6D4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="001D6D4D">
              <w:rPr>
                <w:lang w:eastAsia="zh-CN"/>
              </w:rPr>
              <w:t>…</w:t>
            </w:r>
          </w:p>
          <w:p w14:paraId="1D52D1F4" w14:textId="77777777"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</w:p>
          <w:p w14:paraId="0D4D32D8" w14:textId="77777777" w:rsidR="001318C2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};</w:t>
            </w:r>
          </w:p>
        </w:tc>
      </w:tr>
    </w:tbl>
    <w:p w14:paraId="6868C6E9" w14:textId="77777777" w:rsidR="00A30C1F" w:rsidRDefault="00A30C1F" w:rsidP="00A30C1F">
      <w:pPr>
        <w:rPr>
          <w:lang w:eastAsia="zh-CN"/>
        </w:rPr>
      </w:pPr>
    </w:p>
    <w:sectPr w:rsid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41281" w14:textId="77777777" w:rsidR="00BF11B5" w:rsidRDefault="00BF11B5">
      <w:r>
        <w:separator/>
      </w:r>
    </w:p>
  </w:endnote>
  <w:endnote w:type="continuationSeparator" w:id="0">
    <w:p w14:paraId="750CD2B5" w14:textId="77777777" w:rsidR="00BF11B5" w:rsidRDefault="00BF1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921A4" w14:textId="77777777" w:rsidR="00BF11B5" w:rsidRDefault="00BF11B5">
      <w:r>
        <w:separator/>
      </w:r>
    </w:p>
  </w:footnote>
  <w:footnote w:type="continuationSeparator" w:id="0">
    <w:p w14:paraId="19795ECE" w14:textId="77777777" w:rsidR="00BF11B5" w:rsidRDefault="00BF1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A54FC" w14:textId="77777777" w:rsidR="00695808" w:rsidRDefault="00695808">
    <w:r>
      <w:t xml:space="preserve">Page </w:t>
    </w:r>
    <w:r w:rsidR="0006034C">
      <w:fldChar w:fldCharType="begin"/>
    </w:r>
    <w:r w:rsidR="00374DD4">
      <w:instrText>PAGE</w:instrText>
    </w:r>
    <w:r w:rsidR="0006034C">
      <w:fldChar w:fldCharType="separate"/>
    </w:r>
    <w:r>
      <w:rPr>
        <w:noProof/>
      </w:rPr>
      <w:t>1</w:t>
    </w:r>
    <w:r w:rsidR="0006034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F4E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F1A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51B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3803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85679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0515348">
    <w:abstractNumId w:val="3"/>
  </w:num>
  <w:num w:numId="4" w16cid:durableId="1200701009">
    <w:abstractNumId w:val="5"/>
  </w:num>
  <w:num w:numId="5" w16cid:durableId="699860706">
    <w:abstractNumId w:val="0"/>
  </w:num>
  <w:num w:numId="6" w16cid:durableId="87234902">
    <w:abstractNumId w:val="8"/>
  </w:num>
  <w:num w:numId="7" w16cid:durableId="1783496811">
    <w:abstractNumId w:val="7"/>
  </w:num>
  <w:num w:numId="8" w16cid:durableId="264459958">
    <w:abstractNumId w:val="6"/>
  </w:num>
  <w:num w:numId="9" w16cid:durableId="104814307">
    <w:abstractNumId w:val="9"/>
  </w:num>
  <w:num w:numId="10" w16cid:durableId="1179661444">
    <w:abstractNumId w:val="1"/>
  </w:num>
  <w:num w:numId="11" w16cid:durableId="1661882568">
    <w:abstractNumId w:val="2"/>
  </w:num>
  <w:num w:numId="12" w16cid:durableId="14409049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26805"/>
    <w:rsid w:val="0004282D"/>
    <w:rsid w:val="0006034C"/>
    <w:rsid w:val="000671E1"/>
    <w:rsid w:val="00090A0D"/>
    <w:rsid w:val="00094CBE"/>
    <w:rsid w:val="000A2216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26AC"/>
    <w:rsid w:val="000D44B3"/>
    <w:rsid w:val="000D6632"/>
    <w:rsid w:val="000E2318"/>
    <w:rsid w:val="000E5B4E"/>
    <w:rsid w:val="00104250"/>
    <w:rsid w:val="00105A14"/>
    <w:rsid w:val="001113BD"/>
    <w:rsid w:val="001318C2"/>
    <w:rsid w:val="00145D43"/>
    <w:rsid w:val="001545A3"/>
    <w:rsid w:val="00157E05"/>
    <w:rsid w:val="0016238F"/>
    <w:rsid w:val="00164902"/>
    <w:rsid w:val="00172233"/>
    <w:rsid w:val="00175179"/>
    <w:rsid w:val="00183F49"/>
    <w:rsid w:val="0018700F"/>
    <w:rsid w:val="00192C46"/>
    <w:rsid w:val="001A08B3"/>
    <w:rsid w:val="001A7B60"/>
    <w:rsid w:val="001B0D2F"/>
    <w:rsid w:val="001B52F0"/>
    <w:rsid w:val="001B7A65"/>
    <w:rsid w:val="001D6D4D"/>
    <w:rsid w:val="001E2565"/>
    <w:rsid w:val="001E41F3"/>
    <w:rsid w:val="001E790C"/>
    <w:rsid w:val="00200046"/>
    <w:rsid w:val="00202E27"/>
    <w:rsid w:val="002034C2"/>
    <w:rsid w:val="00206363"/>
    <w:rsid w:val="0021430A"/>
    <w:rsid w:val="0022095C"/>
    <w:rsid w:val="0022266D"/>
    <w:rsid w:val="00226F3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A77CA"/>
    <w:rsid w:val="002B48E4"/>
    <w:rsid w:val="002B51B6"/>
    <w:rsid w:val="002B5741"/>
    <w:rsid w:val="002C7436"/>
    <w:rsid w:val="002D7A24"/>
    <w:rsid w:val="002E472E"/>
    <w:rsid w:val="002E7581"/>
    <w:rsid w:val="00300BC5"/>
    <w:rsid w:val="00303144"/>
    <w:rsid w:val="00303466"/>
    <w:rsid w:val="00305409"/>
    <w:rsid w:val="003103B5"/>
    <w:rsid w:val="003156FB"/>
    <w:rsid w:val="00315CE8"/>
    <w:rsid w:val="00321C74"/>
    <w:rsid w:val="0032322D"/>
    <w:rsid w:val="0033168A"/>
    <w:rsid w:val="00344A54"/>
    <w:rsid w:val="003609EF"/>
    <w:rsid w:val="0036231A"/>
    <w:rsid w:val="00365645"/>
    <w:rsid w:val="003667E5"/>
    <w:rsid w:val="0037269D"/>
    <w:rsid w:val="00374DD4"/>
    <w:rsid w:val="003828FB"/>
    <w:rsid w:val="003946E6"/>
    <w:rsid w:val="0039632D"/>
    <w:rsid w:val="003C15E3"/>
    <w:rsid w:val="003C1984"/>
    <w:rsid w:val="003C70D3"/>
    <w:rsid w:val="003C7EE9"/>
    <w:rsid w:val="003D1F89"/>
    <w:rsid w:val="003E1A36"/>
    <w:rsid w:val="003E4623"/>
    <w:rsid w:val="003E69F0"/>
    <w:rsid w:val="003F3EAC"/>
    <w:rsid w:val="00401F65"/>
    <w:rsid w:val="00410371"/>
    <w:rsid w:val="004133F1"/>
    <w:rsid w:val="004242F1"/>
    <w:rsid w:val="0046272D"/>
    <w:rsid w:val="00465A5D"/>
    <w:rsid w:val="00480EFE"/>
    <w:rsid w:val="004904C4"/>
    <w:rsid w:val="00492009"/>
    <w:rsid w:val="00494371"/>
    <w:rsid w:val="004A2914"/>
    <w:rsid w:val="004B2C11"/>
    <w:rsid w:val="004B75B7"/>
    <w:rsid w:val="004B7D3C"/>
    <w:rsid w:val="004C71BC"/>
    <w:rsid w:val="004D19E9"/>
    <w:rsid w:val="00511C6D"/>
    <w:rsid w:val="00513610"/>
    <w:rsid w:val="005141D9"/>
    <w:rsid w:val="0051580D"/>
    <w:rsid w:val="005200AB"/>
    <w:rsid w:val="005330C6"/>
    <w:rsid w:val="00546224"/>
    <w:rsid w:val="00547111"/>
    <w:rsid w:val="0056317D"/>
    <w:rsid w:val="005678FA"/>
    <w:rsid w:val="00567F50"/>
    <w:rsid w:val="005913A9"/>
    <w:rsid w:val="00592D74"/>
    <w:rsid w:val="005A2C08"/>
    <w:rsid w:val="005B25D3"/>
    <w:rsid w:val="005B2F31"/>
    <w:rsid w:val="005B76D2"/>
    <w:rsid w:val="005E2C44"/>
    <w:rsid w:val="006133F0"/>
    <w:rsid w:val="00617F38"/>
    <w:rsid w:val="00621188"/>
    <w:rsid w:val="006257ED"/>
    <w:rsid w:val="00653DE4"/>
    <w:rsid w:val="0065769E"/>
    <w:rsid w:val="00665C47"/>
    <w:rsid w:val="00685DC2"/>
    <w:rsid w:val="00687FCE"/>
    <w:rsid w:val="00690E61"/>
    <w:rsid w:val="00695808"/>
    <w:rsid w:val="006A0452"/>
    <w:rsid w:val="006A4561"/>
    <w:rsid w:val="006A668E"/>
    <w:rsid w:val="006B19DD"/>
    <w:rsid w:val="006B46FB"/>
    <w:rsid w:val="006D5593"/>
    <w:rsid w:val="006E1111"/>
    <w:rsid w:val="006E21FB"/>
    <w:rsid w:val="006E34F7"/>
    <w:rsid w:val="006F0E74"/>
    <w:rsid w:val="00702E2B"/>
    <w:rsid w:val="00710732"/>
    <w:rsid w:val="00711669"/>
    <w:rsid w:val="00714985"/>
    <w:rsid w:val="00726E85"/>
    <w:rsid w:val="00742E6C"/>
    <w:rsid w:val="00743FD0"/>
    <w:rsid w:val="00745C21"/>
    <w:rsid w:val="0074649C"/>
    <w:rsid w:val="007649AE"/>
    <w:rsid w:val="00772FE0"/>
    <w:rsid w:val="00775C74"/>
    <w:rsid w:val="00783C9F"/>
    <w:rsid w:val="00783CAF"/>
    <w:rsid w:val="00785AFF"/>
    <w:rsid w:val="00792342"/>
    <w:rsid w:val="00794091"/>
    <w:rsid w:val="00795536"/>
    <w:rsid w:val="007977A8"/>
    <w:rsid w:val="007A20AF"/>
    <w:rsid w:val="007A4A7B"/>
    <w:rsid w:val="007B1498"/>
    <w:rsid w:val="007B512A"/>
    <w:rsid w:val="007C2097"/>
    <w:rsid w:val="007C4C4D"/>
    <w:rsid w:val="007D06AA"/>
    <w:rsid w:val="007D6A07"/>
    <w:rsid w:val="007F7259"/>
    <w:rsid w:val="008040A8"/>
    <w:rsid w:val="00807A24"/>
    <w:rsid w:val="00823F63"/>
    <w:rsid w:val="008279FA"/>
    <w:rsid w:val="008318B6"/>
    <w:rsid w:val="0083785A"/>
    <w:rsid w:val="00841127"/>
    <w:rsid w:val="008459C6"/>
    <w:rsid w:val="008466B8"/>
    <w:rsid w:val="008626E7"/>
    <w:rsid w:val="00870EE7"/>
    <w:rsid w:val="0087771E"/>
    <w:rsid w:val="00882B51"/>
    <w:rsid w:val="008863B9"/>
    <w:rsid w:val="0089286E"/>
    <w:rsid w:val="008A45A6"/>
    <w:rsid w:val="008C044C"/>
    <w:rsid w:val="008C6828"/>
    <w:rsid w:val="008D064A"/>
    <w:rsid w:val="008D3CCC"/>
    <w:rsid w:val="008D4170"/>
    <w:rsid w:val="008F3789"/>
    <w:rsid w:val="008F686C"/>
    <w:rsid w:val="009148DE"/>
    <w:rsid w:val="0093083B"/>
    <w:rsid w:val="00930F14"/>
    <w:rsid w:val="00941E30"/>
    <w:rsid w:val="009453AA"/>
    <w:rsid w:val="00953364"/>
    <w:rsid w:val="0095746E"/>
    <w:rsid w:val="00974B25"/>
    <w:rsid w:val="009777D9"/>
    <w:rsid w:val="009912E7"/>
    <w:rsid w:val="00991B88"/>
    <w:rsid w:val="009A5753"/>
    <w:rsid w:val="009A579D"/>
    <w:rsid w:val="009B45E7"/>
    <w:rsid w:val="009C6508"/>
    <w:rsid w:val="009C7678"/>
    <w:rsid w:val="009D2DF8"/>
    <w:rsid w:val="009E3297"/>
    <w:rsid w:val="009E3A55"/>
    <w:rsid w:val="009F01C8"/>
    <w:rsid w:val="009F45F0"/>
    <w:rsid w:val="009F719E"/>
    <w:rsid w:val="009F734F"/>
    <w:rsid w:val="00A1299E"/>
    <w:rsid w:val="00A12EAC"/>
    <w:rsid w:val="00A22FB8"/>
    <w:rsid w:val="00A246B6"/>
    <w:rsid w:val="00A30C1F"/>
    <w:rsid w:val="00A44149"/>
    <w:rsid w:val="00A47E70"/>
    <w:rsid w:val="00A50CF0"/>
    <w:rsid w:val="00A5389F"/>
    <w:rsid w:val="00A6140A"/>
    <w:rsid w:val="00A72630"/>
    <w:rsid w:val="00A75DA6"/>
    <w:rsid w:val="00A7671C"/>
    <w:rsid w:val="00A84249"/>
    <w:rsid w:val="00A900CB"/>
    <w:rsid w:val="00AA2CBC"/>
    <w:rsid w:val="00AA67EB"/>
    <w:rsid w:val="00AB0432"/>
    <w:rsid w:val="00AC4CF7"/>
    <w:rsid w:val="00AC5820"/>
    <w:rsid w:val="00AC7B2D"/>
    <w:rsid w:val="00AD1582"/>
    <w:rsid w:val="00AD1CD8"/>
    <w:rsid w:val="00AE518C"/>
    <w:rsid w:val="00AF2AEC"/>
    <w:rsid w:val="00B0233C"/>
    <w:rsid w:val="00B16CA7"/>
    <w:rsid w:val="00B258BB"/>
    <w:rsid w:val="00B26687"/>
    <w:rsid w:val="00B31734"/>
    <w:rsid w:val="00B34B65"/>
    <w:rsid w:val="00B54BAF"/>
    <w:rsid w:val="00B56A6B"/>
    <w:rsid w:val="00B67B97"/>
    <w:rsid w:val="00B74525"/>
    <w:rsid w:val="00B7489A"/>
    <w:rsid w:val="00B74B6A"/>
    <w:rsid w:val="00B777A8"/>
    <w:rsid w:val="00B85CB9"/>
    <w:rsid w:val="00B945C4"/>
    <w:rsid w:val="00B968C8"/>
    <w:rsid w:val="00BA3EC5"/>
    <w:rsid w:val="00BA51D9"/>
    <w:rsid w:val="00BB0346"/>
    <w:rsid w:val="00BB5441"/>
    <w:rsid w:val="00BB5DFC"/>
    <w:rsid w:val="00BC2495"/>
    <w:rsid w:val="00BC4BFC"/>
    <w:rsid w:val="00BD279D"/>
    <w:rsid w:val="00BD4675"/>
    <w:rsid w:val="00BD6BB8"/>
    <w:rsid w:val="00BE1DB4"/>
    <w:rsid w:val="00BE43C5"/>
    <w:rsid w:val="00BE542B"/>
    <w:rsid w:val="00BF11B5"/>
    <w:rsid w:val="00C01490"/>
    <w:rsid w:val="00C246B0"/>
    <w:rsid w:val="00C35AF3"/>
    <w:rsid w:val="00C44F46"/>
    <w:rsid w:val="00C46D29"/>
    <w:rsid w:val="00C57AFA"/>
    <w:rsid w:val="00C64943"/>
    <w:rsid w:val="00C66BA2"/>
    <w:rsid w:val="00C74795"/>
    <w:rsid w:val="00C86676"/>
    <w:rsid w:val="00C870F6"/>
    <w:rsid w:val="00C901CF"/>
    <w:rsid w:val="00C95985"/>
    <w:rsid w:val="00CA2A05"/>
    <w:rsid w:val="00CA4B98"/>
    <w:rsid w:val="00CB1B00"/>
    <w:rsid w:val="00CB6EE4"/>
    <w:rsid w:val="00CC2278"/>
    <w:rsid w:val="00CC44C2"/>
    <w:rsid w:val="00CC5026"/>
    <w:rsid w:val="00CC68D0"/>
    <w:rsid w:val="00CE0738"/>
    <w:rsid w:val="00CE14C9"/>
    <w:rsid w:val="00CF0A0B"/>
    <w:rsid w:val="00CF0A3E"/>
    <w:rsid w:val="00CF1EF1"/>
    <w:rsid w:val="00CF77A8"/>
    <w:rsid w:val="00D00D8E"/>
    <w:rsid w:val="00D01464"/>
    <w:rsid w:val="00D03F9A"/>
    <w:rsid w:val="00D06D51"/>
    <w:rsid w:val="00D10F38"/>
    <w:rsid w:val="00D24991"/>
    <w:rsid w:val="00D30110"/>
    <w:rsid w:val="00D36C46"/>
    <w:rsid w:val="00D42F10"/>
    <w:rsid w:val="00D50255"/>
    <w:rsid w:val="00D624D1"/>
    <w:rsid w:val="00D66520"/>
    <w:rsid w:val="00D7192C"/>
    <w:rsid w:val="00D74B7A"/>
    <w:rsid w:val="00D80F81"/>
    <w:rsid w:val="00D82C48"/>
    <w:rsid w:val="00D8352A"/>
    <w:rsid w:val="00D84AE9"/>
    <w:rsid w:val="00D90741"/>
    <w:rsid w:val="00D943C3"/>
    <w:rsid w:val="00D97C78"/>
    <w:rsid w:val="00DA11E9"/>
    <w:rsid w:val="00DA7BA1"/>
    <w:rsid w:val="00DC1876"/>
    <w:rsid w:val="00DC4393"/>
    <w:rsid w:val="00DC64DC"/>
    <w:rsid w:val="00DD388E"/>
    <w:rsid w:val="00DD775F"/>
    <w:rsid w:val="00DE34CF"/>
    <w:rsid w:val="00DE36F4"/>
    <w:rsid w:val="00DF2BF7"/>
    <w:rsid w:val="00E03B0E"/>
    <w:rsid w:val="00E049DE"/>
    <w:rsid w:val="00E13F3D"/>
    <w:rsid w:val="00E15CC5"/>
    <w:rsid w:val="00E20D6E"/>
    <w:rsid w:val="00E34898"/>
    <w:rsid w:val="00E36141"/>
    <w:rsid w:val="00E42691"/>
    <w:rsid w:val="00E42DB8"/>
    <w:rsid w:val="00E55064"/>
    <w:rsid w:val="00E91DBC"/>
    <w:rsid w:val="00EB09B7"/>
    <w:rsid w:val="00EC17A2"/>
    <w:rsid w:val="00ED500B"/>
    <w:rsid w:val="00EE7D7C"/>
    <w:rsid w:val="00F02DF8"/>
    <w:rsid w:val="00F16AA1"/>
    <w:rsid w:val="00F25D98"/>
    <w:rsid w:val="00F2700A"/>
    <w:rsid w:val="00F300FB"/>
    <w:rsid w:val="00F45C88"/>
    <w:rsid w:val="00F62183"/>
    <w:rsid w:val="00F900B4"/>
    <w:rsid w:val="00F941E9"/>
    <w:rsid w:val="00FA556D"/>
    <w:rsid w:val="00FB1059"/>
    <w:rsid w:val="00FB6386"/>
    <w:rsid w:val="00FE1A26"/>
    <w:rsid w:val="00FF1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7B4352"/>
  <w15:docId w15:val="{4A9CC3AB-5B5C-4A86-9473-39F3B774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4400</Words>
  <Characters>25082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1900-01-01T08:00:00Z</cp:lastPrinted>
  <dcterms:created xsi:type="dcterms:W3CDTF">2024-10-31T05:52:00Z</dcterms:created>
  <dcterms:modified xsi:type="dcterms:W3CDTF">2024-10-31T09:51:00Z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2024-09-17T10:12:42Z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d07b158e-13a6-4876-859e-66a5dda977f9</vt:lpwstr>
  </property>
  <property fmtid="{D5CDD505-2E9C-101B-9397-08002B2CF9AE}" pid="27" name="MSIP_Label_9764cdcd-3664-4d05-9615-7cbf65a4f0a8_ContentBits">
    <vt:lpwstr>0</vt:lpwstr>
  </property>
</Properties>
</file>