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05EAB" w14:textId="77777777" w:rsidR="00C01490" w:rsidRDefault="00C01490" w:rsidP="00C01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03466" w:rsidRPr="00303466">
        <w:rPr>
          <w:b/>
          <w:i/>
          <w:noProof/>
          <w:sz w:val="28"/>
        </w:rPr>
        <w:t>R5s240569</w:t>
      </w:r>
      <w:r w:rsidR="00303466">
        <w:rPr>
          <w:b/>
          <w:i/>
          <w:noProof/>
          <w:sz w:val="28"/>
        </w:rPr>
        <w:t xml:space="preserve"> </w:t>
      </w:r>
    </w:p>
    <w:p w14:paraId="4B0CA641" w14:textId="77777777" w:rsidR="00C01490" w:rsidRDefault="00000000" w:rsidP="00C014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1490" w:rsidRPr="00BA51D9">
          <w:rPr>
            <w:b/>
            <w:noProof/>
            <w:sz w:val="24"/>
          </w:rPr>
          <w:t>Online</w:t>
        </w:r>
      </w:fldSimple>
      <w:r w:rsidR="00C01490">
        <w:rPr>
          <w:b/>
          <w:noProof/>
          <w:sz w:val="24"/>
        </w:rPr>
        <w:t xml:space="preserve">, </w:t>
      </w:r>
      <w:r w:rsidR="00F45C88">
        <w:fldChar w:fldCharType="begin"/>
      </w:r>
      <w:r w:rsidR="00C01490">
        <w:instrText xml:space="preserve"> DOCPROPERTY  Country  \* MERGEFORMAT </w:instrText>
      </w:r>
      <w:r w:rsidR="00F45C88">
        <w:fldChar w:fldCharType="end"/>
      </w:r>
      <w:r w:rsidR="00C01490">
        <w:rPr>
          <w:b/>
          <w:noProof/>
          <w:sz w:val="24"/>
        </w:rPr>
        <w:t xml:space="preserve">, </w:t>
      </w:r>
      <w:fldSimple w:instr=" DOCPROPERTY  StartDate  \* MERGEFORMAT ">
        <w:r w:rsidR="00C01490" w:rsidRPr="00BA51D9">
          <w:rPr>
            <w:b/>
            <w:noProof/>
            <w:sz w:val="24"/>
          </w:rPr>
          <w:t>8th Dec 2023</w:t>
        </w:r>
      </w:fldSimple>
      <w:r w:rsidR="00C01490">
        <w:rPr>
          <w:b/>
          <w:noProof/>
          <w:sz w:val="24"/>
        </w:rPr>
        <w:t xml:space="preserve"> - </w:t>
      </w:r>
      <w:fldSimple w:instr=" DOCPROPERTY  EndDate  \* MERGEFORMAT ">
        <w:r w:rsidR="00C01490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90" w14:paraId="6A7E61B5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2E740" w14:textId="77777777" w:rsidR="00C01490" w:rsidRDefault="00C0149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490" w14:paraId="33D1DBBC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74655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490" w14:paraId="1009D727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77F43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7BA578A8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648FB447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040213" w14:textId="77777777" w:rsidR="00C01490" w:rsidRPr="00410371" w:rsidRDefault="00000000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149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D07D86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6C69CC" w14:textId="77777777" w:rsidR="00C01490" w:rsidRPr="00410371" w:rsidRDefault="00000000" w:rsidP="007C4C4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1490" w:rsidRPr="00410371">
                <w:rPr>
                  <w:b/>
                  <w:noProof/>
                  <w:sz w:val="28"/>
                </w:rPr>
                <w:t>352</w:t>
              </w:r>
              <w:r w:rsidR="007C4C4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</w:fldSimple>
          </w:p>
        </w:tc>
        <w:tc>
          <w:tcPr>
            <w:tcW w:w="709" w:type="dxa"/>
          </w:tcPr>
          <w:p w14:paraId="5B23BB6E" w14:textId="77777777" w:rsidR="00C01490" w:rsidRDefault="00C0149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DA62C6" w14:textId="77777777" w:rsidR="00C01490" w:rsidRPr="00410371" w:rsidRDefault="00000000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0149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90C0A6A" w14:textId="77777777" w:rsidR="00C01490" w:rsidRDefault="00C0149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F85F18" w14:textId="77777777" w:rsidR="00C01490" w:rsidRPr="00410371" w:rsidRDefault="00000000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1490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50CB5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67FA6DFE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2BD72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665BCA93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5A903A" w14:textId="77777777" w:rsidR="00C01490" w:rsidRPr="00F25D98" w:rsidRDefault="00C0149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490" w14:paraId="7D7246A6" w14:textId="77777777" w:rsidTr="00213506">
        <w:tc>
          <w:tcPr>
            <w:tcW w:w="9641" w:type="dxa"/>
            <w:gridSpan w:val="9"/>
          </w:tcPr>
          <w:p w14:paraId="6A774A82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0D3DF3" w14:textId="77777777" w:rsidR="00C01490" w:rsidRDefault="00C01490" w:rsidP="00C01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90" w14:paraId="4D1ECE52" w14:textId="77777777" w:rsidTr="00213506">
        <w:tc>
          <w:tcPr>
            <w:tcW w:w="2835" w:type="dxa"/>
          </w:tcPr>
          <w:p w14:paraId="2B0E5FA2" w14:textId="77777777" w:rsidR="00C01490" w:rsidRDefault="00C0149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7780D9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96EB1C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C668AF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B07C5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55F6B2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5D452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0F1678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DDAC7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DE0B50" w14:textId="77777777" w:rsidR="00C01490" w:rsidRDefault="00C01490" w:rsidP="00C01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90" w14:paraId="6B72077A" w14:textId="77777777" w:rsidTr="00213506">
        <w:tc>
          <w:tcPr>
            <w:tcW w:w="9640" w:type="dxa"/>
            <w:gridSpan w:val="11"/>
          </w:tcPr>
          <w:p w14:paraId="2E64C8A4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55E1F8F9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5D39A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OLE_LINK54"/>
        <w:bookmarkStart w:id="1" w:name="OLE_LINK5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36D38" w14:textId="77777777" w:rsidR="00C01490" w:rsidRDefault="00F45C88" w:rsidP="00B74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01490">
              <w:instrText xml:space="preserve"> DOCPROPERTY  CrTitle  \* MERGEFORMAT </w:instrText>
            </w:r>
            <w:r>
              <w:fldChar w:fldCharType="separate"/>
            </w:r>
            <w:r w:rsidR="00C01490">
              <w:t xml:space="preserve">Correction for NR5GC testcase </w:t>
            </w:r>
            <w:r w:rsidR="00B74525">
              <w:rPr>
                <w:rFonts w:hint="eastAsia"/>
                <w:lang w:eastAsia="zh-CN"/>
              </w:rPr>
              <w:t>8.1.1.2.1</w:t>
            </w:r>
            <w:r>
              <w:fldChar w:fldCharType="end"/>
            </w:r>
            <w:bookmarkEnd w:id="0"/>
            <w:bookmarkEnd w:id="1"/>
          </w:p>
        </w:tc>
      </w:tr>
      <w:tr w:rsidR="00C01490" w14:paraId="52E172F7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9195D6B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1C077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22B0C17F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E04507D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908E51" w14:textId="77777777" w:rsidR="00C01490" w:rsidRDefault="00783C9F" w:rsidP="002135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2F2C"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eastAsia="zh-CN"/>
              </w:rPr>
              <w:t>,TDIA</w:t>
            </w:r>
            <w:proofErr w:type="spellEnd"/>
          </w:p>
        </w:tc>
      </w:tr>
      <w:tr w:rsidR="00C01490" w14:paraId="7AA6892F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1FBF994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297CD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5C88">
              <w:fldChar w:fldCharType="begin"/>
            </w:r>
            <w:r>
              <w:instrText xml:space="preserve"> DOCPROPERTY  SourceIfTsg  \* MERGEFORMAT </w:instrText>
            </w:r>
            <w:r w:rsidR="00F45C88">
              <w:fldChar w:fldCharType="end"/>
            </w:r>
          </w:p>
        </w:tc>
      </w:tr>
      <w:tr w:rsidR="00C01490" w14:paraId="64AE295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1E9B7A0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65029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084195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8748610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47C1AA" w14:textId="77777777" w:rsidR="00C0149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bookmarkStart w:id="2" w:name="OLE_LINK58"/>
              <w:bookmarkStart w:id="3" w:name="OLE_LINK59"/>
              <w:bookmarkStart w:id="4" w:name="OLE_LINK60"/>
              <w:r w:rsidR="00B777A8">
                <w:rPr>
                  <w:noProof/>
                </w:rPr>
                <w:t>TEI15_Test</w:t>
              </w:r>
              <w:bookmarkEnd w:id="2"/>
              <w:bookmarkEnd w:id="3"/>
              <w:bookmarkEnd w:id="4"/>
              <w:r w:rsidR="00B777A8">
                <w:rPr>
                  <w:noProof/>
                </w:rPr>
                <w:t xml:space="preserve">, </w:t>
              </w:r>
              <w:bookmarkStart w:id="5" w:name="OLE_LINK61"/>
              <w:r w:rsidR="00B777A8">
                <w:rPr>
                  <w:noProof/>
                </w:rPr>
                <w:t>5GS_NR_LTE-UEConTest</w:t>
              </w:r>
              <w:bookmarkEnd w:id="5"/>
            </w:fldSimple>
          </w:p>
        </w:tc>
        <w:tc>
          <w:tcPr>
            <w:tcW w:w="567" w:type="dxa"/>
            <w:tcBorders>
              <w:left w:val="nil"/>
            </w:tcBorders>
          </w:tcPr>
          <w:p w14:paraId="50DD9D41" w14:textId="77777777" w:rsidR="00C01490" w:rsidRDefault="00C0149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E6A240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EB50B6" w14:textId="77777777" w:rsidR="00C01490" w:rsidRDefault="00000000" w:rsidP="00B7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1490">
                <w:rPr>
                  <w:noProof/>
                </w:rPr>
                <w:t>2024-09-1</w:t>
              </w:r>
              <w:r w:rsidR="00B777A8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C01490" w14:paraId="0C1D078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6CC82BB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02A42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22019D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A4C37E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CA259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77F28122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B7702F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578B40" w14:textId="77777777" w:rsidR="00C01490" w:rsidRDefault="00000000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0149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85D75D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3DEB4" w14:textId="77777777" w:rsidR="00C01490" w:rsidRDefault="00C0149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38A04" w14:textId="77777777" w:rsidR="00C0149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01490">
                <w:rPr>
                  <w:noProof/>
                </w:rPr>
                <w:t>Rel-17</w:t>
              </w:r>
            </w:fldSimple>
          </w:p>
        </w:tc>
      </w:tr>
      <w:tr w:rsidR="00C01490" w14:paraId="026541D0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50F2B5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7BDF40" w14:textId="77777777" w:rsidR="00C01490" w:rsidRDefault="00C0149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305764" w14:textId="77777777" w:rsidR="00C01490" w:rsidRDefault="00C0149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95798E" w14:textId="77777777" w:rsidR="00C01490" w:rsidRPr="007C2097" w:rsidRDefault="00C0149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490" w14:paraId="45A923E9" w14:textId="77777777" w:rsidTr="00213506">
        <w:tc>
          <w:tcPr>
            <w:tcW w:w="1843" w:type="dxa"/>
          </w:tcPr>
          <w:p w14:paraId="019A7A8B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5BDFE5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55AF2F5D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37289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775625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D9523" w14:textId="77777777" w:rsidR="00C01490" w:rsidRPr="005678FA" w:rsidRDefault="001545A3" w:rsidP="00567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OLE_LINK64"/>
            <w:bookmarkStart w:id="8" w:name="OLE_LINK65"/>
            <w:r>
              <w:rPr>
                <w:rFonts w:hint="eastAsia"/>
                <w:noProof/>
                <w:lang w:eastAsia="zh-CN"/>
              </w:rPr>
              <w:t>Accordi</w:t>
            </w:r>
            <w:r w:rsidR="005678FA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g to TS38.523-1 </w:t>
            </w:r>
            <w:r w:rsidRPr="00457067">
              <w:t>Table 8.1.1.2.1.3.2-1</w:t>
            </w:r>
            <w:r>
              <w:rPr>
                <w:rFonts w:hint="eastAsia"/>
                <w:lang w:eastAsia="zh-CN"/>
              </w:rPr>
              <w:t xml:space="preserve"> and </w:t>
            </w:r>
            <w:bookmarkStart w:id="9" w:name="OLE_LINK44"/>
            <w:r w:rsidRPr="00457067">
              <w:t>Table 8.1.1.2.1.3.2-2</w:t>
            </w:r>
            <w:bookmarkEnd w:id="9"/>
            <w:r>
              <w:rPr>
                <w:rFonts w:hint="eastAsia"/>
                <w:lang w:eastAsia="zh-CN"/>
              </w:rPr>
              <w:t xml:space="preserve">, </w:t>
            </w:r>
            <w:bookmarkStart w:id="10" w:name="OLE_LINK48"/>
            <w:bookmarkStart w:id="11" w:name="OLE_LINK49"/>
            <w:r w:rsidR="005678FA" w:rsidRPr="00457067">
              <w:t>the initial conditions</w:t>
            </w:r>
            <w:bookmarkEnd w:id="10"/>
            <w:bookmarkEnd w:id="11"/>
            <w:r w:rsidR="005678FA" w:rsidRPr="00457067">
              <w:rPr>
                <w:rFonts w:eastAsia="MS Gothic"/>
              </w:rPr>
              <w:t xml:space="preserve"> </w:t>
            </w:r>
            <w:r w:rsidR="005678FA">
              <w:rPr>
                <w:rFonts w:hint="eastAsia"/>
                <w:lang w:eastAsia="zh-CN"/>
              </w:rPr>
              <w:t>for T0 are not set.</w:t>
            </w:r>
            <w:bookmarkEnd w:id="7"/>
            <w:bookmarkEnd w:id="8"/>
          </w:p>
        </w:tc>
      </w:tr>
      <w:tr w:rsidR="00C01490" w14:paraId="3F0FAFC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8DFD9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0523D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1472F21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80371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8FA31" w14:textId="77777777" w:rsidR="00C01490" w:rsidRPr="00E36141" w:rsidRDefault="00E36141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2" w:name="OLE_LINK67"/>
            <w:bookmarkStart w:id="13" w:name="OLE_LINK68"/>
            <w:r>
              <w:rPr>
                <w:rFonts w:hint="eastAsia"/>
                <w:noProof/>
                <w:lang w:eastAsia="zh-CN"/>
              </w:rPr>
              <w:t xml:space="preserve">Set </w:t>
            </w:r>
            <w:bookmarkStart w:id="14" w:name="OLE_LINK51"/>
            <w:bookmarkStart w:id="15" w:name="OLE_LINK52"/>
            <w:r w:rsidRPr="00457067">
              <w:rPr>
                <w:rFonts w:eastAsia="MS Gothic"/>
              </w:rPr>
              <w:t>downlink power levels</w:t>
            </w:r>
            <w:bookmarkEnd w:id="14"/>
            <w:bookmarkEnd w:id="15"/>
            <w:r>
              <w:rPr>
                <w:rFonts w:hint="eastAsia"/>
                <w:lang w:eastAsia="zh-CN"/>
              </w:rPr>
              <w:t xml:space="preserve"> for T0 before step1.</w:t>
            </w:r>
            <w:bookmarkEnd w:id="12"/>
            <w:bookmarkEnd w:id="13"/>
          </w:p>
        </w:tc>
      </w:tr>
      <w:tr w:rsidR="00C01490" w14:paraId="43AF1E5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EDA84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1B239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DCCD2E7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C6765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75B78" w14:textId="77777777" w:rsidR="00C01490" w:rsidRDefault="00C901CF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6" w:name="OLE_LINK66"/>
            <w:r>
              <w:rPr>
                <w:rFonts w:hint="eastAsia"/>
                <w:noProof/>
                <w:lang w:eastAsia="zh-CN"/>
              </w:rPr>
              <w:t>The prose and the ttcn implementation are inconsistent.</w:t>
            </w:r>
            <w:bookmarkEnd w:id="16"/>
          </w:p>
        </w:tc>
      </w:tr>
      <w:bookmarkEnd w:id="6"/>
      <w:tr w:rsidR="00C01490" w14:paraId="25601A53" w14:textId="77777777" w:rsidTr="00213506">
        <w:tc>
          <w:tcPr>
            <w:tcW w:w="2694" w:type="dxa"/>
            <w:gridSpan w:val="2"/>
          </w:tcPr>
          <w:p w14:paraId="05C3A643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E109D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1F22E2F2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DE99F9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5CBA8" w14:textId="77777777" w:rsidR="00C01490" w:rsidRDefault="006E1111" w:rsidP="00C01490">
            <w:pPr>
              <w:pStyle w:val="CRCoverPage"/>
              <w:spacing w:after="0"/>
              <w:ind w:left="100"/>
              <w:rPr>
                <w:noProof/>
              </w:rPr>
            </w:pPr>
            <w:r w:rsidRPr="006E1111">
              <w:rPr>
                <w:noProof/>
              </w:rPr>
              <w:t>8.1.1.2.1.NR5GC</w:t>
            </w:r>
          </w:p>
        </w:tc>
      </w:tr>
      <w:tr w:rsidR="00C01490" w14:paraId="26E7DFA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91B82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1098B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6F8C5A03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AFDEE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C5028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4BC6F5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C4FDE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30A73C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4E582A0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62301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9D3FA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5E5FA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F47E97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9275F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2D171A00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1F397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AAA8C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D634C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73B6A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FF456D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D0E43F3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3CB4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EA2E7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C45C5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D65D7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8C9B0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2E168BA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1810A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04C94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69CC44BD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F76C5E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5138F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90" w:rsidRPr="008863B9" w14:paraId="3A8DC0F5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760729" w14:textId="77777777" w:rsidR="00C01490" w:rsidRPr="008863B9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FD9D71" w14:textId="77777777" w:rsidR="00C01490" w:rsidRPr="008863B9" w:rsidRDefault="00C01490" w:rsidP="00C014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90" w14:paraId="0C79A74E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046BA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6319A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142451" w14:textId="77777777" w:rsidR="00C01490" w:rsidRDefault="00C01490" w:rsidP="00C01490">
      <w:pPr>
        <w:pStyle w:val="CRCoverPage"/>
        <w:spacing w:after="0"/>
        <w:rPr>
          <w:noProof/>
          <w:sz w:val="8"/>
          <w:szCs w:val="8"/>
        </w:rPr>
      </w:pPr>
    </w:p>
    <w:p w14:paraId="49C20E1E" w14:textId="77777777" w:rsidR="00C01490" w:rsidRDefault="00C01490" w:rsidP="00C01490">
      <w:pPr>
        <w:rPr>
          <w:noProof/>
        </w:rPr>
      </w:pPr>
    </w:p>
    <w:p w14:paraId="34A474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21EF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FB8969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7" w:name="_Toc17756629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7"/>
    </w:p>
    <w:p w14:paraId="00D36DB8" w14:textId="77777777" w:rsidR="008D064A" w:rsidRDefault="00F45C88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D064A" w:rsidRPr="00507810">
        <w:rPr>
          <w:rFonts w:cs="Arial"/>
          <w:iCs/>
        </w:rPr>
        <w:t>Table of Contents</w:t>
      </w:r>
      <w:r w:rsidR="008D064A">
        <w:tab/>
      </w:r>
      <w:r w:rsidR="008D064A">
        <w:fldChar w:fldCharType="begin"/>
      </w:r>
      <w:r w:rsidR="008D064A">
        <w:instrText xml:space="preserve"> PAGEREF _Toc177566296 \h </w:instrText>
      </w:r>
      <w:r w:rsidR="008D064A">
        <w:fldChar w:fldCharType="separate"/>
      </w:r>
      <w:r w:rsidR="008D064A">
        <w:t>2</w:t>
      </w:r>
      <w:r w:rsidR="008D064A">
        <w:fldChar w:fldCharType="end"/>
      </w:r>
    </w:p>
    <w:p w14:paraId="4A24E6E3" w14:textId="77777777" w:rsidR="008D064A" w:rsidRDefault="008D064A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07810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07810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_Toc177566297 \h </w:instrText>
      </w:r>
      <w:r>
        <w:fldChar w:fldCharType="separate"/>
      </w:r>
      <w:r>
        <w:t>3</w:t>
      </w:r>
      <w:r>
        <w:fldChar w:fldCharType="end"/>
      </w:r>
    </w:p>
    <w:p w14:paraId="04BA7167" w14:textId="77777777" w:rsidR="008D064A" w:rsidRDefault="008D064A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07810">
        <w:rPr>
          <w:b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0781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_Toc177566298 \h </w:instrText>
      </w:r>
      <w:r>
        <w:fldChar w:fldCharType="separate"/>
      </w:r>
      <w:r>
        <w:t>3</w:t>
      </w:r>
      <w:r>
        <w:fldChar w:fldCharType="end"/>
      </w:r>
    </w:p>
    <w:p w14:paraId="7F9D40AD" w14:textId="77777777" w:rsidR="008D064A" w:rsidRDefault="008D064A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507810">
        <w:rPr>
          <w:b/>
          <w:lang w:val="pt-BR"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507810">
        <w:rPr>
          <w:b/>
          <w:lang w:val="pt-BR"/>
        </w:rPr>
        <w:t xml:space="preserve">Change </w:t>
      </w:r>
      <w:r w:rsidRPr="00507810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_Toc177566299 \h </w:instrText>
      </w:r>
      <w:r>
        <w:fldChar w:fldCharType="separate"/>
      </w:r>
      <w:r>
        <w:t>3</w:t>
      </w:r>
      <w:r>
        <w:fldChar w:fldCharType="end"/>
      </w:r>
    </w:p>
    <w:p w14:paraId="4EC718E5" w14:textId="77777777" w:rsidR="00007D89" w:rsidRDefault="00F45C88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14:paraId="4712E055" w14:textId="77777777" w:rsidR="00974B25" w:rsidRPr="00E12CDE" w:rsidRDefault="00974B25" w:rsidP="00974B25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18" w:name="_Toc122434485"/>
      <w:bookmarkStart w:id="19" w:name="_Toc177375508"/>
      <w:bookmarkStart w:id="20" w:name="_Toc177566297"/>
      <w:bookmarkStart w:id="21" w:name="_Toc122434488"/>
      <w:bookmarkStart w:id="22" w:name="_Toc295288959"/>
      <w:r w:rsidRPr="00E12CDE">
        <w:rPr>
          <w:rFonts w:cs="Arial"/>
        </w:rPr>
        <w:lastRenderedPageBreak/>
        <w:t>Overview</w:t>
      </w:r>
      <w:bookmarkEnd w:id="18"/>
      <w:bookmarkEnd w:id="19"/>
      <w:bookmarkEnd w:id="20"/>
    </w:p>
    <w:p w14:paraId="3A35003C" w14:textId="77777777"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F52EBC">
        <w:rPr>
          <w:rFonts w:cs="Arial"/>
          <w:lang w:val="en-US"/>
        </w:rPr>
        <w:t xml:space="preserve">iwd-TTCN3-B2024-06_D24wk37 </w:t>
      </w:r>
      <w:r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1E56D218" w14:textId="77777777" w:rsidR="00B34B65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 w:rsidRPr="00E12CDE">
        <w:rPr>
          <w:rFonts w:cs="Arial"/>
          <w:sz w:val="24"/>
          <w:lang w:eastAsia="ja-JP"/>
        </w:rPr>
        <w:t>Contact:</w:t>
      </w:r>
      <w:bookmarkStart w:id="23" w:name="OLE_LINK14"/>
      <w:bookmarkStart w:id="24" w:name="OLE_LINK15"/>
      <w:r w:rsidR="00B34B65" w:rsidRPr="00B34B65">
        <w:rPr>
          <w:rFonts w:cs="Arial" w:hint="eastAsia"/>
          <w:b/>
          <w:sz w:val="24"/>
          <w:lang w:eastAsia="zh-CN"/>
        </w:rPr>
        <w:t xml:space="preserve"> </w:t>
      </w:r>
      <w:r w:rsidR="00B34B65" w:rsidRPr="00D42F2C">
        <w:rPr>
          <w:rFonts w:cs="Arial" w:hint="eastAsia"/>
          <w:b/>
          <w:sz w:val="24"/>
          <w:lang w:eastAsia="zh-CN"/>
        </w:rPr>
        <w:t>Ting Gao</w:t>
      </w:r>
      <w:bookmarkEnd w:id="23"/>
      <w:bookmarkEnd w:id="24"/>
    </w:p>
    <w:bookmarkStart w:id="25" w:name="OLE_LINK17"/>
    <w:p w14:paraId="03C6A376" w14:textId="77777777" w:rsidR="00974B25" w:rsidRPr="00E12CDE" w:rsidRDefault="00F45C88" w:rsidP="00B34B6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firstLineChars="450" w:firstLine="900"/>
        <w:rPr>
          <w:lang w:eastAsia="zh-CN"/>
        </w:rPr>
      </w:pPr>
      <w:r>
        <w:fldChar w:fldCharType="begin"/>
      </w:r>
      <w:r w:rsidR="00B34B65">
        <w:instrText>HYPERLINK "mailto:gaoting@starpointcomm.com"</w:instrText>
      </w:r>
      <w:r>
        <w:fldChar w:fldCharType="separate"/>
      </w:r>
      <w:r w:rsidR="00B34B65" w:rsidRPr="00D42F2C">
        <w:rPr>
          <w:rStyle w:val="Hyperlink"/>
          <w:rFonts w:cs="Arial" w:hint="eastAsia"/>
          <w:b/>
          <w:color w:val="auto"/>
          <w:sz w:val="24"/>
          <w:lang w:eastAsia="zh-CN"/>
        </w:rPr>
        <w:t>gaoting@starpointcomm.com</w:t>
      </w:r>
      <w:r>
        <w:fldChar w:fldCharType="end"/>
      </w:r>
      <w:bookmarkStart w:id="26" w:name="OLE_LINK18"/>
      <w:bookmarkStart w:id="27" w:name="OLE_LINK19"/>
      <w:bookmarkEnd w:id="25"/>
    </w:p>
    <w:p w14:paraId="767996F1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8" w:name="_Toc177566298"/>
      <w:bookmarkEnd w:id="26"/>
      <w:bookmarkEnd w:id="27"/>
      <w:r w:rsidRPr="00854C55">
        <w:rPr>
          <w:b/>
        </w:rPr>
        <w:t>Corrections required</w:t>
      </w:r>
      <w:bookmarkEnd w:id="21"/>
      <w:bookmarkEnd w:id="22"/>
      <w:bookmarkEnd w:id="28"/>
    </w:p>
    <w:p w14:paraId="31A09AC8" w14:textId="77777777" w:rsidR="002034C2" w:rsidRDefault="002034C2" w:rsidP="002034C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105419166"/>
      <w:bookmarkStart w:id="30" w:name="_Toc177566299"/>
      <w:bookmarkStart w:id="3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29"/>
      <w:bookmarkEnd w:id="3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34C2" w14:paraId="65BECFAA" w14:textId="77777777" w:rsidTr="00726F55">
        <w:trPr>
          <w:trHeight w:val="447"/>
        </w:trPr>
        <w:tc>
          <w:tcPr>
            <w:tcW w:w="1985" w:type="dxa"/>
          </w:tcPr>
          <w:p w14:paraId="795EAE9D" w14:textId="77777777"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bookmarkStart w:id="32" w:name="_Hlk177562298"/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05DB392" w14:textId="77777777" w:rsidR="002034C2" w:rsidRPr="00C01490" w:rsidRDefault="0056317D" w:rsidP="00726F55">
            <w:pPr>
              <w:spacing w:after="0"/>
              <w:rPr>
                <w:rFonts w:ascii="Arial" w:hAnsi="Arial" w:cs="Arial"/>
              </w:rPr>
            </w:pPr>
            <w:r w:rsidRPr="0056317D">
              <w:rPr>
                <w:rFonts w:ascii="Arial" w:hAnsi="Arial" w:cs="Arial"/>
              </w:rPr>
              <w:t>fl_TC_8_1_1_</w:t>
            </w:r>
            <w:bookmarkStart w:id="33" w:name="OLE_LINK25"/>
            <w:r w:rsidRPr="0056317D">
              <w:rPr>
                <w:rFonts w:ascii="Arial" w:hAnsi="Arial" w:cs="Arial"/>
              </w:rPr>
              <w:t>2</w:t>
            </w:r>
            <w:bookmarkEnd w:id="33"/>
            <w:r w:rsidRPr="0056317D">
              <w:rPr>
                <w:rFonts w:ascii="Arial" w:hAnsi="Arial" w:cs="Arial"/>
              </w:rPr>
              <w:t>_1_TestBody</w:t>
            </w:r>
          </w:p>
        </w:tc>
      </w:tr>
      <w:tr w:rsidR="002034C2" w14:paraId="11AB724F" w14:textId="77777777" w:rsidTr="00726F55">
        <w:trPr>
          <w:trHeight w:val="452"/>
        </w:trPr>
        <w:tc>
          <w:tcPr>
            <w:tcW w:w="1985" w:type="dxa"/>
          </w:tcPr>
          <w:p w14:paraId="64318E9D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C38FF6A" w14:textId="77777777" w:rsidR="002034C2" w:rsidRPr="00C01490" w:rsidRDefault="00BE1DB4" w:rsidP="0046272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TS38.523-1 </w:t>
            </w:r>
            <w:r w:rsidRPr="00457067">
              <w:t>Table 8.1.1.2.1.3.2-1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457067">
              <w:t>Table 8.1.1.2.1.3.2-2</w:t>
            </w:r>
            <w:r>
              <w:rPr>
                <w:rFonts w:hint="eastAsia"/>
                <w:lang w:eastAsia="zh-CN"/>
              </w:rPr>
              <w:t xml:space="preserve">, </w:t>
            </w:r>
            <w:r w:rsidRPr="00457067">
              <w:t>the initial conditions</w:t>
            </w:r>
            <w:r w:rsidRPr="00457067">
              <w:rPr>
                <w:rFonts w:eastAsia="MS Gothic"/>
              </w:rPr>
              <w:t xml:space="preserve"> </w:t>
            </w:r>
            <w:r>
              <w:rPr>
                <w:rFonts w:hint="eastAsia"/>
                <w:lang w:eastAsia="zh-CN"/>
              </w:rPr>
              <w:t>for T0 are not set.</w:t>
            </w:r>
          </w:p>
        </w:tc>
      </w:tr>
      <w:tr w:rsidR="002034C2" w14:paraId="15C9E3CB" w14:textId="77777777" w:rsidTr="00726F55">
        <w:tc>
          <w:tcPr>
            <w:tcW w:w="1985" w:type="dxa"/>
          </w:tcPr>
          <w:p w14:paraId="794CEA48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C4C518" w14:textId="77777777" w:rsidR="000E2318" w:rsidRPr="00C01490" w:rsidRDefault="00AB0432" w:rsidP="00726F55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noProof/>
                <w:lang w:eastAsia="zh-CN"/>
              </w:rPr>
              <w:t xml:space="preserve">Set </w:t>
            </w:r>
            <w:r w:rsidRPr="00457067">
              <w:rPr>
                <w:rFonts w:eastAsia="MS Gothic"/>
              </w:rPr>
              <w:t>downlink power levels</w:t>
            </w:r>
            <w:r>
              <w:rPr>
                <w:rFonts w:hint="eastAsia"/>
                <w:lang w:eastAsia="zh-CN"/>
              </w:rPr>
              <w:t xml:space="preserve"> for T0 before step1.</w:t>
            </w:r>
          </w:p>
        </w:tc>
      </w:tr>
      <w:tr w:rsidR="002034C2" w14:paraId="425F2F7F" w14:textId="77777777" w:rsidTr="00726F55">
        <w:tc>
          <w:tcPr>
            <w:tcW w:w="1985" w:type="dxa"/>
          </w:tcPr>
          <w:p w14:paraId="7D348D74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238982" w14:textId="77777777" w:rsidR="002034C2" w:rsidRPr="00C01490" w:rsidRDefault="0056317D" w:rsidP="00726F55">
            <w:pPr>
              <w:spacing w:after="0"/>
              <w:rPr>
                <w:rFonts w:ascii="Arial" w:hAnsi="Arial" w:cs="Arial"/>
                <w:lang w:eastAsia="zh-CN"/>
              </w:rPr>
            </w:pPr>
            <w:r w:rsidRPr="0056317D">
              <w:rPr>
                <w:rFonts w:ascii="Arial" w:hAnsi="Arial" w:cs="Arial"/>
              </w:rPr>
              <w:t>RRC_ConnEst_NR5GC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bookmarkEnd w:id="32"/>
      <w:tr w:rsidR="002034C2" w14:paraId="65AA9FEC" w14:textId="77777777" w:rsidTr="00726F55">
        <w:tc>
          <w:tcPr>
            <w:tcW w:w="1985" w:type="dxa"/>
          </w:tcPr>
          <w:p w14:paraId="58ADEADC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317DDF4" w14:textId="2C90F038" w:rsidR="002034C2" w:rsidRDefault="00E842E9" w:rsidP="00726F55">
            <w:pPr>
              <w:rPr>
                <w:rFonts w:ascii="Arial" w:hAnsi="Arial"/>
                <w:highlight w:val="cyan"/>
              </w:rPr>
            </w:pPr>
            <w:r w:rsidRPr="00E842E9">
              <w:rPr>
                <w:rFonts w:ascii="Arial" w:hAnsi="Arial"/>
                <w:highlight w:val="cyan"/>
              </w:rPr>
              <w:t>Accepted in principle but implemented differently</w:t>
            </w:r>
            <w:r>
              <w:rPr>
                <w:rFonts w:ascii="Arial" w:hAnsi="Arial"/>
                <w:highlight w:val="cyan"/>
              </w:rPr>
              <w:t xml:space="preserve">. The power level </w:t>
            </w:r>
            <w:r w:rsidR="00C33704">
              <w:rPr>
                <w:rFonts w:ascii="Arial" w:hAnsi="Arial"/>
                <w:highlight w:val="cyan"/>
              </w:rPr>
              <w:t xml:space="preserve">for T0 </w:t>
            </w:r>
            <w:r>
              <w:rPr>
                <w:rFonts w:ascii="Arial" w:hAnsi="Arial"/>
                <w:highlight w:val="cyan"/>
              </w:rPr>
              <w:t>is set in the preamble instead of the test body</w:t>
            </w:r>
            <w:r w:rsidR="00DD4BED">
              <w:rPr>
                <w:rFonts w:ascii="Arial" w:hAnsi="Arial"/>
                <w:highlight w:val="cyan"/>
              </w:rPr>
              <w:t xml:space="preserve"> and </w:t>
            </w:r>
            <w:r w:rsidR="00DD4BED" w:rsidRPr="00DD4BED">
              <w:rPr>
                <w:rFonts w:ascii="Arial" w:hAnsi="Arial"/>
                <w:highlight w:val="cyan"/>
              </w:rPr>
              <w:t xml:space="preserve">T1 </w:t>
            </w:r>
            <w:r w:rsidR="0044380F">
              <w:rPr>
                <w:rFonts w:ascii="Arial" w:hAnsi="Arial"/>
                <w:highlight w:val="cyan"/>
              </w:rPr>
              <w:t xml:space="preserve">for NR Cell3 </w:t>
            </w:r>
            <w:r w:rsidR="00DD4BED" w:rsidRPr="00DD4BED">
              <w:rPr>
                <w:rFonts w:ascii="Arial" w:hAnsi="Arial"/>
                <w:highlight w:val="cyan"/>
              </w:rPr>
              <w:t>of Table 8.1.1.2.1.3.2-2 is completed in Step 12A</w:t>
            </w:r>
            <w:r>
              <w:rPr>
                <w:rFonts w:ascii="Arial" w:hAnsi="Arial"/>
                <w:highlight w:val="cyan"/>
              </w:rPr>
              <w:t xml:space="preserve">. </w:t>
            </w:r>
            <w:r w:rsidRPr="00DD4BED">
              <w:rPr>
                <w:rFonts w:ascii="Arial" w:hAnsi="Arial"/>
                <w:highlight w:val="cyan"/>
              </w:rPr>
              <w:t>See MCC160’s</w:t>
            </w:r>
            <w:r w:rsidRPr="00F51286">
              <w:rPr>
                <w:rFonts w:ascii="Arial" w:hAnsi="Arial"/>
                <w:bCs/>
                <w:color w:val="000000"/>
                <w:highlight w:val="cyan"/>
                <w:lang w:eastAsia="en-GB"/>
              </w:rPr>
              <w:t xml:space="preserve"> implementation </w:t>
            </w:r>
            <w:r>
              <w:rPr>
                <w:rFonts w:ascii="Arial" w:hAnsi="Arial"/>
                <w:bCs/>
                <w:color w:val="000000"/>
                <w:highlight w:val="cyan"/>
                <w:lang w:eastAsia="en-GB"/>
              </w:rPr>
              <w:t>below.</w:t>
            </w:r>
          </w:p>
        </w:tc>
      </w:tr>
    </w:tbl>
    <w:p w14:paraId="5DC6091C" w14:textId="77777777" w:rsidR="002034C2" w:rsidRDefault="002034C2" w:rsidP="002034C2"/>
    <w:p w14:paraId="115851FD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034C2" w14:paraId="7140CB86" w14:textId="77777777" w:rsidTr="00726F55">
        <w:tc>
          <w:tcPr>
            <w:tcW w:w="9855" w:type="dxa"/>
          </w:tcPr>
          <w:p w14:paraId="044E1016" w14:textId="77777777" w:rsidR="000A2216" w:rsidRDefault="000A2216" w:rsidP="000A2216">
            <w:pPr>
              <w:pStyle w:val="CRCoverPage"/>
            </w:pPr>
            <w:r>
              <w:t>function fl_TC_8_1_1_2_1_TestBody() runs on NR5GC_PTC</w:t>
            </w:r>
          </w:p>
          <w:p w14:paraId="41CBBFCF" w14:textId="77777777" w:rsidR="000A2216" w:rsidRDefault="000A2216" w:rsidP="000A2216">
            <w:pPr>
              <w:pStyle w:val="CRCoverPage"/>
            </w:pPr>
            <w:r>
              <w:t xml:space="preserve">  { //@sic R5-197054 sic@</w:t>
            </w:r>
          </w:p>
          <w:p w14:paraId="408A3B4C" w14:textId="77777777" w:rsidR="000A2216" w:rsidRDefault="000A2216" w:rsidP="000A2216">
            <w:pPr>
              <w:pStyle w:val="CRCoverPage"/>
            </w:pPr>
            <w:r>
              <w:t xml:space="preserve">    var template (value) </w:t>
            </w:r>
            <w:proofErr w:type="spellStart"/>
            <w:r>
              <w:t>InterFreqCarrierFreqList</w:t>
            </w:r>
            <w:proofErr w:type="spellEnd"/>
            <w:r>
              <w:t xml:space="preserve"> </w:t>
            </w:r>
            <w:proofErr w:type="spellStart"/>
            <w:r>
              <w:t>v_InterFreqCarrierFreqList</w:t>
            </w:r>
            <w:proofErr w:type="spellEnd"/>
            <w:r>
              <w:t>;</w:t>
            </w:r>
          </w:p>
          <w:p w14:paraId="121196F2" w14:textId="77777777" w:rsidR="000A2216" w:rsidRDefault="000A2216" w:rsidP="000A2216">
            <w:pPr>
              <w:pStyle w:val="CRCoverPage"/>
            </w:pPr>
            <w:r>
              <w:t xml:space="preserve">    var float </w:t>
            </w:r>
            <w:proofErr w:type="spellStart"/>
            <w:r>
              <w:t>v_Wait</w:t>
            </w:r>
            <w:proofErr w:type="spellEnd"/>
            <w:r>
              <w:t xml:space="preserve"> := 5.0;</w:t>
            </w:r>
          </w:p>
          <w:p w14:paraId="47D88E91" w14:textId="77777777" w:rsidR="000A2216" w:rsidRDefault="000A2216" w:rsidP="000A2216">
            <w:pPr>
              <w:pStyle w:val="CRCoverPage"/>
            </w:pPr>
          </w:p>
          <w:p w14:paraId="59E2238C" w14:textId="77777777" w:rsidR="000A2216" w:rsidRDefault="000A2216" w:rsidP="000A2216">
            <w:pPr>
              <w:pStyle w:val="CRCoverPage"/>
            </w:pPr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37A87A7" w14:textId="77777777" w:rsidR="000A2216" w:rsidRDefault="000A2216" w:rsidP="000A2216">
            <w:pPr>
              <w:pStyle w:val="CRCoverPage"/>
            </w:pPr>
            <w:r>
              <w:t xml:space="preserve">    //The SS transmits a Paging message including a matched ng-5G-S-TMSI.</w:t>
            </w:r>
          </w:p>
          <w:p w14:paraId="1EB2EAAF" w14:textId="77777777" w:rsidR="000A2216" w:rsidRDefault="000A2216" w:rsidP="000A2216">
            <w:pPr>
              <w:pStyle w:val="CRCoverPage"/>
            </w:pPr>
            <w:r>
              <w:t xml:space="preserve">    </w:t>
            </w:r>
            <w:proofErr w:type="spellStart"/>
            <w:r>
              <w:t>f_NR_Paging_Def</w:t>
            </w:r>
            <w:proofErr w:type="spellEnd"/>
            <w:r>
              <w:t>(nr_Cell1, RRC_IDLE);</w:t>
            </w:r>
          </w:p>
          <w:p w14:paraId="50E20D52" w14:textId="77777777" w:rsidR="000A2216" w:rsidRDefault="000A2216" w:rsidP="000A2216">
            <w:pPr>
              <w:pStyle w:val="CRCoverPage"/>
            </w:pPr>
          </w:p>
          <w:p w14:paraId="0B25E327" w14:textId="77777777" w:rsidR="000A2216" w:rsidRDefault="000A2216" w:rsidP="000A2216">
            <w:pPr>
              <w:pStyle w:val="CRCoverPage"/>
            </w:pPr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787F2E9" w14:textId="77777777" w:rsidR="000A2216" w:rsidRDefault="000A2216" w:rsidP="000A2216">
            <w:pPr>
              <w:pStyle w:val="CRCoverPage"/>
            </w:pPr>
            <w:r>
              <w:t xml:space="preserve">    //The UE transmits an </w:t>
            </w:r>
            <w:proofErr w:type="spellStart"/>
            <w:r>
              <w:t>RRCSetupRequest</w:t>
            </w:r>
            <w:proofErr w:type="spellEnd"/>
            <w:r>
              <w:t xml:space="preserve"> message.</w:t>
            </w:r>
          </w:p>
          <w:p w14:paraId="457EA0C6" w14:textId="77777777" w:rsidR="000A2216" w:rsidRDefault="000A2216" w:rsidP="000A2216">
            <w:pPr>
              <w:pStyle w:val="CRCoverPage"/>
            </w:pPr>
            <w:r>
              <w:t xml:space="preserve">    </w:t>
            </w:r>
            <w:proofErr w:type="spellStart"/>
            <w:r>
              <w:t>f_NR_RRC_SetupRequest_Def</w:t>
            </w:r>
            <w:proofErr w:type="spellEnd"/>
            <w:r>
              <w:t xml:space="preserve">(nr_Cell1, </w:t>
            </w:r>
            <w:proofErr w:type="spellStart"/>
            <w:r>
              <w:t>mt_Access</w:t>
            </w:r>
            <w:proofErr w:type="spellEnd"/>
            <w:r>
              <w:t>);</w:t>
            </w:r>
          </w:p>
          <w:p w14:paraId="25EA9463" w14:textId="77777777" w:rsidR="000A2216" w:rsidRDefault="000A2216" w:rsidP="000A2216">
            <w:pPr>
              <w:pStyle w:val="CRCoverPage"/>
            </w:pPr>
          </w:p>
          <w:p w14:paraId="334B663E" w14:textId="77777777" w:rsidR="000A2216" w:rsidRDefault="000A2216" w:rsidP="000A2216">
            <w:pPr>
              <w:pStyle w:val="CRCoverPage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E9E2EEA" w14:textId="77777777" w:rsidR="000A2216" w:rsidRDefault="000A2216" w:rsidP="000A2216">
            <w:pPr>
              <w:pStyle w:val="CRCoverPage"/>
            </w:pPr>
            <w:r>
              <w:t xml:space="preserve">    //The SS waits for 2s (T300 expire).</w:t>
            </w:r>
          </w:p>
          <w:p w14:paraId="457AB168" w14:textId="77777777" w:rsidR="000A2216" w:rsidRDefault="000A2216" w:rsidP="000A2216">
            <w:pPr>
              <w:pStyle w:val="CRCoverPage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(2.0);</w:t>
            </w:r>
          </w:p>
          <w:p w14:paraId="0EF4B9ED" w14:textId="77777777" w:rsidR="000A2216" w:rsidRDefault="000A2216" w:rsidP="000A2216">
            <w:pPr>
              <w:pStyle w:val="CRCoverPage"/>
            </w:pPr>
          </w:p>
          <w:p w14:paraId="5D8D7616" w14:textId="77777777" w:rsidR="000A2216" w:rsidRDefault="000A2216" w:rsidP="000A2216">
            <w:pPr>
              <w:pStyle w:val="CRCoverPage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6F824A7" w14:textId="77777777" w:rsidR="000A2216" w:rsidRDefault="000A2216" w:rsidP="000A2216">
            <w:pPr>
              <w:pStyle w:val="CRCoverPage"/>
            </w:pPr>
            <w:r>
              <w:t xml:space="preserve">    //Check: Does UE send </w:t>
            </w:r>
            <w:proofErr w:type="spellStart"/>
            <w:r>
              <w:t>RRCSetupRequest</w:t>
            </w:r>
            <w:proofErr w:type="spellEnd"/>
            <w:r>
              <w:t xml:space="preserve"> in 5 second?</w:t>
            </w:r>
          </w:p>
          <w:p w14:paraId="48A2DB68" w14:textId="77777777" w:rsidR="000A2216" w:rsidRDefault="000A2216" w:rsidP="000A2216">
            <w:pPr>
              <w:pStyle w:val="CRCoverPage"/>
            </w:pPr>
            <w:r>
              <w:lastRenderedPageBreak/>
              <w:t xml:space="preserve">    if (</w:t>
            </w:r>
            <w:proofErr w:type="spellStart"/>
            <w:r>
              <w:t>f_NR_CheckNoRRCSetupReq</w:t>
            </w:r>
            <w:proofErr w:type="spellEnd"/>
            <w:r>
              <w:t xml:space="preserve">(nr_Cell1, </w:t>
            </w:r>
            <w:proofErr w:type="spellStart"/>
            <w:r>
              <w:t>v_Wait</w:t>
            </w:r>
            <w:proofErr w:type="spellEnd"/>
            <w:r>
              <w:t>, -, omit)) {</w:t>
            </w:r>
          </w:p>
          <w:p w14:paraId="2AC7FC39" w14:textId="77777777" w:rsidR="000A2216" w:rsidRDefault="000A2216" w:rsidP="000A2216">
            <w:pPr>
              <w:pStyle w:val="CRCoverPage"/>
            </w:pPr>
            <w:r>
              <w:t xml:space="preserve">        </w:t>
            </w:r>
            <w:proofErr w:type="spellStart"/>
            <w:r>
              <w:t>f_NR_PreliminaryPass</w:t>
            </w:r>
            <w:proofErr w:type="spellEnd"/>
            <w:r>
              <w:t>(__FILE__, __LINE__, "Step 4");</w:t>
            </w:r>
          </w:p>
          <w:p w14:paraId="5523EF92" w14:textId="77777777" w:rsidR="000A2216" w:rsidRDefault="000A2216" w:rsidP="000A2216">
            <w:pPr>
              <w:pStyle w:val="CRCoverPage"/>
            </w:pPr>
            <w:r>
              <w:t xml:space="preserve">    } else {</w:t>
            </w:r>
          </w:p>
          <w:p w14:paraId="5EAA9E36" w14:textId="77777777" w:rsidR="000A2216" w:rsidRDefault="000A2216" w:rsidP="000A2216">
            <w:pPr>
              <w:pStyle w:val="CRCoverPage"/>
            </w:pPr>
            <w:r>
              <w:t xml:space="preserve">        </w:t>
            </w:r>
            <w:proofErr w:type="spellStart"/>
            <w:r>
              <w:t>f_NR_SetVerdictFailOrInconc</w:t>
            </w:r>
            <w:proofErr w:type="spellEnd"/>
            <w:r>
              <w:t>(__FILE__, __LINE__, "Step 4");</w:t>
            </w:r>
          </w:p>
          <w:p w14:paraId="52846637" w14:textId="77777777" w:rsidR="000A2216" w:rsidRDefault="000A2216" w:rsidP="000A2216">
            <w:pPr>
              <w:pStyle w:val="CRCoverPage"/>
            </w:pPr>
            <w:r>
              <w:t xml:space="preserve">    }</w:t>
            </w:r>
          </w:p>
          <w:p w14:paraId="3C523BB3" w14:textId="77777777" w:rsidR="000A2216" w:rsidRDefault="000A2216" w:rsidP="000A2216">
            <w:pPr>
              <w:pStyle w:val="CRCoverPage"/>
            </w:pPr>
          </w:p>
          <w:p w14:paraId="39C91533" w14:textId="77777777" w:rsidR="000A2216" w:rsidRDefault="000A2216" w:rsidP="000A2216">
            <w:pPr>
              <w:pStyle w:val="CRCoverPage"/>
            </w:pPr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23F10D4" w14:textId="77777777" w:rsidR="000A2216" w:rsidRDefault="000A2216" w:rsidP="000A2216">
            <w:pPr>
              <w:pStyle w:val="CRCoverPage"/>
            </w:pPr>
            <w:r>
              <w:t xml:space="preserve">    //Check: Does the test result of generic test procedure step 1-8 in TS 38.508-1 [4] Table 4.9.4.2.2-1 indicate that the UE is in RRC_IDLE?</w:t>
            </w:r>
          </w:p>
          <w:p w14:paraId="787583E8" w14:textId="77777777" w:rsidR="000A2216" w:rsidRDefault="000A2216" w:rsidP="000A2216">
            <w:pPr>
              <w:pStyle w:val="CRCoverPage"/>
            </w:pPr>
            <w:r>
              <w:t xml:space="preserve">    f_NR5GC_CheckRRCIdle(nr_Cell1,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4F5254E4" w14:textId="77777777" w:rsidR="000A2216" w:rsidRDefault="000A2216" w:rsidP="000A2216">
            <w:pPr>
              <w:pStyle w:val="CRCoverPage"/>
            </w:pPr>
          </w:p>
          <w:p w14:paraId="248F812D" w14:textId="77777777" w:rsidR="000A2216" w:rsidRDefault="000A2216" w:rsidP="000A2216">
            <w:pPr>
              <w:pStyle w:val="CRCoverPage"/>
            </w:pPr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5B66BA" w14:textId="77777777" w:rsidR="000A2216" w:rsidRDefault="000A2216" w:rsidP="000A2216">
            <w:pPr>
              <w:pStyle w:val="CRCoverPage"/>
            </w:pPr>
            <w:r>
              <w:t xml:space="preserve">    //SS transmits an </w:t>
            </w:r>
            <w:proofErr w:type="spellStart"/>
            <w:r>
              <w:t>RRCRelease</w:t>
            </w:r>
            <w:proofErr w:type="spellEnd"/>
            <w:r>
              <w:t xml:space="preserve"> message to release RRC connection and move the UE to RRC_IDLE</w:t>
            </w:r>
          </w:p>
          <w:p w14:paraId="3D80BD12" w14:textId="77777777" w:rsidR="000A2216" w:rsidRDefault="000A2216" w:rsidP="000A2216">
            <w:pPr>
              <w:pStyle w:val="CRCoverPage"/>
            </w:pPr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(nr_Cell1);</w:t>
            </w:r>
          </w:p>
          <w:p w14:paraId="0EE22AAB" w14:textId="77777777" w:rsidR="000A2216" w:rsidRDefault="000A2216" w:rsidP="000A2216">
            <w:pPr>
              <w:pStyle w:val="CRCoverPage"/>
            </w:pPr>
          </w:p>
          <w:p w14:paraId="158B8E68" w14:textId="77777777" w:rsidR="000A2216" w:rsidRDefault="000A2216" w:rsidP="000A2216">
            <w:pPr>
              <w:pStyle w:val="CRCoverPage"/>
            </w:pPr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5E2ECAC" w14:textId="77777777" w:rsidR="000A2216" w:rsidRDefault="000A2216" w:rsidP="000A2216">
            <w:pPr>
              <w:pStyle w:val="CRCoverPage"/>
            </w:pPr>
            <w:r>
              <w:t xml:space="preserve">    //The SS remove </w:t>
            </w:r>
            <w:proofErr w:type="spellStart"/>
            <w:r>
              <w:t>connEstFailOffset</w:t>
            </w:r>
            <w:proofErr w:type="spellEnd"/>
            <w:r>
              <w:t xml:space="preserve"> in SIB1.</w:t>
            </w:r>
          </w:p>
          <w:p w14:paraId="0D9E4181" w14:textId="77777777" w:rsidR="000A2216" w:rsidRDefault="000A2216" w:rsidP="000A2216">
            <w:pPr>
              <w:pStyle w:val="CRCoverPage"/>
            </w:pPr>
            <w:r>
              <w:t xml:space="preserve">    f_NR_CellInfo_SetSIB1_ConnEstFailureControl(nr_Cell1, cs_ConnEstFailureControl_TC81121);</w:t>
            </w:r>
          </w:p>
          <w:p w14:paraId="0B439C20" w14:textId="77777777" w:rsidR="000A2216" w:rsidRDefault="000A2216" w:rsidP="000A2216">
            <w:pPr>
              <w:pStyle w:val="CRCoverPage"/>
            </w:pPr>
          </w:p>
          <w:p w14:paraId="3BC93C2F" w14:textId="77777777" w:rsidR="000A2216" w:rsidRDefault="000A2216" w:rsidP="000A2216">
            <w:pPr>
              <w:pStyle w:val="CRCoverPage"/>
            </w:pPr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216B8A2" w14:textId="77777777" w:rsidR="000A2216" w:rsidRDefault="000A2216" w:rsidP="000A2216">
            <w:pPr>
              <w:pStyle w:val="CRCoverPage"/>
            </w:pPr>
            <w:r>
              <w:t xml:space="preserve">    //The SS transmits a Short message on PDCCH using P-RNTI indicating a </w:t>
            </w:r>
            <w:proofErr w:type="spellStart"/>
            <w:r>
              <w:t>systemInfoModification</w:t>
            </w:r>
            <w:proofErr w:type="spellEnd"/>
            <w:r>
              <w:t>.</w:t>
            </w:r>
          </w:p>
          <w:p w14:paraId="2CB5E55C" w14:textId="77777777" w:rsidR="000A2216" w:rsidRDefault="000A2216" w:rsidP="000A2216">
            <w:pPr>
              <w:pStyle w:val="CRCoverPage"/>
            </w:pPr>
            <w:r>
              <w:t xml:space="preserve">    </w:t>
            </w:r>
            <w:proofErr w:type="spellStart"/>
            <w:r>
              <w:t>f_NR_ModifySysinfo</w:t>
            </w:r>
            <w:proofErr w:type="spellEnd"/>
            <w:r>
              <w:t xml:space="preserve">(nr_Cell1); //Modify </w:t>
            </w:r>
            <w:proofErr w:type="spellStart"/>
            <w:r>
              <w:t>Sysinfo</w:t>
            </w:r>
            <w:proofErr w:type="spellEnd"/>
            <w:r>
              <w:t xml:space="preserve"> in SS</w:t>
            </w:r>
          </w:p>
          <w:p w14:paraId="592CD156" w14:textId="77777777" w:rsidR="000A2216" w:rsidRDefault="000A2216" w:rsidP="000A2216">
            <w:pPr>
              <w:pStyle w:val="CRCoverPage"/>
            </w:pPr>
          </w:p>
          <w:p w14:paraId="2767C50F" w14:textId="77777777" w:rsidR="000A2216" w:rsidRDefault="000A2216" w:rsidP="000A2216">
            <w:pPr>
              <w:pStyle w:val="CRCoverPage"/>
            </w:pPr>
            <w:r>
              <w:t xml:space="preserve">    //@siclog "Step 8A"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FF8ABE" w14:textId="77777777" w:rsidR="000A2216" w:rsidRDefault="000A2216" w:rsidP="000A2216">
            <w:pPr>
              <w:pStyle w:val="CRCoverPage"/>
            </w:pPr>
            <w:r>
              <w:t xml:space="preserve">    //@sic R5-201216 sic@</w:t>
            </w:r>
          </w:p>
          <w:p w14:paraId="307A8101" w14:textId="77777777" w:rsidR="000A2216" w:rsidRDefault="000A2216" w:rsidP="000A2216">
            <w:pPr>
              <w:pStyle w:val="CRCoverPage"/>
            </w:pPr>
            <w:r>
              <w:t xml:space="preserve">    // Wait for 2.1* modification period to allow the new system information to take effect.</w:t>
            </w:r>
          </w:p>
          <w:p w14:paraId="66B3BF01" w14:textId="77777777" w:rsidR="000A2216" w:rsidRDefault="000A2216" w:rsidP="000A2216">
            <w:pPr>
              <w:pStyle w:val="CRCoverPage"/>
            </w:pPr>
            <w:r>
              <w:t xml:space="preserve">    </w:t>
            </w:r>
            <w:proofErr w:type="spellStart"/>
            <w:r>
              <w:t>f_NR_WaitModificationPeriods</w:t>
            </w:r>
            <w:proofErr w:type="spellEnd"/>
            <w:r>
              <w:t>(nr_Cell1);</w:t>
            </w:r>
          </w:p>
          <w:p w14:paraId="18B379AF" w14:textId="77777777" w:rsidR="000A2216" w:rsidRDefault="000A2216" w:rsidP="000A2216">
            <w:pPr>
              <w:pStyle w:val="CRCoverPage"/>
            </w:pPr>
          </w:p>
          <w:p w14:paraId="384FECC4" w14:textId="77777777" w:rsidR="000A2216" w:rsidRDefault="000A2216" w:rsidP="000A2216">
            <w:pPr>
              <w:pStyle w:val="CRCoverPage"/>
            </w:pPr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D3AEBE6" w14:textId="77777777" w:rsidR="000A2216" w:rsidRDefault="000A2216" w:rsidP="000A2216">
            <w:pPr>
              <w:pStyle w:val="CRCoverPage"/>
            </w:pPr>
            <w:r>
              <w:t xml:space="preserve">    //void</w:t>
            </w:r>
          </w:p>
          <w:p w14:paraId="0878C873" w14:textId="77777777" w:rsidR="000A2216" w:rsidRDefault="000A2216" w:rsidP="000A2216">
            <w:pPr>
              <w:pStyle w:val="CRCoverPage"/>
            </w:pPr>
          </w:p>
          <w:p w14:paraId="1CAE9ADA" w14:textId="77777777" w:rsidR="000A2216" w:rsidRDefault="000A2216" w:rsidP="000A2216">
            <w:pPr>
              <w:pStyle w:val="CRCoverPage"/>
            </w:pPr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776413" w14:textId="77777777" w:rsidR="000A2216" w:rsidRDefault="000A2216" w:rsidP="000A2216">
            <w:pPr>
              <w:pStyle w:val="CRCoverPage"/>
            </w:pPr>
            <w:r>
              <w:t xml:space="preserve">    //The SS transmits a Paging message including a matched ng-5G-S-TMSI.</w:t>
            </w:r>
          </w:p>
          <w:p w14:paraId="0C4726AA" w14:textId="77777777" w:rsidR="000A2216" w:rsidRDefault="000A2216" w:rsidP="000A2216">
            <w:pPr>
              <w:pStyle w:val="CRCoverPage"/>
            </w:pPr>
            <w:r>
              <w:t xml:space="preserve">    </w:t>
            </w:r>
            <w:proofErr w:type="spellStart"/>
            <w:r>
              <w:t>f_NR_Paging_Def</w:t>
            </w:r>
            <w:proofErr w:type="spellEnd"/>
            <w:r>
              <w:t>(nr_Cell1, RRC_IDLE);</w:t>
            </w:r>
          </w:p>
          <w:p w14:paraId="20A301AE" w14:textId="77777777" w:rsidR="000A2216" w:rsidRDefault="000A2216" w:rsidP="000A2216">
            <w:pPr>
              <w:pStyle w:val="CRCoverPage"/>
            </w:pPr>
          </w:p>
          <w:p w14:paraId="28843359" w14:textId="77777777" w:rsidR="000A2216" w:rsidRDefault="000A2216" w:rsidP="000A2216">
            <w:pPr>
              <w:pStyle w:val="CRCoverPage"/>
            </w:pPr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2B2AD94" w14:textId="77777777" w:rsidR="000A2216" w:rsidRDefault="000A2216" w:rsidP="000A2216">
            <w:pPr>
              <w:pStyle w:val="CRCoverPage"/>
            </w:pPr>
            <w:r>
              <w:t xml:space="preserve">    //The UE transmits an </w:t>
            </w:r>
            <w:proofErr w:type="spellStart"/>
            <w:r>
              <w:t>RRCSetupRequest</w:t>
            </w:r>
            <w:proofErr w:type="spellEnd"/>
            <w:r>
              <w:t xml:space="preserve"> message.</w:t>
            </w:r>
          </w:p>
          <w:p w14:paraId="4BB9F536" w14:textId="77777777" w:rsidR="000A2216" w:rsidRDefault="000A2216" w:rsidP="000A2216">
            <w:pPr>
              <w:pStyle w:val="CRCoverPage"/>
            </w:pPr>
            <w:r>
              <w:t xml:space="preserve">    </w:t>
            </w:r>
            <w:proofErr w:type="spellStart"/>
            <w:r>
              <w:t>f_NR_RRC_SetupRequest_Def</w:t>
            </w:r>
            <w:proofErr w:type="spellEnd"/>
            <w:r>
              <w:t xml:space="preserve">(nr_Cell1, </w:t>
            </w:r>
            <w:proofErr w:type="spellStart"/>
            <w:r>
              <w:t>mt_Access</w:t>
            </w:r>
            <w:proofErr w:type="spellEnd"/>
            <w:r>
              <w:t>);</w:t>
            </w:r>
          </w:p>
          <w:p w14:paraId="3800E891" w14:textId="77777777" w:rsidR="000A2216" w:rsidRDefault="000A2216" w:rsidP="000A2216">
            <w:pPr>
              <w:pStyle w:val="CRCoverPage"/>
            </w:pPr>
            <w:r>
              <w:t xml:space="preserve"> </w:t>
            </w:r>
          </w:p>
          <w:p w14:paraId="15E6D540" w14:textId="77777777" w:rsidR="000A2216" w:rsidRDefault="000A2216" w:rsidP="000A2216">
            <w:pPr>
              <w:pStyle w:val="CRCoverPage"/>
            </w:pPr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38FB22B" w14:textId="77777777" w:rsidR="000A2216" w:rsidRDefault="000A2216" w:rsidP="000A2216">
            <w:pPr>
              <w:pStyle w:val="CRCoverPage"/>
            </w:pPr>
            <w:r>
              <w:t xml:space="preserve">    //The SS waits for 2s to let T300 expire.</w:t>
            </w:r>
          </w:p>
          <w:p w14:paraId="4AB3051F" w14:textId="77777777" w:rsidR="000A2216" w:rsidRDefault="000A2216" w:rsidP="000A2216">
            <w:pPr>
              <w:pStyle w:val="CRCoverPage"/>
            </w:pPr>
            <w:r>
              <w:lastRenderedPageBreak/>
              <w:t xml:space="preserve">    </w:t>
            </w:r>
            <w:proofErr w:type="spellStart"/>
            <w:r>
              <w:t>f_Delay</w:t>
            </w:r>
            <w:proofErr w:type="spellEnd"/>
            <w:r>
              <w:t>(2.0);</w:t>
            </w:r>
          </w:p>
          <w:p w14:paraId="50D84682" w14:textId="77777777" w:rsidR="000A2216" w:rsidRDefault="000A2216" w:rsidP="000A2216">
            <w:pPr>
              <w:pStyle w:val="CRCoverPage"/>
            </w:pPr>
          </w:p>
          <w:p w14:paraId="1415D7AD" w14:textId="77777777" w:rsidR="000A2216" w:rsidRDefault="000A2216" w:rsidP="000A2216">
            <w:pPr>
              <w:pStyle w:val="CRCoverPage"/>
            </w:pPr>
            <w:r>
              <w:t xml:space="preserve">    //@siclog "Step 12A"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4FFB149" w14:textId="77777777" w:rsidR="000A2216" w:rsidRDefault="000A2216" w:rsidP="000A2216">
            <w:pPr>
              <w:pStyle w:val="CRCoverPage"/>
            </w:pPr>
            <w:r>
              <w:t xml:space="preserve">    //SS re-adjusts the SS levels according to row "T1" in table 8.1.1.2.1.3.2-1/2.</w:t>
            </w:r>
          </w:p>
          <w:p w14:paraId="00410228" w14:textId="77777777" w:rsidR="000A2216" w:rsidRDefault="000A2216" w:rsidP="000A2216">
            <w:pPr>
              <w:pStyle w:val="CRCoverPage"/>
            </w:pPr>
            <w:r>
              <w:t xml:space="preserve">    </w:t>
            </w:r>
            <w:bookmarkStart w:id="34" w:name="OLE_LINK30"/>
            <w:bookmarkStart w:id="35" w:name="OLE_LINK31"/>
            <w:proofErr w:type="spellStart"/>
            <w:r w:rsidRPr="005A2C08">
              <w:rPr>
                <w:highlight w:val="yellow"/>
              </w:rPr>
              <w:t>f_NR_SetCellPower</w:t>
            </w:r>
            <w:proofErr w:type="spellEnd"/>
            <w:r w:rsidRPr="005A2C08">
              <w:rPr>
                <w:highlight w:val="yellow"/>
              </w:rPr>
              <w:t xml:space="preserve"> (nr_Cell1, -78, -82);</w:t>
            </w:r>
            <w:bookmarkEnd w:id="34"/>
            <w:bookmarkEnd w:id="35"/>
          </w:p>
          <w:p w14:paraId="58FC7AB1" w14:textId="77777777" w:rsidR="000A2216" w:rsidRDefault="000A2216" w:rsidP="000A2216">
            <w:pPr>
              <w:pStyle w:val="CRCoverPage"/>
            </w:pPr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(nr_Cell3, -88, -91);</w:t>
            </w:r>
          </w:p>
          <w:p w14:paraId="68FBC10D" w14:textId="77777777" w:rsidR="000A2216" w:rsidRDefault="000A2216" w:rsidP="000A2216">
            <w:pPr>
              <w:pStyle w:val="CRCoverPage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(35.0);</w:t>
            </w:r>
          </w:p>
          <w:p w14:paraId="1D29F567" w14:textId="77777777" w:rsidR="000A2216" w:rsidRDefault="000A2216" w:rsidP="000A2216">
            <w:pPr>
              <w:pStyle w:val="CRCoverPage"/>
            </w:pPr>
          </w:p>
          <w:p w14:paraId="6DB8368C" w14:textId="77777777" w:rsidR="000A2216" w:rsidRDefault="000A2216" w:rsidP="005A2C08">
            <w:pPr>
              <w:pStyle w:val="CRCoverPage"/>
              <w:rPr>
                <w:lang w:eastAsia="zh-CN"/>
              </w:rPr>
            </w:pPr>
            <w:r>
              <w:t xml:space="preserve">   </w:t>
            </w:r>
            <w:bookmarkStart w:id="36" w:name="OLE_LINK32"/>
            <w:bookmarkStart w:id="37" w:name="OLE_LINK33"/>
            <w:r w:rsidR="005A2C08">
              <w:rPr>
                <w:lang w:eastAsia="zh-CN"/>
              </w:rPr>
              <w:t>…</w:t>
            </w:r>
          </w:p>
          <w:bookmarkEnd w:id="36"/>
          <w:bookmarkEnd w:id="37"/>
          <w:p w14:paraId="4F1199A9" w14:textId="77777777" w:rsidR="002E7581" w:rsidRDefault="000A2216" w:rsidP="000A2216">
            <w:pPr>
              <w:pStyle w:val="CRCoverPage"/>
            </w:pPr>
            <w:r>
              <w:t xml:space="preserve">  }</w:t>
            </w:r>
          </w:p>
        </w:tc>
      </w:tr>
    </w:tbl>
    <w:p w14:paraId="5DCCB96E" w14:textId="77777777" w:rsidR="002034C2" w:rsidRDefault="002034C2" w:rsidP="002034C2"/>
    <w:p w14:paraId="11F2A494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034C2" w14:paraId="381758FB" w14:textId="77777777" w:rsidTr="00726F55">
        <w:tc>
          <w:tcPr>
            <w:tcW w:w="9855" w:type="dxa"/>
          </w:tcPr>
          <w:bookmarkEnd w:id="31"/>
          <w:p w14:paraId="24A07FA9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function fl_TC_8_1_1_2_1_TestBody() runs on NR5GC_PTC</w:t>
            </w:r>
          </w:p>
          <w:p w14:paraId="3C4E2B38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{ //@sic R5-197054 sic@</w:t>
            </w:r>
          </w:p>
          <w:p w14:paraId="1DDCDF5C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</w:t>
            </w:r>
            <w:proofErr w:type="spellStart"/>
            <w:r>
              <w:rPr>
                <w:lang w:eastAsia="zh-CN"/>
              </w:rPr>
              <w:t>InterFreqCarrierFreqList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v_InterFreqCarrierFreqList</w:t>
            </w:r>
            <w:proofErr w:type="spellEnd"/>
            <w:r>
              <w:rPr>
                <w:lang w:eastAsia="zh-CN"/>
              </w:rPr>
              <w:t>;</w:t>
            </w:r>
          </w:p>
          <w:p w14:paraId="3D7181FF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var float </w:t>
            </w:r>
            <w:proofErr w:type="spellStart"/>
            <w:r>
              <w:rPr>
                <w:lang w:eastAsia="zh-CN"/>
              </w:rPr>
              <w:t>v_Wait</w:t>
            </w:r>
            <w:proofErr w:type="spellEnd"/>
            <w:r>
              <w:rPr>
                <w:lang w:eastAsia="zh-CN"/>
              </w:rPr>
              <w:t xml:space="preserve"> := 5.0;</w:t>
            </w:r>
          </w:p>
          <w:p w14:paraId="4694E89B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59AC5B66" w14:textId="77777777" w:rsidR="00D82C48" w:rsidRPr="00D82C48" w:rsidRDefault="00D82C48" w:rsidP="00D82C48">
            <w:pPr>
              <w:pStyle w:val="CRCoverPage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bookmarkStart w:id="38" w:name="OLE_LINK37"/>
            <w:r w:rsidRPr="00D82C48">
              <w:rPr>
                <w:highlight w:val="yellow"/>
                <w:lang w:eastAsia="zh-CN"/>
              </w:rPr>
              <w:t>//SS re-adjusts the SS levels according to row "T0" in table 8.1.1.2.1.3.2-1/2.</w:t>
            </w:r>
          </w:p>
          <w:p w14:paraId="443B30C5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 w:rsidRPr="00D82C48">
              <w:rPr>
                <w:highlight w:val="yellow"/>
                <w:lang w:eastAsia="zh-CN"/>
              </w:rPr>
              <w:t xml:space="preserve">    </w:t>
            </w:r>
            <w:proofErr w:type="spellStart"/>
            <w:r w:rsidRPr="00D82C48">
              <w:rPr>
                <w:highlight w:val="yellow"/>
                <w:lang w:eastAsia="zh-CN"/>
              </w:rPr>
              <w:t>f_NR_SetCellPower</w:t>
            </w:r>
            <w:proofErr w:type="spellEnd"/>
            <w:r w:rsidRPr="00D82C48">
              <w:rPr>
                <w:highlight w:val="yellow"/>
                <w:lang w:eastAsia="zh-CN"/>
              </w:rPr>
              <w:t xml:space="preserve"> (nr_Cell1, -78, -82);</w:t>
            </w:r>
          </w:p>
          <w:bookmarkEnd w:id="38"/>
          <w:p w14:paraId="2DCAD1CE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ab/>
            </w:r>
          </w:p>
          <w:p w14:paraId="58DF9650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14966A09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transmits a Paging message including a matched ng-5G-S-TMSI.</w:t>
            </w:r>
          </w:p>
          <w:p w14:paraId="696E8F1E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f_NR_Paging_Def</w:t>
            </w:r>
            <w:proofErr w:type="spellEnd"/>
            <w:r>
              <w:rPr>
                <w:lang w:eastAsia="zh-CN"/>
              </w:rPr>
              <w:t>(nr_Cell1, RRC_IDLE);</w:t>
            </w:r>
          </w:p>
          <w:p w14:paraId="51756669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1FE6B54B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2"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70C5CE57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UE transmits an </w:t>
            </w:r>
            <w:proofErr w:type="spellStart"/>
            <w:r>
              <w:rPr>
                <w:lang w:eastAsia="zh-CN"/>
              </w:rPr>
              <w:t>RRCSetupRequest</w:t>
            </w:r>
            <w:proofErr w:type="spellEnd"/>
            <w:r>
              <w:rPr>
                <w:lang w:eastAsia="zh-CN"/>
              </w:rPr>
              <w:t xml:space="preserve"> message.</w:t>
            </w:r>
          </w:p>
          <w:p w14:paraId="6F89E679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f_NR_RRC_SetupRequest_Def</w:t>
            </w:r>
            <w:proofErr w:type="spellEnd"/>
            <w:r>
              <w:rPr>
                <w:lang w:eastAsia="zh-CN"/>
              </w:rPr>
              <w:t xml:space="preserve">(nr_Cell1, </w:t>
            </w:r>
            <w:proofErr w:type="spellStart"/>
            <w:r>
              <w:rPr>
                <w:lang w:eastAsia="zh-CN"/>
              </w:rPr>
              <w:t>mt_Access</w:t>
            </w:r>
            <w:proofErr w:type="spellEnd"/>
            <w:r>
              <w:rPr>
                <w:lang w:eastAsia="zh-CN"/>
              </w:rPr>
              <w:t>);</w:t>
            </w:r>
          </w:p>
          <w:p w14:paraId="185BAE5D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103CE9C0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3"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0BE01490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waits for 2s (T300 expire).</w:t>
            </w:r>
          </w:p>
          <w:p w14:paraId="2E81996D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f_Delay</w:t>
            </w:r>
            <w:proofErr w:type="spellEnd"/>
            <w:r>
              <w:rPr>
                <w:lang w:eastAsia="zh-CN"/>
              </w:rPr>
              <w:t>(2.0);</w:t>
            </w:r>
          </w:p>
          <w:p w14:paraId="3CE7BE85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2184B894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4"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7BA9CB72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//Check: Does UE send </w:t>
            </w:r>
            <w:proofErr w:type="spellStart"/>
            <w:r>
              <w:rPr>
                <w:lang w:eastAsia="zh-CN"/>
              </w:rPr>
              <w:t>RRCSetupRequest</w:t>
            </w:r>
            <w:proofErr w:type="spellEnd"/>
            <w:r>
              <w:rPr>
                <w:lang w:eastAsia="zh-CN"/>
              </w:rPr>
              <w:t xml:space="preserve"> in 5 second?</w:t>
            </w:r>
          </w:p>
          <w:p w14:paraId="3BEED1C5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if (</w:t>
            </w:r>
            <w:proofErr w:type="spellStart"/>
            <w:r>
              <w:rPr>
                <w:lang w:eastAsia="zh-CN"/>
              </w:rPr>
              <w:t>f_NR_CheckNoRRCSetupReq</w:t>
            </w:r>
            <w:proofErr w:type="spellEnd"/>
            <w:r>
              <w:rPr>
                <w:lang w:eastAsia="zh-CN"/>
              </w:rPr>
              <w:t xml:space="preserve">(nr_Cell1, </w:t>
            </w:r>
            <w:proofErr w:type="spellStart"/>
            <w:r>
              <w:rPr>
                <w:lang w:eastAsia="zh-CN"/>
              </w:rPr>
              <w:t>v_Wait</w:t>
            </w:r>
            <w:proofErr w:type="spellEnd"/>
            <w:r>
              <w:rPr>
                <w:lang w:eastAsia="zh-CN"/>
              </w:rPr>
              <w:t>, -, omit)) {</w:t>
            </w:r>
          </w:p>
          <w:p w14:paraId="53F2480F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proofErr w:type="spellStart"/>
            <w:r>
              <w:rPr>
                <w:lang w:eastAsia="zh-CN"/>
              </w:rPr>
              <w:t>f_NR_PreliminaryPass</w:t>
            </w:r>
            <w:proofErr w:type="spellEnd"/>
            <w:r>
              <w:rPr>
                <w:lang w:eastAsia="zh-CN"/>
              </w:rPr>
              <w:t>(__FILE__, __LINE__, "Step 4");</w:t>
            </w:r>
          </w:p>
          <w:p w14:paraId="10C34AF5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} else {</w:t>
            </w:r>
          </w:p>
          <w:p w14:paraId="2F1F54DF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proofErr w:type="spellStart"/>
            <w:r>
              <w:rPr>
                <w:lang w:eastAsia="zh-CN"/>
              </w:rPr>
              <w:t>f_NR_SetVerdictFailOrInconc</w:t>
            </w:r>
            <w:proofErr w:type="spellEnd"/>
            <w:r>
              <w:rPr>
                <w:lang w:eastAsia="zh-CN"/>
              </w:rPr>
              <w:t>(__FILE__, __LINE__, "Step 4");</w:t>
            </w:r>
          </w:p>
          <w:p w14:paraId="6007CDDF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2671BC34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744DE8B6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//@siclog "Step 5"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6BE57571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//Check: Does the test result of generic test procedure step 1-8 in TS 38.508-1 [4] Table 4.9.4.2.2-1 indicate that the UE is in RRC_IDLE?</w:t>
            </w:r>
          </w:p>
          <w:p w14:paraId="5CD75C78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f_NR5GC_CheckRRCIdle(nr_Cell1, </w:t>
            </w:r>
            <w:proofErr w:type="spellStart"/>
            <w:r>
              <w:rPr>
                <w:lang w:eastAsia="zh-CN"/>
              </w:rPr>
              <w:t>noRrcConnectionRelease</w:t>
            </w:r>
            <w:proofErr w:type="spellEnd"/>
            <w:r>
              <w:rPr>
                <w:lang w:eastAsia="zh-CN"/>
              </w:rPr>
              <w:t>);</w:t>
            </w:r>
          </w:p>
          <w:p w14:paraId="4D036180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15C059A6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6"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0F3BE93C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//SS transmits an </w:t>
            </w:r>
            <w:proofErr w:type="spellStart"/>
            <w:r>
              <w:rPr>
                <w:lang w:eastAsia="zh-CN"/>
              </w:rPr>
              <w:t>RRCRelease</w:t>
            </w:r>
            <w:proofErr w:type="spellEnd"/>
            <w:r>
              <w:rPr>
                <w:lang w:eastAsia="zh-CN"/>
              </w:rPr>
              <w:t xml:space="preserve"> message to release RRC connection and move the UE to RRC_IDLE</w:t>
            </w:r>
          </w:p>
          <w:p w14:paraId="086F518E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f_NR_RRCRelease</w:t>
            </w:r>
            <w:proofErr w:type="spellEnd"/>
            <w:r>
              <w:rPr>
                <w:lang w:eastAsia="zh-CN"/>
              </w:rPr>
              <w:t>(nr_Cell1);</w:t>
            </w:r>
          </w:p>
          <w:p w14:paraId="31987540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40D6E8B9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7"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0FAADE32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remove </w:t>
            </w:r>
            <w:proofErr w:type="spellStart"/>
            <w:r>
              <w:rPr>
                <w:lang w:eastAsia="zh-CN"/>
              </w:rPr>
              <w:t>connEstFailOffset</w:t>
            </w:r>
            <w:proofErr w:type="spellEnd"/>
            <w:r>
              <w:rPr>
                <w:lang w:eastAsia="zh-CN"/>
              </w:rPr>
              <w:t xml:space="preserve"> in SIB1.</w:t>
            </w:r>
          </w:p>
          <w:p w14:paraId="291AE79A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f_NR_CellInfo_SetSIB1_ConnEstFailureControl(nr_Cell1, cs_ConnEstFailureControl_TC81121);</w:t>
            </w:r>
          </w:p>
          <w:p w14:paraId="0833C4B5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450E0B5A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8"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46D64CFE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transmits a Short message on PDCCH using P-RNTI indicating a </w:t>
            </w:r>
            <w:proofErr w:type="spellStart"/>
            <w:r>
              <w:rPr>
                <w:lang w:eastAsia="zh-CN"/>
              </w:rPr>
              <w:t>systemInfoModification</w:t>
            </w:r>
            <w:proofErr w:type="spellEnd"/>
            <w:r>
              <w:rPr>
                <w:lang w:eastAsia="zh-CN"/>
              </w:rPr>
              <w:t>.</w:t>
            </w:r>
          </w:p>
          <w:p w14:paraId="26548930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f_NR_ModifySysinfo</w:t>
            </w:r>
            <w:proofErr w:type="spellEnd"/>
            <w:r>
              <w:rPr>
                <w:lang w:eastAsia="zh-CN"/>
              </w:rPr>
              <w:t xml:space="preserve">(nr_Cell1); //Modify </w:t>
            </w:r>
            <w:proofErr w:type="spellStart"/>
            <w:r>
              <w:rPr>
                <w:lang w:eastAsia="zh-CN"/>
              </w:rPr>
              <w:t>Sysinfo</w:t>
            </w:r>
            <w:proofErr w:type="spellEnd"/>
            <w:r>
              <w:rPr>
                <w:lang w:eastAsia="zh-CN"/>
              </w:rPr>
              <w:t xml:space="preserve"> in SS</w:t>
            </w:r>
          </w:p>
          <w:p w14:paraId="141FB2E8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1F1F382A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8A"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0BBA5A7C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 R5-201216 sic@</w:t>
            </w:r>
          </w:p>
          <w:p w14:paraId="072DF582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 Wait for 2.1* modification period to allow the new system information to take effect.</w:t>
            </w:r>
          </w:p>
          <w:p w14:paraId="09302105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f_NR_WaitModificationPeriods</w:t>
            </w:r>
            <w:proofErr w:type="spellEnd"/>
            <w:r>
              <w:rPr>
                <w:lang w:eastAsia="zh-CN"/>
              </w:rPr>
              <w:t>(nr_Cell1);</w:t>
            </w:r>
          </w:p>
          <w:p w14:paraId="166F776A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4D44D2A2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9"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6451625F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//void</w:t>
            </w:r>
          </w:p>
          <w:p w14:paraId="2137C854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740D14FB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10"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34EAD28D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transmits a Paging message including a matched ng-5G-S-TMSI.</w:t>
            </w:r>
          </w:p>
          <w:p w14:paraId="2F9C3E52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f_NR_Paging_Def</w:t>
            </w:r>
            <w:proofErr w:type="spellEnd"/>
            <w:r>
              <w:rPr>
                <w:lang w:eastAsia="zh-CN"/>
              </w:rPr>
              <w:t>(nr_Cell1, RRC_IDLE);</w:t>
            </w:r>
          </w:p>
          <w:p w14:paraId="180F9420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28B25C47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11"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5D8AE2AA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UE transmits an </w:t>
            </w:r>
            <w:proofErr w:type="spellStart"/>
            <w:r>
              <w:rPr>
                <w:lang w:eastAsia="zh-CN"/>
              </w:rPr>
              <w:t>RRCSetupRequest</w:t>
            </w:r>
            <w:proofErr w:type="spellEnd"/>
            <w:r>
              <w:rPr>
                <w:lang w:eastAsia="zh-CN"/>
              </w:rPr>
              <w:t xml:space="preserve"> message.</w:t>
            </w:r>
          </w:p>
          <w:p w14:paraId="3426698D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f_NR_RRC_SetupRequest_Def</w:t>
            </w:r>
            <w:proofErr w:type="spellEnd"/>
            <w:r>
              <w:rPr>
                <w:lang w:eastAsia="zh-CN"/>
              </w:rPr>
              <w:t xml:space="preserve">(nr_Cell1, </w:t>
            </w:r>
            <w:proofErr w:type="spellStart"/>
            <w:r>
              <w:rPr>
                <w:lang w:eastAsia="zh-CN"/>
              </w:rPr>
              <w:t>mt_Access</w:t>
            </w:r>
            <w:proofErr w:type="spellEnd"/>
            <w:r>
              <w:rPr>
                <w:lang w:eastAsia="zh-CN"/>
              </w:rPr>
              <w:t>);</w:t>
            </w:r>
          </w:p>
          <w:p w14:paraId="40AC1F3D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263738E9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12"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2F8EFCA4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waits for 2s to let T300 expire.</w:t>
            </w:r>
          </w:p>
          <w:p w14:paraId="1B7EE9AF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f_Delay</w:t>
            </w:r>
            <w:proofErr w:type="spellEnd"/>
            <w:r>
              <w:rPr>
                <w:lang w:eastAsia="zh-CN"/>
              </w:rPr>
              <w:t>(2.0);</w:t>
            </w:r>
          </w:p>
          <w:p w14:paraId="6ED7AAB3" w14:textId="77777777" w:rsidR="00D82C48" w:rsidRDefault="00D82C48" w:rsidP="00D82C48">
            <w:pPr>
              <w:pStyle w:val="CRCoverPage"/>
              <w:rPr>
                <w:lang w:eastAsia="zh-CN"/>
              </w:rPr>
            </w:pPr>
          </w:p>
          <w:p w14:paraId="62BC83D8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12A"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751AE82E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//SS re-adjusts the SS levels according to row "T1" in table 8.1.1.2.1.3.2-1/2.</w:t>
            </w:r>
          </w:p>
          <w:p w14:paraId="244A3070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bookmarkStart w:id="39" w:name="OLE_LINK36"/>
            <w:r>
              <w:rPr>
                <w:lang w:eastAsia="zh-CN"/>
              </w:rPr>
              <w:t xml:space="preserve"> </w:t>
            </w:r>
            <w:r w:rsidRPr="00D82C48">
              <w:rPr>
                <w:highlight w:val="yellow"/>
                <w:lang w:eastAsia="zh-CN"/>
              </w:rPr>
              <w:t>//</w:t>
            </w:r>
            <w:proofErr w:type="spellStart"/>
            <w:r w:rsidRPr="00D82C48">
              <w:rPr>
                <w:highlight w:val="yellow"/>
                <w:lang w:eastAsia="zh-CN"/>
              </w:rPr>
              <w:t>f_NR_SetCellPower</w:t>
            </w:r>
            <w:proofErr w:type="spellEnd"/>
            <w:r w:rsidRPr="00D82C48">
              <w:rPr>
                <w:highlight w:val="yellow"/>
                <w:lang w:eastAsia="zh-CN"/>
              </w:rPr>
              <w:t xml:space="preserve"> (nr_Cell1, -78, -82);</w:t>
            </w:r>
          </w:p>
          <w:bookmarkEnd w:id="39"/>
          <w:p w14:paraId="4D30F8C0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f_NR_SetCellPower</w:t>
            </w:r>
            <w:proofErr w:type="spellEnd"/>
            <w:r>
              <w:rPr>
                <w:lang w:eastAsia="zh-CN"/>
              </w:rPr>
              <w:t xml:space="preserve"> (nr_Cell3, -88, -91);</w:t>
            </w:r>
          </w:p>
          <w:p w14:paraId="6AC3C333" w14:textId="77777777" w:rsidR="00D82C48" w:rsidRDefault="00D82C48" w:rsidP="00D82C48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</w:t>
            </w:r>
            <w:proofErr w:type="spellStart"/>
            <w:r>
              <w:rPr>
                <w:lang w:eastAsia="zh-CN"/>
              </w:rPr>
              <w:t>f_Delay</w:t>
            </w:r>
            <w:proofErr w:type="spellEnd"/>
            <w:r>
              <w:rPr>
                <w:lang w:eastAsia="zh-CN"/>
              </w:rPr>
              <w:t>(35.0);</w:t>
            </w:r>
          </w:p>
          <w:p w14:paraId="7324797B" w14:textId="77777777" w:rsidR="00D82C48" w:rsidRDefault="00D82C48" w:rsidP="00B74B6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bookmarkStart w:id="40" w:name="OLE_LINK38"/>
            <w:bookmarkStart w:id="41" w:name="OLE_LINK39"/>
            <w:r w:rsidR="00B74B6A">
              <w:rPr>
                <w:lang w:eastAsia="zh-CN"/>
              </w:rPr>
              <w:t>…</w:t>
            </w:r>
          </w:p>
          <w:bookmarkEnd w:id="40"/>
          <w:bookmarkEnd w:id="41"/>
          <w:p w14:paraId="59554A7C" w14:textId="77777777" w:rsidR="002034C2" w:rsidRDefault="00D82C48" w:rsidP="00B74B6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14:paraId="72BD582B" w14:textId="77777777" w:rsidR="00A30C1F" w:rsidRDefault="00A30C1F" w:rsidP="00A30C1F">
      <w:pPr>
        <w:rPr>
          <w:lang w:eastAsia="zh-CN"/>
        </w:rPr>
      </w:pPr>
    </w:p>
    <w:p w14:paraId="794E1290" w14:textId="77777777" w:rsidR="00EE3FE2" w:rsidRDefault="00EE3FE2" w:rsidP="00A30C1F">
      <w:pPr>
        <w:rPr>
          <w:lang w:eastAsia="zh-CN"/>
        </w:rPr>
      </w:pPr>
    </w:p>
    <w:p w14:paraId="6C7F4180" w14:textId="77777777" w:rsidR="00EE3FE2" w:rsidRDefault="00EE3FE2" w:rsidP="00EE3FE2">
      <w:pPr>
        <w:spacing w:after="0"/>
        <w:rPr>
          <w:rFonts w:ascii="Arial" w:hAnsi="Arial"/>
          <w:b/>
          <w:color w:val="000000"/>
          <w:lang w:eastAsia="en-GB"/>
        </w:rPr>
      </w:pPr>
      <w:r w:rsidRPr="00535433">
        <w:rPr>
          <w:rFonts w:ascii="Arial" w:hAnsi="Arial"/>
          <w:b/>
          <w:color w:val="000000"/>
          <w:highlight w:val="cyan"/>
          <w:lang w:eastAsia="en-GB"/>
        </w:rPr>
        <w:t>MCC160 Implementation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EE3FE2" w:rsidRPr="006D2D08" w14:paraId="30C10F19" w14:textId="77777777" w:rsidTr="00A20C31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19FE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function f_TC_8_1_1_2_1_NR5GC() runs on NR5GC_PTC //@sic R5-190680 sic@</w:t>
            </w:r>
          </w:p>
          <w:p w14:paraId="2D19E1E4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{ // RRC connection establishment / Return to idle state after T300 expiry</w:t>
            </w:r>
          </w:p>
          <w:p w14:paraId="54FBBFA5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DeltaValues_Type</w:t>
            </w:r>
            <w:proofErr w:type="spellEnd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v_DeltaPrimaryBand</w:t>
            </w:r>
            <w:proofErr w:type="spellEnd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;</w:t>
            </w:r>
          </w:p>
          <w:p w14:paraId="58F3F249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f_NR5GC_Init(NR_4);//@sic R5-201216 sic@</w:t>
            </w:r>
          </w:p>
          <w:p w14:paraId="21A2B017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</w:p>
          <w:p w14:paraId="794A2676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f_NR_CellInfo_InitMaxReferencePower</w:t>
            </w:r>
            <w:proofErr w:type="spellEnd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(nr_Cell1, -78, -82);//@sic R5-201216 sic@</w:t>
            </w:r>
          </w:p>
          <w:p w14:paraId="2CB28158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</w:p>
          <w:p w14:paraId="5718C5D7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if (not f_NR_CellInfo_GetIsFR1(nr_Cell1)) {</w:t>
            </w:r>
          </w:p>
          <w:p w14:paraId="6C6A9DC6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 </w:t>
            </w:r>
            <w:proofErr w:type="spellStart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v_DeltaPrimaryBand</w:t>
            </w:r>
            <w:proofErr w:type="spellEnd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f_NR_MobileInfo_GetPrimaryDeltaValue</w:t>
            </w:r>
            <w:proofErr w:type="spellEnd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();</w:t>
            </w:r>
          </w:p>
          <w:p w14:paraId="51339882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    </w:t>
            </w:r>
            <w:proofErr w:type="spellStart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f_NR_CellInfo_SetAndCalculateQ_RxLevMin</w:t>
            </w:r>
            <w:proofErr w:type="spellEnd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(nr_Cell1, -91.0, v_DeltaPrimaryBand.DeltaNRf1);</w:t>
            </w:r>
          </w:p>
          <w:p w14:paraId="436E9C80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}</w:t>
            </w:r>
          </w:p>
          <w:p w14:paraId="0576BC36" w14:textId="3D9BBE65" w:rsidR="00EE3FE2" w:rsidRPr="00393EC9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</w:t>
            </w:r>
            <w:r w:rsidR="00393EC9"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/*</w:t>
            </w:r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if (not f_NR_CellInfo_GetIsFR1(nr_Cell3)) {</w:t>
            </w:r>
          </w:p>
          <w:p w14:paraId="371F11B3" w14:textId="77777777" w:rsidR="00EE3FE2" w:rsidRPr="00393EC9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v_DeltaPrimaryBand</w:t>
            </w:r>
            <w:proofErr w:type="spellEnd"/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f_NR_MobileInfo_GetPrimaryDeltaValue</w:t>
            </w:r>
            <w:proofErr w:type="spellEnd"/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();</w:t>
            </w:r>
          </w:p>
          <w:p w14:paraId="3DF6CEB4" w14:textId="77777777" w:rsidR="00EE3FE2" w:rsidRPr="00393EC9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f_NR_CellInfo_SetAndCalculateQ_RxLevMin</w:t>
            </w:r>
            <w:proofErr w:type="spellEnd"/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(nr_Cell3, -100.0, v_DeltaPrimaryBand.DeltaNRf2);</w:t>
            </w:r>
          </w:p>
          <w:p w14:paraId="40649E97" w14:textId="345C3C83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}</w:t>
            </w:r>
            <w:r w:rsidR="00393EC9"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*/</w:t>
            </w:r>
          </w:p>
          <w:p w14:paraId="6F24E078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//Create and configure cell</w:t>
            </w:r>
          </w:p>
          <w:p w14:paraId="74C43EB9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f_NR_CellConfig_Def</w:t>
            </w:r>
            <w:proofErr w:type="spellEnd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(nr_Cell1);</w:t>
            </w:r>
          </w:p>
          <w:p w14:paraId="27A72509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f_NR_CellConfig_Def</w:t>
            </w:r>
            <w:proofErr w:type="spellEnd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(nr_Cell3);//@sic R5-201216 sic@</w:t>
            </w:r>
          </w:p>
          <w:p w14:paraId="52449E6A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</w:p>
          <w:p w14:paraId="2D7E21AD" w14:textId="0353E6A8" w:rsidR="00EE3FE2" w:rsidRPr="005E5513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</w:t>
            </w:r>
            <w:r w:rsidRPr="005E5513">
              <w:rPr>
                <w:rFonts w:ascii="Arial" w:hAnsi="Arial" w:cs="Arial"/>
                <w:bCs/>
                <w:color w:val="000000"/>
                <w:lang w:eastAsia="de-DE"/>
              </w:rPr>
              <w:t>f_NR5GC_Preamble (nr_Cell1, STATE_IDLE_1A);</w:t>
            </w:r>
          </w:p>
          <w:p w14:paraId="5ADEA32B" w14:textId="010DC656" w:rsidR="00EE3FE2" w:rsidRPr="005E5513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5E5513">
              <w:rPr>
                <w:rFonts w:ascii="Arial" w:hAnsi="Arial" w:cs="Arial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5E5513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f_NR_SetCellPower</w:t>
            </w:r>
            <w:proofErr w:type="spellEnd"/>
            <w:r w:rsidRPr="005E5513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(nr_Cell1, -78, tsc_NR_ServingCellSSS_EPRE_FR2);</w:t>
            </w:r>
            <w:r w:rsidR="005E5513" w:rsidRPr="00EE3FE2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//@sic R5s240569 sic@</w:t>
            </w:r>
          </w:p>
          <w:p w14:paraId="2A2680BD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</w:p>
          <w:p w14:paraId="22259D84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f_NR_TestBody_Set</w:t>
            </w:r>
            <w:proofErr w:type="spellEnd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(true);</w:t>
            </w:r>
          </w:p>
          <w:p w14:paraId="1818960A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fl_TC_8_1_1_2_1_TestBody();</w:t>
            </w:r>
          </w:p>
          <w:p w14:paraId="0240C33F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f_NR_TestBody_Set</w:t>
            </w:r>
            <w:proofErr w:type="spellEnd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(false);</w:t>
            </w:r>
          </w:p>
          <w:p w14:paraId="098EF18D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</w:p>
          <w:p w14:paraId="4BD56167" w14:textId="77777777" w:rsidR="00EE3FE2" w:rsidRP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f_NR_Postamble</w:t>
            </w:r>
            <w:proofErr w:type="spellEnd"/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>(nr_Cell3, STATE_IDLE_1A);//@sic R5-201216 R5s210715 sic@</w:t>
            </w:r>
          </w:p>
          <w:p w14:paraId="6900ABC8" w14:textId="54067936" w:rsidR="00EE3FE2" w:rsidRDefault="00EE3FE2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}</w:t>
            </w:r>
          </w:p>
          <w:p w14:paraId="3323D5E4" w14:textId="77777777" w:rsidR="00043959" w:rsidRDefault="00043959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</w:p>
          <w:p w14:paraId="7D5B5599" w14:textId="77777777" w:rsidR="00043959" w:rsidRDefault="00043959" w:rsidP="00EE3FE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</w:p>
          <w:p w14:paraId="43E377E5" w14:textId="77777777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function fl_TC_8_1_1_2_1_TestBody() runs on NR5GC_PTC</w:t>
            </w:r>
          </w:p>
          <w:p w14:paraId="087B6DD4" w14:textId="71FC53AD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{ //@sic R5-197054 </w:t>
            </w:r>
            <w:r w:rsidRPr="00EE3FE2">
              <w:rPr>
                <w:rFonts w:cs="Arial"/>
                <w:bCs/>
                <w:color w:val="000000"/>
                <w:highlight w:val="cyan"/>
                <w:lang w:eastAsia="de-DE"/>
              </w:rPr>
              <w:t xml:space="preserve">R5s240569 </w:t>
            </w:r>
            <w:r>
              <w:rPr>
                <w:rFonts w:cs="Arial"/>
                <w:bCs/>
                <w:color w:val="000000"/>
                <w:lang w:eastAsia="de-DE"/>
              </w:rPr>
              <w:t xml:space="preserve"> </w:t>
            </w:r>
            <w:r>
              <w:rPr>
                <w:lang w:eastAsia="zh-CN"/>
              </w:rPr>
              <w:t>sic@</w:t>
            </w:r>
          </w:p>
          <w:p w14:paraId="02310522" w14:textId="77777777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</w:t>
            </w:r>
            <w:proofErr w:type="spellStart"/>
            <w:r>
              <w:rPr>
                <w:lang w:eastAsia="zh-CN"/>
              </w:rPr>
              <w:t>InterFreqCarrierFreqList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v_InterFreqCarrierFreqList</w:t>
            </w:r>
            <w:proofErr w:type="spellEnd"/>
            <w:r>
              <w:rPr>
                <w:lang w:eastAsia="zh-CN"/>
              </w:rPr>
              <w:t>;</w:t>
            </w:r>
          </w:p>
          <w:p w14:paraId="63CD8B86" w14:textId="482C888C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var float </w:t>
            </w:r>
            <w:proofErr w:type="spellStart"/>
            <w:r>
              <w:rPr>
                <w:lang w:eastAsia="zh-CN"/>
              </w:rPr>
              <w:t>v_Wait</w:t>
            </w:r>
            <w:proofErr w:type="spellEnd"/>
            <w:r>
              <w:rPr>
                <w:lang w:eastAsia="zh-CN"/>
              </w:rPr>
              <w:t xml:space="preserve"> := 5.0;</w:t>
            </w:r>
          </w:p>
          <w:p w14:paraId="7A8AA905" w14:textId="77777777" w:rsidR="00043959" w:rsidRDefault="00043959" w:rsidP="00043959">
            <w:pPr>
              <w:pStyle w:val="CRCoverPage"/>
              <w:rPr>
                <w:lang w:eastAsia="zh-CN"/>
              </w:rPr>
            </w:pPr>
          </w:p>
          <w:p w14:paraId="6868219A" w14:textId="0FC7AED4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1480CC1E" w14:textId="5C4F1521" w:rsidR="00043959" w:rsidRDefault="00043959" w:rsidP="00043959">
            <w:pPr>
              <w:pStyle w:val="CRCoverPage"/>
              <w:rPr>
                <w:lang w:eastAsia="zh-CN"/>
              </w:rPr>
            </w:pPr>
          </w:p>
          <w:p w14:paraId="2C236501" w14:textId="77777777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12"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64E6A37D" w14:textId="77777777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//The SS waits for 2s to let T300 expire.</w:t>
            </w:r>
          </w:p>
          <w:p w14:paraId="7F1AE13A" w14:textId="77777777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f_Delay</w:t>
            </w:r>
            <w:proofErr w:type="spellEnd"/>
            <w:r>
              <w:rPr>
                <w:lang w:eastAsia="zh-CN"/>
              </w:rPr>
              <w:t>(2.0);</w:t>
            </w:r>
          </w:p>
          <w:p w14:paraId="453F60B6" w14:textId="77777777" w:rsidR="00043959" w:rsidRDefault="00043959" w:rsidP="00043959">
            <w:pPr>
              <w:pStyle w:val="CRCoverPage"/>
              <w:rPr>
                <w:lang w:eastAsia="zh-CN"/>
              </w:rPr>
            </w:pPr>
          </w:p>
          <w:p w14:paraId="2B6DFCA9" w14:textId="77777777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//@siclog "Step 12A"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3582B15E" w14:textId="77777777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//SS re-adjusts the SS levels according to row "T1" in table 8.1.1.2.1.3.2-1/2.</w:t>
            </w:r>
          </w:p>
          <w:p w14:paraId="71DB320C" w14:textId="77777777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D82C48">
              <w:rPr>
                <w:highlight w:val="yellow"/>
                <w:lang w:eastAsia="zh-CN"/>
              </w:rPr>
              <w:t>//</w:t>
            </w:r>
            <w:proofErr w:type="spellStart"/>
            <w:r w:rsidRPr="00D82C48">
              <w:rPr>
                <w:highlight w:val="yellow"/>
                <w:lang w:eastAsia="zh-CN"/>
              </w:rPr>
              <w:t>f_NR_SetCellPower</w:t>
            </w:r>
            <w:proofErr w:type="spellEnd"/>
            <w:r w:rsidRPr="00D82C48">
              <w:rPr>
                <w:highlight w:val="yellow"/>
                <w:lang w:eastAsia="zh-CN"/>
              </w:rPr>
              <w:t xml:space="preserve"> (nr_Cell1, -78, -82);</w:t>
            </w:r>
          </w:p>
          <w:p w14:paraId="270565FD" w14:textId="469CCBBC" w:rsidR="00393EC9" w:rsidRPr="00393EC9" w:rsidRDefault="00393EC9" w:rsidP="00393E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EE3FE2">
              <w:rPr>
                <w:rFonts w:ascii="Arial" w:hAnsi="Arial" w:cs="Arial"/>
                <w:bCs/>
                <w:color w:val="000000"/>
                <w:lang w:eastAsia="de-DE"/>
              </w:rPr>
              <w:t xml:space="preserve">    </w:t>
            </w:r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if (not f_NR_CellInfo_GetIsFR1(nr_Cell3)) {</w:t>
            </w:r>
          </w:p>
          <w:p w14:paraId="15267175" w14:textId="77777777" w:rsidR="00393EC9" w:rsidRPr="00393EC9" w:rsidRDefault="00393EC9" w:rsidP="00393E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lastRenderedPageBreak/>
              <w:t xml:space="preserve">        </w:t>
            </w:r>
            <w:proofErr w:type="spellStart"/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v_DeltaPrimaryBand</w:t>
            </w:r>
            <w:proofErr w:type="spellEnd"/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:= </w:t>
            </w:r>
            <w:proofErr w:type="spellStart"/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f_NR_MobileInfo_GetPrimaryDeltaValue</w:t>
            </w:r>
            <w:proofErr w:type="spellEnd"/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();</w:t>
            </w:r>
          </w:p>
          <w:p w14:paraId="7EDB411C" w14:textId="77777777" w:rsidR="00393EC9" w:rsidRPr="005A32AB" w:rsidRDefault="00393EC9" w:rsidP="00393E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f_NR_CellInfo_SetAndCalculateQ_</w:t>
            </w:r>
            <w:r w:rsidRPr="005A32AB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RxLevMin</w:t>
            </w:r>
            <w:proofErr w:type="spellEnd"/>
            <w:r w:rsidRPr="005A32AB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(nr_Cell3, -100.0, v_DeltaPrimaryBand.DeltaNRf2);</w:t>
            </w:r>
          </w:p>
          <w:p w14:paraId="785B6026" w14:textId="51EEEBD2" w:rsidR="005A32AB" w:rsidRPr="005A32AB" w:rsidRDefault="005A32AB" w:rsidP="00393E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</w:pPr>
            <w:r w:rsidRPr="005A32AB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    </w:t>
            </w:r>
            <w:proofErr w:type="spellStart"/>
            <w:r w:rsidRPr="005A32AB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f_NR_ModifySysinfo</w:t>
            </w:r>
            <w:proofErr w:type="spellEnd"/>
            <w:r w:rsidRPr="005A32AB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(nr_Cell</w:t>
            </w:r>
            <w:r w:rsidR="001E4395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3</w:t>
            </w:r>
            <w:r w:rsidRPr="005A32AB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, false)</w:t>
            </w:r>
            <w:r w:rsidR="000442EA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>;</w:t>
            </w:r>
          </w:p>
          <w:p w14:paraId="72E71B0B" w14:textId="784693BB" w:rsidR="00393EC9" w:rsidRDefault="00393EC9" w:rsidP="00393EC9">
            <w:pPr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r w:rsidRPr="00393EC9">
              <w:rPr>
                <w:rFonts w:ascii="Arial" w:hAnsi="Arial" w:cs="Arial"/>
                <w:bCs/>
                <w:color w:val="000000"/>
                <w:highlight w:val="cyan"/>
                <w:lang w:eastAsia="de-DE"/>
              </w:rPr>
              <w:t xml:space="preserve">    }</w:t>
            </w:r>
          </w:p>
          <w:p w14:paraId="011BDA78" w14:textId="77777777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f_NR_SetCellPower</w:t>
            </w:r>
            <w:proofErr w:type="spellEnd"/>
            <w:r>
              <w:rPr>
                <w:lang w:eastAsia="zh-CN"/>
              </w:rPr>
              <w:t xml:space="preserve"> (nr_Cell3, -88, -91);</w:t>
            </w:r>
          </w:p>
          <w:p w14:paraId="2498D47C" w14:textId="77777777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f_Delay</w:t>
            </w:r>
            <w:proofErr w:type="spellEnd"/>
            <w:r>
              <w:rPr>
                <w:lang w:eastAsia="zh-CN"/>
              </w:rPr>
              <w:t>(35.0);</w:t>
            </w:r>
          </w:p>
          <w:p w14:paraId="161C56F1" w14:textId="77777777" w:rsidR="00043959" w:rsidRDefault="00043959" w:rsidP="000439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…</w:t>
            </w:r>
          </w:p>
          <w:p w14:paraId="120AD03D" w14:textId="58401BE0" w:rsidR="00043959" w:rsidRPr="00333419" w:rsidRDefault="00043959" w:rsidP="000439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  <w:r>
              <w:rPr>
                <w:lang w:eastAsia="zh-CN"/>
              </w:rPr>
              <w:t xml:space="preserve">  }</w:t>
            </w:r>
          </w:p>
          <w:p w14:paraId="3DFD12A5" w14:textId="30C5CDD2" w:rsidR="00EE3FE2" w:rsidRPr="006D2D08" w:rsidRDefault="00EE3FE2" w:rsidP="0094209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/>
                <w:lang w:eastAsia="de-DE"/>
              </w:rPr>
            </w:pPr>
          </w:p>
        </w:tc>
      </w:tr>
    </w:tbl>
    <w:p w14:paraId="65759FC5" w14:textId="77777777" w:rsidR="00EE3FE2" w:rsidRDefault="00EE3FE2" w:rsidP="00EE3FE2">
      <w:pPr>
        <w:rPr>
          <w:lang w:eastAsia="zh-CN"/>
        </w:rPr>
      </w:pPr>
    </w:p>
    <w:sectPr w:rsidR="00EE3F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B7B5A" w14:textId="77777777" w:rsidR="00FF1837" w:rsidRDefault="00FF1837">
      <w:r>
        <w:separator/>
      </w:r>
    </w:p>
  </w:endnote>
  <w:endnote w:type="continuationSeparator" w:id="0">
    <w:p w14:paraId="0FCE731F" w14:textId="77777777" w:rsidR="00FF1837" w:rsidRDefault="00FF1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B53F6" w14:textId="77777777" w:rsidR="00FF1837" w:rsidRDefault="00FF1837">
      <w:r>
        <w:separator/>
      </w:r>
    </w:p>
  </w:footnote>
  <w:footnote w:type="continuationSeparator" w:id="0">
    <w:p w14:paraId="0B957B7F" w14:textId="77777777" w:rsidR="00FF1837" w:rsidRDefault="00FF1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CA319" w14:textId="77777777" w:rsidR="00695808" w:rsidRDefault="00695808">
    <w:r>
      <w:t xml:space="preserve">Page </w:t>
    </w:r>
    <w:r w:rsidR="00F45C88">
      <w:fldChar w:fldCharType="begin"/>
    </w:r>
    <w:r w:rsidR="00374DD4">
      <w:instrText>PAGE</w:instrText>
    </w:r>
    <w:r w:rsidR="00F45C88">
      <w:fldChar w:fldCharType="separate"/>
    </w:r>
    <w:r>
      <w:rPr>
        <w:noProof/>
      </w:rPr>
      <w:t>1</w:t>
    </w:r>
    <w:r w:rsidR="00F45C8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AFFE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B3CF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72BD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8316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55123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381524">
    <w:abstractNumId w:val="3"/>
  </w:num>
  <w:num w:numId="4" w16cid:durableId="757558630">
    <w:abstractNumId w:val="5"/>
  </w:num>
  <w:num w:numId="5" w16cid:durableId="1526167482">
    <w:abstractNumId w:val="0"/>
  </w:num>
  <w:num w:numId="6" w16cid:durableId="1596867587">
    <w:abstractNumId w:val="8"/>
  </w:num>
  <w:num w:numId="7" w16cid:durableId="1150097617">
    <w:abstractNumId w:val="7"/>
  </w:num>
  <w:num w:numId="8" w16cid:durableId="164519756">
    <w:abstractNumId w:val="6"/>
  </w:num>
  <w:num w:numId="9" w16cid:durableId="143939469">
    <w:abstractNumId w:val="9"/>
  </w:num>
  <w:num w:numId="10" w16cid:durableId="1198275284">
    <w:abstractNumId w:val="1"/>
  </w:num>
  <w:num w:numId="11" w16cid:durableId="853425264">
    <w:abstractNumId w:val="2"/>
  </w:num>
  <w:num w:numId="12" w16cid:durableId="13266640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D89"/>
    <w:rsid w:val="00010FCE"/>
    <w:rsid w:val="00012992"/>
    <w:rsid w:val="000131BF"/>
    <w:rsid w:val="00021240"/>
    <w:rsid w:val="00022E4A"/>
    <w:rsid w:val="00043959"/>
    <w:rsid w:val="000442EA"/>
    <w:rsid w:val="00090A0D"/>
    <w:rsid w:val="000A2216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0F63C6"/>
    <w:rsid w:val="001113BD"/>
    <w:rsid w:val="001274BD"/>
    <w:rsid w:val="00145D43"/>
    <w:rsid w:val="001545A3"/>
    <w:rsid w:val="00172233"/>
    <w:rsid w:val="00175179"/>
    <w:rsid w:val="00183F49"/>
    <w:rsid w:val="0018700F"/>
    <w:rsid w:val="00192C46"/>
    <w:rsid w:val="00193EF7"/>
    <w:rsid w:val="001A08B3"/>
    <w:rsid w:val="001A7B60"/>
    <w:rsid w:val="001B52F0"/>
    <w:rsid w:val="001B7A65"/>
    <w:rsid w:val="001E2565"/>
    <w:rsid w:val="001E41F3"/>
    <w:rsid w:val="001E4395"/>
    <w:rsid w:val="001E790C"/>
    <w:rsid w:val="00200046"/>
    <w:rsid w:val="002034C2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1B6"/>
    <w:rsid w:val="002B5741"/>
    <w:rsid w:val="002E472E"/>
    <w:rsid w:val="002E7581"/>
    <w:rsid w:val="00303144"/>
    <w:rsid w:val="00303466"/>
    <w:rsid w:val="00305409"/>
    <w:rsid w:val="003103B5"/>
    <w:rsid w:val="003156FB"/>
    <w:rsid w:val="00315CE8"/>
    <w:rsid w:val="0032322D"/>
    <w:rsid w:val="00344A54"/>
    <w:rsid w:val="003609EF"/>
    <w:rsid w:val="0036231A"/>
    <w:rsid w:val="00365645"/>
    <w:rsid w:val="003667E5"/>
    <w:rsid w:val="0037269D"/>
    <w:rsid w:val="00374DD4"/>
    <w:rsid w:val="003828FB"/>
    <w:rsid w:val="00393EC9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133F1"/>
    <w:rsid w:val="004242F1"/>
    <w:rsid w:val="0044380F"/>
    <w:rsid w:val="0046272D"/>
    <w:rsid w:val="00480EFE"/>
    <w:rsid w:val="004904C4"/>
    <w:rsid w:val="00494371"/>
    <w:rsid w:val="004B628C"/>
    <w:rsid w:val="004B75B7"/>
    <w:rsid w:val="004C71BC"/>
    <w:rsid w:val="004E3964"/>
    <w:rsid w:val="00511C6D"/>
    <w:rsid w:val="00513610"/>
    <w:rsid w:val="005141D9"/>
    <w:rsid w:val="0051580D"/>
    <w:rsid w:val="005200AB"/>
    <w:rsid w:val="005330C6"/>
    <w:rsid w:val="00547111"/>
    <w:rsid w:val="0056317D"/>
    <w:rsid w:val="005678FA"/>
    <w:rsid w:val="005913A9"/>
    <w:rsid w:val="00592D74"/>
    <w:rsid w:val="005A2C08"/>
    <w:rsid w:val="005A32AB"/>
    <w:rsid w:val="005B2F31"/>
    <w:rsid w:val="005B76D2"/>
    <w:rsid w:val="005E2C44"/>
    <w:rsid w:val="005E5513"/>
    <w:rsid w:val="006133F0"/>
    <w:rsid w:val="00621188"/>
    <w:rsid w:val="006257ED"/>
    <w:rsid w:val="00653DE4"/>
    <w:rsid w:val="00665C47"/>
    <w:rsid w:val="00690E61"/>
    <w:rsid w:val="00695808"/>
    <w:rsid w:val="006A0452"/>
    <w:rsid w:val="006B19DD"/>
    <w:rsid w:val="006B46FB"/>
    <w:rsid w:val="006D5593"/>
    <w:rsid w:val="006E1111"/>
    <w:rsid w:val="006E21FB"/>
    <w:rsid w:val="006E34F7"/>
    <w:rsid w:val="006F0E74"/>
    <w:rsid w:val="00702E2B"/>
    <w:rsid w:val="00711669"/>
    <w:rsid w:val="00714985"/>
    <w:rsid w:val="00726E85"/>
    <w:rsid w:val="00737DCF"/>
    <w:rsid w:val="00743FD0"/>
    <w:rsid w:val="00745C21"/>
    <w:rsid w:val="0074649C"/>
    <w:rsid w:val="007649AE"/>
    <w:rsid w:val="00775C74"/>
    <w:rsid w:val="00783C9F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C4C4D"/>
    <w:rsid w:val="007D6A07"/>
    <w:rsid w:val="007E2EF4"/>
    <w:rsid w:val="007F7259"/>
    <w:rsid w:val="008040A8"/>
    <w:rsid w:val="00807A24"/>
    <w:rsid w:val="008279FA"/>
    <w:rsid w:val="0083785A"/>
    <w:rsid w:val="008466B8"/>
    <w:rsid w:val="008626E7"/>
    <w:rsid w:val="00870EE7"/>
    <w:rsid w:val="008863B9"/>
    <w:rsid w:val="0089286E"/>
    <w:rsid w:val="008A45A6"/>
    <w:rsid w:val="008C044C"/>
    <w:rsid w:val="008C6828"/>
    <w:rsid w:val="008D064A"/>
    <w:rsid w:val="008D3CCC"/>
    <w:rsid w:val="008D4170"/>
    <w:rsid w:val="008F3789"/>
    <w:rsid w:val="008F686C"/>
    <w:rsid w:val="009148DE"/>
    <w:rsid w:val="0093083B"/>
    <w:rsid w:val="00941E30"/>
    <w:rsid w:val="009453AA"/>
    <w:rsid w:val="00953364"/>
    <w:rsid w:val="0095746E"/>
    <w:rsid w:val="00974B25"/>
    <w:rsid w:val="009777D9"/>
    <w:rsid w:val="009859C8"/>
    <w:rsid w:val="009912E7"/>
    <w:rsid w:val="00991B88"/>
    <w:rsid w:val="009A5753"/>
    <w:rsid w:val="009A579D"/>
    <w:rsid w:val="009C6508"/>
    <w:rsid w:val="009C7678"/>
    <w:rsid w:val="009D2DF8"/>
    <w:rsid w:val="009E3297"/>
    <w:rsid w:val="009E3A55"/>
    <w:rsid w:val="009F01C8"/>
    <w:rsid w:val="009F45F0"/>
    <w:rsid w:val="009F719E"/>
    <w:rsid w:val="009F734F"/>
    <w:rsid w:val="00A12EAC"/>
    <w:rsid w:val="00A20C31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900CB"/>
    <w:rsid w:val="00AA2CBC"/>
    <w:rsid w:val="00AA67EB"/>
    <w:rsid w:val="00AB0432"/>
    <w:rsid w:val="00AC4CF7"/>
    <w:rsid w:val="00AC5820"/>
    <w:rsid w:val="00AD1CD8"/>
    <w:rsid w:val="00AE518C"/>
    <w:rsid w:val="00AF2AEC"/>
    <w:rsid w:val="00B0233C"/>
    <w:rsid w:val="00B258BB"/>
    <w:rsid w:val="00B31734"/>
    <w:rsid w:val="00B34B65"/>
    <w:rsid w:val="00B54BAF"/>
    <w:rsid w:val="00B67B97"/>
    <w:rsid w:val="00B74525"/>
    <w:rsid w:val="00B7489A"/>
    <w:rsid w:val="00B74B6A"/>
    <w:rsid w:val="00B777A8"/>
    <w:rsid w:val="00B85CB9"/>
    <w:rsid w:val="00B968C8"/>
    <w:rsid w:val="00BA3EC5"/>
    <w:rsid w:val="00BA51D9"/>
    <w:rsid w:val="00BB0346"/>
    <w:rsid w:val="00BB5441"/>
    <w:rsid w:val="00BB5DFC"/>
    <w:rsid w:val="00BC2495"/>
    <w:rsid w:val="00BC4BFC"/>
    <w:rsid w:val="00BD279D"/>
    <w:rsid w:val="00BD4675"/>
    <w:rsid w:val="00BD6BB8"/>
    <w:rsid w:val="00BE1DB4"/>
    <w:rsid w:val="00BE43C5"/>
    <w:rsid w:val="00BE542B"/>
    <w:rsid w:val="00C01490"/>
    <w:rsid w:val="00C33704"/>
    <w:rsid w:val="00C35AF3"/>
    <w:rsid w:val="00C64943"/>
    <w:rsid w:val="00C66BA2"/>
    <w:rsid w:val="00C74795"/>
    <w:rsid w:val="00C86676"/>
    <w:rsid w:val="00C870F6"/>
    <w:rsid w:val="00C901CF"/>
    <w:rsid w:val="00C95985"/>
    <w:rsid w:val="00CA4B98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2C48"/>
    <w:rsid w:val="00D84AE9"/>
    <w:rsid w:val="00D90741"/>
    <w:rsid w:val="00D943C3"/>
    <w:rsid w:val="00D97C78"/>
    <w:rsid w:val="00DA11E9"/>
    <w:rsid w:val="00DC1876"/>
    <w:rsid w:val="00DC4393"/>
    <w:rsid w:val="00DC64DC"/>
    <w:rsid w:val="00DD4BED"/>
    <w:rsid w:val="00DE34CF"/>
    <w:rsid w:val="00DF2BF7"/>
    <w:rsid w:val="00E049DE"/>
    <w:rsid w:val="00E13F3D"/>
    <w:rsid w:val="00E20D6E"/>
    <w:rsid w:val="00E34898"/>
    <w:rsid w:val="00E36141"/>
    <w:rsid w:val="00E42691"/>
    <w:rsid w:val="00E842E9"/>
    <w:rsid w:val="00EB09B7"/>
    <w:rsid w:val="00EE3FE2"/>
    <w:rsid w:val="00EE7D7C"/>
    <w:rsid w:val="00F02DF8"/>
    <w:rsid w:val="00F16AA1"/>
    <w:rsid w:val="00F25D98"/>
    <w:rsid w:val="00F26D02"/>
    <w:rsid w:val="00F2700A"/>
    <w:rsid w:val="00F300FB"/>
    <w:rsid w:val="00F45C88"/>
    <w:rsid w:val="00F62183"/>
    <w:rsid w:val="00FA556D"/>
    <w:rsid w:val="00FB1059"/>
    <w:rsid w:val="00FB6386"/>
    <w:rsid w:val="00FF1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0EDE85"/>
  <w15:docId w15:val="{8B601E58-0B82-42DF-97A3-C8034A051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E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8</Pages>
  <Words>1633</Words>
  <Characters>8986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56</cp:revision>
  <cp:lastPrinted>1900-01-01T08:00:00Z</cp:lastPrinted>
  <dcterms:created xsi:type="dcterms:W3CDTF">2024-09-17T10:25:00Z</dcterms:created>
  <dcterms:modified xsi:type="dcterms:W3CDTF">2024-10-02T13:16:00Z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2024-09-17T10:12:42Z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d07b158e-13a6-4876-859e-66a5dda977f9</vt:lpwstr>
  </property>
  <property fmtid="{D5CDD505-2E9C-101B-9397-08002B2CF9AE}" pid="27" name="MSIP_Label_9764cdcd-3664-4d05-9615-7cbf65a4f0a8_ContentBits">
    <vt:lpwstr>0</vt:lpwstr>
  </property>
</Properties>
</file>