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EDDB91" w14:textId="4DD4EE31" w:rsidR="00764BBF" w:rsidRDefault="00764BBF" w:rsidP="00764B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2428C">
        <w:fldChar w:fldCharType="begin"/>
      </w:r>
      <w:r w:rsidR="00E2428C">
        <w:instrText xml:space="preserve"> DOCPROPERTY  TSG/WGRef  \* MERGEFORMAT </w:instrText>
      </w:r>
      <w:r w:rsidR="00E2428C">
        <w:fldChar w:fldCharType="separate"/>
      </w:r>
      <w:r>
        <w:rPr>
          <w:b/>
          <w:noProof/>
          <w:sz w:val="24"/>
        </w:rPr>
        <w:t>RAN5</w:t>
      </w:r>
      <w:r w:rsidR="00E2428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428C">
        <w:fldChar w:fldCharType="begin"/>
      </w:r>
      <w:r w:rsidR="00E2428C">
        <w:instrText xml:space="preserve"> DOCPROPERTY  MtgSeq  \* MERGEFORMAT </w:instrText>
      </w:r>
      <w:r w:rsidR="00E2428C">
        <w:fldChar w:fldCharType="separate"/>
      </w:r>
      <w:r w:rsidRPr="00EB09B7">
        <w:rPr>
          <w:b/>
          <w:noProof/>
          <w:sz w:val="24"/>
        </w:rPr>
        <w:t>2024</w:t>
      </w:r>
      <w:r w:rsidR="00E2428C">
        <w:rPr>
          <w:b/>
          <w:noProof/>
          <w:sz w:val="24"/>
        </w:rPr>
        <w:fldChar w:fldCharType="end"/>
      </w:r>
      <w:r w:rsidR="00E2428C">
        <w:fldChar w:fldCharType="begin"/>
      </w:r>
      <w:r w:rsidR="00E2428C">
        <w:instrText xml:space="preserve"> DOCPROPERTY  MtgTitle  \* MERGEFORMAT </w:instrText>
      </w:r>
      <w:r w:rsidR="00E2428C">
        <w:fldChar w:fldCharType="separate"/>
      </w:r>
      <w:r>
        <w:rPr>
          <w:b/>
          <w:noProof/>
          <w:sz w:val="24"/>
        </w:rPr>
        <w:t>-TTCN email</w:t>
      </w:r>
      <w:r w:rsidR="00E2428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C25EB" w:rsidRPr="00DC25EB">
        <w:rPr>
          <w:b/>
          <w:bCs/>
          <w:i/>
          <w:iCs/>
          <w:sz w:val="24"/>
          <w:szCs w:val="24"/>
        </w:rPr>
        <w:t>R5s240555</w:t>
      </w:r>
    </w:p>
    <w:p w14:paraId="320CF6EF" w14:textId="77777777" w:rsidR="00764BBF" w:rsidRDefault="00E2428C" w:rsidP="00764BB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64BB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64BB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764BB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64BBF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764BB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64BBF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BBF" w14:paraId="1B31C693" w14:textId="77777777" w:rsidTr="00832A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9FD93" w14:textId="77777777" w:rsidR="00764BBF" w:rsidRDefault="00764BBF" w:rsidP="00832A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4BBF" w14:paraId="7103D8E9" w14:textId="77777777" w:rsidTr="00832A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BA488" w14:textId="77777777" w:rsidR="00764BBF" w:rsidRDefault="00764BBF" w:rsidP="00832A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BBF" w14:paraId="4E50244F" w14:textId="77777777" w:rsidTr="00832A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4E0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77C9EBD" w14:textId="77777777" w:rsidTr="00832A9C">
        <w:tc>
          <w:tcPr>
            <w:tcW w:w="142" w:type="dxa"/>
            <w:tcBorders>
              <w:left w:val="single" w:sz="4" w:space="0" w:color="auto"/>
            </w:tcBorders>
          </w:tcPr>
          <w:p w14:paraId="738DC9DB" w14:textId="77777777" w:rsidR="00764BBF" w:rsidRDefault="00764BBF" w:rsidP="00832A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85CAA0" w14:textId="4D774BF6" w:rsidR="00764BBF" w:rsidRPr="00410371" w:rsidRDefault="00E2428C" w:rsidP="00832A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64BBF" w:rsidRPr="00410371">
              <w:rPr>
                <w:b/>
                <w:noProof/>
                <w:sz w:val="28"/>
              </w:rPr>
              <w:t>3</w:t>
            </w:r>
            <w:r w:rsidR="00764BBF">
              <w:rPr>
                <w:b/>
                <w:noProof/>
                <w:sz w:val="28"/>
              </w:rPr>
              <w:t>8</w:t>
            </w:r>
            <w:r w:rsidR="00764BBF" w:rsidRPr="00410371">
              <w:rPr>
                <w:b/>
                <w:noProof/>
                <w:sz w:val="28"/>
              </w:rPr>
              <w:t>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BB1D8A" w14:textId="77777777" w:rsidR="00764BBF" w:rsidRDefault="00764BBF" w:rsidP="00832A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690090" w14:textId="690F2B18" w:rsidR="00764BBF" w:rsidRPr="006C30CE" w:rsidRDefault="006C30CE" w:rsidP="00832A9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C30CE">
              <w:rPr>
                <w:rFonts w:cs="Arial"/>
                <w:b/>
                <w:bCs/>
                <w:color w:val="000000"/>
                <w:sz w:val="24"/>
                <w:szCs w:val="24"/>
              </w:rPr>
              <w:t>35</w:t>
            </w:r>
            <w:r w:rsidR="00DC25EB">
              <w:rPr>
                <w:rFonts w:cs="Arial"/>
                <w:b/>
                <w:bCs/>
                <w:color w:val="000000"/>
                <w:sz w:val="24"/>
                <w:szCs w:val="24"/>
              </w:rPr>
              <w:t>20</w:t>
            </w:r>
            <w:r w:rsidRPr="006C30CE">
              <w:rPr>
                <w:b/>
                <w:bCs/>
                <w:sz w:val="28"/>
                <w:szCs w:val="28"/>
              </w:rPr>
              <w:t xml:space="preserve"> </w:t>
            </w:r>
            <w:r w:rsidR="00764BBF" w:rsidRPr="006C30CE">
              <w:rPr>
                <w:b/>
                <w:bCs/>
              </w:rPr>
              <w:fldChar w:fldCharType="begin"/>
            </w:r>
            <w:r w:rsidR="00764BBF" w:rsidRPr="006C30CE">
              <w:rPr>
                <w:b/>
                <w:bCs/>
              </w:rPr>
              <w:instrText xml:space="preserve"> DOCPROPERTY  Cr#  \* MERGEFORMAT </w:instrText>
            </w:r>
            <w:r w:rsidR="00E2428C">
              <w:rPr>
                <w:b/>
                <w:bCs/>
              </w:rPr>
              <w:fldChar w:fldCharType="separate"/>
            </w:r>
            <w:r w:rsidR="00764BBF" w:rsidRPr="006C30CE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476E74" w14:textId="77777777" w:rsidR="00764BBF" w:rsidRDefault="00764BBF" w:rsidP="00832A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51F53" w14:textId="77777777" w:rsidR="00764BBF" w:rsidRPr="00410371" w:rsidRDefault="00E2428C" w:rsidP="00832A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64BBF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16F7C0E" w14:textId="77777777" w:rsidR="00764BBF" w:rsidRDefault="00764BBF" w:rsidP="00832A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F71B2D" w14:textId="4F7F8121" w:rsidR="00764BBF" w:rsidRPr="00410371" w:rsidRDefault="00E2428C" w:rsidP="00832A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64BBF" w:rsidRPr="00410371">
              <w:rPr>
                <w:b/>
                <w:noProof/>
                <w:sz w:val="28"/>
              </w:rPr>
              <w:t>1</w:t>
            </w:r>
            <w:r w:rsidR="00764BBF">
              <w:rPr>
                <w:b/>
                <w:noProof/>
                <w:sz w:val="28"/>
              </w:rPr>
              <w:t>7</w:t>
            </w:r>
            <w:r w:rsidR="00764BBF" w:rsidRPr="00410371">
              <w:rPr>
                <w:b/>
                <w:noProof/>
                <w:sz w:val="28"/>
              </w:rPr>
              <w:t>.</w:t>
            </w:r>
            <w:r w:rsidR="00764BBF">
              <w:rPr>
                <w:b/>
                <w:noProof/>
                <w:sz w:val="28"/>
              </w:rPr>
              <w:t>1</w:t>
            </w:r>
            <w:r w:rsidR="006C30CE">
              <w:rPr>
                <w:b/>
                <w:noProof/>
                <w:sz w:val="28"/>
              </w:rPr>
              <w:t>1</w:t>
            </w:r>
            <w:r w:rsidR="00764BBF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DA4B03" w14:textId="77777777" w:rsidR="00764BBF" w:rsidRDefault="00764BBF" w:rsidP="00832A9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658EB309" w14:textId="77777777" w:rsidTr="00832A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E27AD3" w14:textId="77777777" w:rsidR="00764BBF" w:rsidRDefault="00764BBF" w:rsidP="00832A9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345B1807" w14:textId="77777777" w:rsidTr="00832A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775DED" w14:textId="77777777" w:rsidR="00764BBF" w:rsidRPr="00F25D98" w:rsidRDefault="00764BBF" w:rsidP="00832A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BBF" w14:paraId="4178FF12" w14:textId="77777777" w:rsidTr="00832A9C">
        <w:tc>
          <w:tcPr>
            <w:tcW w:w="9641" w:type="dxa"/>
            <w:gridSpan w:val="9"/>
          </w:tcPr>
          <w:p w14:paraId="25B59099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DE25F0" w14:textId="77777777" w:rsidR="00764BBF" w:rsidRDefault="00764BBF" w:rsidP="00764B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BBF" w14:paraId="505C4E0D" w14:textId="77777777" w:rsidTr="00832A9C">
        <w:tc>
          <w:tcPr>
            <w:tcW w:w="2835" w:type="dxa"/>
          </w:tcPr>
          <w:p w14:paraId="3A623E35" w14:textId="77777777" w:rsidR="00764BBF" w:rsidRDefault="00764BBF" w:rsidP="00832A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F93ECF" w14:textId="77777777" w:rsidR="00764BBF" w:rsidRDefault="00764BBF" w:rsidP="00832A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76F3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F0365" w14:textId="77777777" w:rsidR="00764BBF" w:rsidRDefault="00764BBF" w:rsidP="00832A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721F97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32E542" w14:textId="77777777" w:rsidR="00764BBF" w:rsidRDefault="00764BBF" w:rsidP="00832A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1E321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C32DC6" w14:textId="77777777" w:rsidR="00764BBF" w:rsidRDefault="00764BBF" w:rsidP="00832A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BFD507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2B20C5" w14:textId="77777777" w:rsidR="00764BBF" w:rsidRDefault="00764BBF" w:rsidP="00764B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BBF" w14:paraId="130D1291" w14:textId="77777777" w:rsidTr="00832A9C">
        <w:tc>
          <w:tcPr>
            <w:tcW w:w="9640" w:type="dxa"/>
            <w:gridSpan w:val="11"/>
          </w:tcPr>
          <w:p w14:paraId="1194C317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0343F32" w14:textId="77777777" w:rsidTr="00832A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8DF1E9" w14:textId="77777777" w:rsidR="00764BBF" w:rsidRDefault="00764BBF" w:rsidP="00832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749C" w14:textId="6FA14C7D" w:rsidR="00764BBF" w:rsidRDefault="00E03A93" w:rsidP="00832A9C">
            <w:pPr>
              <w:pStyle w:val="CRCoverPage"/>
              <w:spacing w:after="0"/>
              <w:ind w:left="100"/>
              <w:rPr>
                <w:noProof/>
              </w:rPr>
            </w:pPr>
            <w:r w:rsidRPr="00CD4D1F">
              <w:rPr>
                <w:rFonts w:cs="Arial"/>
              </w:rPr>
              <w:t xml:space="preserve">Correction to </w:t>
            </w:r>
            <w:r w:rsidR="0067366D">
              <w:rPr>
                <w:rFonts w:cs="Arial"/>
              </w:rPr>
              <w:t>NR5GC</w:t>
            </w:r>
            <w:r w:rsidR="00BA4134">
              <w:rPr>
                <w:rFonts w:cs="Arial"/>
              </w:rPr>
              <w:t xml:space="preserve"> </w:t>
            </w:r>
            <w:r w:rsidRPr="00CD4D1F">
              <w:rPr>
                <w:rFonts w:cs="Arial"/>
              </w:rPr>
              <w:t xml:space="preserve">Test case </w:t>
            </w:r>
            <w:r w:rsidR="00AC6CCA">
              <w:rPr>
                <w:rFonts w:cs="Arial"/>
              </w:rPr>
              <w:t>9</w:t>
            </w:r>
            <w:r>
              <w:rPr>
                <w:rFonts w:cs="Arial"/>
              </w:rPr>
              <w:t>.</w:t>
            </w:r>
            <w:r w:rsidR="0067366D">
              <w:rPr>
                <w:rFonts w:cs="Arial"/>
              </w:rPr>
              <w:t>1.</w:t>
            </w:r>
            <w:r w:rsidR="00AC6CCA">
              <w:rPr>
                <w:rFonts w:cs="Arial"/>
              </w:rPr>
              <w:t>9.</w:t>
            </w:r>
            <w:r w:rsidR="0067366D">
              <w:rPr>
                <w:rFonts w:cs="Arial"/>
              </w:rPr>
              <w:t>5</w:t>
            </w:r>
            <w:r w:rsidR="00AC6CCA">
              <w:rPr>
                <w:rFonts w:cs="Arial"/>
              </w:rPr>
              <w:t>.</w:t>
            </w:r>
            <w:r w:rsidR="00A21DD0">
              <w:rPr>
                <w:rFonts w:cs="Arial"/>
              </w:rPr>
              <w:t>NR</w:t>
            </w:r>
            <w:r w:rsidR="00832A9C">
              <w:rPr>
                <w:rFonts w:cs="Arial"/>
              </w:rPr>
              <w:t>5GC</w:t>
            </w:r>
          </w:p>
        </w:tc>
      </w:tr>
      <w:tr w:rsidR="00764BBF" w14:paraId="38677767" w14:textId="77777777" w:rsidTr="00832A9C">
        <w:tc>
          <w:tcPr>
            <w:tcW w:w="1843" w:type="dxa"/>
            <w:tcBorders>
              <w:left w:val="single" w:sz="4" w:space="0" w:color="auto"/>
            </w:tcBorders>
          </w:tcPr>
          <w:p w14:paraId="3F690F52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7D926F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53E7F279" w14:textId="77777777" w:rsidTr="00832A9C">
        <w:tc>
          <w:tcPr>
            <w:tcW w:w="1843" w:type="dxa"/>
            <w:tcBorders>
              <w:left w:val="single" w:sz="4" w:space="0" w:color="auto"/>
            </w:tcBorders>
          </w:tcPr>
          <w:p w14:paraId="745C8467" w14:textId="77777777" w:rsidR="00764BBF" w:rsidRDefault="00764BBF" w:rsidP="00832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06964" w14:textId="19CF4A15" w:rsidR="00764BBF" w:rsidRDefault="00764BBF" w:rsidP="00832A9C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764BBF" w14:paraId="3FCB63EB" w14:textId="77777777" w:rsidTr="00832A9C">
        <w:tc>
          <w:tcPr>
            <w:tcW w:w="1843" w:type="dxa"/>
            <w:tcBorders>
              <w:left w:val="single" w:sz="4" w:space="0" w:color="auto"/>
            </w:tcBorders>
          </w:tcPr>
          <w:p w14:paraId="044E014C" w14:textId="77777777" w:rsidR="00764BBF" w:rsidRDefault="00764BBF" w:rsidP="00832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948552" w14:textId="77777777" w:rsidR="00764BBF" w:rsidRDefault="00764BBF" w:rsidP="00832A9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2428C">
              <w:fldChar w:fldCharType="begin"/>
            </w:r>
            <w:r w:rsidR="00E2428C">
              <w:instrText xml:space="preserve"> DOCPROPERTY  SourceIfTsg  \* MERGEFORMAT </w:instrText>
            </w:r>
            <w:r w:rsidR="00E2428C">
              <w:fldChar w:fldCharType="separate"/>
            </w:r>
            <w:r w:rsidR="00E2428C">
              <w:fldChar w:fldCharType="end"/>
            </w:r>
          </w:p>
        </w:tc>
      </w:tr>
      <w:tr w:rsidR="00764BBF" w14:paraId="557D6DAD" w14:textId="77777777" w:rsidTr="00832A9C">
        <w:tc>
          <w:tcPr>
            <w:tcW w:w="1843" w:type="dxa"/>
            <w:tcBorders>
              <w:left w:val="single" w:sz="4" w:space="0" w:color="auto"/>
            </w:tcBorders>
          </w:tcPr>
          <w:p w14:paraId="78C512FF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76BEAB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0134195" w14:textId="77777777" w:rsidTr="00832A9C">
        <w:tc>
          <w:tcPr>
            <w:tcW w:w="1843" w:type="dxa"/>
            <w:tcBorders>
              <w:left w:val="single" w:sz="4" w:space="0" w:color="auto"/>
            </w:tcBorders>
          </w:tcPr>
          <w:p w14:paraId="47E57198" w14:textId="77777777" w:rsidR="00764BBF" w:rsidRDefault="00764BBF" w:rsidP="00832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43B5B3" w14:textId="6253F050" w:rsidR="00764BBF" w:rsidRPr="0067366D" w:rsidRDefault="00DC25EB" w:rsidP="00832A9C">
            <w:pPr>
              <w:pStyle w:val="CRCoverPage"/>
              <w:spacing w:after="0"/>
              <w:ind w:left="100"/>
              <w:rPr>
                <w:noProof/>
                <w:lang w:val="pt-BR"/>
              </w:rPr>
            </w:pPr>
            <w:r w:rsidRPr="00DC25EB">
              <w:rPr>
                <w:noProof/>
                <w:lang w:val="pt-BR"/>
              </w:rPr>
              <w:t>TEI16_Test, 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89E79ED" w14:textId="77777777" w:rsidR="00764BBF" w:rsidRPr="0067366D" w:rsidRDefault="00764BBF" w:rsidP="00832A9C">
            <w:pPr>
              <w:pStyle w:val="CRCoverPage"/>
              <w:spacing w:after="0"/>
              <w:ind w:right="100"/>
              <w:rPr>
                <w:noProof/>
                <w:lang w:val="pt-B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B87A80" w14:textId="77777777" w:rsidR="00764BBF" w:rsidRDefault="00764BBF" w:rsidP="00832A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04E94" w14:textId="0D80990F" w:rsidR="00764BBF" w:rsidRDefault="0067366D" w:rsidP="00832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AC6CCA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AC6CCA">
              <w:rPr>
                <w:noProof/>
              </w:rPr>
              <w:t>02</w:t>
            </w:r>
          </w:p>
        </w:tc>
      </w:tr>
      <w:tr w:rsidR="00764BBF" w14:paraId="7247BE50" w14:textId="77777777" w:rsidTr="00832A9C">
        <w:tc>
          <w:tcPr>
            <w:tcW w:w="1843" w:type="dxa"/>
            <w:tcBorders>
              <w:left w:val="single" w:sz="4" w:space="0" w:color="auto"/>
            </w:tcBorders>
          </w:tcPr>
          <w:p w14:paraId="6DC7C559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EAC778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F2FBDF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B5531C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421C62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66A1E2B8" w14:textId="77777777" w:rsidTr="00832A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5CF46E" w14:textId="77777777" w:rsidR="00764BBF" w:rsidRDefault="00764BBF" w:rsidP="00832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19F30F" w14:textId="77777777" w:rsidR="00764BBF" w:rsidRDefault="00E2428C" w:rsidP="00832A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64BB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8E4AC8" w14:textId="77777777" w:rsidR="00764BBF" w:rsidRDefault="00764BBF" w:rsidP="00832A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D7CDAC" w14:textId="77777777" w:rsidR="00764BBF" w:rsidRDefault="00764BBF" w:rsidP="00832A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A126D" w14:textId="605FE5A9" w:rsidR="00764BBF" w:rsidRDefault="00E03A93" w:rsidP="00832A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C30CE">
              <w:t>7</w:t>
            </w:r>
          </w:p>
        </w:tc>
      </w:tr>
      <w:tr w:rsidR="00764BBF" w14:paraId="5D4B65A9" w14:textId="77777777" w:rsidTr="00832A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83A840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DA7F4F" w14:textId="77777777" w:rsidR="00764BBF" w:rsidRDefault="00764BBF" w:rsidP="00832A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52CE72" w14:textId="77777777" w:rsidR="00764BBF" w:rsidRDefault="00764BBF" w:rsidP="00832A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C6AF9A" w14:textId="77777777" w:rsidR="00764BBF" w:rsidRPr="007C2097" w:rsidRDefault="00764BBF" w:rsidP="00832A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4BBF" w14:paraId="0D055E21" w14:textId="77777777" w:rsidTr="00832A9C">
        <w:tc>
          <w:tcPr>
            <w:tcW w:w="1843" w:type="dxa"/>
          </w:tcPr>
          <w:p w14:paraId="3087DF82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965345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F353EBB" w14:textId="77777777" w:rsidTr="00832A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F8C639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E1C6C4" w14:textId="0F8F0BE2" w:rsidR="00B311AC" w:rsidRDefault="00B311AC" w:rsidP="00B31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IEI value for </w:t>
            </w:r>
            <w:r w:rsidR="00BB5384" w:rsidRPr="00BB5384">
              <w:rPr>
                <w:noProof/>
              </w:rPr>
              <w:t>UE capability delete indication IE</w:t>
            </w:r>
            <w:r w:rsidR="007E68FA">
              <w:rPr>
                <w:noProof/>
              </w:rPr>
              <w:t xml:space="preserve"> </w:t>
            </w:r>
          </w:p>
          <w:p w14:paraId="6C86897C" w14:textId="0448A63F" w:rsidR="007E68FA" w:rsidRDefault="007E68FA" w:rsidP="00B31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7E68FA">
              <w:rPr>
                <w:noProof/>
              </w:rPr>
              <w:t>he RACS deletion IEI for NR for CUC command as per 24.501 section 8.2.19</w:t>
            </w:r>
            <w:r>
              <w:rPr>
                <w:noProof/>
              </w:rPr>
              <w:t xml:space="preserve"> Should be “A” instead “B”</w:t>
            </w:r>
          </w:p>
          <w:p w14:paraId="29EB33F6" w14:textId="6EFB2935" w:rsidR="00E13735" w:rsidRDefault="00E13735" w:rsidP="00764B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764BBF" w14:paraId="03960C0F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46804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76AB9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C6E5D38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4E8D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AB6C82" w14:textId="5ED4FAD1" w:rsidR="00E03A93" w:rsidRDefault="007E68FA" w:rsidP="00DC25EB">
            <w:pPr>
              <w:pStyle w:val="CRCoverPage"/>
              <w:rPr>
                <w:noProof/>
              </w:rPr>
            </w:pPr>
            <w:r>
              <w:rPr>
                <w:noProof/>
              </w:rPr>
              <w:t>Change the IEI value from A to B for CUC command.</w:t>
            </w:r>
          </w:p>
        </w:tc>
      </w:tr>
      <w:tr w:rsidR="00764BBF" w14:paraId="38658C9E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AE457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6C3E2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7E3A9805" w14:textId="77777777" w:rsidTr="00832A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D0693C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1E27D" w14:textId="77777777" w:rsidR="00764BBF" w:rsidRDefault="00764BBF" w:rsidP="00832A9C">
            <w:pPr>
              <w:pStyle w:val="CRCoverPage"/>
              <w:spacing w:after="0"/>
              <w:ind w:left="100"/>
              <w:rPr>
                <w:noProof/>
              </w:rPr>
            </w:pPr>
            <w:r w:rsidRPr="00020F28">
              <w:rPr>
                <w:noProof/>
              </w:rPr>
              <w:t>A conformant UE may fail the test case</w:t>
            </w:r>
          </w:p>
        </w:tc>
      </w:tr>
      <w:tr w:rsidR="00764BBF" w14:paraId="199388FF" w14:textId="77777777" w:rsidTr="00832A9C">
        <w:tc>
          <w:tcPr>
            <w:tcW w:w="2694" w:type="dxa"/>
            <w:gridSpan w:val="2"/>
          </w:tcPr>
          <w:p w14:paraId="28E6E404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62C05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2F11759D" w14:textId="77777777" w:rsidTr="00832A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FB558F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E2E43" w14:textId="59F605A3" w:rsidR="00764BBF" w:rsidRDefault="00B311AC" w:rsidP="00832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9</w:t>
            </w:r>
            <w:r w:rsidR="00764BBF">
              <w:rPr>
                <w:rFonts w:cs="Arial"/>
                <w:szCs w:val="18"/>
              </w:rPr>
              <w:t>.</w:t>
            </w:r>
            <w:r w:rsidR="00A21DD0">
              <w:rPr>
                <w:rFonts w:cs="Arial"/>
                <w:szCs w:val="18"/>
              </w:rPr>
              <w:t>1</w:t>
            </w:r>
            <w:r w:rsidR="00E03A93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9.</w:t>
            </w:r>
            <w:r w:rsidR="00A21DD0">
              <w:rPr>
                <w:rFonts w:cs="Arial"/>
                <w:szCs w:val="18"/>
              </w:rPr>
              <w:t>5</w:t>
            </w:r>
            <w:r w:rsidR="00E03A93">
              <w:rPr>
                <w:rFonts w:cs="Arial"/>
                <w:szCs w:val="18"/>
              </w:rPr>
              <w:t>.</w:t>
            </w:r>
            <w:r w:rsidR="00A21DD0">
              <w:rPr>
                <w:rFonts w:cs="Arial"/>
                <w:szCs w:val="18"/>
              </w:rPr>
              <w:t>NR</w:t>
            </w:r>
            <w:r w:rsidR="003675A1">
              <w:rPr>
                <w:rFonts w:cs="Arial"/>
                <w:szCs w:val="18"/>
              </w:rPr>
              <w:t>5GC</w:t>
            </w:r>
          </w:p>
        </w:tc>
      </w:tr>
      <w:tr w:rsidR="00764BBF" w14:paraId="746A4B8C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9E77E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92B65A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46208B55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1242F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5FADC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E5B751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67FC2" w14:textId="77777777" w:rsidR="00764BBF" w:rsidRDefault="00764BBF" w:rsidP="00832A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500D72" w14:textId="77777777" w:rsidR="00764BBF" w:rsidRDefault="00764BBF" w:rsidP="00832A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BBF" w14:paraId="2E366AD8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E0934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3FB1E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55E99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CB1655" w14:textId="77777777" w:rsidR="00764BBF" w:rsidRDefault="00764BBF" w:rsidP="00832A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935E" w14:textId="77777777" w:rsidR="00764BBF" w:rsidRDefault="00764BBF" w:rsidP="00832A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1253A04B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DB74F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E3F8B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9C6D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5CEC7" w14:textId="77777777" w:rsidR="00764BBF" w:rsidRDefault="00764BBF" w:rsidP="00832A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A5F37" w14:textId="77777777" w:rsidR="00764BBF" w:rsidRDefault="00764BBF" w:rsidP="00832A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45845E3E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91286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857C7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C3080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FD9C16" w14:textId="77777777" w:rsidR="00764BBF" w:rsidRDefault="00764BBF" w:rsidP="00832A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A10D" w14:textId="77777777" w:rsidR="00764BBF" w:rsidRDefault="00764BBF" w:rsidP="00832A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69780D44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0475F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A8A2" w14:textId="77777777" w:rsidR="00764BBF" w:rsidRDefault="00764BBF" w:rsidP="00832A9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2289A148" w14:textId="77777777" w:rsidTr="00832A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1E64F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D412A" w14:textId="77777777" w:rsidR="00764BBF" w:rsidRDefault="00764BBF" w:rsidP="00832A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BBF" w:rsidRPr="008863B9" w14:paraId="248B5547" w14:textId="77777777" w:rsidTr="00832A9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D0367" w14:textId="77777777" w:rsidR="00764BBF" w:rsidRPr="008863B9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83B64" w14:textId="77777777" w:rsidR="00764BBF" w:rsidRPr="008863B9" w:rsidRDefault="00764BBF" w:rsidP="00832A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BBF" w14:paraId="26778909" w14:textId="77777777" w:rsidTr="00832A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3587E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68920" w14:textId="77777777" w:rsidR="00764BBF" w:rsidRDefault="00764BBF" w:rsidP="00832A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0F423" w14:textId="77777777" w:rsidR="00764BBF" w:rsidRDefault="00764BBF" w:rsidP="00764BBF">
      <w:pPr>
        <w:pStyle w:val="CRCoverPage"/>
        <w:spacing w:after="0"/>
        <w:rPr>
          <w:noProof/>
          <w:sz w:val="8"/>
          <w:szCs w:val="8"/>
        </w:rPr>
      </w:pPr>
    </w:p>
    <w:p w14:paraId="3532C2B3" w14:textId="77777777" w:rsidR="00764BBF" w:rsidRDefault="00764BBF" w:rsidP="00764BBF">
      <w:pPr>
        <w:spacing w:after="0"/>
        <w:rPr>
          <w:noProof/>
        </w:rPr>
      </w:pPr>
      <w:r>
        <w:rPr>
          <w:noProof/>
        </w:rPr>
        <w:br w:type="page"/>
      </w:r>
    </w:p>
    <w:p w14:paraId="1557EA72" w14:textId="34D9ECDA" w:rsidR="00764BBF" w:rsidRPr="003C4E4F" w:rsidRDefault="00764BBF">
      <w:pPr>
        <w:rPr>
          <w:rFonts w:ascii="Arial" w:hAnsi="Arial" w:cs="Arial"/>
          <w:noProof/>
        </w:rPr>
        <w:sectPr w:rsidR="00764BBF" w:rsidRPr="003C4E4F" w:rsidSect="009D28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8717173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AE7BEA6" w14:textId="7105B546" w:rsidR="00D220CC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220CC" w:rsidRPr="00E70112">
        <w:rPr>
          <w:rFonts w:ascii="Arial" w:hAnsi="Arial" w:cs="Arial"/>
          <w:iCs/>
        </w:rPr>
        <w:t>Table of Contents</w:t>
      </w:r>
      <w:r w:rsidR="00D220CC">
        <w:tab/>
      </w:r>
      <w:r w:rsidR="00D220CC">
        <w:fldChar w:fldCharType="begin"/>
      </w:r>
      <w:r w:rsidR="00D220CC">
        <w:instrText xml:space="preserve"> PAGEREF _Toc158717173 \h </w:instrText>
      </w:r>
      <w:r w:rsidR="00D220CC">
        <w:fldChar w:fldCharType="separate"/>
      </w:r>
      <w:r w:rsidR="00D220CC">
        <w:t>2</w:t>
      </w:r>
      <w:r w:rsidR="00D220CC">
        <w:fldChar w:fldCharType="end"/>
      </w:r>
    </w:p>
    <w:p w14:paraId="17899DAE" w14:textId="0F757C28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_Toc158717174 \h </w:instrText>
      </w:r>
      <w:r>
        <w:fldChar w:fldCharType="separate"/>
      </w:r>
      <w:r>
        <w:t>3</w:t>
      </w:r>
      <w:r>
        <w:fldChar w:fldCharType="end"/>
      </w:r>
    </w:p>
    <w:p w14:paraId="1572D89B" w14:textId="2A61B8D0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_Toc158717175 \h </w:instrText>
      </w:r>
      <w:r>
        <w:fldChar w:fldCharType="separate"/>
      </w:r>
      <w:r>
        <w:t>3</w:t>
      </w:r>
      <w:r>
        <w:fldChar w:fldCharType="end"/>
      </w:r>
    </w:p>
    <w:p w14:paraId="71EC7538" w14:textId="07DD6C95" w:rsidR="00D220CC" w:rsidRDefault="00D220C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</w:pPr>
      <w:r w:rsidRPr="00E70112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val="pt-BR"/>
        </w:rPr>
        <w:t xml:space="preserve">Change </w:t>
      </w:r>
      <w:r w:rsidRPr="00E70112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_Toc158717176 \h </w:instrText>
      </w:r>
      <w:r>
        <w:fldChar w:fldCharType="separate"/>
      </w:r>
      <w:r>
        <w:t>3</w:t>
      </w:r>
      <w:r>
        <w:fldChar w:fldCharType="end"/>
      </w:r>
    </w:p>
    <w:p w14:paraId="325A0C2F" w14:textId="1759C7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8717174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61D3FB7B" w14:textId="7DE19731" w:rsidR="00AE1ABF" w:rsidRPr="00AE1ABF" w:rsidRDefault="00AE1ABF" w:rsidP="00AE1A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/>
          <w:noProof/>
        </w:rPr>
      </w:pPr>
      <w:r w:rsidRPr="00AE1ABF">
        <w:rPr>
          <w:rFonts w:ascii="Arial" w:hAnsi="Arial"/>
          <w:noProof/>
        </w:rPr>
        <w:t>This document lists all the changes needed to correct issues in the ATS iwd-</w:t>
      </w:r>
      <w:r w:rsidR="00F7371D" w:rsidRPr="00803B22">
        <w:rPr>
          <w:rFonts w:ascii="Arial" w:hAnsi="Arial" w:cs="Arial"/>
          <w:lang w:eastAsia="ja-JP"/>
        </w:rPr>
        <w:t>TTCN3-B2022-09_D2</w:t>
      </w:r>
      <w:r w:rsidR="00F7371D">
        <w:rPr>
          <w:rFonts w:ascii="Arial" w:hAnsi="Arial" w:cs="Arial"/>
          <w:lang w:eastAsia="ja-JP"/>
        </w:rPr>
        <w:t>4</w:t>
      </w:r>
      <w:r w:rsidR="00F7371D" w:rsidRPr="00803B22">
        <w:rPr>
          <w:rFonts w:ascii="Arial" w:hAnsi="Arial" w:cs="Arial"/>
          <w:lang w:eastAsia="ja-JP"/>
        </w:rPr>
        <w:t>wk</w:t>
      </w:r>
      <w:r w:rsidR="003675A1">
        <w:rPr>
          <w:rFonts w:ascii="Arial" w:hAnsi="Arial" w:cs="Arial"/>
          <w:lang w:eastAsia="ja-JP"/>
        </w:rPr>
        <w:t xml:space="preserve">24 </w:t>
      </w:r>
      <w:r w:rsidRPr="00AE1ABF">
        <w:rPr>
          <w:rFonts w:ascii="Arial" w:hAnsi="Arial"/>
          <w:noProof/>
        </w:rPr>
        <w:t>related to the title of this CR.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58717175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6930BADE" w14:textId="77777777" w:rsidR="00E03A93" w:rsidRPr="003C4E4F" w:rsidRDefault="00E03A93" w:rsidP="00E03A9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03A93" w:rsidRPr="003C4E4F" w14:paraId="700781E0" w14:textId="77777777" w:rsidTr="00832A9C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CC84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AA0E" w14:textId="499310BE" w:rsidR="00BC6407" w:rsidRPr="00BC6407" w:rsidRDefault="00196954" w:rsidP="00BC6407">
            <w:pPr>
              <w:spacing w:after="0"/>
              <w:rPr>
                <w:rFonts w:ascii="Arial" w:hAnsi="Arial" w:cs="Arial"/>
                <w:lang w:val="en-IN"/>
              </w:rPr>
            </w:pPr>
            <w:r w:rsidRPr="00196954">
              <w:rPr>
                <w:rFonts w:ascii="Arial" w:hAnsi="Arial" w:cs="Arial"/>
                <w:lang w:val="en-IN"/>
              </w:rPr>
              <w:t>fl_TC_9_1_9_5_Body</w:t>
            </w:r>
            <w:r w:rsidR="00BC6407" w:rsidRPr="00BC6407">
              <w:rPr>
                <w:rFonts w:ascii="Arial" w:hAnsi="Arial" w:cs="Arial"/>
                <w:lang w:val="en-IN"/>
              </w:rPr>
              <w:t>()</w:t>
            </w:r>
          </w:p>
          <w:p w14:paraId="71F21B20" w14:textId="77777777" w:rsidR="00E03A93" w:rsidRPr="003C4E4F" w:rsidRDefault="00E03A93" w:rsidP="00A21DD0">
            <w:pPr>
              <w:spacing w:after="0"/>
              <w:rPr>
                <w:rFonts w:ascii="Arial" w:hAnsi="Arial" w:cs="Arial"/>
              </w:rPr>
            </w:pPr>
          </w:p>
        </w:tc>
      </w:tr>
      <w:tr w:rsidR="00E03A93" w:rsidRPr="003C4E4F" w14:paraId="165041F3" w14:textId="77777777" w:rsidTr="00832A9C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53E7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A3AD" w14:textId="77777777" w:rsidR="00DC25EB" w:rsidRPr="00DC25EB" w:rsidRDefault="00DC25EB" w:rsidP="00DC25EB">
            <w:pPr>
              <w:pStyle w:val="CRCoverPage"/>
              <w:spacing w:after="0"/>
              <w:ind w:left="100"/>
              <w:rPr>
                <w:rFonts w:cs="Arial"/>
                <w:lang w:val="en-IN"/>
              </w:rPr>
            </w:pPr>
            <w:r w:rsidRPr="00DC25EB">
              <w:rPr>
                <w:rFonts w:cs="Arial"/>
                <w:lang w:val="en-IN"/>
              </w:rPr>
              <w:t xml:space="preserve">Correction IEI value for UE capability delete indication IE </w:t>
            </w:r>
          </w:p>
          <w:p w14:paraId="1FB5A38E" w14:textId="3636E76F" w:rsidR="00E03A93" w:rsidRPr="00DC25EB" w:rsidRDefault="00DC25EB" w:rsidP="00DC25EB">
            <w:pPr>
              <w:rPr>
                <w:rFonts w:ascii="Arial" w:hAnsi="Arial" w:cs="Arial"/>
              </w:rPr>
            </w:pPr>
            <w:r w:rsidRPr="00DC25EB">
              <w:rPr>
                <w:rFonts w:ascii="Arial" w:hAnsi="Arial" w:cs="Arial"/>
                <w:lang w:val="en-IN"/>
              </w:rPr>
              <w:t>The RACS deletion IEI for NR for CUC command as per 24.501 section 8.2.19 Should be “A” instead “B”</w:t>
            </w:r>
          </w:p>
        </w:tc>
      </w:tr>
      <w:tr w:rsidR="00E03A93" w:rsidRPr="003C4E4F" w14:paraId="6323F7FC" w14:textId="77777777" w:rsidTr="00832A9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EC612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20E7" w14:textId="25F98F9F" w:rsidR="00E03A93" w:rsidRPr="009672FA" w:rsidRDefault="00DC25EB" w:rsidP="009672FA">
            <w:pPr>
              <w:spacing w:after="0"/>
              <w:rPr>
                <w:rFonts w:cs="Arial"/>
                <w:lang w:val="en-IN"/>
              </w:rPr>
            </w:pPr>
            <w:r w:rsidRPr="00DC25EB">
              <w:rPr>
                <w:rFonts w:ascii="Arial" w:hAnsi="Arial" w:cs="Arial"/>
                <w:lang w:val="en-IN"/>
              </w:rPr>
              <w:t>Change the IEI value from A to B for CUC command.</w:t>
            </w:r>
          </w:p>
        </w:tc>
      </w:tr>
      <w:tr w:rsidR="00E03A93" w:rsidRPr="003C4E4F" w14:paraId="2538ED80" w14:textId="77777777" w:rsidTr="00832A9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D75FB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0C8E" w14:textId="5801634E" w:rsidR="00E03A93" w:rsidRPr="002E6A02" w:rsidRDefault="00DC25EB" w:rsidP="00832A9C">
            <w:pPr>
              <w:spacing w:after="0"/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RACS_NR5GC.ttcn</w:t>
            </w:r>
          </w:p>
          <w:p w14:paraId="2EF26C7E" w14:textId="77777777" w:rsidR="00E03A93" w:rsidRPr="003C4E4F" w:rsidRDefault="00E03A93" w:rsidP="00832A9C">
            <w:pPr>
              <w:spacing w:after="0"/>
              <w:rPr>
                <w:rFonts w:ascii="Arial" w:hAnsi="Arial" w:cs="Arial"/>
              </w:rPr>
            </w:pPr>
          </w:p>
        </w:tc>
      </w:tr>
      <w:tr w:rsidR="00E03A93" w:rsidRPr="003C4E4F" w14:paraId="46E56E4B" w14:textId="77777777" w:rsidTr="00832A9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C052B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08E7" w14:textId="08CF1309" w:rsidR="00E03A93" w:rsidRPr="003C4E4F" w:rsidRDefault="00E2428C" w:rsidP="00832A9C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</w:t>
            </w:r>
            <w:r w:rsidR="00196954">
              <w:rPr>
                <w:rFonts w:ascii="Arial" w:hAnsi="Arial" w:cs="Arial"/>
                <w:highlight w:val="cyan"/>
              </w:rPr>
              <w:t xml:space="preserve">     </w:t>
            </w:r>
          </w:p>
        </w:tc>
      </w:tr>
    </w:tbl>
    <w:p w14:paraId="6AC50E0F" w14:textId="77777777" w:rsidR="00E03A93" w:rsidRPr="003C4E4F" w:rsidRDefault="00E03A93" w:rsidP="00E03A93">
      <w:pPr>
        <w:rPr>
          <w:rFonts w:ascii="Arial" w:hAnsi="Arial" w:cs="Arial"/>
        </w:rPr>
      </w:pPr>
    </w:p>
    <w:p w14:paraId="24B934FC" w14:textId="77777777" w:rsidR="00E03A93" w:rsidRPr="003C4E4F" w:rsidRDefault="00E03A93" w:rsidP="00E03A93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03A93" w:rsidRPr="003C4E4F" w14:paraId="04026D97" w14:textId="77777777" w:rsidTr="00832A9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8E8E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>function fl_TC_9_1_9_5_Body() runs on NR5GC_PTC</w:t>
            </w:r>
          </w:p>
          <w:p w14:paraId="2866B9F9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{</w:t>
            </w:r>
          </w:p>
          <w:p w14:paraId="07F95DE0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NR_CellId_Type v_NGC_NASCellA := f_NR5GC_MapNASCell(ngc_CellA, NG_AllCellsOnSamePLMN);</w:t>
            </w:r>
          </w:p>
          <w:p w14:paraId="04931ABE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NR_CellId_Type v_NGC_NASCellB := f_NR5GC_MapNASCell(ngc_CellB, NG_AllCellsOnSamePLMN);</w:t>
            </w:r>
          </w:p>
          <w:p w14:paraId="1A759FA0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GMM_MobilityInfo_Type v_GMM_MobilityInfo;</w:t>
            </w:r>
          </w:p>
          <w:p w14:paraId="2D79843C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NG_NAS_MSG_Indication_Type v_ReceivedMsg;</w:t>
            </w:r>
          </w:p>
          <w:p w14:paraId="29D2B3BC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template (value) NG_NAS_DL_Message_Type v_MsgToSend;</w:t>
            </w:r>
          </w:p>
          <w:p w14:paraId="13460725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template (value) NG_MobileIdentity v_GUTIToSend;</w:t>
            </w:r>
          </w:p>
          <w:p w14:paraId="008CD3BD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NG_NAS_GutiParameters_Type v_GutiParams;</w:t>
            </w:r>
          </w:p>
          <w:p w14:paraId="35A39D1A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NAS_PlmnId v_PLMN;</w:t>
            </w:r>
          </w:p>
          <w:p w14:paraId="60CEC510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TrackingAreaCode v_TAC;</w:t>
            </w:r>
          </w:p>
          <w:p w14:paraId="776ADB37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template (value) NG_TrackingAreaIdList v_TAIList;</w:t>
            </w:r>
          </w:p>
          <w:p w14:paraId="5968B61B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NR_SRB_COMMON_IND v_ReceivedAsp;</w:t>
            </w:r>
          </w:p>
          <w:p w14:paraId="211EFDA8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</w:t>
            </w:r>
          </w:p>
          <w:p w14:paraId="3CF5D353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//@siclog "Step 1" siclog@</w:t>
            </w:r>
          </w:p>
          <w:p w14:paraId="3DB8E0F5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lastRenderedPageBreak/>
              <w:t xml:space="preserve">    //The SS transmits CONFIGURATION UPDATE COMMAND including UE radio capability ID deletion indication.</w:t>
            </w:r>
          </w:p>
          <w:p w14:paraId="789AED9E" w14:textId="77777777" w:rsidR="00EF46B4" w:rsidRPr="00332203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</w:t>
            </w:r>
            <w:r w:rsidRPr="00332203">
              <w:rPr>
                <w:rFonts w:ascii="Arial" w:hAnsi="Arial" w:cs="Arial"/>
              </w:rPr>
              <w:t>SRB.send(cas_NR_SRB_NasPdu_REQ(v_NGC_NASCellA, tsc_NR_RbId_SRB2, -,</w:t>
            </w:r>
          </w:p>
          <w:p w14:paraId="6A9AC5B3" w14:textId="77777777" w:rsidR="00EF46B4" w:rsidRPr="00332203" w:rsidRDefault="00EF46B4" w:rsidP="00EF46B4">
            <w:pPr>
              <w:rPr>
                <w:rFonts w:ascii="Arial" w:hAnsi="Arial" w:cs="Arial"/>
              </w:rPr>
            </w:pPr>
            <w:r w:rsidRPr="00332203">
              <w:rPr>
                <w:rFonts w:ascii="Arial" w:hAnsi="Arial" w:cs="Arial"/>
              </w:rPr>
              <w:t xml:space="preserve">                                   cs_NG_NAS_Request(tsc_SHT_IntegrityProtected_Ciphered,</w:t>
            </w:r>
          </w:p>
          <w:p w14:paraId="4E9F553E" w14:textId="77777777" w:rsidR="00EF46B4" w:rsidRPr="00332203" w:rsidRDefault="00EF46B4" w:rsidP="00EF46B4">
            <w:pPr>
              <w:rPr>
                <w:rFonts w:ascii="Arial" w:hAnsi="Arial" w:cs="Arial"/>
              </w:rPr>
            </w:pPr>
            <w:r w:rsidRPr="00332203">
              <w:rPr>
                <w:rFonts w:ascii="Arial" w:hAnsi="Arial" w:cs="Arial"/>
              </w:rPr>
              <w:t xml:space="preserve">                                   cs_NG_CONFIGURATION_UPDATE_COMMAND(cs_ConfigUpdateInd('1'B, '1'B), -, -, -, -, -, -, -, -, -,</w:t>
            </w:r>
          </w:p>
          <w:p w14:paraId="519616F8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332203">
              <w:rPr>
                <w:rFonts w:ascii="Arial" w:hAnsi="Arial" w:cs="Arial"/>
              </w:rPr>
              <w:t xml:space="preserve">                                                                       -, -, -, -, -, -, -, -, -, -, cs_UERadioCapIdDeletion(</w:t>
            </w:r>
            <w:r w:rsidRPr="00332203">
              <w:rPr>
                <w:rFonts w:ascii="Arial" w:hAnsi="Arial" w:cs="Arial"/>
                <w:highlight w:val="yellow"/>
              </w:rPr>
              <w:t>'B'</w:t>
            </w:r>
            <w:r w:rsidRPr="00332203">
              <w:rPr>
                <w:rFonts w:ascii="Arial" w:hAnsi="Arial" w:cs="Arial"/>
              </w:rPr>
              <w:t>H))))); //</w:t>
            </w:r>
            <w:r w:rsidRPr="00EF46B4">
              <w:rPr>
                <w:rFonts w:ascii="Arial" w:hAnsi="Arial" w:cs="Arial"/>
              </w:rPr>
              <w:t xml:space="preserve"> @sic R5s240220 sic@</w:t>
            </w:r>
          </w:p>
          <w:p w14:paraId="05FC1412" w14:textId="77777777" w:rsidR="00EF46B4" w:rsidRPr="00EF46B4" w:rsidRDefault="00EF46B4" w:rsidP="00EF46B4">
            <w:pPr>
              <w:rPr>
                <w:rFonts w:ascii="Arial" w:hAnsi="Arial" w:cs="Arial"/>
              </w:rPr>
            </w:pPr>
          </w:p>
          <w:p w14:paraId="329AA033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// @siclog "Step 2" siclog@</w:t>
            </w:r>
          </w:p>
          <w:p w14:paraId="71009E10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SRB.receive (car_NR_SRB_NasPdu_IND(v_NGC_NASCellA, tsc_NR_RbId_SRB2, cr_NG_NAS_Ind(tsc_SHT_IntegrityProtected_Ciphered,</w:t>
            </w:r>
          </w:p>
          <w:p w14:paraId="3FBCCE57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                                                                  cr_NG_CONFIGURATION_UPDATE_COMPLETE)));</w:t>
            </w:r>
          </w:p>
          <w:p w14:paraId="4944A344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//@siclog "Step 3" siclog@</w:t>
            </w:r>
          </w:p>
          <w:p w14:paraId="6938425D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f_NR_RRCRelease(v_NGC_NASCellA);</w:t>
            </w:r>
          </w:p>
          <w:p w14:paraId="407F92DB" w14:textId="52430527" w:rsidR="00EF46B4" w:rsidRPr="00EF46B4" w:rsidRDefault="00EF46B4" w:rsidP="00EF46B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</w:t>
            </w:r>
          </w:p>
          <w:p w14:paraId="7931AFED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//@siclog "Step 15" siclog@</w:t>
            </w:r>
          </w:p>
          <w:p w14:paraId="0237052C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f_NR_RRCRelease(v_NGC_NASCellB); //@sic R5-216279 sic@</w:t>
            </w:r>
          </w:p>
          <w:p w14:paraId="13CE1605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</w:t>
            </w:r>
          </w:p>
          <w:p w14:paraId="7C05C278" w14:textId="642F77A9" w:rsidR="00E03A93" w:rsidRPr="003C4E4F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} //End of fl_TC_9_1_9_5_Body</w:t>
            </w:r>
          </w:p>
        </w:tc>
      </w:tr>
    </w:tbl>
    <w:p w14:paraId="6C32F4F9" w14:textId="77777777" w:rsidR="00E03A93" w:rsidRPr="003C4E4F" w:rsidRDefault="00E03A93" w:rsidP="00E03A93">
      <w:pPr>
        <w:rPr>
          <w:rFonts w:ascii="Arial" w:hAnsi="Arial" w:cs="Arial"/>
        </w:rPr>
      </w:pPr>
    </w:p>
    <w:p w14:paraId="79ECDA5B" w14:textId="77777777" w:rsidR="00E03A93" w:rsidRPr="003C4E4F" w:rsidRDefault="00E03A93" w:rsidP="00E03A93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03A93" w:rsidRPr="003C4E4F" w14:paraId="04F27413" w14:textId="77777777" w:rsidTr="00832A9C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6BA1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>function fl_TC_9_1_9_5_Body() runs on NR5GC_PTC</w:t>
            </w:r>
          </w:p>
          <w:p w14:paraId="4747E803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{</w:t>
            </w:r>
          </w:p>
          <w:p w14:paraId="2C9CA3D7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NR_CellId_Type v_NGC_NASCellA := f_NR5GC_MapNASCell(ngc_CellA, NG_AllCellsOnSamePLMN);</w:t>
            </w:r>
          </w:p>
          <w:p w14:paraId="10464666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NR_CellId_Type v_NGC_NASCellB := f_NR5GC_MapNASCell(ngc_CellB, NG_AllCellsOnSamePLMN);</w:t>
            </w:r>
          </w:p>
          <w:p w14:paraId="730781FB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GMM_MobilityInfo_Type v_GMM_MobilityInfo;</w:t>
            </w:r>
          </w:p>
          <w:p w14:paraId="02126C9A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NG_NAS_MSG_Indication_Type v_ReceivedMsg;</w:t>
            </w:r>
          </w:p>
          <w:p w14:paraId="17DD1183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template (value) NG_NAS_DL_Message_Type v_MsgToSend;</w:t>
            </w:r>
          </w:p>
          <w:p w14:paraId="16F57F99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template (value) NG_MobileIdentity v_GUTIToSend;</w:t>
            </w:r>
          </w:p>
          <w:p w14:paraId="632CD31E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NG_NAS_GutiParameters_Type v_GutiParams;</w:t>
            </w:r>
          </w:p>
          <w:p w14:paraId="49AC0B20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NAS_PlmnId v_PLMN;</w:t>
            </w:r>
          </w:p>
          <w:p w14:paraId="6833B3AC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TrackingAreaCode v_TAC;</w:t>
            </w:r>
          </w:p>
          <w:p w14:paraId="2280C0A7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template (value) NG_TrackingAreaIdList v_TAIList;</w:t>
            </w:r>
          </w:p>
          <w:p w14:paraId="406B811D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NR_SRB_COMMON_IND v_ReceivedAsp;</w:t>
            </w:r>
          </w:p>
          <w:p w14:paraId="77450315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lastRenderedPageBreak/>
              <w:t xml:space="preserve">    </w:t>
            </w:r>
          </w:p>
          <w:p w14:paraId="2D943CC2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//@siclog "Step 1" siclog@</w:t>
            </w:r>
          </w:p>
          <w:p w14:paraId="2AEBA955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//The SS transmits CONFIGURATION UPDATE COMMAND including UE radio capability ID deletion indication.</w:t>
            </w:r>
          </w:p>
          <w:p w14:paraId="2DCBE6F7" w14:textId="77777777" w:rsidR="0097378E" w:rsidRPr="00332203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</w:t>
            </w:r>
            <w:r w:rsidRPr="00332203">
              <w:rPr>
                <w:rFonts w:ascii="Arial" w:hAnsi="Arial" w:cs="Arial"/>
              </w:rPr>
              <w:t>SRB.send(cas_NR_SRB_NasPdu_REQ(v_NGC_NASCellA, tsc_NR_RbId_SRB2, -,</w:t>
            </w:r>
          </w:p>
          <w:p w14:paraId="02685758" w14:textId="77777777" w:rsidR="0097378E" w:rsidRPr="00332203" w:rsidRDefault="0097378E" w:rsidP="0097378E">
            <w:pPr>
              <w:rPr>
                <w:rFonts w:ascii="Arial" w:hAnsi="Arial" w:cs="Arial"/>
              </w:rPr>
            </w:pPr>
            <w:r w:rsidRPr="00332203">
              <w:rPr>
                <w:rFonts w:ascii="Arial" w:hAnsi="Arial" w:cs="Arial"/>
              </w:rPr>
              <w:t xml:space="preserve">                                   cs_NG_NAS_Request(tsc_SHT_IntegrityProtected_Ciphered,</w:t>
            </w:r>
          </w:p>
          <w:p w14:paraId="77EB74A0" w14:textId="77777777" w:rsidR="0097378E" w:rsidRPr="00332203" w:rsidRDefault="0097378E" w:rsidP="0097378E">
            <w:pPr>
              <w:rPr>
                <w:rFonts w:ascii="Arial" w:hAnsi="Arial" w:cs="Arial"/>
              </w:rPr>
            </w:pPr>
            <w:r w:rsidRPr="00332203">
              <w:rPr>
                <w:rFonts w:ascii="Arial" w:hAnsi="Arial" w:cs="Arial"/>
              </w:rPr>
              <w:t xml:space="preserve">                                   cs_NG_CONFIGURATION_UPDATE_COMMAND(cs_ConfigUpdateInd('1'B, '1'B), -, -, -, -, -, -, -, -, -,</w:t>
            </w:r>
          </w:p>
          <w:p w14:paraId="1EE61E08" w14:textId="1E0D3DA2" w:rsidR="0097378E" w:rsidRPr="00EF46B4" w:rsidRDefault="0097378E" w:rsidP="0097378E">
            <w:pPr>
              <w:rPr>
                <w:rFonts w:ascii="Arial" w:hAnsi="Arial" w:cs="Arial"/>
              </w:rPr>
            </w:pPr>
            <w:r w:rsidRPr="00332203">
              <w:rPr>
                <w:rFonts w:ascii="Arial" w:hAnsi="Arial" w:cs="Arial"/>
              </w:rPr>
              <w:t xml:space="preserve">                                                                       -, -, -, -, -, -, -, -, -, -, cs_UERadioCapIdDeletion(</w:t>
            </w:r>
            <w:r w:rsidRPr="00332203">
              <w:rPr>
                <w:rFonts w:ascii="Arial" w:hAnsi="Arial" w:cs="Arial"/>
                <w:highlight w:val="yellow"/>
              </w:rPr>
              <w:t>'</w:t>
            </w:r>
            <w:r w:rsidR="004D379D">
              <w:rPr>
                <w:rFonts w:ascii="Arial" w:hAnsi="Arial" w:cs="Arial"/>
                <w:highlight w:val="yellow"/>
              </w:rPr>
              <w:t>A</w:t>
            </w:r>
            <w:r w:rsidRPr="00332203">
              <w:rPr>
                <w:rFonts w:ascii="Arial" w:hAnsi="Arial" w:cs="Arial"/>
                <w:highlight w:val="yellow"/>
              </w:rPr>
              <w:t>'</w:t>
            </w:r>
            <w:r w:rsidRPr="00332203">
              <w:rPr>
                <w:rFonts w:ascii="Arial" w:hAnsi="Arial" w:cs="Arial"/>
              </w:rPr>
              <w:t>H))))); //</w:t>
            </w:r>
            <w:r w:rsidRPr="00EF46B4">
              <w:rPr>
                <w:rFonts w:ascii="Arial" w:hAnsi="Arial" w:cs="Arial"/>
              </w:rPr>
              <w:t xml:space="preserve"> @sic R5s240220 sic@</w:t>
            </w:r>
          </w:p>
          <w:p w14:paraId="7D1AE5B4" w14:textId="77777777" w:rsidR="0097378E" w:rsidRPr="00EF46B4" w:rsidRDefault="0097378E" w:rsidP="0097378E">
            <w:pPr>
              <w:rPr>
                <w:rFonts w:ascii="Arial" w:hAnsi="Arial" w:cs="Arial"/>
              </w:rPr>
            </w:pPr>
          </w:p>
          <w:p w14:paraId="0BEB3191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// @siclog "Step 2" siclog@</w:t>
            </w:r>
          </w:p>
          <w:p w14:paraId="58D92EDD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SRB.receive (car_NR_SRB_NasPdu_IND(v_NGC_NASCellA, tsc_NR_RbId_SRB2, cr_NG_NAS_Ind(tsc_SHT_IntegrityProtected_Ciphered,</w:t>
            </w:r>
          </w:p>
          <w:p w14:paraId="1EE7AE0D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                                                                  cr_NG_CONFIGURATION_UPDATE_COMPLETE)));</w:t>
            </w:r>
          </w:p>
          <w:p w14:paraId="390CF36D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//@siclog "Step 3" siclog@</w:t>
            </w:r>
          </w:p>
          <w:p w14:paraId="40E37A1C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f_NR_RRCRelease(v_NGC_NASCellA);</w:t>
            </w:r>
          </w:p>
          <w:p w14:paraId="71D05205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</w:t>
            </w:r>
          </w:p>
          <w:p w14:paraId="5FE77F74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//@siclog "Step 15" siclog@</w:t>
            </w:r>
          </w:p>
          <w:p w14:paraId="4F1165DF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f_NR_RRCRelease(v_NGC_NASCellB); //@sic R5-216279 sic@</w:t>
            </w:r>
          </w:p>
          <w:p w14:paraId="697E08F5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</w:t>
            </w:r>
          </w:p>
          <w:p w14:paraId="5867108A" w14:textId="232A7CE4" w:rsidR="00E03A93" w:rsidRPr="008946B3" w:rsidRDefault="0097378E" w:rsidP="0097378E">
            <w:pPr>
              <w:rPr>
                <w:rFonts w:ascii="Arial" w:hAnsi="Arial" w:cs="Arial"/>
                <w:lang w:val="en-IN"/>
              </w:rPr>
            </w:pPr>
            <w:r w:rsidRPr="00EF46B4">
              <w:rPr>
                <w:rFonts w:ascii="Arial" w:hAnsi="Arial" w:cs="Arial"/>
              </w:rPr>
              <w:t xml:space="preserve">    } //End of fl_TC_9_1_9_5_Body</w:t>
            </w:r>
          </w:p>
        </w:tc>
      </w:tr>
    </w:tbl>
    <w:p w14:paraId="6D8D7903" w14:textId="775835D3" w:rsidR="00FC2058" w:rsidRPr="004D379D" w:rsidRDefault="00FC2058" w:rsidP="004D379D">
      <w:pPr>
        <w:pStyle w:val="Heading2"/>
        <w:ind w:left="0" w:firstLine="0"/>
      </w:pPr>
    </w:p>
    <w:sectPr w:rsidR="00FC2058" w:rsidRPr="004D379D" w:rsidSect="009D28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279559" w14:textId="77777777" w:rsidR="00143F96" w:rsidRDefault="00143F96">
      <w:r>
        <w:separator/>
      </w:r>
    </w:p>
  </w:endnote>
  <w:endnote w:type="continuationSeparator" w:id="0">
    <w:p w14:paraId="518D730D" w14:textId="77777777" w:rsidR="00143F96" w:rsidRDefault="00143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2E380E" w14:textId="77777777" w:rsidR="00143F96" w:rsidRDefault="00143F96">
      <w:r>
        <w:separator/>
      </w:r>
    </w:p>
  </w:footnote>
  <w:footnote w:type="continuationSeparator" w:id="0">
    <w:p w14:paraId="2C042517" w14:textId="77777777" w:rsidR="00143F96" w:rsidRDefault="00143F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721A31A4"/>
    <w:multiLevelType w:val="hybridMultilevel"/>
    <w:tmpl w:val="405C553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783434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37C8"/>
    <w:rsid w:val="000143F8"/>
    <w:rsid w:val="00014716"/>
    <w:rsid w:val="00014D8C"/>
    <w:rsid w:val="00015316"/>
    <w:rsid w:val="0001540E"/>
    <w:rsid w:val="00016E5C"/>
    <w:rsid w:val="00020D10"/>
    <w:rsid w:val="00022E4A"/>
    <w:rsid w:val="00023D78"/>
    <w:rsid w:val="00031BB3"/>
    <w:rsid w:val="00032A19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92FA3"/>
    <w:rsid w:val="000A0E6C"/>
    <w:rsid w:val="000A2482"/>
    <w:rsid w:val="000A6394"/>
    <w:rsid w:val="000B166E"/>
    <w:rsid w:val="000B1FC5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6A1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E6F0A"/>
    <w:rsid w:val="000F2251"/>
    <w:rsid w:val="000F5619"/>
    <w:rsid w:val="000F619D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3C8A"/>
    <w:rsid w:val="0012624F"/>
    <w:rsid w:val="001336F6"/>
    <w:rsid w:val="00133F3B"/>
    <w:rsid w:val="00140954"/>
    <w:rsid w:val="001434A3"/>
    <w:rsid w:val="00143F96"/>
    <w:rsid w:val="00145D43"/>
    <w:rsid w:val="001461F1"/>
    <w:rsid w:val="0015040D"/>
    <w:rsid w:val="001516A7"/>
    <w:rsid w:val="00153191"/>
    <w:rsid w:val="00163481"/>
    <w:rsid w:val="00164CEB"/>
    <w:rsid w:val="001652BA"/>
    <w:rsid w:val="00171877"/>
    <w:rsid w:val="00172001"/>
    <w:rsid w:val="00173BE9"/>
    <w:rsid w:val="00174EBC"/>
    <w:rsid w:val="00174F31"/>
    <w:rsid w:val="00182A57"/>
    <w:rsid w:val="00184FCC"/>
    <w:rsid w:val="00192C46"/>
    <w:rsid w:val="00193B5B"/>
    <w:rsid w:val="001957ED"/>
    <w:rsid w:val="00196954"/>
    <w:rsid w:val="001A08B3"/>
    <w:rsid w:val="001A168C"/>
    <w:rsid w:val="001A1C81"/>
    <w:rsid w:val="001A36C2"/>
    <w:rsid w:val="001A4E95"/>
    <w:rsid w:val="001A7B60"/>
    <w:rsid w:val="001B3A8C"/>
    <w:rsid w:val="001B46C6"/>
    <w:rsid w:val="001B4DAE"/>
    <w:rsid w:val="001B52F0"/>
    <w:rsid w:val="001B5457"/>
    <w:rsid w:val="001B76EA"/>
    <w:rsid w:val="001B7A65"/>
    <w:rsid w:val="001C1FEC"/>
    <w:rsid w:val="001C2DC2"/>
    <w:rsid w:val="001C3B08"/>
    <w:rsid w:val="001D0F3F"/>
    <w:rsid w:val="001D46C8"/>
    <w:rsid w:val="001D6EFA"/>
    <w:rsid w:val="001E0A52"/>
    <w:rsid w:val="001E3E0A"/>
    <w:rsid w:val="001E41F3"/>
    <w:rsid w:val="001E5125"/>
    <w:rsid w:val="001E70B3"/>
    <w:rsid w:val="001E790C"/>
    <w:rsid w:val="001F230F"/>
    <w:rsid w:val="001F249F"/>
    <w:rsid w:val="002021C8"/>
    <w:rsid w:val="002071E7"/>
    <w:rsid w:val="00212843"/>
    <w:rsid w:val="0021291F"/>
    <w:rsid w:val="0021371F"/>
    <w:rsid w:val="002140EC"/>
    <w:rsid w:val="0022013D"/>
    <w:rsid w:val="002203ED"/>
    <w:rsid w:val="00220A04"/>
    <w:rsid w:val="00222A02"/>
    <w:rsid w:val="002313D0"/>
    <w:rsid w:val="00235192"/>
    <w:rsid w:val="00236E6E"/>
    <w:rsid w:val="002409E7"/>
    <w:rsid w:val="00244E46"/>
    <w:rsid w:val="002460B5"/>
    <w:rsid w:val="002479B5"/>
    <w:rsid w:val="0026004D"/>
    <w:rsid w:val="002640DD"/>
    <w:rsid w:val="00266EE5"/>
    <w:rsid w:val="00267E81"/>
    <w:rsid w:val="00267FF3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503E"/>
    <w:rsid w:val="002A63B3"/>
    <w:rsid w:val="002B069A"/>
    <w:rsid w:val="002B5741"/>
    <w:rsid w:val="002C103D"/>
    <w:rsid w:val="002C11E5"/>
    <w:rsid w:val="002C519A"/>
    <w:rsid w:val="002C6BDD"/>
    <w:rsid w:val="002D20DD"/>
    <w:rsid w:val="002D23B3"/>
    <w:rsid w:val="002D3344"/>
    <w:rsid w:val="002D6154"/>
    <w:rsid w:val="002E472E"/>
    <w:rsid w:val="002E62AA"/>
    <w:rsid w:val="002F3901"/>
    <w:rsid w:val="002F3D4B"/>
    <w:rsid w:val="002F5219"/>
    <w:rsid w:val="00305409"/>
    <w:rsid w:val="0031325E"/>
    <w:rsid w:val="00313A45"/>
    <w:rsid w:val="00320AF8"/>
    <w:rsid w:val="00320F4B"/>
    <w:rsid w:val="003212DA"/>
    <w:rsid w:val="00324F66"/>
    <w:rsid w:val="00325C1B"/>
    <w:rsid w:val="00330AEB"/>
    <w:rsid w:val="00332203"/>
    <w:rsid w:val="00332574"/>
    <w:rsid w:val="00332BFA"/>
    <w:rsid w:val="003353AB"/>
    <w:rsid w:val="003364F8"/>
    <w:rsid w:val="003370D8"/>
    <w:rsid w:val="0034098F"/>
    <w:rsid w:val="003409DF"/>
    <w:rsid w:val="0034379C"/>
    <w:rsid w:val="00345746"/>
    <w:rsid w:val="003504DC"/>
    <w:rsid w:val="00350963"/>
    <w:rsid w:val="0035177C"/>
    <w:rsid w:val="00352247"/>
    <w:rsid w:val="00352A1C"/>
    <w:rsid w:val="00352D0F"/>
    <w:rsid w:val="003609EF"/>
    <w:rsid w:val="00360C03"/>
    <w:rsid w:val="0036231A"/>
    <w:rsid w:val="00364FE2"/>
    <w:rsid w:val="00365D89"/>
    <w:rsid w:val="00366AF3"/>
    <w:rsid w:val="003671E2"/>
    <w:rsid w:val="003675A1"/>
    <w:rsid w:val="003701FD"/>
    <w:rsid w:val="003722E5"/>
    <w:rsid w:val="00373877"/>
    <w:rsid w:val="00373BE8"/>
    <w:rsid w:val="00374DD4"/>
    <w:rsid w:val="0037529B"/>
    <w:rsid w:val="00381B98"/>
    <w:rsid w:val="00382E0D"/>
    <w:rsid w:val="0038527D"/>
    <w:rsid w:val="003852D3"/>
    <w:rsid w:val="00387717"/>
    <w:rsid w:val="003908BC"/>
    <w:rsid w:val="00392720"/>
    <w:rsid w:val="00397A37"/>
    <w:rsid w:val="003A1460"/>
    <w:rsid w:val="003A2CBB"/>
    <w:rsid w:val="003A4873"/>
    <w:rsid w:val="003A5727"/>
    <w:rsid w:val="003A5AA8"/>
    <w:rsid w:val="003A6ACE"/>
    <w:rsid w:val="003A7669"/>
    <w:rsid w:val="003B4F6E"/>
    <w:rsid w:val="003B6134"/>
    <w:rsid w:val="003B6822"/>
    <w:rsid w:val="003C4E4F"/>
    <w:rsid w:val="003C79FE"/>
    <w:rsid w:val="003D046E"/>
    <w:rsid w:val="003D3824"/>
    <w:rsid w:val="003D4E6C"/>
    <w:rsid w:val="003E00D3"/>
    <w:rsid w:val="003E1A36"/>
    <w:rsid w:val="003E267C"/>
    <w:rsid w:val="003E5423"/>
    <w:rsid w:val="003E6E43"/>
    <w:rsid w:val="003F1038"/>
    <w:rsid w:val="003F1524"/>
    <w:rsid w:val="003F1E18"/>
    <w:rsid w:val="003F2B41"/>
    <w:rsid w:val="003F2CCB"/>
    <w:rsid w:val="003F53F2"/>
    <w:rsid w:val="00401B10"/>
    <w:rsid w:val="00402697"/>
    <w:rsid w:val="004055A1"/>
    <w:rsid w:val="00410371"/>
    <w:rsid w:val="004209A6"/>
    <w:rsid w:val="00423AB6"/>
    <w:rsid w:val="004242F1"/>
    <w:rsid w:val="00432C94"/>
    <w:rsid w:val="00433140"/>
    <w:rsid w:val="004360A6"/>
    <w:rsid w:val="00440CE5"/>
    <w:rsid w:val="0044375C"/>
    <w:rsid w:val="00444216"/>
    <w:rsid w:val="00445272"/>
    <w:rsid w:val="004511AB"/>
    <w:rsid w:val="004523EE"/>
    <w:rsid w:val="0045565C"/>
    <w:rsid w:val="00457F71"/>
    <w:rsid w:val="004605A0"/>
    <w:rsid w:val="00460F10"/>
    <w:rsid w:val="00461448"/>
    <w:rsid w:val="0046510D"/>
    <w:rsid w:val="00473E31"/>
    <w:rsid w:val="00475B52"/>
    <w:rsid w:val="0047783B"/>
    <w:rsid w:val="004832E0"/>
    <w:rsid w:val="00483464"/>
    <w:rsid w:val="00483521"/>
    <w:rsid w:val="004874DA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A766B"/>
    <w:rsid w:val="004B038D"/>
    <w:rsid w:val="004B537F"/>
    <w:rsid w:val="004B5DDC"/>
    <w:rsid w:val="004B75B7"/>
    <w:rsid w:val="004C3C4E"/>
    <w:rsid w:val="004C4B0A"/>
    <w:rsid w:val="004C5E35"/>
    <w:rsid w:val="004C652C"/>
    <w:rsid w:val="004C65CE"/>
    <w:rsid w:val="004D2755"/>
    <w:rsid w:val="004D379D"/>
    <w:rsid w:val="004D3CE9"/>
    <w:rsid w:val="004D730A"/>
    <w:rsid w:val="004D7D01"/>
    <w:rsid w:val="004E2F81"/>
    <w:rsid w:val="004E4529"/>
    <w:rsid w:val="004E4F04"/>
    <w:rsid w:val="004E5289"/>
    <w:rsid w:val="004F1599"/>
    <w:rsid w:val="004F4020"/>
    <w:rsid w:val="004F47E3"/>
    <w:rsid w:val="00502D56"/>
    <w:rsid w:val="005030FE"/>
    <w:rsid w:val="005037E0"/>
    <w:rsid w:val="005047B0"/>
    <w:rsid w:val="0050487E"/>
    <w:rsid w:val="0050517C"/>
    <w:rsid w:val="00510463"/>
    <w:rsid w:val="00511316"/>
    <w:rsid w:val="00511420"/>
    <w:rsid w:val="005141D9"/>
    <w:rsid w:val="0051580D"/>
    <w:rsid w:val="005165A2"/>
    <w:rsid w:val="00517459"/>
    <w:rsid w:val="00521699"/>
    <w:rsid w:val="00534BD9"/>
    <w:rsid w:val="005412D5"/>
    <w:rsid w:val="00547111"/>
    <w:rsid w:val="005509A1"/>
    <w:rsid w:val="00553F21"/>
    <w:rsid w:val="005550BE"/>
    <w:rsid w:val="005600CD"/>
    <w:rsid w:val="00564DEC"/>
    <w:rsid w:val="00566861"/>
    <w:rsid w:val="00570959"/>
    <w:rsid w:val="005720B4"/>
    <w:rsid w:val="00573828"/>
    <w:rsid w:val="005742AA"/>
    <w:rsid w:val="00574A7C"/>
    <w:rsid w:val="00574BDF"/>
    <w:rsid w:val="005776E2"/>
    <w:rsid w:val="005833CD"/>
    <w:rsid w:val="00587FB5"/>
    <w:rsid w:val="00591E8C"/>
    <w:rsid w:val="00592D74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556D"/>
    <w:rsid w:val="005B614F"/>
    <w:rsid w:val="005C46C5"/>
    <w:rsid w:val="005C4B2D"/>
    <w:rsid w:val="005C5FCB"/>
    <w:rsid w:val="005D5B00"/>
    <w:rsid w:val="005D69D2"/>
    <w:rsid w:val="005E12AF"/>
    <w:rsid w:val="005E2C44"/>
    <w:rsid w:val="005E411B"/>
    <w:rsid w:val="005F3B94"/>
    <w:rsid w:val="005F6751"/>
    <w:rsid w:val="00600D76"/>
    <w:rsid w:val="00601BBB"/>
    <w:rsid w:val="00601D23"/>
    <w:rsid w:val="00601DEF"/>
    <w:rsid w:val="006106A4"/>
    <w:rsid w:val="00610EDD"/>
    <w:rsid w:val="00611656"/>
    <w:rsid w:val="00614A76"/>
    <w:rsid w:val="00621188"/>
    <w:rsid w:val="006257ED"/>
    <w:rsid w:val="00633439"/>
    <w:rsid w:val="00645497"/>
    <w:rsid w:val="006479B6"/>
    <w:rsid w:val="00647D37"/>
    <w:rsid w:val="00652CA4"/>
    <w:rsid w:val="00653025"/>
    <w:rsid w:val="00653DE4"/>
    <w:rsid w:val="006572AB"/>
    <w:rsid w:val="00661417"/>
    <w:rsid w:val="006618EE"/>
    <w:rsid w:val="0066291E"/>
    <w:rsid w:val="00662A05"/>
    <w:rsid w:val="00663F92"/>
    <w:rsid w:val="00665C47"/>
    <w:rsid w:val="00670381"/>
    <w:rsid w:val="006725E8"/>
    <w:rsid w:val="006730B1"/>
    <w:rsid w:val="0067366D"/>
    <w:rsid w:val="00674FC3"/>
    <w:rsid w:val="00675559"/>
    <w:rsid w:val="00675FFC"/>
    <w:rsid w:val="00681A2E"/>
    <w:rsid w:val="0068290A"/>
    <w:rsid w:val="006842C0"/>
    <w:rsid w:val="00687177"/>
    <w:rsid w:val="006873A8"/>
    <w:rsid w:val="00692D12"/>
    <w:rsid w:val="00693C41"/>
    <w:rsid w:val="006943F4"/>
    <w:rsid w:val="00695808"/>
    <w:rsid w:val="006959BA"/>
    <w:rsid w:val="00696BFD"/>
    <w:rsid w:val="006A0D88"/>
    <w:rsid w:val="006A4879"/>
    <w:rsid w:val="006A51A4"/>
    <w:rsid w:val="006B266D"/>
    <w:rsid w:val="006B339A"/>
    <w:rsid w:val="006B38FC"/>
    <w:rsid w:val="006B46FB"/>
    <w:rsid w:val="006B53E8"/>
    <w:rsid w:val="006C30CE"/>
    <w:rsid w:val="006E21FB"/>
    <w:rsid w:val="006F0E64"/>
    <w:rsid w:val="006F1976"/>
    <w:rsid w:val="006F7A50"/>
    <w:rsid w:val="007014AF"/>
    <w:rsid w:val="00710116"/>
    <w:rsid w:val="00712D61"/>
    <w:rsid w:val="0071506A"/>
    <w:rsid w:val="00715D0E"/>
    <w:rsid w:val="00715DCF"/>
    <w:rsid w:val="007207E0"/>
    <w:rsid w:val="0072197D"/>
    <w:rsid w:val="00736AE7"/>
    <w:rsid w:val="0074042E"/>
    <w:rsid w:val="007408FD"/>
    <w:rsid w:val="0074146C"/>
    <w:rsid w:val="0074508C"/>
    <w:rsid w:val="007451EC"/>
    <w:rsid w:val="00745C21"/>
    <w:rsid w:val="00747FD2"/>
    <w:rsid w:val="00755507"/>
    <w:rsid w:val="0076084B"/>
    <w:rsid w:val="00763B0B"/>
    <w:rsid w:val="00764BBF"/>
    <w:rsid w:val="007657A2"/>
    <w:rsid w:val="007657DB"/>
    <w:rsid w:val="00770D7A"/>
    <w:rsid w:val="007734C6"/>
    <w:rsid w:val="00774BE2"/>
    <w:rsid w:val="00774C61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A5263"/>
    <w:rsid w:val="007A560E"/>
    <w:rsid w:val="007A62EA"/>
    <w:rsid w:val="007A6871"/>
    <w:rsid w:val="007A7BA4"/>
    <w:rsid w:val="007B1E12"/>
    <w:rsid w:val="007B512A"/>
    <w:rsid w:val="007B6F3A"/>
    <w:rsid w:val="007C2097"/>
    <w:rsid w:val="007C454C"/>
    <w:rsid w:val="007C4AF9"/>
    <w:rsid w:val="007C6A25"/>
    <w:rsid w:val="007D14CB"/>
    <w:rsid w:val="007D2D80"/>
    <w:rsid w:val="007D30F8"/>
    <w:rsid w:val="007D59D9"/>
    <w:rsid w:val="007D5CF1"/>
    <w:rsid w:val="007D6747"/>
    <w:rsid w:val="007D6A07"/>
    <w:rsid w:val="007E0BF4"/>
    <w:rsid w:val="007E198F"/>
    <w:rsid w:val="007E2534"/>
    <w:rsid w:val="007E517C"/>
    <w:rsid w:val="007E5910"/>
    <w:rsid w:val="007E68FA"/>
    <w:rsid w:val="007F1078"/>
    <w:rsid w:val="007F23F8"/>
    <w:rsid w:val="007F4A08"/>
    <w:rsid w:val="007F4BD1"/>
    <w:rsid w:val="007F7259"/>
    <w:rsid w:val="007F7703"/>
    <w:rsid w:val="008011C8"/>
    <w:rsid w:val="008040A8"/>
    <w:rsid w:val="00807591"/>
    <w:rsid w:val="00812177"/>
    <w:rsid w:val="008279FA"/>
    <w:rsid w:val="00827F35"/>
    <w:rsid w:val="008300A9"/>
    <w:rsid w:val="00832A9C"/>
    <w:rsid w:val="00833ACE"/>
    <w:rsid w:val="008452C8"/>
    <w:rsid w:val="008476E7"/>
    <w:rsid w:val="0085108B"/>
    <w:rsid w:val="008526A8"/>
    <w:rsid w:val="00857312"/>
    <w:rsid w:val="00860265"/>
    <w:rsid w:val="008626E7"/>
    <w:rsid w:val="00870EE7"/>
    <w:rsid w:val="008736E6"/>
    <w:rsid w:val="00876955"/>
    <w:rsid w:val="00877AF2"/>
    <w:rsid w:val="00881C47"/>
    <w:rsid w:val="00882062"/>
    <w:rsid w:val="0088465F"/>
    <w:rsid w:val="008847D3"/>
    <w:rsid w:val="008863B9"/>
    <w:rsid w:val="00886692"/>
    <w:rsid w:val="008870DC"/>
    <w:rsid w:val="008909AF"/>
    <w:rsid w:val="00891A3D"/>
    <w:rsid w:val="008946B3"/>
    <w:rsid w:val="00895872"/>
    <w:rsid w:val="008966BB"/>
    <w:rsid w:val="00897AF8"/>
    <w:rsid w:val="00897C5E"/>
    <w:rsid w:val="008A0D7B"/>
    <w:rsid w:val="008A45A6"/>
    <w:rsid w:val="008A4EBF"/>
    <w:rsid w:val="008B0222"/>
    <w:rsid w:val="008B560F"/>
    <w:rsid w:val="008B72DD"/>
    <w:rsid w:val="008C189A"/>
    <w:rsid w:val="008C387A"/>
    <w:rsid w:val="008C507E"/>
    <w:rsid w:val="008C70CD"/>
    <w:rsid w:val="008C723A"/>
    <w:rsid w:val="008C77EE"/>
    <w:rsid w:val="008D07BF"/>
    <w:rsid w:val="008D3BC8"/>
    <w:rsid w:val="008D3CCC"/>
    <w:rsid w:val="008D4170"/>
    <w:rsid w:val="008E081D"/>
    <w:rsid w:val="008E16CB"/>
    <w:rsid w:val="008E2056"/>
    <w:rsid w:val="008E2E46"/>
    <w:rsid w:val="008E4BB4"/>
    <w:rsid w:val="008F3177"/>
    <w:rsid w:val="008F3789"/>
    <w:rsid w:val="008F686C"/>
    <w:rsid w:val="008F7443"/>
    <w:rsid w:val="00901846"/>
    <w:rsid w:val="00902325"/>
    <w:rsid w:val="0091086A"/>
    <w:rsid w:val="009122F8"/>
    <w:rsid w:val="00913CE5"/>
    <w:rsid w:val="009148DE"/>
    <w:rsid w:val="009161B0"/>
    <w:rsid w:val="00921F01"/>
    <w:rsid w:val="00925AE0"/>
    <w:rsid w:val="00926037"/>
    <w:rsid w:val="009273BA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247F"/>
    <w:rsid w:val="00952749"/>
    <w:rsid w:val="00952BCF"/>
    <w:rsid w:val="00952C9E"/>
    <w:rsid w:val="00954EDD"/>
    <w:rsid w:val="00955F48"/>
    <w:rsid w:val="0096058D"/>
    <w:rsid w:val="00961A3D"/>
    <w:rsid w:val="00962443"/>
    <w:rsid w:val="009644EE"/>
    <w:rsid w:val="009672FA"/>
    <w:rsid w:val="0097378E"/>
    <w:rsid w:val="009777D9"/>
    <w:rsid w:val="00981A8C"/>
    <w:rsid w:val="00981D8B"/>
    <w:rsid w:val="00982E76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49FC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0AD0"/>
    <w:rsid w:val="009D24D1"/>
    <w:rsid w:val="009D28F4"/>
    <w:rsid w:val="009D444E"/>
    <w:rsid w:val="009E1353"/>
    <w:rsid w:val="009E3297"/>
    <w:rsid w:val="009E5054"/>
    <w:rsid w:val="009F03A8"/>
    <w:rsid w:val="009F1812"/>
    <w:rsid w:val="009F47D6"/>
    <w:rsid w:val="009F69B4"/>
    <w:rsid w:val="009F6C0D"/>
    <w:rsid w:val="009F7294"/>
    <w:rsid w:val="009F734F"/>
    <w:rsid w:val="009F7635"/>
    <w:rsid w:val="00A038D1"/>
    <w:rsid w:val="00A03FF5"/>
    <w:rsid w:val="00A077CB"/>
    <w:rsid w:val="00A12E54"/>
    <w:rsid w:val="00A13D07"/>
    <w:rsid w:val="00A166F8"/>
    <w:rsid w:val="00A17C7D"/>
    <w:rsid w:val="00A20BFD"/>
    <w:rsid w:val="00A21DD0"/>
    <w:rsid w:val="00A246B6"/>
    <w:rsid w:val="00A26126"/>
    <w:rsid w:val="00A277A1"/>
    <w:rsid w:val="00A30734"/>
    <w:rsid w:val="00A3164A"/>
    <w:rsid w:val="00A32E80"/>
    <w:rsid w:val="00A369F1"/>
    <w:rsid w:val="00A40E9F"/>
    <w:rsid w:val="00A42AA4"/>
    <w:rsid w:val="00A43ED2"/>
    <w:rsid w:val="00A43FC6"/>
    <w:rsid w:val="00A47E70"/>
    <w:rsid w:val="00A50CE4"/>
    <w:rsid w:val="00A50CF0"/>
    <w:rsid w:val="00A53091"/>
    <w:rsid w:val="00A547FA"/>
    <w:rsid w:val="00A55369"/>
    <w:rsid w:val="00A634CE"/>
    <w:rsid w:val="00A63AB1"/>
    <w:rsid w:val="00A644C6"/>
    <w:rsid w:val="00A73313"/>
    <w:rsid w:val="00A7471C"/>
    <w:rsid w:val="00A751C4"/>
    <w:rsid w:val="00A7671C"/>
    <w:rsid w:val="00A7737A"/>
    <w:rsid w:val="00A82FF7"/>
    <w:rsid w:val="00A85737"/>
    <w:rsid w:val="00A86B64"/>
    <w:rsid w:val="00A917BE"/>
    <w:rsid w:val="00A91EB3"/>
    <w:rsid w:val="00A94FC1"/>
    <w:rsid w:val="00A9670C"/>
    <w:rsid w:val="00A96DC8"/>
    <w:rsid w:val="00AA16AB"/>
    <w:rsid w:val="00AA2CBC"/>
    <w:rsid w:val="00AA49D2"/>
    <w:rsid w:val="00AA7DF8"/>
    <w:rsid w:val="00AB03AB"/>
    <w:rsid w:val="00AB2D10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6CCA"/>
    <w:rsid w:val="00AC7C9C"/>
    <w:rsid w:val="00AD07A6"/>
    <w:rsid w:val="00AD1CD8"/>
    <w:rsid w:val="00AD33A9"/>
    <w:rsid w:val="00AD647C"/>
    <w:rsid w:val="00AD6E6E"/>
    <w:rsid w:val="00AD6FC5"/>
    <w:rsid w:val="00AD7E9D"/>
    <w:rsid w:val="00AE0CC6"/>
    <w:rsid w:val="00AE0FA3"/>
    <w:rsid w:val="00AE1ABF"/>
    <w:rsid w:val="00AE1B5C"/>
    <w:rsid w:val="00AE3BE7"/>
    <w:rsid w:val="00AE5333"/>
    <w:rsid w:val="00AE678F"/>
    <w:rsid w:val="00AE6B73"/>
    <w:rsid w:val="00AF4EF8"/>
    <w:rsid w:val="00AF75F9"/>
    <w:rsid w:val="00AF7C92"/>
    <w:rsid w:val="00B0051B"/>
    <w:rsid w:val="00B00533"/>
    <w:rsid w:val="00B0233C"/>
    <w:rsid w:val="00B05D60"/>
    <w:rsid w:val="00B1188C"/>
    <w:rsid w:val="00B137DB"/>
    <w:rsid w:val="00B16609"/>
    <w:rsid w:val="00B215E0"/>
    <w:rsid w:val="00B23349"/>
    <w:rsid w:val="00B258BB"/>
    <w:rsid w:val="00B309AB"/>
    <w:rsid w:val="00B311AC"/>
    <w:rsid w:val="00B4258F"/>
    <w:rsid w:val="00B42BA5"/>
    <w:rsid w:val="00B4590C"/>
    <w:rsid w:val="00B4768A"/>
    <w:rsid w:val="00B546B3"/>
    <w:rsid w:val="00B629F0"/>
    <w:rsid w:val="00B63806"/>
    <w:rsid w:val="00B67B97"/>
    <w:rsid w:val="00B71941"/>
    <w:rsid w:val="00B71D89"/>
    <w:rsid w:val="00B721EB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C8B"/>
    <w:rsid w:val="00BA3D98"/>
    <w:rsid w:val="00BA3EC5"/>
    <w:rsid w:val="00BA4134"/>
    <w:rsid w:val="00BA51D9"/>
    <w:rsid w:val="00BA5A65"/>
    <w:rsid w:val="00BB066C"/>
    <w:rsid w:val="00BB2263"/>
    <w:rsid w:val="00BB5384"/>
    <w:rsid w:val="00BB5DFC"/>
    <w:rsid w:val="00BC25DD"/>
    <w:rsid w:val="00BC41FF"/>
    <w:rsid w:val="00BC62D7"/>
    <w:rsid w:val="00BC6407"/>
    <w:rsid w:val="00BD155F"/>
    <w:rsid w:val="00BD279D"/>
    <w:rsid w:val="00BD2E11"/>
    <w:rsid w:val="00BD3546"/>
    <w:rsid w:val="00BD3ACD"/>
    <w:rsid w:val="00BD4B7A"/>
    <w:rsid w:val="00BD6AD5"/>
    <w:rsid w:val="00BD6BB8"/>
    <w:rsid w:val="00BE21D6"/>
    <w:rsid w:val="00BE3327"/>
    <w:rsid w:val="00BE4A9F"/>
    <w:rsid w:val="00BE6C85"/>
    <w:rsid w:val="00BE718A"/>
    <w:rsid w:val="00BF081D"/>
    <w:rsid w:val="00BF1CA8"/>
    <w:rsid w:val="00BF3024"/>
    <w:rsid w:val="00BF3FD4"/>
    <w:rsid w:val="00C00466"/>
    <w:rsid w:val="00C02433"/>
    <w:rsid w:val="00C11AFA"/>
    <w:rsid w:val="00C133C9"/>
    <w:rsid w:val="00C13872"/>
    <w:rsid w:val="00C14C22"/>
    <w:rsid w:val="00C20ED2"/>
    <w:rsid w:val="00C21390"/>
    <w:rsid w:val="00C23D80"/>
    <w:rsid w:val="00C247C8"/>
    <w:rsid w:val="00C263C2"/>
    <w:rsid w:val="00C26D1E"/>
    <w:rsid w:val="00C3158B"/>
    <w:rsid w:val="00C318F4"/>
    <w:rsid w:val="00C34AE1"/>
    <w:rsid w:val="00C35B2E"/>
    <w:rsid w:val="00C370A3"/>
    <w:rsid w:val="00C42DE6"/>
    <w:rsid w:val="00C4475B"/>
    <w:rsid w:val="00C46FAE"/>
    <w:rsid w:val="00C50F57"/>
    <w:rsid w:val="00C51780"/>
    <w:rsid w:val="00C530F7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B09"/>
    <w:rsid w:val="00C773BE"/>
    <w:rsid w:val="00C777AD"/>
    <w:rsid w:val="00C809BD"/>
    <w:rsid w:val="00C80D78"/>
    <w:rsid w:val="00C822B3"/>
    <w:rsid w:val="00C82ED8"/>
    <w:rsid w:val="00C8403D"/>
    <w:rsid w:val="00C85B0D"/>
    <w:rsid w:val="00C860BC"/>
    <w:rsid w:val="00C863E3"/>
    <w:rsid w:val="00C870F6"/>
    <w:rsid w:val="00C87494"/>
    <w:rsid w:val="00C95985"/>
    <w:rsid w:val="00CA0A91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099B"/>
    <w:rsid w:val="00CD14E2"/>
    <w:rsid w:val="00CD258D"/>
    <w:rsid w:val="00CD3022"/>
    <w:rsid w:val="00CD31EE"/>
    <w:rsid w:val="00CD357D"/>
    <w:rsid w:val="00CD7FD2"/>
    <w:rsid w:val="00CE0F7F"/>
    <w:rsid w:val="00CE2B4D"/>
    <w:rsid w:val="00CE4D90"/>
    <w:rsid w:val="00CE4FAC"/>
    <w:rsid w:val="00CF4010"/>
    <w:rsid w:val="00CF4DE2"/>
    <w:rsid w:val="00CF563E"/>
    <w:rsid w:val="00CF6BA7"/>
    <w:rsid w:val="00D00599"/>
    <w:rsid w:val="00D03F9A"/>
    <w:rsid w:val="00D04C46"/>
    <w:rsid w:val="00D06D51"/>
    <w:rsid w:val="00D166BC"/>
    <w:rsid w:val="00D203E7"/>
    <w:rsid w:val="00D20AE9"/>
    <w:rsid w:val="00D20DE0"/>
    <w:rsid w:val="00D220CC"/>
    <w:rsid w:val="00D2463B"/>
    <w:rsid w:val="00D24991"/>
    <w:rsid w:val="00D32FB6"/>
    <w:rsid w:val="00D348C6"/>
    <w:rsid w:val="00D3549C"/>
    <w:rsid w:val="00D35D56"/>
    <w:rsid w:val="00D403E7"/>
    <w:rsid w:val="00D40E15"/>
    <w:rsid w:val="00D416EC"/>
    <w:rsid w:val="00D42E97"/>
    <w:rsid w:val="00D44572"/>
    <w:rsid w:val="00D471EF"/>
    <w:rsid w:val="00D50255"/>
    <w:rsid w:val="00D518D7"/>
    <w:rsid w:val="00D52B60"/>
    <w:rsid w:val="00D55D81"/>
    <w:rsid w:val="00D56884"/>
    <w:rsid w:val="00D6042A"/>
    <w:rsid w:val="00D615C6"/>
    <w:rsid w:val="00D63737"/>
    <w:rsid w:val="00D66520"/>
    <w:rsid w:val="00D756B9"/>
    <w:rsid w:val="00D75DCF"/>
    <w:rsid w:val="00D77BAC"/>
    <w:rsid w:val="00D81C1D"/>
    <w:rsid w:val="00D8246D"/>
    <w:rsid w:val="00D846E3"/>
    <w:rsid w:val="00D84AE9"/>
    <w:rsid w:val="00D86314"/>
    <w:rsid w:val="00D87977"/>
    <w:rsid w:val="00D967B2"/>
    <w:rsid w:val="00DB068A"/>
    <w:rsid w:val="00DB224E"/>
    <w:rsid w:val="00DB7D2F"/>
    <w:rsid w:val="00DC25EB"/>
    <w:rsid w:val="00DC37F7"/>
    <w:rsid w:val="00DC3A27"/>
    <w:rsid w:val="00DC5AAA"/>
    <w:rsid w:val="00DD094C"/>
    <w:rsid w:val="00DE1CC8"/>
    <w:rsid w:val="00DE2261"/>
    <w:rsid w:val="00DE34CF"/>
    <w:rsid w:val="00DE5025"/>
    <w:rsid w:val="00DE5D46"/>
    <w:rsid w:val="00DE662D"/>
    <w:rsid w:val="00DE673C"/>
    <w:rsid w:val="00DE7B22"/>
    <w:rsid w:val="00DF3D68"/>
    <w:rsid w:val="00DF6ED7"/>
    <w:rsid w:val="00E020D6"/>
    <w:rsid w:val="00E03210"/>
    <w:rsid w:val="00E03A93"/>
    <w:rsid w:val="00E13735"/>
    <w:rsid w:val="00E13F3D"/>
    <w:rsid w:val="00E152A3"/>
    <w:rsid w:val="00E210A7"/>
    <w:rsid w:val="00E218F1"/>
    <w:rsid w:val="00E2269B"/>
    <w:rsid w:val="00E22A43"/>
    <w:rsid w:val="00E22BED"/>
    <w:rsid w:val="00E2428C"/>
    <w:rsid w:val="00E322E7"/>
    <w:rsid w:val="00E32848"/>
    <w:rsid w:val="00E34898"/>
    <w:rsid w:val="00E3705C"/>
    <w:rsid w:val="00E37C01"/>
    <w:rsid w:val="00E41853"/>
    <w:rsid w:val="00E50486"/>
    <w:rsid w:val="00E52A8D"/>
    <w:rsid w:val="00E537BE"/>
    <w:rsid w:val="00E55015"/>
    <w:rsid w:val="00E559F3"/>
    <w:rsid w:val="00E704C5"/>
    <w:rsid w:val="00E70962"/>
    <w:rsid w:val="00E7418E"/>
    <w:rsid w:val="00E75219"/>
    <w:rsid w:val="00E75C76"/>
    <w:rsid w:val="00E770EE"/>
    <w:rsid w:val="00E835EF"/>
    <w:rsid w:val="00E83FEF"/>
    <w:rsid w:val="00E8663C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2F03"/>
    <w:rsid w:val="00EC5518"/>
    <w:rsid w:val="00ED4892"/>
    <w:rsid w:val="00EE2294"/>
    <w:rsid w:val="00EE2503"/>
    <w:rsid w:val="00EE7D7C"/>
    <w:rsid w:val="00EF1443"/>
    <w:rsid w:val="00EF46B4"/>
    <w:rsid w:val="00EF55A2"/>
    <w:rsid w:val="00EF616C"/>
    <w:rsid w:val="00EF666F"/>
    <w:rsid w:val="00F00FEC"/>
    <w:rsid w:val="00F02074"/>
    <w:rsid w:val="00F02942"/>
    <w:rsid w:val="00F05949"/>
    <w:rsid w:val="00F05E02"/>
    <w:rsid w:val="00F06DD6"/>
    <w:rsid w:val="00F121B2"/>
    <w:rsid w:val="00F13DBB"/>
    <w:rsid w:val="00F15120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7F57"/>
    <w:rsid w:val="00F40428"/>
    <w:rsid w:val="00F41989"/>
    <w:rsid w:val="00F45E7C"/>
    <w:rsid w:val="00F46A68"/>
    <w:rsid w:val="00F5042E"/>
    <w:rsid w:val="00F521DE"/>
    <w:rsid w:val="00F53941"/>
    <w:rsid w:val="00F5549E"/>
    <w:rsid w:val="00F62238"/>
    <w:rsid w:val="00F64D7C"/>
    <w:rsid w:val="00F652AB"/>
    <w:rsid w:val="00F65C16"/>
    <w:rsid w:val="00F6639D"/>
    <w:rsid w:val="00F67EED"/>
    <w:rsid w:val="00F70BE5"/>
    <w:rsid w:val="00F7167C"/>
    <w:rsid w:val="00F73303"/>
    <w:rsid w:val="00F7371D"/>
    <w:rsid w:val="00F75D26"/>
    <w:rsid w:val="00F766AD"/>
    <w:rsid w:val="00F809CF"/>
    <w:rsid w:val="00F82B49"/>
    <w:rsid w:val="00F832B2"/>
    <w:rsid w:val="00F85509"/>
    <w:rsid w:val="00F911B5"/>
    <w:rsid w:val="00F9293F"/>
    <w:rsid w:val="00F9491C"/>
    <w:rsid w:val="00F96B9B"/>
    <w:rsid w:val="00F97777"/>
    <w:rsid w:val="00FA3C56"/>
    <w:rsid w:val="00FA7DBF"/>
    <w:rsid w:val="00FB0165"/>
    <w:rsid w:val="00FB02AA"/>
    <w:rsid w:val="00FB1288"/>
    <w:rsid w:val="00FB35A6"/>
    <w:rsid w:val="00FB3A5D"/>
    <w:rsid w:val="00FB6386"/>
    <w:rsid w:val="00FC00B3"/>
    <w:rsid w:val="00FC1DC5"/>
    <w:rsid w:val="00FC2058"/>
    <w:rsid w:val="00FC54AD"/>
    <w:rsid w:val="00FC64D3"/>
    <w:rsid w:val="00FC6649"/>
    <w:rsid w:val="00FC66A7"/>
    <w:rsid w:val="00FC7EE6"/>
    <w:rsid w:val="00FD273C"/>
    <w:rsid w:val="00FD4998"/>
    <w:rsid w:val="00FD5085"/>
    <w:rsid w:val="00FE16F5"/>
    <w:rsid w:val="00FE1BAE"/>
    <w:rsid w:val="00FE2E2F"/>
    <w:rsid w:val="00FE2E89"/>
    <w:rsid w:val="00FE6176"/>
    <w:rsid w:val="00FE79B6"/>
    <w:rsid w:val="00FE7CC3"/>
    <w:rsid w:val="00FF0DF0"/>
    <w:rsid w:val="00FF29DA"/>
    <w:rsid w:val="00FF34CE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9CB35D99-A68F-4CFB-9A81-F9081F7A6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customStyle="1" w:styleId="msonormal0">
    <w:name w:val="msonormal"/>
    <w:basedOn w:val="Normal"/>
    <w:rsid w:val="00E03A93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0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7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5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7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91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85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9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19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58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4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1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9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1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1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8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35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2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51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1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8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4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0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0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15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5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8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1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5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35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9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83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7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5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4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56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7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23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33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83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41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1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61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29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5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8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0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4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5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33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62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9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75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29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6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1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6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49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14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89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9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59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2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1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79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5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2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35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24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4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1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96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0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9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6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9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2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74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63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9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61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2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5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8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04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2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19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6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7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4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8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27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55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9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56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3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27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3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74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68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2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50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54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4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54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0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86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45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9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86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2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3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63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9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67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9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71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5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7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15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13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16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9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66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29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0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5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0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07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16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7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9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8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68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7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4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92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17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7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99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97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22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4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7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45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8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98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73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8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2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65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53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62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58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7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6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1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43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1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3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13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00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4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89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7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65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6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2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6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69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83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0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86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0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2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9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00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72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3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2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2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9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0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8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1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7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37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43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28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1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55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9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2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2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98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12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67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79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4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3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10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44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5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66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4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9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13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6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5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76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17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26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42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00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0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9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74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8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45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8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0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90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83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32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36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3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04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2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82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0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27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93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9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1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0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1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9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52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1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23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27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1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42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70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7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42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25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64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67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68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06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05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83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18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63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0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76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46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67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29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00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5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8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6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1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92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8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01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59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5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64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63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46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2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28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87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96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6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17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56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0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1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02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0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30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0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6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9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2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79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1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80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8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9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82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90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5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33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3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22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8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53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07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6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20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35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30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1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5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12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06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55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9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19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2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42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63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39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1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91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8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0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45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6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55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13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37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1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2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05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0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36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86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96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82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37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6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1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5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7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84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0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57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6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5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4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1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8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84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65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96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1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69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1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9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0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8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4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3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5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7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2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5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94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5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3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57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95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3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1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43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5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44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5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5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0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8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32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2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16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4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8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0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42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3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0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44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7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9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7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16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73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0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36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2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1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7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26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64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0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2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52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87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41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7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50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6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30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05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6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26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1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1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3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1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4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7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1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2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31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7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02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4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12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5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4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76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8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05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25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97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4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8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97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5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0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9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68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5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3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2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2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8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82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40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5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1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1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7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1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94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07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27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5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2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00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55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16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7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8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9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3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2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9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57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00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93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8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8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5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5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83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93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01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3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8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57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9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7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3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3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9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4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8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28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5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2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84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72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86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4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1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2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99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6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97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56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38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4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19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63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9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8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9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95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96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5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16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16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07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05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03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73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55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4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06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08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6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4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8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10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4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92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24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39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74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7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36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0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81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60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64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6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55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3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0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56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6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9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0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1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47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9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8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1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8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31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0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77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97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29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4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44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97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0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9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3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83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9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8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37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78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2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6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6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5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7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1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39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25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68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97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96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7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0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35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23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29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60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1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9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89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59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8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2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63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8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90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2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8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36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43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80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1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25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55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5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17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10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9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32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7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6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0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1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46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89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12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0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1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03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58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07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95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2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8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6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44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9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56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2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4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14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2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7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8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53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66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66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09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2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70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2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58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77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61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1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6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05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9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11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03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6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3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1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78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1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5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97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23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0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81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89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1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73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8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2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76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79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83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63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1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16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8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17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18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3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5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5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32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84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0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40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28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94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72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1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9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5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59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8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1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1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2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4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0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62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10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5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4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02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9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8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6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42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64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10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93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5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2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8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15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8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35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68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49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9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63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9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57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44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8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06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7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9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08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25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2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1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7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84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45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14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6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3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01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0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14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62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7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6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90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74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61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23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63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52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02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7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38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5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9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06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3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1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19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42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7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41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65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60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69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74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1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0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7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63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83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3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00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2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73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59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76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89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58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79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59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61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6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1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7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24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93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2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94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73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6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15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12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26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9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90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87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2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86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0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27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70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8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0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39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6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9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6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64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7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64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7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76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18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0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13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56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6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1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6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1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0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3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1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1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7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7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0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2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4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0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4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0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6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53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42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9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69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6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5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84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28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52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7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22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4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13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8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9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1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0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1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6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93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11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93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8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6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3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2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5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46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6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0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9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47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00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96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36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0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38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36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1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16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9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47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9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06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0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84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91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1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04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82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87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3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0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13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8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0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67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1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5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3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12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10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0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86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3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6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7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6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4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8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5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8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3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1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25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32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7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1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9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81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73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22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7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68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7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3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2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4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2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02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5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06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61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5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3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84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9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9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1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75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33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5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3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32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9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73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74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23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1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49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0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2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1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07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2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4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3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60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68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1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39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06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66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0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5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97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47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6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2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3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9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8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3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1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2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36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7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1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12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1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46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70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9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2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28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8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4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70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1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95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21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16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1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8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52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20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76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8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92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7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46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5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48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7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3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9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5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60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2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5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57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5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4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7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13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60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2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66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4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36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1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56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9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0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8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24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17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7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0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46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0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2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5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14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0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92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57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57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09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2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0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09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87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5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6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1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81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21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50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44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2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62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95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7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16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93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7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62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2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7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35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45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45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33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8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6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13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87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1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12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34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36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8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0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43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28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0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7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6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2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3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21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5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74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87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00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6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3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87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6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64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67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44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56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46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6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40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4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32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8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4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92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11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17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30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5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38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2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99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91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4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2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09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11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31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2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8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1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2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46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59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66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1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52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46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0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08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25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4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80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9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2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21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6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5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4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5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85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12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79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56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0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87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46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76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3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6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9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15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7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49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0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84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5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86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9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3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37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9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73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23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3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2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8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17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69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8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3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2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64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3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9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7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82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2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69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5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70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3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7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1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85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7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03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72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91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60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70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5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81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4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53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43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8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44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56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2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5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4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80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2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39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92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2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44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96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63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7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2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2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08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10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75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79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74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9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4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87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4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3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3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08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4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71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49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1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92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8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42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54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59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0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9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75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85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8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04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5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9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9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6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8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22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2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05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5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4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6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3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4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37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6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9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6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4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9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2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0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4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2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0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1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3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47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8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92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04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0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65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58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04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1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15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8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69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3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1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7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8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7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8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04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8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3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4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8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14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1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2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0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44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7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5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9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28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4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15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95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6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1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70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8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79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3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5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5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06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3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4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8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9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93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63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8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4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10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8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09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9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6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8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9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71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1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4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6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8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9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3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37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33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99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5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9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5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02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5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1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87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64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22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92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2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8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22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78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2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15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85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9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56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2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33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0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0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7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9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52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29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26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9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2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16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97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7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68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75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8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67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9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13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3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15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22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3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18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2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1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0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87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0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7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5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0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06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66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5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92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28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2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11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6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63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3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6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54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1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66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8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7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5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6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8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86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0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8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1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7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20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20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59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8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4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1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7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94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9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29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2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51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0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9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0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5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26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8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58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2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98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4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0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94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35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3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0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0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84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0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0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2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11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5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71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27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0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8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2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10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21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6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5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0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38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96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31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6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06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3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8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42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4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8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36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3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5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4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7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4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49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13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5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73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81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7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0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8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74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75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2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10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2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3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29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0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1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03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55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38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4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7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1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33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1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5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9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8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10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3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21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2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62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86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4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0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9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9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15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56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37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1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45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97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35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23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5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0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62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0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4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6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6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46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23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52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0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16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3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45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2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75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76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48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9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5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6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9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5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4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00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4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13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5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77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4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9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4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3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29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9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4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10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23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9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74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5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26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32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23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6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3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73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88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76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5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1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15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6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7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8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1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57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2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5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35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92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8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75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6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6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7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76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35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84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24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2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9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8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7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3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63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44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2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0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12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5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35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22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50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48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7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9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6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66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1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58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79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49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4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3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85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5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97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86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8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5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32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96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8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84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4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2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8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25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8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9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4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23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34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6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0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91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1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10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3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5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2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3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2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38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13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8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4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06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16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8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5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9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8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8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8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39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0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8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0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4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7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53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06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8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83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5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31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27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9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74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1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69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95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9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8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0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2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0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03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0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1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7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0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93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15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0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42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9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03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16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1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86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26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67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65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9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1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9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9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27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57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0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33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6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7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52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25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46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71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53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87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5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42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6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66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6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49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6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4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33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6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82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94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2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9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2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71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65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46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9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8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3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51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81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6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6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29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3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0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70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05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51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3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8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3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22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74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8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90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42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18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31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7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8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6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96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4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5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1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2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97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8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6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6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29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94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23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0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88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39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1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5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9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36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58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4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56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43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3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14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5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22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26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74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7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43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3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4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82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15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4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45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01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5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7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0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2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7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81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32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55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74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8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6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74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1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0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3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15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9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4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6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0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90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6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15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5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9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5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39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7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92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3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07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8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92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7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86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03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47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8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8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13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05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72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1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60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4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12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60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4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3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0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80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77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05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9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9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69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16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40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5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53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9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86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26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8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7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4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39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8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22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75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06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52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8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5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93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22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1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20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1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77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10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86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0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94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1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59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9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49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37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15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4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0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40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3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4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0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06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12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7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2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82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8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18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0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6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4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8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5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93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76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8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24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3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85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5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8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26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32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1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38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23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7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5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64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14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21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10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25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0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9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12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0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8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0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2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96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2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43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1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25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90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3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88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2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03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59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12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54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8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80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9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74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4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2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40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36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4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2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4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9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49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0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6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03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59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7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9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4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09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8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2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40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10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63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16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66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2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46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0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44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3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97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30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58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60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38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80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5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7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03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49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42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18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2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70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0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7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2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45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1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0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52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89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29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56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6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51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9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26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5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44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30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33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9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8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1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1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1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73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2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1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76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3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7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87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94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93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62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1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78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21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72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53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55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2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5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30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26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4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0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7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4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9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95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94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4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23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3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77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3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4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84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87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8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8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52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1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2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14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8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6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01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10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29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4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1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8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9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3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46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7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7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6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7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96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4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7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2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97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55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1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3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6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5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4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06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18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76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32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64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1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76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10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6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54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4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65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06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2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5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12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6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50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9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16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6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61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7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65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78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7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5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64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0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5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7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14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8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96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7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75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03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1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7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8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54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4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03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2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4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4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94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5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2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3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0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0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9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0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6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6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52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7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51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9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7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5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9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32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02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04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98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76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12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3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76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53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4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04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3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7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31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7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74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66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65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7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35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3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0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1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27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2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77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2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9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75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55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3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9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8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8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5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44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2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47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96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2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8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7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03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61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7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97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04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65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42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1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24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9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93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41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6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63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7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3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1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19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2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6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0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89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58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37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0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85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49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0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0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69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0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5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48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7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53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94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1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0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8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1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58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3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5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14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0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9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51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2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1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9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2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11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50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2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1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23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59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2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7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66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54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47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1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05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0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1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7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25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9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14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8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80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5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82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4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8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81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74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81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6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9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94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32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5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6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1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6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61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3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2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3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2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6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1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4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2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57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69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56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6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49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81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7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2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9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25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9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5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8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96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9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9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60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9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8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53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0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38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1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6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0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79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12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0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98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2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89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0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3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85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25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1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63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8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14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24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36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8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3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9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32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82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8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5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32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99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5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48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3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07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8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9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05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10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13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2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3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53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67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76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3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4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8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24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85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0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14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0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5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36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77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92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6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9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08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73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79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96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78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4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23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49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2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1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65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8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13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28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35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57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86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43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36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2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0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1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0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6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10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57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22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8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96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9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57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1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39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5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7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19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6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6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78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7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1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3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9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25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4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4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0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1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0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5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03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85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06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5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1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8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9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16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64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0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9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8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83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94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7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03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9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33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2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9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43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9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4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2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53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1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5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7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27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7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3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0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53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16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91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43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3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5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36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9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00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0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9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80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0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1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3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2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8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24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05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4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4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5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77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70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8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5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2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0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60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1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11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6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34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34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42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4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40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06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0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93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8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6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3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5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09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7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03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8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41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3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6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6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70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44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4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4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33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55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4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1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43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1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67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96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69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29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2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67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9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6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92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7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09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3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99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4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7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0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36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76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0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0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53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0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9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49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1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82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78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8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2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14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03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47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8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55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53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19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47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6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8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7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8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39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59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9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09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1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82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6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7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11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9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7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1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86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16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1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2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0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5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3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5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7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36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6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1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69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9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7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1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2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2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2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3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92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4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13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13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7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66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68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8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6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74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05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23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01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7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55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5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43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6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15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2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3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25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79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1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4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8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62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33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24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15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1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6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0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1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90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18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6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28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1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05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86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39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21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1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6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16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2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7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82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8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27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26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6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1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92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77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4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36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1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08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6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9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04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9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2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13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8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7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2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4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35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52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5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27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9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86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83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59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26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50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4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8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45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9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88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08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8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6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71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87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04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3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2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88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72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6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22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27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43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2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8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5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55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86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0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9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06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0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6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4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3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37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2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5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1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49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7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6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5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66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8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1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26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4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3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56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9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76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8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9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63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1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0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8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87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43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4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25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0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0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7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60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7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6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81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23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76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16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06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6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7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7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88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5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63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0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1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9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3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44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5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5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69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9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36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6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18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71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4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9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84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5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6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94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22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2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9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65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58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8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41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5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39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5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2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8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8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12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63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57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7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46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2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64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1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83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32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3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32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89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0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35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3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0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9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2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9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8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52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04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7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40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49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9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19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2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05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2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9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62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7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53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45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28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74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6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35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4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8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2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20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1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75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59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0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01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5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5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0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5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42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0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45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7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9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3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23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08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04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56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0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3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9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8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33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5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26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5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8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1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82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2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32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58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9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7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86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4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14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69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61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0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6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6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40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75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07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1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00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6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3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77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9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3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4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92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6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9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83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51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4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5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8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9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63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7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60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89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44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608</Words>
  <Characters>6081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3</cp:revision>
  <cp:lastPrinted>1900-01-01T00:00:00Z</cp:lastPrinted>
  <dcterms:created xsi:type="dcterms:W3CDTF">2024-09-03T12:08:00Z</dcterms:created>
  <dcterms:modified xsi:type="dcterms:W3CDTF">2024-09-12T08:04:00Z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