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C7B95" w14:textId="77777777" w:rsidR="00A24342" w:rsidRDefault="00A24342" w:rsidP="00A243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R5s240542</w:t>
        </w:r>
      </w:fldSimple>
    </w:p>
    <w:p w14:paraId="772DB939" w14:textId="77777777" w:rsidR="00A24342" w:rsidRDefault="00A24342" w:rsidP="00A243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4342" w14:paraId="00CED5D3" w14:textId="77777777" w:rsidTr="00C277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7C575" w14:textId="77777777" w:rsidR="00A24342" w:rsidRDefault="00A24342" w:rsidP="00C277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24342" w14:paraId="50429C0C" w14:textId="77777777" w:rsidTr="00C27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DBB99" w14:textId="77777777" w:rsidR="00A24342" w:rsidRDefault="00A24342" w:rsidP="00C27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4342" w14:paraId="325F2645" w14:textId="77777777" w:rsidTr="00C27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957EF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35552E79" w14:textId="77777777" w:rsidTr="00C27727">
        <w:tc>
          <w:tcPr>
            <w:tcW w:w="142" w:type="dxa"/>
            <w:tcBorders>
              <w:left w:val="single" w:sz="4" w:space="0" w:color="auto"/>
            </w:tcBorders>
          </w:tcPr>
          <w:p w14:paraId="074BF29F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A7712B" w14:textId="77777777" w:rsidR="00A24342" w:rsidRPr="00410371" w:rsidRDefault="00A24342" w:rsidP="00C277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DAD22F6" w14:textId="77777777" w:rsidR="00A24342" w:rsidRDefault="00A24342" w:rsidP="00C27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2314E1" w14:textId="77777777" w:rsidR="00A24342" w:rsidRPr="00410371" w:rsidRDefault="00A24342" w:rsidP="00C2772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3514</w:t>
              </w:r>
            </w:fldSimple>
          </w:p>
        </w:tc>
        <w:tc>
          <w:tcPr>
            <w:tcW w:w="709" w:type="dxa"/>
          </w:tcPr>
          <w:p w14:paraId="7AE4C996" w14:textId="77777777" w:rsidR="00A24342" w:rsidRDefault="00A24342" w:rsidP="00C277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167521" w14:textId="77777777" w:rsidR="00A24342" w:rsidRPr="00410371" w:rsidRDefault="00A24342" w:rsidP="00C277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9853B9" w14:textId="77777777" w:rsidR="00A24342" w:rsidRDefault="00A24342" w:rsidP="00C277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D0A6C9" w14:textId="77777777" w:rsidR="00A24342" w:rsidRPr="00410371" w:rsidRDefault="00A24342" w:rsidP="00C27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9B7145" w14:textId="77777777" w:rsidR="00A24342" w:rsidRDefault="00A24342" w:rsidP="00C27727">
            <w:pPr>
              <w:pStyle w:val="CRCoverPage"/>
              <w:spacing w:after="0"/>
              <w:rPr>
                <w:noProof/>
              </w:rPr>
            </w:pPr>
          </w:p>
        </w:tc>
      </w:tr>
      <w:tr w:rsidR="00A24342" w14:paraId="1FE53A8E" w14:textId="77777777" w:rsidTr="00C27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49999" w14:textId="77777777" w:rsidR="00A24342" w:rsidRDefault="00A24342" w:rsidP="00C27727">
            <w:pPr>
              <w:pStyle w:val="CRCoverPage"/>
              <w:spacing w:after="0"/>
              <w:rPr>
                <w:noProof/>
              </w:rPr>
            </w:pPr>
          </w:p>
        </w:tc>
      </w:tr>
      <w:tr w:rsidR="00A24342" w14:paraId="1266E318" w14:textId="77777777" w:rsidTr="00C277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4275D" w14:textId="77777777" w:rsidR="00A24342" w:rsidRPr="00F25D98" w:rsidRDefault="00A24342" w:rsidP="00C277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4342" w14:paraId="2247F416" w14:textId="77777777" w:rsidTr="00C27727">
        <w:tc>
          <w:tcPr>
            <w:tcW w:w="9641" w:type="dxa"/>
            <w:gridSpan w:val="9"/>
          </w:tcPr>
          <w:p w14:paraId="1022CE10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6BB347" w14:textId="77777777" w:rsidR="00A24342" w:rsidRDefault="00A24342" w:rsidP="00A243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4342" w14:paraId="672A5297" w14:textId="77777777" w:rsidTr="00C27727">
        <w:tc>
          <w:tcPr>
            <w:tcW w:w="2835" w:type="dxa"/>
          </w:tcPr>
          <w:p w14:paraId="67C988FA" w14:textId="77777777" w:rsidR="00A24342" w:rsidRDefault="00A24342" w:rsidP="00C277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98C506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CB47BB" w14:textId="77777777" w:rsidR="00A24342" w:rsidRDefault="00A24342" w:rsidP="00C27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B8E86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7905C" w14:textId="77777777" w:rsidR="00A24342" w:rsidRDefault="00A24342" w:rsidP="00C27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99DFA2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2504E5" w14:textId="77777777" w:rsidR="00A24342" w:rsidRDefault="00A24342" w:rsidP="00C27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39A420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A3EDB" w14:textId="77777777" w:rsidR="00A24342" w:rsidRDefault="00A24342" w:rsidP="00C277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F4E95" w14:textId="77777777" w:rsidR="00A24342" w:rsidRDefault="00A24342" w:rsidP="00A243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4342" w14:paraId="61458033" w14:textId="77777777" w:rsidTr="00C27727">
        <w:tc>
          <w:tcPr>
            <w:tcW w:w="9640" w:type="dxa"/>
            <w:gridSpan w:val="11"/>
          </w:tcPr>
          <w:p w14:paraId="2966A144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06C7C573" w14:textId="77777777" w:rsidTr="00C277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53FDD8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0EBA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template cads_NR_TDD_UL_DL_ConfigCommon_REQ</w:t>
              </w:r>
            </w:fldSimple>
          </w:p>
        </w:tc>
      </w:tr>
      <w:tr w:rsidR="00A24342" w14:paraId="3B03A5AF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38EE7204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8E7DC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29A0C4F5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15F7FE59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552A7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24342" w14:paraId="58E6B7B7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17B0C140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26A58" w14:textId="7BCEFADB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24342" w14:paraId="1A7AAF5C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2622CA2A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26934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1EA3C558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6FA60A20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DF662F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5FFCF4" w14:textId="77777777" w:rsidR="00A24342" w:rsidRDefault="00A24342" w:rsidP="00C277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77FB5A" w14:textId="77777777" w:rsidR="00A24342" w:rsidRDefault="00A24342" w:rsidP="00C27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275F4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2024-08-21</w:t>
              </w:r>
            </w:fldSimple>
          </w:p>
        </w:tc>
      </w:tr>
      <w:tr w:rsidR="00A24342" w14:paraId="7BCDE8A3" w14:textId="77777777" w:rsidTr="00C27727">
        <w:tc>
          <w:tcPr>
            <w:tcW w:w="1843" w:type="dxa"/>
            <w:tcBorders>
              <w:left w:val="single" w:sz="4" w:space="0" w:color="auto"/>
            </w:tcBorders>
          </w:tcPr>
          <w:p w14:paraId="0BD68130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26B51A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FE75CB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F9D44D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52427F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4DDE5522" w14:textId="77777777" w:rsidTr="00C277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2A1A3" w14:textId="77777777" w:rsidR="00A24342" w:rsidRDefault="00A24342" w:rsidP="00C27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DFBDC2" w14:textId="77777777" w:rsidR="00A24342" w:rsidRDefault="00A24342" w:rsidP="00C277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7FA99F" w14:textId="77777777" w:rsidR="00A24342" w:rsidRDefault="00A24342" w:rsidP="00C277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9B130D" w14:textId="77777777" w:rsidR="00A24342" w:rsidRDefault="00A24342" w:rsidP="00C277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6AED7" w14:textId="77777777" w:rsidR="00A24342" w:rsidRDefault="00A24342" w:rsidP="00C277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24342" w14:paraId="56651EF2" w14:textId="77777777" w:rsidTr="00C277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4C9E6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726082" w14:textId="77777777" w:rsidR="00A24342" w:rsidRDefault="00A24342" w:rsidP="00C277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ED40E7" w14:textId="77777777" w:rsidR="00A24342" w:rsidRDefault="00A24342" w:rsidP="00C277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DFCA6A" w14:textId="77777777" w:rsidR="00A24342" w:rsidRPr="007C2097" w:rsidRDefault="00A24342" w:rsidP="00C277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24342" w14:paraId="4F99DCF6" w14:textId="77777777" w:rsidTr="00C27727">
        <w:tc>
          <w:tcPr>
            <w:tcW w:w="1843" w:type="dxa"/>
          </w:tcPr>
          <w:p w14:paraId="00610CF9" w14:textId="77777777" w:rsidR="00A24342" w:rsidRDefault="00A24342" w:rsidP="00C27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3B64E1" w14:textId="77777777" w:rsidR="00A24342" w:rsidRDefault="00A24342" w:rsidP="00C27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020DBB2F" w14:textId="77777777" w:rsidTr="00C27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BEADB2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A67D3" w14:textId="1EDBE6A1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  <w:r w:rsidRPr="0071375D">
              <w:t xml:space="preserve">In 24wk32, template cads_NR_TDD_UL_DL_ConfigCommon_REQ is not taking care of the initialization of newly introduced field SharedSpectrum. This results in the run time exception of </w:t>
            </w:r>
            <w:r w:rsidRPr="00FD2AFC">
              <w:t>UninitializedValue</w:t>
            </w:r>
            <w:r>
              <w:t>.</w:t>
            </w:r>
          </w:p>
        </w:tc>
      </w:tr>
      <w:tr w:rsidR="00A24342" w14:paraId="34A6A6FA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2B005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7A7A2" w14:textId="77777777" w:rsidR="00A24342" w:rsidRDefault="00A24342" w:rsidP="00A2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0B62FAC8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09657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4796C" w14:textId="752B72D2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 </w:t>
            </w:r>
            <w:r w:rsidRPr="0071375D">
              <w:t>SharedSpectrum to be initialized in the template cads_NR_TDD_UL_DL_ConfigCommon_REQ</w:t>
            </w:r>
          </w:p>
        </w:tc>
      </w:tr>
      <w:tr w:rsidR="00A24342" w14:paraId="22264120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B7643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4DD9A" w14:textId="77777777" w:rsidR="00A24342" w:rsidRDefault="00A24342" w:rsidP="00A2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36879182" w14:textId="77777777" w:rsidTr="00C27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D3CD8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0A9B" w14:textId="1EE0D54E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  <w:r w:rsidRPr="00FD2AFC">
              <w:t>Runtime exception UninitializedValueException</w:t>
            </w:r>
            <w:r>
              <w:t xml:space="preserve"> will be seen during execution</w:t>
            </w:r>
          </w:p>
        </w:tc>
      </w:tr>
      <w:tr w:rsidR="00A24342" w14:paraId="09AE4731" w14:textId="77777777" w:rsidTr="00C27727">
        <w:tc>
          <w:tcPr>
            <w:tcW w:w="2694" w:type="dxa"/>
            <w:gridSpan w:val="2"/>
          </w:tcPr>
          <w:p w14:paraId="09E600B8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B65A2D" w14:textId="77777777" w:rsidR="00A24342" w:rsidRDefault="00A24342" w:rsidP="00A2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122DA681" w14:textId="77777777" w:rsidTr="00C27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DEA47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1B0F0" w14:textId="3263E448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7.1.1.2.1.ENDC , 7.1.1.3.1.ENDC , 7.1.1.2.1.NR5GC and 7.1.1.3.1.NR5GC</w:t>
            </w:r>
          </w:p>
        </w:tc>
      </w:tr>
      <w:tr w:rsidR="00A24342" w14:paraId="4D1D9108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968FE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DD914" w14:textId="77777777" w:rsidR="00A24342" w:rsidRDefault="00A24342" w:rsidP="00A2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342" w14:paraId="7C33B962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1C5AA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8B180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5E2B75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5FB93" w14:textId="77777777" w:rsidR="00A24342" w:rsidRDefault="00A24342" w:rsidP="00A2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81089A" w14:textId="77777777" w:rsidR="00A24342" w:rsidRDefault="00A24342" w:rsidP="00A2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342" w14:paraId="76EBA13D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BE2B4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50834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8938D" w14:textId="536A3B3D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7147D5" w14:textId="77777777" w:rsidR="00A24342" w:rsidRDefault="00A24342" w:rsidP="00A2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DBEC1" w14:textId="61AFE789" w:rsidR="00A24342" w:rsidRDefault="00A24342" w:rsidP="00A2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342" w14:paraId="38205B09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5AB07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F0DC6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043CB" w14:textId="2D6F7372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457493" w14:textId="77777777" w:rsidR="00A24342" w:rsidRDefault="00A24342" w:rsidP="00A2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5FD38" w14:textId="345267A9" w:rsidR="00A24342" w:rsidRDefault="00A24342" w:rsidP="00A2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342" w14:paraId="12B5B9A1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12E54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B1FFC" w14:textId="77777777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6EDB9" w14:textId="27AC9F8D" w:rsidR="00A24342" w:rsidRDefault="00A24342" w:rsidP="00A2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AB09E" w14:textId="77777777" w:rsidR="00A24342" w:rsidRDefault="00A24342" w:rsidP="00A2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67225" w14:textId="585F7FA8" w:rsidR="00A24342" w:rsidRDefault="00A24342" w:rsidP="00A2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342" w14:paraId="3CDBFD68" w14:textId="77777777" w:rsidTr="00C27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F1434" w14:textId="77777777" w:rsidR="00A24342" w:rsidRDefault="00A24342" w:rsidP="00A243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6EA01" w14:textId="77777777" w:rsidR="00A24342" w:rsidRDefault="00A24342" w:rsidP="00A24342">
            <w:pPr>
              <w:pStyle w:val="CRCoverPage"/>
              <w:spacing w:after="0"/>
              <w:rPr>
                <w:noProof/>
              </w:rPr>
            </w:pPr>
          </w:p>
        </w:tc>
      </w:tr>
      <w:tr w:rsidR="00A24342" w14:paraId="55F9D9A3" w14:textId="77777777" w:rsidTr="00C27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955ED6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432B4" w14:textId="77777777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4342" w:rsidRPr="008863B9" w14:paraId="2EED7597" w14:textId="77777777" w:rsidTr="00C277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F2F88" w14:textId="77777777" w:rsidR="00A24342" w:rsidRPr="008863B9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6F7522" w14:textId="77777777" w:rsidR="00A24342" w:rsidRPr="008863B9" w:rsidRDefault="00A24342" w:rsidP="00A243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4342" w14:paraId="69BBCA0B" w14:textId="77777777" w:rsidTr="00C27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4EC55" w14:textId="77777777" w:rsidR="00A24342" w:rsidRDefault="00A24342" w:rsidP="00A2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B67D9" w14:textId="77777777" w:rsidR="00A24342" w:rsidRDefault="00A24342" w:rsidP="00A243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657D8A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13934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EAA1B23" w14:textId="77777777" w:rsidR="00125E19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25E19" w:rsidRPr="006E30E2">
        <w:rPr>
          <w:rFonts w:ascii="Arial" w:hAnsi="Arial" w:cs="Arial"/>
          <w:iCs/>
        </w:rPr>
        <w:t>Table of Contents</w:t>
      </w:r>
      <w:r w:rsidR="00125E19">
        <w:tab/>
      </w:r>
      <w:r w:rsidR="00125E19">
        <w:fldChar w:fldCharType="begin"/>
      </w:r>
      <w:r w:rsidR="00125E19">
        <w:instrText xml:space="preserve"> PAGEREF _Toc153139347 \h </w:instrText>
      </w:r>
      <w:r w:rsidR="00125E19">
        <w:fldChar w:fldCharType="separate"/>
      </w:r>
      <w:r w:rsidR="00125E19">
        <w:t>2</w:t>
      </w:r>
      <w:r w:rsidR="00125E19">
        <w:fldChar w:fldCharType="end"/>
      </w:r>
    </w:p>
    <w:p w14:paraId="2EDFD8CB" w14:textId="77777777" w:rsidR="00125E19" w:rsidRDefault="00125E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30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30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_Toc153139348 \h </w:instrText>
      </w:r>
      <w:r>
        <w:fldChar w:fldCharType="separate"/>
      </w:r>
      <w:r>
        <w:t>2</w:t>
      </w:r>
      <w:r>
        <w:fldChar w:fldCharType="end"/>
      </w:r>
    </w:p>
    <w:p w14:paraId="5C8CBDBC" w14:textId="77777777" w:rsidR="00125E19" w:rsidRDefault="00125E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30E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30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_Toc153139349 \h </w:instrText>
      </w:r>
      <w:r>
        <w:fldChar w:fldCharType="separate"/>
      </w:r>
      <w:r>
        <w:t>2</w:t>
      </w:r>
      <w:r>
        <w:fldChar w:fldCharType="end"/>
      </w:r>
    </w:p>
    <w:p w14:paraId="1E57B4E8" w14:textId="50A75AA5" w:rsidR="00125E19" w:rsidRDefault="00125E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E30E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E30E2">
        <w:rPr>
          <w:rFonts w:cs="Arial"/>
          <w:b/>
          <w:bCs/>
          <w:color w:val="000000"/>
          <w:lang w:val="en-US" w:eastAsia="en-GB"/>
        </w:rPr>
        <w:t>Change to the template</w:t>
      </w:r>
      <w:r w:rsidR="00650AC6">
        <w:rPr>
          <w:rFonts w:ascii="Courier New" w:hAnsi="Courier New" w:cs="Courier New"/>
          <w:color w:val="000000"/>
          <w:lang w:eastAsia="de-DE"/>
        </w:rPr>
        <w:t xml:space="preserve"> </w:t>
      </w:r>
      <w:r w:rsidR="00650AC6" w:rsidRPr="00650AC6">
        <w:rPr>
          <w:rFonts w:cs="Arial"/>
          <w:b/>
          <w:bCs/>
          <w:color w:val="000000"/>
          <w:lang w:val="en-US" w:eastAsia="en-GB"/>
        </w:rPr>
        <w:t>cads_NR_TDD_UL_DL_ConfigCommon_REQ</w:t>
      </w:r>
      <w:r>
        <w:tab/>
      </w:r>
      <w:r>
        <w:fldChar w:fldCharType="begin"/>
      </w:r>
      <w:r>
        <w:instrText xml:space="preserve"> PAGEREF _Toc153139350 \h </w:instrText>
      </w:r>
      <w:r>
        <w:fldChar w:fldCharType="separate"/>
      </w:r>
      <w:r>
        <w:t>2</w:t>
      </w:r>
      <w:r>
        <w:fldChar w:fldCharType="end"/>
      </w:r>
    </w:p>
    <w:p w14:paraId="25C3F96E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13934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44BFEF" w14:textId="70D96473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3E1516">
        <w:rPr>
          <w:rFonts w:cs="Arial"/>
        </w:rPr>
        <w:t>i</w:t>
      </w:r>
      <w:r w:rsidR="003E1516" w:rsidRPr="003E1516">
        <w:rPr>
          <w:rFonts w:cs="Arial"/>
        </w:rPr>
        <w:t xml:space="preserve">wd-TTCN3-B2024-06_D24wk32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139349"/>
      <w:r w:rsidRPr="00854C55">
        <w:rPr>
          <w:b/>
        </w:rPr>
        <w:t>Corrections required</w:t>
      </w:r>
      <w:bookmarkEnd w:id="22"/>
      <w:bookmarkEnd w:id="23"/>
      <w:bookmarkEnd w:id="24"/>
    </w:p>
    <w:p w14:paraId="26645B5C" w14:textId="6DF20BCE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13935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>to the template</w:t>
      </w:r>
      <w:bookmarkEnd w:id="25"/>
      <w:r w:rsidR="00650AC6">
        <w:rPr>
          <w:rFonts w:ascii="Courier New" w:hAnsi="Courier New" w:cs="Courier New"/>
          <w:color w:val="000000"/>
          <w:lang w:eastAsia="de-DE"/>
        </w:rPr>
        <w:t xml:space="preserve"> </w:t>
      </w:r>
      <w:r w:rsidR="00650AC6" w:rsidRPr="00650AC6">
        <w:rPr>
          <w:rFonts w:cs="Arial"/>
          <w:b/>
          <w:bCs/>
          <w:color w:val="000000"/>
          <w:lang w:val="en-US" w:eastAsia="en-GB"/>
        </w:rPr>
        <w:t>cads_NR_TDD_UL_DL_ConfigCommon_REQ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77777777"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6D00C706" w:rsidR="004A40D5" w:rsidRPr="00E13853" w:rsidRDefault="00650AC6" w:rsidP="00824210">
            <w:pPr>
              <w:pStyle w:val="CRCoverPage"/>
              <w:spacing w:after="0"/>
              <w:ind w:left="100"/>
            </w:pPr>
            <w:r w:rsidRPr="00650AC6">
              <w:t>cads_NR_TDD_UL_DL_ConfigCommon_REQ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384" w14:textId="3FC3413D" w:rsidR="00650AC6" w:rsidRPr="00824210" w:rsidRDefault="00670FE8" w:rsidP="00824210">
            <w:pPr>
              <w:pStyle w:val="CRCoverPage"/>
              <w:spacing w:after="0"/>
              <w:ind w:left="100"/>
            </w:pPr>
            <w:r w:rsidRPr="0071375D">
              <w:t xml:space="preserve">In 24wk32, template cads_NR_TDD_UL_DL_ConfigCommon_REQ is not taking care of the initialization of newly introduced field SharedSpectrum. This results in the run time exception of </w:t>
            </w:r>
            <w:r w:rsidRPr="00FD2AFC">
              <w:t>UninitializedValue</w:t>
            </w:r>
            <w:r w:rsidRPr="00824210">
              <w:t xml:space="preserve"> </w:t>
            </w: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FE3" w14:textId="6A34066D" w:rsidR="00803546" w:rsidRPr="006316B2" w:rsidRDefault="0071705F" w:rsidP="00824210">
            <w:pPr>
              <w:pStyle w:val="CRCoverPage"/>
              <w:spacing w:after="0"/>
              <w:ind w:left="100"/>
            </w:pPr>
            <w:r w:rsidRPr="0071375D">
              <w:t>SharedSpectrum to be initialized in the template cads_NR_TDD_UL_DL_ConfigCommon_REQ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794C52FC" w:rsidR="004A40D5" w:rsidRPr="00824210" w:rsidRDefault="00F8627E" w:rsidP="00824210">
            <w:pPr>
              <w:pStyle w:val="CRCoverPage"/>
              <w:spacing w:after="0"/>
              <w:ind w:left="100"/>
            </w:pPr>
            <w:r w:rsidRPr="00824210">
              <w:t>NR_TC_Common/7_1_1/MAC_TC_Common_NR.ttcn</w:t>
            </w:r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11432C6C" w:rsidR="004A40D5" w:rsidRDefault="002840E9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4FD3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template (value) NR_SYSTEM_CTRL_REQ cads_NR_TDD_UL_DL_ConfigCommon_REQ(NR_CellId_Type  p_NR_CellId,</w:t>
            </w:r>
          </w:p>
          <w:p w14:paraId="24EB3F8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TimingInfo_Type p_TimingInfo := cs_TimingInfo_Now,</w:t>
            </w:r>
          </w:p>
          <w:p w14:paraId="6FEFCFE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5E08299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7A312B3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4B532216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4F4F88D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3940D088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14:paraId="068CCEF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{</w:t>
            </w:r>
          </w:p>
          <w:p w14:paraId="62EDBB1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PhysicalCellId := omit, //@sic R5s211670 sic@</w:t>
            </w:r>
          </w:p>
          <w:p w14:paraId="552F52D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DuplexMode := {</w:t>
            </w:r>
          </w:p>
          <w:p w14:paraId="138B15F9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59D6A694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1AC173A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0A7E992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p_TDD_UL_DL_ConfigCommon</w:t>
            </w:r>
          </w:p>
          <w:p w14:paraId="35C510BB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2C6DEA36" w14:textId="585A6D8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Dedicated := omit, // @sic R5s220678 sic@</w:t>
            </w:r>
          </w:p>
          <w:p w14:paraId="0FBED6FD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274A525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944E648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134357D6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198D740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Downlink := omit,</w:t>
            </w:r>
          </w:p>
          <w:p w14:paraId="62A7F3D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Uplink := omit</w:t>
            </w:r>
          </w:p>
          <w:p w14:paraId="6043A3F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DF6923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547DD6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F6C282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34D167E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67913F" w14:textId="0F64ADB4" w:rsidR="002F79CF" w:rsidRPr="00850B74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B2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NR_SYSTEM_CTRL_REQ cads_NR_TDD_UL_DL_ConfigCommon_REQ(NR_CellId_Type  p_NR_CellId,</w:t>
            </w:r>
          </w:p>
          <w:p w14:paraId="680636A3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TimingInfo_Type p_TimingInfo := cs_TimingInfo_Now,</w:t>
            </w:r>
          </w:p>
          <w:p w14:paraId="516B04A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119F252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216248B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14:paraId="528CDA71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00A4F6D9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539E957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PhysicalLayer := {</w:t>
            </w:r>
          </w:p>
          <w:p w14:paraId="05D987C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{</w:t>
            </w:r>
          </w:p>
          <w:p w14:paraId="053B629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PhysicalCellId := omit, //@sic R5s211670 sic@</w:t>
            </w:r>
          </w:p>
          <w:p w14:paraId="52413D2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DuplexMode := {</w:t>
            </w:r>
          </w:p>
          <w:p w14:paraId="2BD2D668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52782F31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67B75BB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0046716C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p_TDD_UL_DL_ConfigCommon</w:t>
            </w:r>
          </w:p>
          <w:p w14:paraId="2979EBF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455E314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Dedicated := omit, // @sic R5s220678 sic@</w:t>
            </w:r>
          </w:p>
          <w:p w14:paraId="499480A0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650A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SharedSpectrum := omit</w:t>
            </w:r>
          </w:p>
          <w:p w14:paraId="6117572F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577896D7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83F9E1B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4BA15025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068C6939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Downlink := omit,</w:t>
            </w:r>
          </w:p>
          <w:p w14:paraId="53AD51A6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Uplink := omit</w:t>
            </w:r>
          </w:p>
          <w:p w14:paraId="3B22320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9E5555D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089412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A2554BA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5302369" w14:textId="77777777" w:rsidR="00650AC6" w:rsidRPr="00650AC6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DFEAA0" w14:textId="32CB43B2" w:rsidR="002F79CF" w:rsidRPr="00F212AA" w:rsidRDefault="00650AC6" w:rsidP="00650A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0AC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7A667" w14:textId="77777777" w:rsidR="0068106C" w:rsidRDefault="0068106C">
      <w:r>
        <w:separator/>
      </w:r>
    </w:p>
  </w:endnote>
  <w:endnote w:type="continuationSeparator" w:id="0">
    <w:p w14:paraId="3978B1D0" w14:textId="77777777" w:rsidR="0068106C" w:rsidRDefault="0068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F9FC4" w14:textId="77777777" w:rsidR="00A24342" w:rsidRDefault="00A24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3CB92" w14:textId="77777777" w:rsidR="00A24342" w:rsidRDefault="00A24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8F28" w14:textId="77777777" w:rsidR="00A24342" w:rsidRDefault="00A24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E15D" w14:textId="77777777" w:rsidR="0068106C" w:rsidRDefault="0068106C">
      <w:r>
        <w:separator/>
      </w:r>
    </w:p>
  </w:footnote>
  <w:footnote w:type="continuationSeparator" w:id="0">
    <w:p w14:paraId="42FC323D" w14:textId="77777777" w:rsidR="0068106C" w:rsidRDefault="00681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9177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5269292">
    <w:abstractNumId w:val="20"/>
  </w:num>
  <w:num w:numId="3" w16cid:durableId="784957127">
    <w:abstractNumId w:val="8"/>
  </w:num>
  <w:num w:numId="4" w16cid:durableId="646671260">
    <w:abstractNumId w:val="35"/>
  </w:num>
  <w:num w:numId="5" w16cid:durableId="1757242085">
    <w:abstractNumId w:val="28"/>
  </w:num>
  <w:num w:numId="6" w16cid:durableId="92943885">
    <w:abstractNumId w:val="32"/>
  </w:num>
  <w:num w:numId="7" w16cid:durableId="1333293185">
    <w:abstractNumId w:val="11"/>
  </w:num>
  <w:num w:numId="8" w16cid:durableId="1514807670">
    <w:abstractNumId w:val="33"/>
  </w:num>
  <w:num w:numId="9" w16cid:durableId="1314914654">
    <w:abstractNumId w:val="19"/>
  </w:num>
  <w:num w:numId="10" w16cid:durableId="1467040281">
    <w:abstractNumId w:val="24"/>
  </w:num>
  <w:num w:numId="11" w16cid:durableId="659037430">
    <w:abstractNumId w:val="0"/>
  </w:num>
  <w:num w:numId="12" w16cid:durableId="1470170861">
    <w:abstractNumId w:val="10"/>
  </w:num>
  <w:num w:numId="13" w16cid:durableId="551114007">
    <w:abstractNumId w:val="37"/>
  </w:num>
  <w:num w:numId="14" w16cid:durableId="723064946">
    <w:abstractNumId w:val="5"/>
  </w:num>
  <w:num w:numId="15" w16cid:durableId="804809446">
    <w:abstractNumId w:val="26"/>
  </w:num>
  <w:num w:numId="16" w16cid:durableId="1221359912">
    <w:abstractNumId w:val="23"/>
  </w:num>
  <w:num w:numId="17" w16cid:durableId="888683122">
    <w:abstractNumId w:val="25"/>
  </w:num>
  <w:num w:numId="18" w16cid:durableId="2065137289">
    <w:abstractNumId w:val="15"/>
  </w:num>
  <w:num w:numId="19" w16cid:durableId="739061509">
    <w:abstractNumId w:val="34"/>
  </w:num>
  <w:num w:numId="20" w16cid:durableId="1914503320">
    <w:abstractNumId w:val="30"/>
  </w:num>
  <w:num w:numId="21" w16cid:durableId="1753890806">
    <w:abstractNumId w:val="36"/>
  </w:num>
  <w:num w:numId="22" w16cid:durableId="16279237">
    <w:abstractNumId w:val="27"/>
  </w:num>
  <w:num w:numId="23" w16cid:durableId="1970932257">
    <w:abstractNumId w:val="16"/>
  </w:num>
  <w:num w:numId="24" w16cid:durableId="2006281442">
    <w:abstractNumId w:val="21"/>
  </w:num>
  <w:num w:numId="25" w16cid:durableId="1697730325">
    <w:abstractNumId w:val="6"/>
  </w:num>
  <w:num w:numId="26" w16cid:durableId="1304239591">
    <w:abstractNumId w:val="13"/>
  </w:num>
  <w:num w:numId="27" w16cid:durableId="1547528375">
    <w:abstractNumId w:val="18"/>
  </w:num>
  <w:num w:numId="28" w16cid:durableId="1813912637">
    <w:abstractNumId w:val="1"/>
  </w:num>
  <w:num w:numId="29" w16cid:durableId="484400687">
    <w:abstractNumId w:val="2"/>
  </w:num>
  <w:num w:numId="30" w16cid:durableId="1957903630">
    <w:abstractNumId w:val="17"/>
  </w:num>
  <w:num w:numId="31" w16cid:durableId="1210191241">
    <w:abstractNumId w:val="31"/>
  </w:num>
  <w:num w:numId="32" w16cid:durableId="1877233025">
    <w:abstractNumId w:val="4"/>
  </w:num>
  <w:num w:numId="33" w16cid:durableId="776021849">
    <w:abstractNumId w:val="9"/>
  </w:num>
  <w:num w:numId="34" w16cid:durableId="1676877284">
    <w:abstractNumId w:val="7"/>
  </w:num>
  <w:num w:numId="35" w16cid:durableId="1349789538">
    <w:abstractNumId w:val="3"/>
  </w:num>
  <w:num w:numId="36" w16cid:durableId="687829160">
    <w:abstractNumId w:val="29"/>
  </w:num>
  <w:num w:numId="37" w16cid:durableId="946694103">
    <w:abstractNumId w:val="12"/>
  </w:num>
  <w:num w:numId="38" w16cid:durableId="865026187">
    <w:abstractNumId w:val="22"/>
  </w:num>
  <w:num w:numId="39" w16cid:durableId="6969442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4C1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0E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106C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1FCC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342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1F7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H4VU7HTV54JD-1231737843-1366</_dlc_DocId>
    <_dlc_DocIdUrl xmlns="05fef6b6-48ff-4793-a586-dff4857ec2fd">
      <Url>https://sharepoint.rsint.net/teams/MRT_Dev/_layouts/15/DocIdRedir.aspx?ID=H4VU7HTV54JD-1231737843-1366</Url>
      <Description>H4VU7HTV54JD-1231737843-1366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9DE9B1-9773-4CB0-A089-B04D2B31FE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4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2024-08-27T09:59:00Z</dcterms:created>
  <dcterms:modified xsi:type="dcterms:W3CDTF">2024-08-27T09:59:00Z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94afa74c-280b-41f9-92fd-838d355ef0e7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