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37A79" w14:textId="77777777" w:rsidR="002F4CC3" w:rsidRDefault="002F4CC3" w:rsidP="002F4C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R5s240524</w:t>
        </w:r>
      </w:fldSimple>
    </w:p>
    <w:p w14:paraId="409E61E1" w14:textId="77777777" w:rsidR="002F4CC3" w:rsidRDefault="00000000" w:rsidP="002F4CC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F4CC3" w:rsidRPr="00BA51D9">
          <w:rPr>
            <w:b/>
            <w:noProof/>
            <w:sz w:val="24"/>
          </w:rPr>
          <w:t>Online</w:t>
        </w:r>
      </w:fldSimple>
      <w:r w:rsidR="002F4CC3">
        <w:rPr>
          <w:b/>
          <w:noProof/>
          <w:sz w:val="24"/>
        </w:rPr>
        <w:t xml:space="preserve">, </w:t>
      </w:r>
      <w:fldSimple w:instr=" DOCPROPERTY  Country  \* MERGEFORMAT "/>
      <w:r w:rsidR="002F4CC3">
        <w:rPr>
          <w:b/>
          <w:noProof/>
          <w:sz w:val="24"/>
        </w:rPr>
        <w:t xml:space="preserve">, </w:t>
      </w:r>
      <w:fldSimple w:instr=" DOCPROPERTY  StartDate  \* MERGEFORMAT ">
        <w:r w:rsidR="002F4CC3" w:rsidRPr="00BA51D9">
          <w:rPr>
            <w:b/>
            <w:noProof/>
            <w:sz w:val="24"/>
          </w:rPr>
          <w:t>8th Dec 2023</w:t>
        </w:r>
      </w:fldSimple>
      <w:r w:rsidR="002F4CC3">
        <w:rPr>
          <w:b/>
          <w:noProof/>
          <w:sz w:val="24"/>
        </w:rPr>
        <w:t xml:space="preserve"> - </w:t>
      </w:r>
      <w:fldSimple w:instr=" DOCPROPERTY  EndDate  \* MERGEFORMAT ">
        <w:r w:rsidR="002F4CC3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4CC3" w14:paraId="6A7A18BE" w14:textId="77777777" w:rsidTr="00B151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DBA20" w14:textId="77777777" w:rsidR="002F4CC3" w:rsidRDefault="002F4CC3" w:rsidP="00B151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F4CC3" w14:paraId="42C05D23" w14:textId="77777777" w:rsidTr="00B151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416EC" w14:textId="77777777" w:rsidR="002F4CC3" w:rsidRDefault="002F4CC3" w:rsidP="00B151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4CC3" w14:paraId="6F338A8F" w14:textId="77777777" w:rsidTr="00B151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C1D5CA" w14:textId="77777777" w:rsidR="002F4CC3" w:rsidRDefault="002F4CC3" w:rsidP="00B15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CC3" w14:paraId="5DFEF810" w14:textId="77777777" w:rsidTr="00B151D9">
        <w:tc>
          <w:tcPr>
            <w:tcW w:w="142" w:type="dxa"/>
            <w:tcBorders>
              <w:left w:val="single" w:sz="4" w:space="0" w:color="auto"/>
            </w:tcBorders>
          </w:tcPr>
          <w:p w14:paraId="27578A89" w14:textId="77777777" w:rsidR="002F4CC3" w:rsidRDefault="002F4CC3" w:rsidP="00B151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6A638A" w14:textId="77777777" w:rsidR="002F4CC3" w:rsidRPr="00410371" w:rsidRDefault="00000000" w:rsidP="00B151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4CC3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07980B2" w14:textId="77777777" w:rsidR="002F4CC3" w:rsidRDefault="002F4CC3" w:rsidP="00B151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4B0528" w14:textId="77777777" w:rsidR="002F4CC3" w:rsidRPr="00410371" w:rsidRDefault="00000000" w:rsidP="00B151D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4CC3" w:rsidRPr="00410371">
                <w:rPr>
                  <w:b/>
                  <w:noProof/>
                  <w:sz w:val="28"/>
                </w:rPr>
                <w:t>3499</w:t>
              </w:r>
            </w:fldSimple>
          </w:p>
        </w:tc>
        <w:tc>
          <w:tcPr>
            <w:tcW w:w="709" w:type="dxa"/>
          </w:tcPr>
          <w:p w14:paraId="491196DD" w14:textId="77777777" w:rsidR="002F4CC3" w:rsidRDefault="002F4CC3" w:rsidP="00B151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57321" w14:textId="77777777" w:rsidR="002F4CC3" w:rsidRPr="00410371" w:rsidRDefault="00000000" w:rsidP="00B151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F4CC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AE8079" w14:textId="77777777" w:rsidR="002F4CC3" w:rsidRDefault="002F4CC3" w:rsidP="00B151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83605F" w14:textId="77777777" w:rsidR="002F4CC3" w:rsidRPr="00410371" w:rsidRDefault="00000000" w:rsidP="00B151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4CC3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15021D" w14:textId="77777777" w:rsidR="002F4CC3" w:rsidRDefault="002F4CC3" w:rsidP="00B151D9">
            <w:pPr>
              <w:pStyle w:val="CRCoverPage"/>
              <w:spacing w:after="0"/>
              <w:rPr>
                <w:noProof/>
              </w:rPr>
            </w:pPr>
          </w:p>
        </w:tc>
      </w:tr>
      <w:tr w:rsidR="002F4CC3" w14:paraId="46078B31" w14:textId="77777777" w:rsidTr="00B151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F5C60" w14:textId="77777777" w:rsidR="002F4CC3" w:rsidRDefault="002F4CC3" w:rsidP="00B151D9">
            <w:pPr>
              <w:pStyle w:val="CRCoverPage"/>
              <w:spacing w:after="0"/>
              <w:rPr>
                <w:noProof/>
              </w:rPr>
            </w:pPr>
          </w:p>
        </w:tc>
      </w:tr>
      <w:tr w:rsidR="002F4CC3" w14:paraId="349126A3" w14:textId="77777777" w:rsidTr="00B151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73B91C" w14:textId="77777777" w:rsidR="002F4CC3" w:rsidRPr="00F25D98" w:rsidRDefault="002F4CC3" w:rsidP="00B151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F4CC3" w14:paraId="484B35B7" w14:textId="77777777" w:rsidTr="00B151D9">
        <w:tc>
          <w:tcPr>
            <w:tcW w:w="9641" w:type="dxa"/>
            <w:gridSpan w:val="9"/>
          </w:tcPr>
          <w:p w14:paraId="3F840F49" w14:textId="77777777" w:rsidR="002F4CC3" w:rsidRDefault="002F4CC3" w:rsidP="00B15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58914A" w14:textId="77777777" w:rsidR="002F4CC3" w:rsidRDefault="002F4CC3" w:rsidP="002F4C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4CC3" w14:paraId="29355796" w14:textId="77777777" w:rsidTr="00B151D9">
        <w:tc>
          <w:tcPr>
            <w:tcW w:w="2835" w:type="dxa"/>
          </w:tcPr>
          <w:p w14:paraId="48CA7543" w14:textId="77777777" w:rsidR="002F4CC3" w:rsidRDefault="002F4CC3" w:rsidP="00B151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0159B8" w14:textId="77777777" w:rsidR="002F4CC3" w:rsidRDefault="002F4CC3" w:rsidP="00B151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B9B2B" w14:textId="77777777" w:rsidR="002F4CC3" w:rsidRDefault="002F4CC3" w:rsidP="00B151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DCAAB8" w14:textId="77777777" w:rsidR="002F4CC3" w:rsidRDefault="002F4CC3" w:rsidP="00B151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8E367B" w14:textId="77777777" w:rsidR="002F4CC3" w:rsidRDefault="002F4CC3" w:rsidP="00B151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CCB3CD" w14:textId="77777777" w:rsidR="002F4CC3" w:rsidRDefault="002F4CC3" w:rsidP="00B151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1A6BE8" w14:textId="77777777" w:rsidR="002F4CC3" w:rsidRDefault="002F4CC3" w:rsidP="00B151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AA721D" w14:textId="77777777" w:rsidR="002F4CC3" w:rsidRDefault="002F4CC3" w:rsidP="00B151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E869F4" w14:textId="77777777" w:rsidR="002F4CC3" w:rsidRDefault="002F4CC3" w:rsidP="00B151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6DEAD4" w14:textId="77777777" w:rsidR="002F4CC3" w:rsidRDefault="002F4CC3" w:rsidP="002F4CC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4CC3" w14:paraId="1DDC7595" w14:textId="77777777" w:rsidTr="00B151D9">
        <w:tc>
          <w:tcPr>
            <w:tcW w:w="9640" w:type="dxa"/>
            <w:gridSpan w:val="11"/>
          </w:tcPr>
          <w:p w14:paraId="59D6BB4E" w14:textId="77777777" w:rsidR="002F4CC3" w:rsidRDefault="002F4CC3" w:rsidP="00B15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CC3" w14:paraId="07EEB7C0" w14:textId="77777777" w:rsidTr="00B151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978B3B" w14:textId="77777777" w:rsidR="002F4CC3" w:rsidRDefault="002F4CC3" w:rsidP="00B151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C50F75" w14:textId="2D28F3D3" w:rsidR="002F4CC3" w:rsidRDefault="00000000" w:rsidP="00B151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F4CC3">
                <w:t>Correction to func</w:t>
              </w:r>
              <w:r w:rsidR="00F553C3">
                <w:t>tion</w:t>
              </w:r>
              <w:r w:rsidR="002F4CC3">
                <w:t xml:space="preserve"> fl_NR_GetPdcpSduList_1TB</w:t>
              </w:r>
            </w:fldSimple>
          </w:p>
        </w:tc>
      </w:tr>
      <w:tr w:rsidR="002F4CC3" w14:paraId="754C6660" w14:textId="77777777" w:rsidTr="00B151D9">
        <w:tc>
          <w:tcPr>
            <w:tcW w:w="1843" w:type="dxa"/>
            <w:tcBorders>
              <w:left w:val="single" w:sz="4" w:space="0" w:color="auto"/>
            </w:tcBorders>
          </w:tcPr>
          <w:p w14:paraId="6C0BF5B9" w14:textId="77777777" w:rsidR="002F4CC3" w:rsidRDefault="002F4CC3" w:rsidP="00B151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EA428" w14:textId="77777777" w:rsidR="002F4CC3" w:rsidRDefault="002F4CC3" w:rsidP="00B15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CC3" w14:paraId="13CF40FB" w14:textId="77777777" w:rsidTr="00B151D9">
        <w:tc>
          <w:tcPr>
            <w:tcW w:w="1843" w:type="dxa"/>
            <w:tcBorders>
              <w:left w:val="single" w:sz="4" w:space="0" w:color="auto"/>
            </w:tcBorders>
          </w:tcPr>
          <w:p w14:paraId="0F005488" w14:textId="77777777" w:rsidR="002F4CC3" w:rsidRDefault="002F4CC3" w:rsidP="00B151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B7AF5D" w14:textId="77777777" w:rsidR="002F4CC3" w:rsidRDefault="00000000" w:rsidP="00B151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F4CC3">
                <w:rPr>
                  <w:noProof/>
                </w:rPr>
                <w:t>ROHDE &amp; SCHWARZ</w:t>
              </w:r>
            </w:fldSimple>
          </w:p>
        </w:tc>
      </w:tr>
      <w:tr w:rsidR="002F4CC3" w14:paraId="50776FE7" w14:textId="77777777" w:rsidTr="00B151D9">
        <w:tc>
          <w:tcPr>
            <w:tcW w:w="1843" w:type="dxa"/>
            <w:tcBorders>
              <w:left w:val="single" w:sz="4" w:space="0" w:color="auto"/>
            </w:tcBorders>
          </w:tcPr>
          <w:p w14:paraId="10FC8785" w14:textId="77777777" w:rsidR="002F4CC3" w:rsidRDefault="002F4CC3" w:rsidP="00B151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E7C4D8" w14:textId="77777777" w:rsidR="002F4CC3" w:rsidRDefault="002F4CC3" w:rsidP="00B151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F4CC3" w14:paraId="4C8C1AE0" w14:textId="77777777" w:rsidTr="00B151D9">
        <w:tc>
          <w:tcPr>
            <w:tcW w:w="1843" w:type="dxa"/>
            <w:tcBorders>
              <w:left w:val="single" w:sz="4" w:space="0" w:color="auto"/>
            </w:tcBorders>
          </w:tcPr>
          <w:p w14:paraId="110CDE2B" w14:textId="77777777" w:rsidR="002F4CC3" w:rsidRDefault="002F4CC3" w:rsidP="00B151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3C4A7" w14:textId="77777777" w:rsidR="002F4CC3" w:rsidRDefault="002F4CC3" w:rsidP="00B15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CC3" w14:paraId="13987613" w14:textId="77777777" w:rsidTr="00B151D9">
        <w:tc>
          <w:tcPr>
            <w:tcW w:w="1843" w:type="dxa"/>
            <w:tcBorders>
              <w:left w:val="single" w:sz="4" w:space="0" w:color="auto"/>
            </w:tcBorders>
          </w:tcPr>
          <w:p w14:paraId="35EFE5E8" w14:textId="77777777" w:rsidR="002F4CC3" w:rsidRDefault="002F4CC3" w:rsidP="00B151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53C9A6" w14:textId="77777777" w:rsidR="002F4CC3" w:rsidRDefault="00000000" w:rsidP="00B151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F4CC3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C6BD35F" w14:textId="77777777" w:rsidR="002F4CC3" w:rsidRDefault="002F4CC3" w:rsidP="00B151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8DD32" w14:textId="77777777" w:rsidR="002F4CC3" w:rsidRDefault="002F4CC3" w:rsidP="00B151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6AA068" w14:textId="77777777" w:rsidR="002F4CC3" w:rsidRDefault="00000000" w:rsidP="00B151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F4CC3">
                <w:rPr>
                  <w:noProof/>
                </w:rPr>
                <w:t>2024-08-06</w:t>
              </w:r>
            </w:fldSimple>
          </w:p>
        </w:tc>
      </w:tr>
      <w:tr w:rsidR="002F4CC3" w14:paraId="69614A1A" w14:textId="77777777" w:rsidTr="00B151D9">
        <w:tc>
          <w:tcPr>
            <w:tcW w:w="1843" w:type="dxa"/>
            <w:tcBorders>
              <w:left w:val="single" w:sz="4" w:space="0" w:color="auto"/>
            </w:tcBorders>
          </w:tcPr>
          <w:p w14:paraId="5AF66488" w14:textId="77777777" w:rsidR="002F4CC3" w:rsidRDefault="002F4CC3" w:rsidP="00B151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7BA700" w14:textId="77777777" w:rsidR="002F4CC3" w:rsidRDefault="002F4CC3" w:rsidP="00B15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C26C90" w14:textId="77777777" w:rsidR="002F4CC3" w:rsidRDefault="002F4CC3" w:rsidP="00B15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CBA7AD" w14:textId="77777777" w:rsidR="002F4CC3" w:rsidRDefault="002F4CC3" w:rsidP="00B15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EC901C" w14:textId="77777777" w:rsidR="002F4CC3" w:rsidRDefault="002F4CC3" w:rsidP="00B15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CC3" w14:paraId="5A470FB2" w14:textId="77777777" w:rsidTr="00B151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64AFAB" w14:textId="77777777" w:rsidR="002F4CC3" w:rsidRDefault="002F4CC3" w:rsidP="00B151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B4265D" w14:textId="77777777" w:rsidR="002F4CC3" w:rsidRDefault="00000000" w:rsidP="00B151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F4CC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307F32" w14:textId="77777777" w:rsidR="002F4CC3" w:rsidRDefault="002F4CC3" w:rsidP="00B151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C90F4" w14:textId="77777777" w:rsidR="002F4CC3" w:rsidRDefault="002F4CC3" w:rsidP="00B151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1E125" w14:textId="77777777" w:rsidR="002F4CC3" w:rsidRDefault="00000000" w:rsidP="00B151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F4CC3">
                <w:rPr>
                  <w:noProof/>
                </w:rPr>
                <w:t>Rel-17</w:t>
              </w:r>
            </w:fldSimple>
          </w:p>
        </w:tc>
      </w:tr>
      <w:tr w:rsidR="002F4CC3" w14:paraId="0E892AC2" w14:textId="77777777" w:rsidTr="00B151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3215E6" w14:textId="77777777" w:rsidR="002F4CC3" w:rsidRDefault="002F4CC3" w:rsidP="00B151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F0A85" w14:textId="77777777" w:rsidR="002F4CC3" w:rsidRDefault="002F4CC3" w:rsidP="00B151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C374CC" w14:textId="77777777" w:rsidR="002F4CC3" w:rsidRDefault="002F4CC3" w:rsidP="00B151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647FD7" w14:textId="77777777" w:rsidR="002F4CC3" w:rsidRPr="007C2097" w:rsidRDefault="002F4CC3" w:rsidP="00B151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F4CC3" w14:paraId="0B23B8C1" w14:textId="77777777" w:rsidTr="00B151D9">
        <w:tc>
          <w:tcPr>
            <w:tcW w:w="1843" w:type="dxa"/>
          </w:tcPr>
          <w:p w14:paraId="3F3A0B2D" w14:textId="77777777" w:rsidR="002F4CC3" w:rsidRDefault="002F4CC3" w:rsidP="00B151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CB87C1" w14:textId="77777777" w:rsidR="002F4CC3" w:rsidRDefault="002F4CC3" w:rsidP="00B15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CC3" w14:paraId="08F1BF07" w14:textId="77777777" w:rsidTr="00B151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37C15" w14:textId="77777777" w:rsidR="002F4CC3" w:rsidRDefault="002F4CC3" w:rsidP="002F4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F417F" w14:textId="77777777" w:rsidR="002F4CC3" w:rsidRDefault="002F4CC3" w:rsidP="002F4CC3">
            <w:pPr>
              <w:pStyle w:val="CRCoverPage"/>
              <w:spacing w:after="0"/>
              <w:rPr>
                <w:noProof/>
              </w:rPr>
            </w:pPr>
            <w:r w:rsidRPr="00DE0B89">
              <w:rPr>
                <w:noProof/>
              </w:rPr>
              <w:t xml:space="preserve">Each PDCP SDU is limited to 1500 octets </w:t>
            </w:r>
            <w:r>
              <w:rPr>
                <w:noProof/>
              </w:rPr>
              <w:t xml:space="preserve">and the TBS test cases goes beyond 20 PDCP SDUs for certain  mcx Nprb values. The function </w:t>
            </w:r>
            <w:r w:rsidRPr="004F1FA2">
              <w:rPr>
                <w:rFonts w:cs="Arial"/>
              </w:rPr>
              <w:t>fl_NR_GetPdcpSduList_1TB</w:t>
            </w:r>
            <w:r>
              <w:t xml:space="preserve">  </w:t>
            </w:r>
            <w:r>
              <w:rPr>
                <w:noProof/>
              </w:rPr>
              <w:t>needs to extended to ensure that &gt;20 PDCP SDUs are still following the 1500 octet limitation</w:t>
            </w:r>
          </w:p>
          <w:p w14:paraId="12506714" w14:textId="77777777" w:rsidR="002F4CC3" w:rsidRDefault="002F4CC3" w:rsidP="002F4CC3">
            <w:pPr>
              <w:pStyle w:val="CRCoverPage"/>
              <w:spacing w:after="0"/>
              <w:rPr>
                <w:noProof/>
              </w:rPr>
            </w:pPr>
          </w:p>
          <w:p w14:paraId="318F17C0" w14:textId="3613D6C3" w:rsidR="002F4CC3" w:rsidRPr="002F4CC3" w:rsidRDefault="002F4CC3" w:rsidP="002F4CC3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r w:rsidRPr="002F4CC3">
              <w:rPr>
                <w:noProof/>
              </w:rPr>
              <w:t>Prose change required to 38.523-1 (R5-244415 will be presented in RAN5#104)</w:t>
            </w:r>
          </w:p>
          <w:p w14:paraId="0D6C25C5" w14:textId="77777777" w:rsidR="002F4CC3" w:rsidRDefault="002F4CC3" w:rsidP="002F4C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4CC3" w14:paraId="1646DE98" w14:textId="77777777" w:rsidTr="00B151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A1575" w14:textId="77777777" w:rsidR="002F4CC3" w:rsidRDefault="002F4CC3" w:rsidP="002F4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5FFE5" w14:textId="77777777" w:rsidR="002F4CC3" w:rsidRDefault="002F4CC3" w:rsidP="002F4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CC3" w14:paraId="1FFEBE92" w14:textId="77777777" w:rsidTr="00B151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61DFF" w14:textId="77777777" w:rsidR="002F4CC3" w:rsidRDefault="002F4CC3" w:rsidP="002F4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49A2FE" w14:textId="598EDE0A" w:rsidR="002F4CC3" w:rsidRDefault="002F4CC3" w:rsidP="002F4CC3">
            <w:pPr>
              <w:pStyle w:val="CRCoverPage"/>
              <w:spacing w:after="0"/>
              <w:ind w:left="100"/>
              <w:rPr>
                <w:noProof/>
              </w:rPr>
            </w:pPr>
            <w:r w:rsidRPr="006937DA">
              <w:rPr>
                <w:noProof/>
              </w:rPr>
              <w:t>Updated fl_NR_GetPdcpSduList_1TB to upto 27 PDCP SDUs</w:t>
            </w:r>
          </w:p>
        </w:tc>
      </w:tr>
      <w:tr w:rsidR="002F4CC3" w14:paraId="0B35892A" w14:textId="77777777" w:rsidTr="00B151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1A7C8" w14:textId="77777777" w:rsidR="002F4CC3" w:rsidRDefault="002F4CC3" w:rsidP="002F4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E54BD" w14:textId="77777777" w:rsidR="002F4CC3" w:rsidRDefault="002F4CC3" w:rsidP="002F4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CC3" w14:paraId="361D33A6" w14:textId="77777777" w:rsidTr="00B151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BD412" w14:textId="77777777" w:rsidR="002F4CC3" w:rsidRDefault="002F4CC3" w:rsidP="002F4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378C6" w14:textId="58E915CD" w:rsidR="002F4CC3" w:rsidRDefault="002F4CC3" w:rsidP="002F4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the test case</w:t>
            </w:r>
          </w:p>
        </w:tc>
      </w:tr>
      <w:tr w:rsidR="002F4CC3" w14:paraId="2C6B33A8" w14:textId="77777777" w:rsidTr="00B151D9">
        <w:tc>
          <w:tcPr>
            <w:tcW w:w="2694" w:type="dxa"/>
            <w:gridSpan w:val="2"/>
          </w:tcPr>
          <w:p w14:paraId="19533A7A" w14:textId="77777777" w:rsidR="002F4CC3" w:rsidRDefault="002F4CC3" w:rsidP="002F4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F725A0" w14:textId="77777777" w:rsidR="002F4CC3" w:rsidRDefault="002F4CC3" w:rsidP="002F4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CC3" w14:paraId="73DF2D95" w14:textId="77777777" w:rsidTr="00B151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A98747" w14:textId="77777777" w:rsidR="002F4CC3" w:rsidRDefault="002F4CC3" w:rsidP="002F4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78111" w14:textId="45D5C3D0" w:rsidR="002F4CC3" w:rsidRDefault="00006C09" w:rsidP="002F4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7.1.1.4.2.x</w:t>
            </w:r>
          </w:p>
        </w:tc>
      </w:tr>
      <w:tr w:rsidR="002F4CC3" w14:paraId="42EF10B0" w14:textId="77777777" w:rsidTr="00B151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4A71C" w14:textId="77777777" w:rsidR="002F4CC3" w:rsidRDefault="002F4CC3" w:rsidP="002F4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BD24A" w14:textId="77777777" w:rsidR="002F4CC3" w:rsidRDefault="002F4CC3" w:rsidP="002F4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CC3" w14:paraId="4A89FDA9" w14:textId="77777777" w:rsidTr="00B151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0056E" w14:textId="77777777" w:rsidR="002F4CC3" w:rsidRDefault="002F4CC3" w:rsidP="002F4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D3077" w14:textId="77777777" w:rsidR="002F4CC3" w:rsidRDefault="002F4CC3" w:rsidP="002F4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F92776" w14:textId="77777777" w:rsidR="002F4CC3" w:rsidRDefault="002F4CC3" w:rsidP="002F4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6BB8BB" w14:textId="77777777" w:rsidR="002F4CC3" w:rsidRDefault="002F4CC3" w:rsidP="002F4C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9A8FC3" w14:textId="77777777" w:rsidR="002F4CC3" w:rsidRDefault="002F4CC3" w:rsidP="002F4C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4CC3" w14:paraId="41A4A5B6" w14:textId="77777777" w:rsidTr="00B151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523B9" w14:textId="77777777" w:rsidR="002F4CC3" w:rsidRDefault="002F4CC3" w:rsidP="002F4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83631" w14:textId="77777777" w:rsidR="002F4CC3" w:rsidRDefault="002F4CC3" w:rsidP="002F4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3C24E" w14:textId="11E1E91D" w:rsidR="002F4CC3" w:rsidRDefault="002F4CC3" w:rsidP="002F4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1EF46" w14:textId="77777777" w:rsidR="002F4CC3" w:rsidRDefault="002F4CC3" w:rsidP="002F4C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5081B" w14:textId="5EDEF8D9" w:rsidR="002F4CC3" w:rsidRDefault="002F4CC3" w:rsidP="002F4C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4CC3" w14:paraId="4BEE316A" w14:textId="77777777" w:rsidTr="00B151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60FE8" w14:textId="77777777" w:rsidR="002F4CC3" w:rsidRDefault="002F4CC3" w:rsidP="002F4C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D317E" w14:textId="22B8B5E2" w:rsidR="002F4CC3" w:rsidRDefault="002F4CC3" w:rsidP="002F4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06C10" w14:textId="77777777" w:rsidR="002F4CC3" w:rsidRDefault="002F4CC3" w:rsidP="002F4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EE91FC" w14:textId="77777777" w:rsidR="002F4CC3" w:rsidRDefault="002F4CC3" w:rsidP="002F4C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6320CD" w14:textId="1D3B5778" w:rsidR="002F4CC3" w:rsidRDefault="002F4CC3" w:rsidP="002F4C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R5-244415</w:t>
            </w:r>
          </w:p>
        </w:tc>
      </w:tr>
      <w:tr w:rsidR="002F4CC3" w14:paraId="3D90D013" w14:textId="77777777" w:rsidTr="00B151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A7A4A" w14:textId="77777777" w:rsidR="002F4CC3" w:rsidRDefault="002F4CC3" w:rsidP="002F4C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22700" w14:textId="77777777" w:rsidR="002F4CC3" w:rsidRDefault="002F4CC3" w:rsidP="002F4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EF4BA" w14:textId="2326695C" w:rsidR="002F4CC3" w:rsidRDefault="002F4CC3" w:rsidP="002F4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7F7996" w14:textId="77777777" w:rsidR="002F4CC3" w:rsidRDefault="002F4CC3" w:rsidP="002F4C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82644" w14:textId="593CF077" w:rsidR="002F4CC3" w:rsidRDefault="002F4CC3" w:rsidP="002F4C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4CC3" w14:paraId="3D0FA767" w14:textId="77777777" w:rsidTr="00B151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B4CC7" w14:textId="77777777" w:rsidR="002F4CC3" w:rsidRDefault="002F4CC3" w:rsidP="002F4C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0D735E" w14:textId="77777777" w:rsidR="002F4CC3" w:rsidRDefault="002F4CC3" w:rsidP="002F4CC3">
            <w:pPr>
              <w:pStyle w:val="CRCoverPage"/>
              <w:spacing w:after="0"/>
              <w:rPr>
                <w:noProof/>
              </w:rPr>
            </w:pPr>
          </w:p>
        </w:tc>
      </w:tr>
      <w:tr w:rsidR="002F4CC3" w14:paraId="4EF74C5E" w14:textId="77777777" w:rsidTr="00B151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5F47C" w14:textId="77777777" w:rsidR="002F4CC3" w:rsidRDefault="002F4CC3" w:rsidP="002F4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0F943" w14:textId="31722AA2" w:rsidR="002F4CC3" w:rsidRDefault="00006C09" w:rsidP="002F4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impacts NR5GC and ENDC variants.</w:t>
            </w:r>
          </w:p>
        </w:tc>
      </w:tr>
      <w:tr w:rsidR="002F4CC3" w:rsidRPr="008863B9" w14:paraId="139E56D4" w14:textId="77777777" w:rsidTr="00B151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398180" w14:textId="77777777" w:rsidR="002F4CC3" w:rsidRPr="008863B9" w:rsidRDefault="002F4CC3" w:rsidP="002F4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29CCB0" w14:textId="77777777" w:rsidR="002F4CC3" w:rsidRPr="008863B9" w:rsidRDefault="002F4CC3" w:rsidP="002F4C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4CC3" w14:paraId="55492E55" w14:textId="77777777" w:rsidTr="00B151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75D18B" w14:textId="77777777" w:rsidR="002F4CC3" w:rsidRDefault="002F4CC3" w:rsidP="002F4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482C3" w14:textId="77777777" w:rsidR="002F4CC3" w:rsidRDefault="002F4CC3" w:rsidP="002F4C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835542" w14:textId="77777777" w:rsidR="002F4CC3" w:rsidRDefault="002F4CC3" w:rsidP="002F4CC3">
      <w:pPr>
        <w:pStyle w:val="CRCoverPage"/>
        <w:spacing w:after="0"/>
        <w:rPr>
          <w:noProof/>
          <w:sz w:val="8"/>
          <w:szCs w:val="8"/>
        </w:rPr>
      </w:pPr>
    </w:p>
    <w:p w14:paraId="6832C8E0" w14:textId="77777777" w:rsidR="002F4CC3" w:rsidRDefault="002F4CC3" w:rsidP="002F4CC3">
      <w:pPr>
        <w:rPr>
          <w:noProof/>
        </w:rPr>
      </w:pPr>
    </w:p>
    <w:p w14:paraId="2C87FFD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86FB13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EEE625" w14:textId="77777777" w:rsidR="009478EE" w:rsidRDefault="009478EE" w:rsidP="009478EE">
      <w:pPr>
        <w:rPr>
          <w:noProof/>
        </w:rPr>
      </w:pPr>
    </w:p>
    <w:p w14:paraId="3AFFFED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385103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B7CF5E5" w14:textId="6CC8BEB9" w:rsidR="002F4CC3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F4CC3" w:rsidRPr="002119F0">
        <w:rPr>
          <w:rFonts w:ascii="Arial" w:hAnsi="Arial" w:cs="Arial"/>
          <w:iCs/>
        </w:rPr>
        <w:t>Table of Contents</w:t>
      </w:r>
      <w:r w:rsidR="002F4CC3">
        <w:tab/>
      </w:r>
      <w:r w:rsidR="002F4CC3">
        <w:fldChar w:fldCharType="begin"/>
      </w:r>
      <w:r w:rsidR="002F4CC3">
        <w:instrText xml:space="preserve"> PAGEREF _Toc173851036 \h </w:instrText>
      </w:r>
      <w:r w:rsidR="002F4CC3">
        <w:fldChar w:fldCharType="separate"/>
      </w:r>
      <w:r w:rsidR="002F4CC3">
        <w:t>2</w:t>
      </w:r>
      <w:r w:rsidR="002F4CC3">
        <w:fldChar w:fldCharType="end"/>
      </w:r>
    </w:p>
    <w:p w14:paraId="63F22B34" w14:textId="7B89B6A8" w:rsidR="002F4CC3" w:rsidRDefault="002F4CC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119F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119F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_Toc173851037 \h </w:instrText>
      </w:r>
      <w:r>
        <w:fldChar w:fldCharType="separate"/>
      </w:r>
      <w:r>
        <w:t>2</w:t>
      </w:r>
      <w:r>
        <w:fldChar w:fldCharType="end"/>
      </w:r>
    </w:p>
    <w:p w14:paraId="5C706200" w14:textId="0D027EE2" w:rsidR="002F4CC3" w:rsidRDefault="002F4CC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119F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119F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_Toc173851038 \h </w:instrText>
      </w:r>
      <w:r>
        <w:fldChar w:fldCharType="separate"/>
      </w:r>
      <w:r>
        <w:t>2</w:t>
      </w:r>
      <w:r>
        <w:fldChar w:fldCharType="end"/>
      </w:r>
    </w:p>
    <w:p w14:paraId="5E6C7A5B" w14:textId="70366200" w:rsidR="002F4CC3" w:rsidRDefault="002F4CC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119F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119F0">
        <w:rPr>
          <w:rFonts w:cs="Arial"/>
          <w:b/>
          <w:bCs/>
          <w:color w:val="000000"/>
          <w:lang w:val="en-US" w:eastAsia="en-GB"/>
        </w:rPr>
        <w:t>Change to fl_NR_GetPdcpSduList_1TB</w:t>
      </w:r>
      <w:r>
        <w:tab/>
      </w:r>
      <w:r>
        <w:fldChar w:fldCharType="begin"/>
      </w:r>
      <w:r>
        <w:instrText xml:space="preserve"> PAGEREF _Toc173851039 \h </w:instrText>
      </w:r>
      <w:r>
        <w:fldChar w:fldCharType="separate"/>
      </w:r>
      <w:r>
        <w:t>2</w:t>
      </w:r>
      <w:r>
        <w:fldChar w:fldCharType="end"/>
      </w:r>
    </w:p>
    <w:p w14:paraId="2A0E25A0" w14:textId="029EE588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73851037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BC624F7" w14:textId="6C453082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 w:rsidR="002F4CC3">
        <w:rPr>
          <w:rFonts w:cs="Arial"/>
        </w:rPr>
        <w:t>4</w:t>
      </w:r>
      <w:r w:rsidRPr="00AF72A9">
        <w:rPr>
          <w:rFonts w:cs="Arial"/>
        </w:rPr>
        <w:t>wk</w:t>
      </w:r>
      <w:r w:rsidR="002F4CC3">
        <w:rPr>
          <w:rFonts w:cs="Arial"/>
        </w:rPr>
        <w:t>24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7B85209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D416E9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123BA5CB" w14:textId="77777777" w:rsidR="007A73E5" w:rsidRDefault="007A73E5" w:rsidP="007A73E5">
      <w:pPr>
        <w:rPr>
          <w:b/>
          <w:sz w:val="24"/>
          <w:lang w:eastAsia="ja-JP"/>
        </w:rPr>
      </w:pPr>
    </w:p>
    <w:p w14:paraId="15540C8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3851038"/>
      <w:r w:rsidRPr="00854C55">
        <w:rPr>
          <w:b/>
        </w:rPr>
        <w:t>Corrections required</w:t>
      </w:r>
      <w:bookmarkEnd w:id="21"/>
      <w:bookmarkEnd w:id="22"/>
      <w:bookmarkEnd w:id="23"/>
    </w:p>
    <w:p w14:paraId="547252B7" w14:textId="3BBEBC0A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3851039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</w:t>
      </w:r>
      <w:r w:rsidR="004F1FA2" w:rsidRPr="004F1FA2">
        <w:rPr>
          <w:rFonts w:cs="Arial"/>
          <w:b/>
          <w:bCs/>
          <w:color w:val="000000"/>
          <w:lang w:val="en-US" w:eastAsia="en-GB"/>
        </w:rPr>
        <w:t>fl_NR_GetPdcpSduList_1TB</w:t>
      </w:r>
      <w:bookmarkEnd w:id="24"/>
      <w:r w:rsidR="00A3607B" w:rsidRPr="00F752A4">
        <w:rPr>
          <w:rFonts w:cs="Arial"/>
          <w:b/>
          <w:bCs/>
          <w:color w:val="000000"/>
          <w:lang w:val="en-US" w:eastAsia="en-GB"/>
        </w:rPr>
        <w:t xml:space="preserve"> 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3534328" w14:textId="77777777" w:rsidTr="004F1FA2">
        <w:tc>
          <w:tcPr>
            <w:tcW w:w="1985" w:type="dxa"/>
            <w:hideMark/>
          </w:tcPr>
          <w:p w14:paraId="40DC19FC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hideMark/>
          </w:tcPr>
          <w:p w14:paraId="56DDBAC7" w14:textId="23467A00" w:rsidR="004A40D5" w:rsidRPr="00E13853" w:rsidRDefault="004F1FA2" w:rsidP="00206ED0">
            <w:pPr>
              <w:pStyle w:val="CRCoverPage"/>
              <w:spacing w:after="0"/>
              <w:rPr>
                <w:noProof/>
              </w:rPr>
            </w:pPr>
            <w:r w:rsidRPr="004F1FA2">
              <w:rPr>
                <w:noProof/>
              </w:rPr>
              <w:t>fl_NR_GetPdcpSduList_1TB</w:t>
            </w:r>
          </w:p>
        </w:tc>
      </w:tr>
      <w:tr w:rsidR="004A40D5" w14:paraId="6A56FFD9" w14:textId="77777777" w:rsidTr="004F1FA2">
        <w:trPr>
          <w:trHeight w:val="350"/>
        </w:trPr>
        <w:tc>
          <w:tcPr>
            <w:tcW w:w="1985" w:type="dxa"/>
            <w:hideMark/>
          </w:tcPr>
          <w:p w14:paraId="7C44075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1C2E5CCD" w14:textId="77777777" w:rsidR="00795993" w:rsidRDefault="00795993" w:rsidP="00795993">
            <w:pPr>
              <w:pStyle w:val="CRCoverPage"/>
              <w:spacing w:after="0"/>
              <w:rPr>
                <w:noProof/>
              </w:rPr>
            </w:pPr>
            <w:r w:rsidRPr="00DE0B89">
              <w:rPr>
                <w:noProof/>
              </w:rPr>
              <w:t xml:space="preserve">Each PDCP SDU is limited to 1500 octets </w:t>
            </w:r>
            <w:r>
              <w:rPr>
                <w:noProof/>
              </w:rPr>
              <w:t xml:space="preserve">and the TBS test cases goes beyond 20 PDCP SDUs for certain  mcx Nprb values. The function </w:t>
            </w:r>
            <w:r w:rsidRPr="004F1FA2">
              <w:rPr>
                <w:rFonts w:cs="Arial"/>
              </w:rPr>
              <w:t>fl_NR_GetPdcpSduList_1TB</w:t>
            </w:r>
            <w:r>
              <w:t xml:space="preserve">  </w:t>
            </w:r>
            <w:r>
              <w:rPr>
                <w:noProof/>
              </w:rPr>
              <w:t>needs to extended to ensure that &gt;20 PDCP SDUs are still following the 1500 octet limitation</w:t>
            </w:r>
          </w:p>
          <w:p w14:paraId="39AAE18A" w14:textId="77777777" w:rsidR="00795993" w:rsidRDefault="00795993" w:rsidP="00795993">
            <w:pPr>
              <w:pStyle w:val="CRCoverPage"/>
              <w:spacing w:after="0"/>
              <w:rPr>
                <w:noProof/>
              </w:rPr>
            </w:pPr>
          </w:p>
          <w:p w14:paraId="6B9B4665" w14:textId="77777777" w:rsidR="00795993" w:rsidRPr="00795993" w:rsidRDefault="00795993" w:rsidP="00795993">
            <w:pPr>
              <w:pStyle w:val="CRCoverPage"/>
              <w:spacing w:after="0"/>
              <w:rPr>
                <w:b/>
                <w:bCs/>
                <w:noProof/>
                <w:sz w:val="22"/>
                <w:szCs w:val="22"/>
              </w:rPr>
            </w:pPr>
            <w:r w:rsidRPr="00795993">
              <w:rPr>
                <w:b/>
                <w:bCs/>
                <w:noProof/>
              </w:rPr>
              <w:t>Prose change required to 38.523-1</w:t>
            </w:r>
          </w:p>
          <w:p w14:paraId="58DB263E" w14:textId="4545FA0D" w:rsidR="008267B7" w:rsidRPr="008267B7" w:rsidRDefault="008267B7" w:rsidP="008A3A58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</w:tc>
      </w:tr>
      <w:tr w:rsidR="004A40D5" w14:paraId="478803EA" w14:textId="77777777" w:rsidTr="004F1FA2">
        <w:tc>
          <w:tcPr>
            <w:tcW w:w="1985" w:type="dxa"/>
            <w:hideMark/>
          </w:tcPr>
          <w:p w14:paraId="26A2142E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32ECF537" w14:textId="0E79D994" w:rsidR="008267B7" w:rsidRPr="00085F29" w:rsidRDefault="00795993" w:rsidP="00C90BBD">
            <w:pPr>
              <w:pStyle w:val="CRCoverPage"/>
              <w:spacing w:after="0"/>
              <w:rPr>
                <w:rFonts w:cs="Arial"/>
              </w:rPr>
            </w:pPr>
            <w:r w:rsidRPr="006937DA">
              <w:rPr>
                <w:noProof/>
              </w:rPr>
              <w:t>Updated fl_NR_GetPdcpSduList_1TB to upto 27 PDCP SDUs</w:t>
            </w:r>
          </w:p>
        </w:tc>
      </w:tr>
      <w:tr w:rsidR="004A40D5" w14:paraId="44245F21" w14:textId="77777777" w:rsidTr="004F1FA2">
        <w:tc>
          <w:tcPr>
            <w:tcW w:w="1985" w:type="dxa"/>
            <w:hideMark/>
          </w:tcPr>
          <w:p w14:paraId="480B060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69F3AC42" w14:textId="657448B2" w:rsidR="004A40D5" w:rsidRPr="00CC39F9" w:rsidRDefault="004F1FA2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 w:rsidRPr="004F1FA2">
              <w:rPr>
                <w:rFonts w:ascii="Arial" w:hAnsi="Arial" w:cs="Arial"/>
                <w:lang w:eastAsia="en-GB"/>
              </w:rPr>
              <w:t>MAC_TC_Common_NR</w:t>
            </w:r>
          </w:p>
        </w:tc>
      </w:tr>
      <w:tr w:rsidR="004A40D5" w14:paraId="55C4A9A9" w14:textId="77777777" w:rsidTr="004F1FA2">
        <w:tc>
          <w:tcPr>
            <w:tcW w:w="1985" w:type="dxa"/>
            <w:hideMark/>
          </w:tcPr>
          <w:p w14:paraId="42625832" w14:textId="77777777" w:rsidR="004A40D5" w:rsidRPr="00AA6109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A6109">
              <w:rPr>
                <w:rFonts w:ascii="Arial" w:hAnsi="Arial"/>
                <w:b/>
                <w:highlight w:val="cyan"/>
              </w:rPr>
              <w:lastRenderedPageBreak/>
              <w:t>MCC160 Comment</w:t>
            </w:r>
          </w:p>
        </w:tc>
        <w:tc>
          <w:tcPr>
            <w:tcW w:w="7513" w:type="dxa"/>
          </w:tcPr>
          <w:p w14:paraId="51DE3C85" w14:textId="003E4731" w:rsidR="004A40D5" w:rsidRPr="00AA6109" w:rsidRDefault="00AA6109" w:rsidP="00EF270E">
            <w:pPr>
              <w:rPr>
                <w:rFonts w:ascii="Arial" w:hAnsi="Arial"/>
                <w:highlight w:val="cyan"/>
                <w:lang w:eastAsia="zh-CN"/>
              </w:rPr>
            </w:pPr>
            <w:r w:rsidRPr="00AA6109">
              <w:rPr>
                <w:rFonts w:ascii="Arial" w:hAnsi="Arial"/>
                <w:highlight w:val="cyan"/>
                <w:lang w:eastAsia="zh-CN"/>
              </w:rPr>
              <w:t xml:space="preserve">Accepted in principle implemented as per </w:t>
            </w:r>
            <w:r w:rsidRPr="00AA6109">
              <w:rPr>
                <w:rFonts w:ascii="Arial" w:hAnsi="Arial"/>
                <w:highlight w:val="cyan"/>
                <w:lang w:eastAsia="zh-CN"/>
              </w:rPr>
              <w:t>R5-244415</w:t>
            </w:r>
          </w:p>
        </w:tc>
      </w:tr>
    </w:tbl>
    <w:p w14:paraId="74AD8F1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123B80DD" w14:textId="77777777" w:rsidR="004F1FA2" w:rsidRDefault="004F1FA2" w:rsidP="004A40D5">
      <w:pPr>
        <w:spacing w:after="0"/>
        <w:rPr>
          <w:rFonts w:ascii="Arial" w:hAnsi="Arial"/>
          <w:b/>
          <w:lang w:eastAsia="en-GB"/>
        </w:rPr>
      </w:pPr>
    </w:p>
    <w:p w14:paraId="060C7784" w14:textId="77777777" w:rsidR="004F1FA2" w:rsidRDefault="004F1FA2" w:rsidP="004A40D5">
      <w:pPr>
        <w:spacing w:after="0"/>
        <w:rPr>
          <w:rFonts w:ascii="Arial" w:hAnsi="Arial"/>
          <w:b/>
          <w:lang w:eastAsia="en-GB"/>
        </w:rPr>
      </w:pPr>
    </w:p>
    <w:p w14:paraId="04BF2C6A" w14:textId="77777777" w:rsidR="004F1FA2" w:rsidRDefault="004F1FA2" w:rsidP="004A40D5">
      <w:pPr>
        <w:spacing w:after="0"/>
        <w:rPr>
          <w:rFonts w:ascii="Arial" w:hAnsi="Arial"/>
          <w:b/>
          <w:lang w:eastAsia="en-GB"/>
        </w:rPr>
      </w:pPr>
    </w:p>
    <w:p w14:paraId="41571EE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p w14:paraId="7F711CBF" w14:textId="77777777" w:rsidR="004F1FA2" w:rsidRDefault="004F1FA2" w:rsidP="004A40D5">
      <w:pPr>
        <w:spacing w:after="0"/>
        <w:rPr>
          <w:rFonts w:ascii="Arial" w:hAnsi="Arial"/>
          <w:b/>
          <w:lang w:eastAsia="en-GB"/>
        </w:rPr>
      </w:pPr>
    </w:p>
    <w:p w14:paraId="1BC1B854" w14:textId="77777777" w:rsidR="004F1FA2" w:rsidRDefault="004F1FA2" w:rsidP="004A40D5">
      <w:pPr>
        <w:spacing w:after="0"/>
        <w:rPr>
          <w:rFonts w:ascii="Arial" w:hAnsi="Arial"/>
          <w:b/>
          <w:lang w:eastAsia="en-GB"/>
        </w:rPr>
      </w:pPr>
    </w:p>
    <w:p w14:paraId="72EFE3DD" w14:textId="77777777" w:rsidR="004F1FA2" w:rsidRDefault="004F1FA2" w:rsidP="004A40D5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339CDBD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73C3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function fl_NR_GetPdcpSduList_1TB(integer p_TBSize) return NR_PDCP_SDUList_Type</w:t>
            </w:r>
          </w:p>
          <w:p w14:paraId="1019EAC4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R5-227169  sic@</w:t>
            </w:r>
          </w:p>
          <w:p w14:paraId="4D501C65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v_N;</w:t>
            </w:r>
          </w:p>
          <w:p w14:paraId="155E3B91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v_PdcpSduSize;</w:t>
            </w:r>
          </w:p>
          <w:p w14:paraId="5B1FDA3A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if (not pc_supportOfRedCap_r17) //Normal UE</w:t>
            </w:r>
          </w:p>
          <w:p w14:paraId="7003D7E2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E7DD9C2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    if (p_TBSize &lt;= 12128) {</w:t>
            </w:r>
          </w:p>
          <w:p w14:paraId="1D17CD9B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       v_N := 1;</w:t>
            </w:r>
          </w:p>
          <w:p w14:paraId="35377CE4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       v_PdcpSduSize := (p_TBSize - 128)/8;</w:t>
            </w:r>
          </w:p>
          <w:p w14:paraId="192AB158" w14:textId="77777777" w:rsidR="00C90BBD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12311A9" w14:textId="77777777" w:rsid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9BCD0B2" w14:textId="77777777" w:rsid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B4C5CA4" w14:textId="77777777" w:rsid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BFFB591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6BE54195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14:paraId="5511DD06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20;</w:t>
            </w:r>
          </w:p>
          <w:p w14:paraId="29591E9A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- 1496)/160;</w:t>
            </w:r>
          </w:p>
          <w:p w14:paraId="5AF7B13E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4B7F90D" w14:textId="77777777" w:rsid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} else //Redcap UE</w:t>
            </w:r>
          </w:p>
          <w:p w14:paraId="2F781557" w14:textId="77777777" w:rsid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F8E23A3" w14:textId="77777777" w:rsid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7F80E9EC" w14:textId="77777777" w:rsid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EA536F2" w14:textId="7E840469" w:rsidR="004F1FA2" w:rsidRPr="00850B74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5B968DB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9C8BA2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252EC" w:rsidRPr="00504291" w14:paraId="35C9A186" w14:textId="77777777" w:rsidTr="008252E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8AE5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function fl_NR_GetPdcpSduList_1TB(integer p_TBSize) return NR_PDCP_SDUList_Type</w:t>
            </w:r>
          </w:p>
          <w:p w14:paraId="08CA4A4D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R5-227169  sic@</w:t>
            </w:r>
          </w:p>
          <w:p w14:paraId="5391124C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v_N;</w:t>
            </w:r>
          </w:p>
          <w:p w14:paraId="7F77D724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v_PdcpSduSize;</w:t>
            </w:r>
          </w:p>
          <w:p w14:paraId="33858D65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if (not pc_supportOfRedCap_r17) //Normal UE</w:t>
            </w:r>
          </w:p>
          <w:p w14:paraId="258E2559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93B9003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    if (p_TBSize &lt;= 12128) {</w:t>
            </w:r>
          </w:p>
          <w:p w14:paraId="5D10A445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v_N := 1;</w:t>
            </w:r>
          </w:p>
          <w:p w14:paraId="627ADB75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       v_PdcpSduSize := (p_TBSize - 128)/8;</w:t>
            </w:r>
          </w:p>
          <w:p w14:paraId="1E420307" w14:textId="77777777" w:rsid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57AF01E" w14:textId="77777777" w:rsid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85AA12A" w14:textId="77777777" w:rsid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7E5A22D" w14:textId="77777777" w:rsid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4A3DE986" w14:textId="7C903239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//extended the PDU split</w:t>
            </w:r>
          </w:p>
          <w:p w14:paraId="4434832F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if (p_TBSize &lt;= 241496) {</w:t>
            </w:r>
          </w:p>
          <w:p w14:paraId="2D99832F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v_N := 20;</w:t>
            </w:r>
          </w:p>
          <w:p w14:paraId="754A6522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v_PdcpSduSize := (p_TBSize - 1496)/160;</w:t>
            </w:r>
          </w:p>
          <w:p w14:paraId="4216B8FF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7CC3DAFC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if (p_TBSize &lt;= 253568) {</w:t>
            </w:r>
          </w:p>
          <w:p w14:paraId="00B4F946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v_N := 21;</w:t>
            </w:r>
          </w:p>
          <w:p w14:paraId="39CBB27E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v_PdcpSduSize := (p_TBSize - 1568)/168;</w:t>
            </w:r>
          </w:p>
          <w:p w14:paraId="568B713A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3E83A120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if (p_TBSize &lt;= 265640) {</w:t>
            </w:r>
          </w:p>
          <w:p w14:paraId="5AC92768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v_N := 22;</w:t>
            </w:r>
          </w:p>
          <w:p w14:paraId="71F9B85D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v_PdcpSduSize := (p_TBSize - 1640)/176;</w:t>
            </w:r>
          </w:p>
          <w:p w14:paraId="1422C418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14C98D63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if (p_TBSize &lt;= 277712) {</w:t>
            </w:r>
          </w:p>
          <w:p w14:paraId="1341B914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v_N := 23;</w:t>
            </w:r>
          </w:p>
          <w:p w14:paraId="5B65EAE3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v_PdcpSduSize := (p_TBSize - 1712)/184;</w:t>
            </w:r>
          </w:p>
          <w:p w14:paraId="6FF0F043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093E2677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if (p_TBSize &lt;= 289784) {</w:t>
            </w:r>
          </w:p>
          <w:p w14:paraId="30565AE7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v_N := 24;</w:t>
            </w:r>
          </w:p>
          <w:p w14:paraId="7BEA282E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v_PdcpSduSize := (p_TBSize - 1784)/192;</w:t>
            </w:r>
          </w:p>
          <w:p w14:paraId="61146BDD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677AE090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if (p_TBSize &lt;= 301856) {</w:t>
            </w:r>
          </w:p>
          <w:p w14:paraId="7005E800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v_N := 25;</w:t>
            </w:r>
          </w:p>
          <w:p w14:paraId="2DA23339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v_PdcpSduSize := (p_TBSize - 1856)/200;</w:t>
            </w:r>
          </w:p>
          <w:p w14:paraId="4293E8D9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3F58B030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if (p_TBSize &lt;= 313928) {</w:t>
            </w:r>
          </w:p>
          <w:p w14:paraId="486BF5BB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v_N := 26;</w:t>
            </w:r>
          </w:p>
          <w:p w14:paraId="70BEEE08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v_PdcpSduSize := (p_TBSize - 1928)/208;</w:t>
            </w:r>
          </w:p>
          <w:p w14:paraId="67BEA6B5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180E6D0F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if (p_TBSize &lt;= 326000) {</w:t>
            </w:r>
          </w:p>
          <w:p w14:paraId="7C7AA339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v_N := 27;</w:t>
            </w:r>
          </w:p>
          <w:p w14:paraId="07D4CC8E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v_PdcpSduSize := (p_TBSize - 2000)/216;</w:t>
            </w:r>
          </w:p>
          <w:p w14:paraId="09B80708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73F26E28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{</w:t>
            </w:r>
          </w:p>
          <w:p w14:paraId="3678F3D6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FatalError(__FILE__, __LINE__, "invalid TBS size");</w:t>
            </w:r>
          </w:p>
          <w:p w14:paraId="592F2398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007569AC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 else //Redcap UE</w:t>
            </w:r>
          </w:p>
          <w:p w14:paraId="3D498521" w14:textId="0CCDF7F6" w:rsidR="00C90BBD" w:rsidRPr="00850B74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13466C59" w14:textId="77777777" w:rsidR="001C6BC1" w:rsidRDefault="001C6BC1" w:rsidP="00CE6A7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1CB10" w14:textId="77777777" w:rsidR="00F04EB3" w:rsidRDefault="00F04EB3">
      <w:r>
        <w:separator/>
      </w:r>
    </w:p>
  </w:endnote>
  <w:endnote w:type="continuationSeparator" w:id="0">
    <w:p w14:paraId="5B703A76" w14:textId="77777777" w:rsidR="00F04EB3" w:rsidRDefault="00F04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272BC" w14:textId="77777777" w:rsidR="006937DA" w:rsidRDefault="006937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F8FA6" w14:textId="77777777" w:rsidR="006937DA" w:rsidRDefault="006937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ECC5C" w14:textId="77777777" w:rsidR="006937DA" w:rsidRDefault="00693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C2D42" w14:textId="77777777" w:rsidR="00F04EB3" w:rsidRDefault="00F04EB3">
      <w:r>
        <w:separator/>
      </w:r>
    </w:p>
  </w:footnote>
  <w:footnote w:type="continuationSeparator" w:id="0">
    <w:p w14:paraId="21F8E9AD" w14:textId="77777777" w:rsidR="00F04EB3" w:rsidRDefault="00F04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736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98C222D" wp14:editId="100813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259C32A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8C222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259C32A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36DF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F352EF" wp14:editId="31C17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4EC12A5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F352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4EC12A5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810A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1895C4" wp14:editId="7B3663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7A3AF41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1895C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7A3AF41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5CD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09BF8FB" wp14:editId="2AABBA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5F4F09A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BF8F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5F4F09A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1AD7B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1DDFEC" wp14:editId="2A240F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56E4D2E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1DDF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56E4D2E4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E44D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461D636" wp14:editId="7863BE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4C57C9D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61D63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4C57C9D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557"/>
    <w:multiLevelType w:val="hybridMultilevel"/>
    <w:tmpl w:val="5868F6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9D014A2"/>
    <w:multiLevelType w:val="hybridMultilevel"/>
    <w:tmpl w:val="72801E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D5944"/>
    <w:multiLevelType w:val="hybridMultilevel"/>
    <w:tmpl w:val="A88ED0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2A76AE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C23B43"/>
    <w:multiLevelType w:val="hybridMultilevel"/>
    <w:tmpl w:val="5B2C16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726733"/>
    <w:multiLevelType w:val="hybridMultilevel"/>
    <w:tmpl w:val="A88ED0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584409"/>
    <w:multiLevelType w:val="hybridMultilevel"/>
    <w:tmpl w:val="72801E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D912F0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28965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6147014">
    <w:abstractNumId w:val="25"/>
  </w:num>
  <w:num w:numId="3" w16cid:durableId="747849379">
    <w:abstractNumId w:val="10"/>
  </w:num>
  <w:num w:numId="4" w16cid:durableId="147092846">
    <w:abstractNumId w:val="44"/>
  </w:num>
  <w:num w:numId="5" w16cid:durableId="1292974261">
    <w:abstractNumId w:val="35"/>
  </w:num>
  <w:num w:numId="6" w16cid:durableId="1022785407">
    <w:abstractNumId w:val="40"/>
  </w:num>
  <w:num w:numId="7" w16cid:durableId="1156144252">
    <w:abstractNumId w:val="14"/>
  </w:num>
  <w:num w:numId="8" w16cid:durableId="1604259753">
    <w:abstractNumId w:val="42"/>
  </w:num>
  <w:num w:numId="9" w16cid:durableId="2111732548">
    <w:abstractNumId w:val="23"/>
  </w:num>
  <w:num w:numId="10" w16cid:durableId="1535074823">
    <w:abstractNumId w:val="31"/>
  </w:num>
  <w:num w:numId="11" w16cid:durableId="1984891957">
    <w:abstractNumId w:val="1"/>
  </w:num>
  <w:num w:numId="12" w16cid:durableId="2008050901">
    <w:abstractNumId w:val="12"/>
  </w:num>
  <w:num w:numId="13" w16cid:durableId="114448858">
    <w:abstractNumId w:val="47"/>
  </w:num>
  <w:num w:numId="14" w16cid:durableId="2097239903">
    <w:abstractNumId w:val="7"/>
  </w:num>
  <w:num w:numId="15" w16cid:durableId="1829252563">
    <w:abstractNumId w:val="33"/>
  </w:num>
  <w:num w:numId="16" w16cid:durableId="2133091722">
    <w:abstractNumId w:val="30"/>
  </w:num>
  <w:num w:numId="17" w16cid:durableId="775641893">
    <w:abstractNumId w:val="32"/>
  </w:num>
  <w:num w:numId="18" w16cid:durableId="1623415793">
    <w:abstractNumId w:val="19"/>
  </w:num>
  <w:num w:numId="19" w16cid:durableId="1291399070">
    <w:abstractNumId w:val="43"/>
  </w:num>
  <w:num w:numId="20" w16cid:durableId="773209631">
    <w:abstractNumId w:val="37"/>
  </w:num>
  <w:num w:numId="21" w16cid:durableId="1650590502">
    <w:abstractNumId w:val="46"/>
  </w:num>
  <w:num w:numId="22" w16cid:durableId="1059130030">
    <w:abstractNumId w:val="34"/>
  </w:num>
  <w:num w:numId="23" w16cid:durableId="798112817">
    <w:abstractNumId w:val="20"/>
  </w:num>
  <w:num w:numId="24" w16cid:durableId="218706313">
    <w:abstractNumId w:val="26"/>
  </w:num>
  <w:num w:numId="25" w16cid:durableId="394547133">
    <w:abstractNumId w:val="8"/>
  </w:num>
  <w:num w:numId="26" w16cid:durableId="728458802">
    <w:abstractNumId w:val="16"/>
  </w:num>
  <w:num w:numId="27" w16cid:durableId="482967146">
    <w:abstractNumId w:val="22"/>
  </w:num>
  <w:num w:numId="28" w16cid:durableId="1667703996">
    <w:abstractNumId w:val="2"/>
  </w:num>
  <w:num w:numId="29" w16cid:durableId="1096898340">
    <w:abstractNumId w:val="3"/>
  </w:num>
  <w:num w:numId="30" w16cid:durableId="27686129">
    <w:abstractNumId w:val="21"/>
  </w:num>
  <w:num w:numId="31" w16cid:durableId="1780446260">
    <w:abstractNumId w:val="39"/>
  </w:num>
  <w:num w:numId="32" w16cid:durableId="1832327033">
    <w:abstractNumId w:val="5"/>
  </w:num>
  <w:num w:numId="33" w16cid:durableId="1353415234">
    <w:abstractNumId w:val="11"/>
  </w:num>
  <w:num w:numId="34" w16cid:durableId="566571961">
    <w:abstractNumId w:val="9"/>
  </w:num>
  <w:num w:numId="35" w16cid:durableId="453208392">
    <w:abstractNumId w:val="4"/>
  </w:num>
  <w:num w:numId="36" w16cid:durableId="114908322">
    <w:abstractNumId w:val="36"/>
  </w:num>
  <w:num w:numId="37" w16cid:durableId="1599215548">
    <w:abstractNumId w:val="15"/>
  </w:num>
  <w:num w:numId="38" w16cid:durableId="1177961966">
    <w:abstractNumId w:val="29"/>
  </w:num>
  <w:num w:numId="39" w16cid:durableId="1994599332">
    <w:abstractNumId w:val="18"/>
  </w:num>
  <w:num w:numId="40" w16cid:durableId="1673289176">
    <w:abstractNumId w:val="41"/>
  </w:num>
  <w:num w:numId="41" w16cid:durableId="2064520428">
    <w:abstractNumId w:val="45"/>
  </w:num>
  <w:num w:numId="42" w16cid:durableId="242032771">
    <w:abstractNumId w:val="0"/>
  </w:num>
  <w:num w:numId="43" w16cid:durableId="791095790">
    <w:abstractNumId w:val="38"/>
  </w:num>
  <w:num w:numId="44" w16cid:durableId="1438451418">
    <w:abstractNumId w:val="17"/>
  </w:num>
  <w:num w:numId="45" w16cid:durableId="1125395055">
    <w:abstractNumId w:val="13"/>
  </w:num>
  <w:num w:numId="46" w16cid:durableId="1401902432">
    <w:abstractNumId w:val="6"/>
  </w:num>
  <w:num w:numId="47" w16cid:durableId="1272280236">
    <w:abstractNumId w:val="27"/>
  </w:num>
  <w:num w:numId="48" w16cid:durableId="839735657">
    <w:abstractNumId w:val="24"/>
  </w:num>
  <w:num w:numId="49" w16cid:durableId="1554848790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6C09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2F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6A9C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8BF"/>
    <w:rsid w:val="002D6A77"/>
    <w:rsid w:val="002D7C70"/>
    <w:rsid w:val="002E008A"/>
    <w:rsid w:val="002E0899"/>
    <w:rsid w:val="002E137B"/>
    <w:rsid w:val="002E2700"/>
    <w:rsid w:val="002E2FA4"/>
    <w:rsid w:val="002E3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4CC3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96CE1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6CC5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2FE3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8A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05B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2E4B"/>
    <w:rsid w:val="004E348B"/>
    <w:rsid w:val="004E3C15"/>
    <w:rsid w:val="004E6484"/>
    <w:rsid w:val="004F0155"/>
    <w:rsid w:val="004F0977"/>
    <w:rsid w:val="004F1AD2"/>
    <w:rsid w:val="004F1FA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7DA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5993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2EC"/>
    <w:rsid w:val="00825391"/>
    <w:rsid w:val="008263B1"/>
    <w:rsid w:val="008267B7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0A9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8CB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07B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6109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147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958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60F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0BBD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A7F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B00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E22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279DC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3A6A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66C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EB3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53C3"/>
    <w:rsid w:val="00F561C0"/>
    <w:rsid w:val="00F562D6"/>
    <w:rsid w:val="00F57B52"/>
    <w:rsid w:val="00F57FCE"/>
    <w:rsid w:val="00F607AD"/>
    <w:rsid w:val="00F61B55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2A4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25E8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F2ED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FA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H4VU7HTV54JD-1231737843-1339</_dlc_DocId>
    <_dlc_DocIdUrl xmlns="05fef6b6-48ff-4793-a586-dff4857ec2fd">
      <Url>https://sharepoint.rsint.net/teams/MRT_Dev/_layouts/15/DocIdRedir.aspx?ID=H4VU7HTV54JD-1231737843-1339</Url>
      <Description>H4VU7HTV54JD-1231737843-1339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57BA3C-2764-45C8-AB29-F199F012B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872</Words>
  <Characters>4975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2024-08-27T07:31:00Z</dcterms:created>
  <dcterms:modified xsi:type="dcterms:W3CDTF">2024-08-27T07:31:00Z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041fe590-a822-42e5-ae27-539403d0db60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