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7C8D2" w14:textId="7777777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FA5442">
        <w:rPr>
          <w:b/>
          <w:noProof/>
          <w:sz w:val="24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A024E" w:rsidRPr="009A024E">
        <w:rPr>
          <w:b/>
          <w:i/>
          <w:noProof/>
          <w:sz w:val="28"/>
        </w:rPr>
        <w:t>R5s240461</w:t>
      </w:r>
      <w:r w:rsidR="005D5DFD">
        <w:rPr>
          <w:b/>
          <w:i/>
          <w:noProof/>
          <w:sz w:val="28"/>
        </w:rPr>
        <w:t xml:space="preserve"> </w:t>
      </w:r>
    </w:p>
    <w:p w14:paraId="464FEF43" w14:textId="77777777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DB0031">
        <w:fldChar w:fldCharType="begin"/>
      </w:r>
      <w:r w:rsidR="0072478F">
        <w:instrText xml:space="preserve"> DOCPROPERTY  Country  \* MERGEFORMAT </w:instrText>
      </w:r>
      <w:r w:rsidR="00DB0031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0753A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AC8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60C8CE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078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416F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8D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9BD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4EEF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DC27E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15B3D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0CB7C" w14:textId="77777777" w:rsidR="001E41F3" w:rsidRPr="00410371" w:rsidRDefault="008B6C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Pr="008B6CCF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106B0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965F8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99C9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D2A322" w14:textId="77777777" w:rsidR="001E41F3" w:rsidRPr="00410371" w:rsidRDefault="00000000" w:rsidP="009A7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A70B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945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0E6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002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BD9B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9ED0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BC556F" w14:textId="77777777" w:rsidTr="00547111">
        <w:tc>
          <w:tcPr>
            <w:tcW w:w="9641" w:type="dxa"/>
            <w:gridSpan w:val="9"/>
          </w:tcPr>
          <w:p w14:paraId="36F3D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66E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FEF34A" w14:textId="77777777" w:rsidTr="00A7671C">
        <w:tc>
          <w:tcPr>
            <w:tcW w:w="2835" w:type="dxa"/>
          </w:tcPr>
          <w:p w14:paraId="7C57A8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49F4C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665B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54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4AE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EBC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E72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34A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0F9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84C6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1D0BF5" w14:textId="77777777" w:rsidTr="00547111">
        <w:tc>
          <w:tcPr>
            <w:tcW w:w="9640" w:type="dxa"/>
            <w:gridSpan w:val="11"/>
          </w:tcPr>
          <w:p w14:paraId="7C27E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286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6069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FE5DF" w14:textId="77777777" w:rsidR="001E41F3" w:rsidRDefault="00000000" w:rsidP="007E6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A06009">
                <w:t xml:space="preserve">Correction to </w:t>
              </w:r>
              <w:r w:rsidR="007E6E6E" w:rsidRPr="00D84C3C">
                <w:rPr>
                  <w:rFonts w:cs="Arial"/>
                </w:rPr>
                <w:t>NR5GC testcase 6.</w:t>
              </w:r>
              <w:r w:rsidR="007E6E6E">
                <w:rPr>
                  <w:rFonts w:cs="Arial" w:hint="eastAsia"/>
                  <w:lang w:eastAsia="zh-CN"/>
                </w:rPr>
                <w:t>4</w:t>
              </w:r>
              <w:r w:rsidR="007E6E6E" w:rsidRPr="00D84C3C">
                <w:rPr>
                  <w:rFonts w:cs="Arial"/>
                </w:rPr>
                <w:t>.</w:t>
              </w:r>
              <w:r w:rsidR="007E6E6E">
                <w:rPr>
                  <w:rFonts w:cs="Arial" w:hint="eastAsia"/>
                  <w:lang w:eastAsia="zh-CN"/>
                </w:rPr>
                <w:t>2</w:t>
              </w:r>
              <w:r w:rsidR="007E6E6E" w:rsidRPr="00D84C3C">
                <w:rPr>
                  <w:rFonts w:cs="Arial"/>
                </w:rPr>
                <w:t>.</w:t>
              </w:r>
              <w:r w:rsidR="007E6E6E">
                <w:rPr>
                  <w:rFonts w:cs="Arial" w:hint="eastAsia"/>
                  <w:lang w:eastAsia="zh-CN"/>
                </w:rPr>
                <w:t>1</w:t>
              </w:r>
            </w:fldSimple>
          </w:p>
        </w:tc>
      </w:tr>
      <w:tr w:rsidR="001E41F3" w14:paraId="4DF3EE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CE2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73F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FE87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134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489FD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61AD02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91C2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69208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41C1D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4B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3C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50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BC8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45059F" w14:textId="77777777" w:rsidR="001E41F3" w:rsidRDefault="009A024E">
            <w:pPr>
              <w:pStyle w:val="CRCoverPage"/>
              <w:spacing w:after="0"/>
              <w:ind w:left="100"/>
              <w:rPr>
                <w:noProof/>
              </w:rPr>
            </w:pPr>
            <w:r w:rsidRPr="009A024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4F587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DFB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45A32" w14:textId="77777777" w:rsidR="001E41F3" w:rsidRDefault="00000000" w:rsidP="009E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9E4CC9">
                <w:rPr>
                  <w:rFonts w:hint="eastAsia"/>
                  <w:noProof/>
                  <w:lang w:eastAsia="zh-CN"/>
                </w:rPr>
                <w:t>7</w:t>
              </w:r>
              <w:r w:rsidR="003F4082">
                <w:rPr>
                  <w:noProof/>
                </w:rPr>
                <w:t>-</w:t>
              </w:r>
              <w:r w:rsidR="009E4CC9">
                <w:rPr>
                  <w:rFonts w:hint="eastAsia"/>
                  <w:noProof/>
                  <w:lang w:eastAsia="zh-CN"/>
                </w:rPr>
                <w:t>08</w:t>
              </w:r>
            </w:fldSimple>
          </w:p>
        </w:tc>
      </w:tr>
      <w:tr w:rsidR="001E41F3" w14:paraId="76EF8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033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823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6E2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32C8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F2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01C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AC11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861D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4FCE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AD3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8E89A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14:paraId="7D838B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5D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031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450C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96AD0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B61476B" w14:textId="77777777" w:rsidTr="00547111">
        <w:tc>
          <w:tcPr>
            <w:tcW w:w="1843" w:type="dxa"/>
          </w:tcPr>
          <w:p w14:paraId="3A8C6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06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496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D9A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85227" w14:textId="77777777" w:rsidR="001E41F3" w:rsidRDefault="00A1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the resume procedure, </w:t>
            </w:r>
            <w:r w:rsidRPr="00897A73">
              <w:rPr>
                <w:noProof/>
                <w:lang w:eastAsia="zh-CN"/>
              </w:rPr>
              <w:t>SS begin to use DCI1_1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 w:rsidRPr="00897A73">
              <w:rPr>
                <w:noProof/>
                <w:lang w:eastAsia="zh-CN"/>
              </w:rPr>
              <w:t xml:space="preserve">fter msg4 sended. But DCI1_1 can not be detected by UE </w:t>
            </w:r>
            <w:r>
              <w:rPr>
                <w:rFonts w:hint="eastAsia"/>
                <w:noProof/>
                <w:lang w:eastAsia="zh-CN"/>
              </w:rPr>
              <w:t xml:space="preserve">before </w:t>
            </w:r>
            <w:r w:rsidRPr="00897A73">
              <w:rPr>
                <w:noProof/>
                <w:lang w:eastAsia="zh-CN"/>
              </w:rPr>
              <w:t>RRCResume</w:t>
            </w:r>
            <w:r>
              <w:rPr>
                <w:rFonts w:hint="eastAsia"/>
                <w:noProof/>
                <w:lang w:eastAsia="zh-CN"/>
              </w:rPr>
              <w:t xml:space="preserve"> message being received</w:t>
            </w:r>
            <w:r w:rsidRPr="00897A73">
              <w:rPr>
                <w:noProof/>
                <w:lang w:eastAsia="zh-CN"/>
              </w:rPr>
              <w:t>.</w:t>
            </w:r>
          </w:p>
        </w:tc>
      </w:tr>
      <w:tr w:rsidR="001E41F3" w14:paraId="7BB26A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0FB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D2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33E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D87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F288B" w14:textId="77777777" w:rsidR="001E41F3" w:rsidRDefault="00A1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Set DCI1_0 to SS before sending </w:t>
            </w:r>
            <w:r w:rsidRPr="00897A73">
              <w:rPr>
                <w:noProof/>
                <w:lang w:eastAsia="zh-CN"/>
              </w:rPr>
              <w:t>RRCResume</w:t>
            </w:r>
            <w:r>
              <w:rPr>
                <w:rFonts w:hint="eastAsia"/>
                <w:noProof/>
                <w:lang w:eastAsia="zh-CN"/>
              </w:rPr>
              <w:t xml:space="preserve"> message.</w:t>
            </w:r>
            <w:r w:rsidR="00B63330">
              <w:rPr>
                <w:rFonts w:hint="eastAsia"/>
                <w:noProof/>
                <w:lang w:eastAsia="zh-CN"/>
              </w:rPr>
              <w:t xml:space="preserve"> Set DCI1_1 to SS after </w:t>
            </w:r>
            <w:r w:rsidR="00B63330" w:rsidRPr="00386BDE">
              <w:rPr>
                <w:noProof/>
                <w:lang w:eastAsia="zh-CN"/>
              </w:rPr>
              <w:t>RRCResumeComplete</w:t>
            </w:r>
            <w:r w:rsidR="00B63330">
              <w:rPr>
                <w:rFonts w:hint="eastAsia"/>
                <w:noProof/>
                <w:lang w:eastAsia="zh-CN"/>
              </w:rPr>
              <w:t xml:space="preserve"> message being received.</w:t>
            </w:r>
          </w:p>
        </w:tc>
      </w:tr>
      <w:tr w:rsidR="001E41F3" w14:paraId="6BCA8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2E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34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F48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10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07903" w14:textId="77777777"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14:paraId="6A937613" w14:textId="77777777" w:rsidTr="00547111">
        <w:tc>
          <w:tcPr>
            <w:tcW w:w="2694" w:type="dxa"/>
            <w:gridSpan w:val="2"/>
          </w:tcPr>
          <w:p w14:paraId="577F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25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225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5B7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27793" w14:textId="77777777" w:rsidR="001E41F3" w:rsidRDefault="00F8702E" w:rsidP="0022192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8702E">
              <w:rPr>
                <w:noProof/>
              </w:rPr>
              <w:t>6.4.2.1.NR5GC</w:t>
            </w:r>
            <w:r w:rsidR="00665EA1">
              <w:rPr>
                <w:rFonts w:hint="eastAsia"/>
                <w:noProof/>
                <w:lang w:eastAsia="zh-CN"/>
              </w:rPr>
              <w:t>,</w:t>
            </w:r>
            <w:r w:rsidR="00665EA1" w:rsidRPr="00665EA1">
              <w:rPr>
                <w:noProof/>
                <w:lang w:eastAsia="zh-CN"/>
              </w:rPr>
              <w:t>6.4.2.3.NR5GC</w:t>
            </w:r>
            <w:r w:rsidR="00665EA1">
              <w:rPr>
                <w:rFonts w:hint="eastAsia"/>
                <w:noProof/>
                <w:lang w:eastAsia="zh-CN"/>
              </w:rPr>
              <w:t>,</w:t>
            </w:r>
            <w:r w:rsidR="00665EA1" w:rsidRPr="00665EA1">
              <w:rPr>
                <w:noProof/>
                <w:lang w:eastAsia="zh-CN"/>
              </w:rPr>
              <w:t>6.6.1.2.NR5GC</w:t>
            </w:r>
            <w:r w:rsidR="00665EA1">
              <w:rPr>
                <w:rFonts w:hint="eastAsia"/>
                <w:noProof/>
                <w:lang w:eastAsia="zh-CN"/>
              </w:rPr>
              <w:t>,</w:t>
            </w:r>
            <w:r w:rsidR="00221927" w:rsidRPr="00221927">
              <w:rPr>
                <w:noProof/>
                <w:lang w:eastAsia="zh-CN"/>
              </w:rPr>
              <w:t>6.6.2.3.NR5GC,6.6.2.4.NR5GC</w:t>
            </w:r>
            <w:r w:rsidR="00221927">
              <w:rPr>
                <w:rFonts w:hint="eastAsia"/>
                <w:noProof/>
                <w:lang w:eastAsia="zh-CN"/>
              </w:rPr>
              <w:t>,</w:t>
            </w:r>
            <w:r w:rsidR="00221927" w:rsidRPr="00221927">
              <w:rPr>
                <w:noProof/>
                <w:lang w:eastAsia="zh-CN"/>
              </w:rPr>
              <w:t>7.1.1.1.16.NR5GC</w:t>
            </w:r>
            <w:r w:rsidR="00221927">
              <w:rPr>
                <w:rFonts w:hint="eastAsia"/>
                <w:noProof/>
                <w:lang w:eastAsia="zh-CN"/>
              </w:rPr>
              <w:t>,</w:t>
            </w:r>
            <w:r w:rsidR="00221927" w:rsidRPr="00221927">
              <w:rPr>
                <w:noProof/>
                <w:lang w:eastAsia="zh-CN"/>
              </w:rPr>
              <w:t>7.1.3.6.6.NR5GC</w:t>
            </w:r>
            <w:r w:rsidR="00221927">
              <w:rPr>
                <w:rFonts w:hint="eastAsia"/>
                <w:noProof/>
                <w:lang w:eastAsia="zh-CN"/>
              </w:rPr>
              <w:t>,</w:t>
            </w:r>
            <w:r w:rsidR="00D4045E" w:rsidRPr="00D4045E">
              <w:rPr>
                <w:noProof/>
                <w:lang w:eastAsia="zh-CN"/>
              </w:rPr>
              <w:t>8.1.1.4.1.NR5GC</w:t>
            </w:r>
            <w:r w:rsidR="00D4045E">
              <w:rPr>
                <w:rFonts w:hint="eastAsia"/>
                <w:noProof/>
                <w:lang w:eastAsia="zh-CN"/>
              </w:rPr>
              <w:t>,</w:t>
            </w:r>
            <w:r w:rsidR="00AA0E8B" w:rsidRPr="00AA0E8B">
              <w:rPr>
                <w:noProof/>
                <w:lang w:eastAsia="zh-CN"/>
              </w:rPr>
              <w:t>8.1.3.1.23.NR5GC</w:t>
            </w:r>
            <w:r w:rsidR="00AA0E8B">
              <w:rPr>
                <w:rFonts w:hint="eastAsia"/>
                <w:noProof/>
                <w:lang w:eastAsia="zh-CN"/>
              </w:rPr>
              <w:t>,</w:t>
            </w:r>
            <w:r w:rsidR="00042061" w:rsidRPr="00042061">
              <w:rPr>
                <w:noProof/>
                <w:lang w:eastAsia="zh-CN"/>
              </w:rPr>
              <w:t>8.1.5.13.1.NR5GC,8.1.5.13.2.NR5GC,8_1_6_1_2_2_NR5GC</w:t>
            </w:r>
            <w:r w:rsidR="00042061">
              <w:rPr>
                <w:rFonts w:hint="eastAsia"/>
                <w:noProof/>
                <w:lang w:eastAsia="zh-CN"/>
              </w:rPr>
              <w:t>,</w:t>
            </w:r>
            <w:r w:rsidR="00876765">
              <w:t xml:space="preserve"> </w:t>
            </w:r>
            <w:r w:rsidR="00876765" w:rsidRPr="00876765">
              <w:rPr>
                <w:noProof/>
                <w:lang w:eastAsia="zh-CN"/>
              </w:rPr>
              <w:t>8.1.8.2.2.NR5GC</w:t>
            </w:r>
            <w:r w:rsidR="00876765">
              <w:rPr>
                <w:rFonts w:hint="eastAsia"/>
                <w:noProof/>
                <w:lang w:eastAsia="zh-CN"/>
              </w:rPr>
              <w:t>,</w:t>
            </w:r>
            <w:r w:rsidR="00876765">
              <w:t xml:space="preserve"> </w:t>
            </w:r>
            <w:r w:rsidR="00876765" w:rsidRPr="00876765">
              <w:rPr>
                <w:noProof/>
                <w:lang w:eastAsia="zh-CN"/>
              </w:rPr>
              <w:t>11.3.1a.NR5GC</w:t>
            </w:r>
            <w:r w:rsidR="00876765">
              <w:rPr>
                <w:rFonts w:hint="eastAsia"/>
                <w:noProof/>
                <w:lang w:eastAsia="zh-CN"/>
              </w:rPr>
              <w:t>,</w:t>
            </w:r>
            <w:r w:rsidR="00876765">
              <w:t xml:space="preserve"> </w:t>
            </w:r>
            <w:r w:rsidR="00876765" w:rsidRPr="00876765">
              <w:rPr>
                <w:noProof/>
                <w:lang w:eastAsia="zh-CN"/>
              </w:rPr>
              <w:t>11.3.3.NR5GC</w:t>
            </w:r>
            <w:r w:rsidR="00876765">
              <w:rPr>
                <w:rFonts w:hint="eastAsia"/>
                <w:noProof/>
                <w:lang w:eastAsia="zh-CN"/>
              </w:rPr>
              <w:t>,</w:t>
            </w:r>
            <w:r w:rsidR="00B70935">
              <w:t xml:space="preserve"> </w:t>
            </w:r>
            <w:r w:rsidR="00B70935" w:rsidRPr="00B70935">
              <w:rPr>
                <w:noProof/>
                <w:lang w:eastAsia="zh-CN"/>
              </w:rPr>
              <w:t>11.3.6.NR5GC,11.3.6a.NR5GC,11.3.11.NR5GC,11.7.2.NR5GC</w:t>
            </w:r>
          </w:p>
        </w:tc>
      </w:tr>
      <w:tr w:rsidR="001E41F3" w14:paraId="7AE421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E18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08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89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01A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742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2EFC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AC5C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597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163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4CC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6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8961E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3BB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9F0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6418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9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50E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70AD8" w14:textId="77777777"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7D0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64B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0E0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22C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51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0D765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B435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DFA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0A9F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B06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EE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3D5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6D8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AB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F189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791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C497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903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FBA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F38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D6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5B207C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A03B8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108419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86D9F69" w14:textId="77777777" w:rsidR="00300591" w:rsidRDefault="00DB0031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0591" w:rsidRPr="00B31B70">
        <w:rPr>
          <w:rFonts w:cs="Arial"/>
          <w:iCs/>
        </w:rPr>
        <w:t>Table of Contents</w:t>
      </w:r>
      <w:r w:rsidR="00300591">
        <w:tab/>
      </w:r>
      <w:r>
        <w:fldChar w:fldCharType="begin"/>
      </w:r>
      <w:r w:rsidR="00300591">
        <w:instrText xml:space="preserve"> PAGEREF _Toc171084198 \h </w:instrText>
      </w:r>
      <w:r>
        <w:fldChar w:fldCharType="separate"/>
      </w:r>
      <w:r w:rsidR="00300591">
        <w:t>2</w:t>
      </w:r>
      <w:r>
        <w:fldChar w:fldCharType="end"/>
      </w:r>
    </w:p>
    <w:p w14:paraId="70893278" w14:textId="77777777" w:rsidR="00300591" w:rsidRDefault="00300591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31B7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31B70">
        <w:rPr>
          <w:b/>
          <w:lang w:eastAsia="ja-JP"/>
        </w:rPr>
        <w:t>Overview</w:t>
      </w:r>
      <w:r>
        <w:tab/>
      </w:r>
      <w:r w:rsidR="00DB0031">
        <w:fldChar w:fldCharType="begin"/>
      </w:r>
      <w:r>
        <w:instrText xml:space="preserve"> PAGEREF _Toc171084199 \h </w:instrText>
      </w:r>
      <w:r w:rsidR="00DB0031">
        <w:fldChar w:fldCharType="separate"/>
      </w:r>
      <w:r>
        <w:t>3</w:t>
      </w:r>
      <w:r w:rsidR="00DB0031">
        <w:fldChar w:fldCharType="end"/>
      </w:r>
    </w:p>
    <w:p w14:paraId="5A620FB1" w14:textId="77777777" w:rsidR="00300591" w:rsidRDefault="00300591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31B7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31B70">
        <w:rPr>
          <w:b/>
        </w:rPr>
        <w:t>Corrections required</w:t>
      </w:r>
      <w:r>
        <w:tab/>
      </w:r>
      <w:r w:rsidR="00DB0031">
        <w:fldChar w:fldCharType="begin"/>
      </w:r>
      <w:r>
        <w:instrText xml:space="preserve"> PAGEREF _Toc171084200 \h </w:instrText>
      </w:r>
      <w:r w:rsidR="00DB0031">
        <w:fldChar w:fldCharType="separate"/>
      </w:r>
      <w:r>
        <w:t>3</w:t>
      </w:r>
      <w:r w:rsidR="00DB0031">
        <w:fldChar w:fldCharType="end"/>
      </w:r>
    </w:p>
    <w:p w14:paraId="7F00DAEE" w14:textId="77777777" w:rsidR="00300591" w:rsidRDefault="00300591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31B7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31B70">
        <w:rPr>
          <w:b/>
          <w:lang w:val="pt-BR"/>
        </w:rPr>
        <w:t>Change 1</w:t>
      </w:r>
      <w:r>
        <w:tab/>
      </w:r>
      <w:r w:rsidR="00DB0031">
        <w:fldChar w:fldCharType="begin"/>
      </w:r>
      <w:r>
        <w:instrText xml:space="preserve"> PAGEREF _Toc171084201 \h </w:instrText>
      </w:r>
      <w:r w:rsidR="00DB0031">
        <w:fldChar w:fldCharType="separate"/>
      </w:r>
      <w:r>
        <w:t>3</w:t>
      </w:r>
      <w:r w:rsidR="00DB0031">
        <w:fldChar w:fldCharType="end"/>
      </w:r>
    </w:p>
    <w:p w14:paraId="5EDBD04C" w14:textId="77777777" w:rsidR="00300591" w:rsidRDefault="00300591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31B7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31B70">
        <w:rPr>
          <w:b/>
          <w:lang w:val="pt-BR"/>
        </w:rPr>
        <w:t xml:space="preserve">Change </w:t>
      </w:r>
      <w:r w:rsidRPr="00B31B70">
        <w:rPr>
          <w:b/>
          <w:lang w:val="pt-BR" w:eastAsia="zh-CN"/>
        </w:rPr>
        <w:t>2</w:t>
      </w:r>
      <w:r>
        <w:tab/>
      </w:r>
      <w:r w:rsidR="00DB0031">
        <w:fldChar w:fldCharType="begin"/>
      </w:r>
      <w:r>
        <w:instrText xml:space="preserve"> PAGEREF _Toc171084202 \h </w:instrText>
      </w:r>
      <w:r w:rsidR="00DB0031">
        <w:fldChar w:fldCharType="separate"/>
      </w:r>
      <w:r>
        <w:t>5</w:t>
      </w:r>
      <w:r w:rsidR="00DB0031">
        <w:fldChar w:fldCharType="end"/>
      </w:r>
    </w:p>
    <w:p w14:paraId="31D2ECEB" w14:textId="77777777" w:rsidR="0072478F" w:rsidRDefault="00DB0031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03D7D023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084199"/>
      <w:r>
        <w:rPr>
          <w:b/>
          <w:lang w:eastAsia="ja-JP"/>
        </w:rPr>
        <w:lastRenderedPageBreak/>
        <w:t>Overview</w:t>
      </w:r>
      <w:bookmarkEnd w:id="2"/>
      <w:bookmarkEnd w:id="3"/>
    </w:p>
    <w:p w14:paraId="09587D40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14:paraId="22C9AC03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2DD8A590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084200"/>
      <w:r w:rsidRPr="00854C55">
        <w:rPr>
          <w:b/>
        </w:rPr>
        <w:t>Corrections required</w:t>
      </w:r>
      <w:bookmarkEnd w:id="4"/>
      <w:bookmarkEnd w:id="5"/>
      <w:bookmarkEnd w:id="6"/>
    </w:p>
    <w:p w14:paraId="6B54612C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08420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735DE4B4" w14:textId="77777777" w:rsidTr="001A7545">
        <w:trPr>
          <w:trHeight w:val="447"/>
        </w:trPr>
        <w:tc>
          <w:tcPr>
            <w:tcW w:w="1985" w:type="dxa"/>
          </w:tcPr>
          <w:p w14:paraId="1F20C95A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7D9389E" w14:textId="77777777" w:rsidR="0072478F" w:rsidRPr="002D56A7" w:rsidRDefault="009B1AF5" w:rsidP="001A7545">
            <w:pPr>
              <w:spacing w:after="0"/>
            </w:pPr>
            <w:r w:rsidRPr="00C23536">
              <w:rPr>
                <w:rFonts w:ascii="Arial" w:hAnsi="Arial"/>
                <w:noProof/>
                <w:lang w:eastAsia="zh-CN"/>
              </w:rPr>
              <w:t>f_NR_SendRRCResume_Def</w:t>
            </w:r>
            <w:r w:rsidR="00C23536">
              <w:rPr>
                <w:rFonts w:ascii="Arial" w:hAnsi="Arial" w:hint="eastAsia"/>
                <w:noProof/>
                <w:lang w:eastAsia="zh-CN"/>
              </w:rPr>
              <w:t>()</w:t>
            </w:r>
          </w:p>
        </w:tc>
      </w:tr>
      <w:tr w:rsidR="00404EA2" w14:paraId="3976FE8A" w14:textId="77777777" w:rsidTr="001A7545">
        <w:trPr>
          <w:trHeight w:val="452"/>
        </w:trPr>
        <w:tc>
          <w:tcPr>
            <w:tcW w:w="1985" w:type="dxa"/>
          </w:tcPr>
          <w:p w14:paraId="741BCF63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F00EDC" w14:textId="77777777" w:rsidR="00404EA2" w:rsidRPr="00092B08" w:rsidRDefault="00CE3742" w:rsidP="00CE37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resume procedure, </w:t>
            </w:r>
            <w:r w:rsidRPr="00897A73">
              <w:rPr>
                <w:noProof/>
                <w:lang w:eastAsia="zh-CN"/>
              </w:rPr>
              <w:t>SS begin to use DCI1_1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 w:rsidR="00897A73" w:rsidRPr="00897A73">
              <w:rPr>
                <w:noProof/>
                <w:lang w:eastAsia="zh-CN"/>
              </w:rPr>
              <w:t xml:space="preserve">fter msg4 sended. But DCI1_1 can not be detected by UE </w:t>
            </w:r>
            <w:r w:rsidR="00897A73">
              <w:rPr>
                <w:rFonts w:hint="eastAsia"/>
                <w:noProof/>
                <w:lang w:eastAsia="zh-CN"/>
              </w:rPr>
              <w:t xml:space="preserve">before </w:t>
            </w:r>
            <w:r w:rsidR="00897A73" w:rsidRPr="00897A73">
              <w:rPr>
                <w:noProof/>
                <w:lang w:eastAsia="zh-CN"/>
              </w:rPr>
              <w:t>RRCResume</w:t>
            </w:r>
            <w:r w:rsidR="00897A73">
              <w:rPr>
                <w:rFonts w:hint="eastAsia"/>
                <w:noProof/>
                <w:lang w:eastAsia="zh-CN"/>
              </w:rPr>
              <w:t xml:space="preserve"> message being received</w:t>
            </w:r>
            <w:r w:rsidR="00897A73" w:rsidRPr="00897A73">
              <w:rPr>
                <w:noProof/>
                <w:lang w:eastAsia="zh-CN"/>
              </w:rPr>
              <w:t>.</w:t>
            </w:r>
          </w:p>
        </w:tc>
      </w:tr>
      <w:tr w:rsidR="00404EA2" w14:paraId="6EE8580C" w14:textId="77777777" w:rsidTr="001A7545">
        <w:tc>
          <w:tcPr>
            <w:tcW w:w="1985" w:type="dxa"/>
          </w:tcPr>
          <w:p w14:paraId="250FCE33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663ABD" w14:textId="77777777" w:rsidR="00404EA2" w:rsidRPr="00092B08" w:rsidRDefault="00897A73" w:rsidP="00B633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Set DCI1_0 to SS before sending </w:t>
            </w:r>
            <w:r w:rsidRPr="00897A73">
              <w:rPr>
                <w:noProof/>
                <w:lang w:eastAsia="zh-CN"/>
              </w:rPr>
              <w:t>RRCResume</w:t>
            </w:r>
            <w:r>
              <w:rPr>
                <w:rFonts w:hint="eastAsia"/>
                <w:noProof/>
                <w:lang w:eastAsia="zh-CN"/>
              </w:rPr>
              <w:t xml:space="preserve"> message.</w:t>
            </w:r>
            <w:r w:rsidR="00A119FE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404EA2" w14:paraId="59B4291D" w14:textId="77777777" w:rsidTr="001A7545">
        <w:tc>
          <w:tcPr>
            <w:tcW w:w="1985" w:type="dxa"/>
          </w:tcPr>
          <w:p w14:paraId="6286BA12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9D2C2A" w14:textId="77777777" w:rsidR="00404EA2" w:rsidRPr="00E751F5" w:rsidRDefault="00E46F9C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E46F9C">
              <w:rPr>
                <w:rFonts w:ascii="Arial" w:hAnsi="Arial" w:cs="Arial"/>
                <w:noProof/>
              </w:rPr>
              <w:t>NR5GC_RRCSteps</w:t>
            </w:r>
            <w:r w:rsidR="00404EA2"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14:paraId="250DEEC9" w14:textId="77777777" w:rsidTr="001A7545">
        <w:tc>
          <w:tcPr>
            <w:tcW w:w="1985" w:type="dxa"/>
          </w:tcPr>
          <w:p w14:paraId="6F9A1FEA" w14:textId="77777777" w:rsidR="00404EA2" w:rsidRPr="001550C3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550C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A67EEC1" w14:textId="77777777" w:rsidR="00CC6FD0" w:rsidRPr="001550C3" w:rsidRDefault="00980373" w:rsidP="00C569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Accepted</w:t>
            </w:r>
            <w:r w:rsidR="00C569AC" w:rsidRPr="001550C3">
              <w:rPr>
                <w:rFonts w:ascii="Arial" w:hAnsi="Arial"/>
                <w:highlight w:val="cyan"/>
              </w:rPr>
              <w:t>, see MCC</w:t>
            </w:r>
            <w:r w:rsidR="00936B4D" w:rsidRPr="001550C3">
              <w:rPr>
                <w:rFonts w:ascii="Arial" w:hAnsi="Arial"/>
                <w:highlight w:val="cyan"/>
              </w:rPr>
              <w:t>1</w:t>
            </w:r>
            <w:r w:rsidR="00C569AC" w:rsidRPr="001550C3">
              <w:rPr>
                <w:rFonts w:ascii="Arial" w:hAnsi="Arial"/>
                <w:highlight w:val="cyan"/>
              </w:rPr>
              <w:t>60 p</w:t>
            </w:r>
            <w:r w:rsidR="00936B4D" w:rsidRPr="001550C3">
              <w:rPr>
                <w:rFonts w:ascii="Arial" w:hAnsi="Arial"/>
                <w:highlight w:val="cyan"/>
              </w:rPr>
              <w:t>r</w:t>
            </w:r>
            <w:r w:rsidR="00C569AC" w:rsidRPr="001550C3">
              <w:rPr>
                <w:rFonts w:ascii="Arial" w:hAnsi="Arial"/>
                <w:highlight w:val="cyan"/>
              </w:rPr>
              <w:t>oposed implementation below.</w:t>
            </w:r>
          </w:p>
          <w:p w14:paraId="5B155ACF" w14:textId="6193B193" w:rsidR="00B10993" w:rsidRPr="001550C3" w:rsidRDefault="00B10993" w:rsidP="00C569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The same change is applied in:</w:t>
            </w:r>
          </w:p>
          <w:p w14:paraId="07F41679" w14:textId="77777777" w:rsidR="00B10993" w:rsidRPr="001550C3" w:rsidRDefault="00B10993" w:rsidP="00B1099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f_TC_8_1_5_8_2_x_NR5GC_TestBody</w:t>
            </w:r>
            <w:r w:rsidRPr="001550C3">
              <w:rPr>
                <w:rFonts w:ascii="Arial" w:hAnsi="Arial"/>
                <w:highlight w:val="cyan"/>
              </w:rPr>
              <w:t xml:space="preserve"> after step </w:t>
            </w:r>
            <w:r w:rsidRPr="001550C3">
              <w:rPr>
                <w:rFonts w:ascii="Arial" w:hAnsi="Arial"/>
                <w:highlight w:val="cyan"/>
              </w:rPr>
              <w:t>Step6a4</w:t>
            </w:r>
            <w:r w:rsidRPr="001550C3">
              <w:rPr>
                <w:rFonts w:ascii="Arial" w:hAnsi="Arial"/>
                <w:highlight w:val="cyan"/>
              </w:rPr>
              <w:t xml:space="preserve"> </w:t>
            </w:r>
          </w:p>
          <w:p w14:paraId="09B57E25" w14:textId="77777777" w:rsidR="00E00B96" w:rsidRPr="001550C3" w:rsidRDefault="001D73F5" w:rsidP="00E00B9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f_TC_8_1_5_8_2_x_NR5GC_TestBody</w:t>
            </w:r>
            <w:r w:rsidRPr="001550C3">
              <w:rPr>
                <w:rFonts w:ascii="Arial" w:hAnsi="Arial"/>
                <w:highlight w:val="cyan"/>
              </w:rPr>
              <w:t xml:space="preserve"> before step </w:t>
            </w:r>
            <w:r w:rsidRPr="001550C3">
              <w:rPr>
                <w:rFonts w:ascii="Arial" w:hAnsi="Arial"/>
                <w:highlight w:val="cyan"/>
              </w:rPr>
              <w:t>6a5</w:t>
            </w:r>
          </w:p>
          <w:p w14:paraId="06C740CF" w14:textId="6BB3B591" w:rsidR="0006766B" w:rsidRPr="001550C3" w:rsidRDefault="0006766B" w:rsidP="00E00B9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fl_TC_8_2_7_2_1_TestBody</w:t>
            </w:r>
            <w:r w:rsidRPr="001550C3">
              <w:rPr>
                <w:rFonts w:ascii="Arial" w:hAnsi="Arial"/>
                <w:highlight w:val="cyan"/>
              </w:rPr>
              <w:t xml:space="preserve"> before step 4</w:t>
            </w:r>
          </w:p>
        </w:tc>
      </w:tr>
    </w:tbl>
    <w:p w14:paraId="228E6798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14:paraId="4C28EC23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57A" w:rsidRPr="00504291" w14:paraId="146ED1C7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436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function f_NR_SendRRCResume_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Def( NR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_CellId_Type                    p_NR_CellId,</w:t>
            </w:r>
          </w:p>
          <w:p w14:paraId="38FAE23B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(value) TimingInfo_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Type  p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_TimingInfo := cs_TimingInfo_Now,</w:t>
            </w:r>
          </w:p>
          <w:p w14:paraId="0BC5B985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RRC_TransactionIdentifier         p_RRC_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TI :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= tsc_NR_RRC_TI_Def,</w:t>
            </w:r>
          </w:p>
          <w:p w14:paraId="3B6ACCC1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CellGroupConfig   p_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CellGroupConfig :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B3DCCC0" w14:textId="77777777" w:rsidR="006C7DDF" w:rsidRPr="00980373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proofErr w:type="gramStart"/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>p_RadioBearerConfig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5CE4A3E9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</w:t>
            </w: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</w:t>
            </w:r>
            <w:proofErr w:type="spell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p_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MeasConfig :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A710A65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RRCResume_v1560_IEs p_RRCResume_v1560_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DA89BFB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 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7874DD79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/@sic R5-201646: added p_RadioBearerConfig sic@</w:t>
            </w:r>
          </w:p>
          <w:p w14:paraId="36615D60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R5-204441: added p_MeasConfig sic@</w:t>
            </w:r>
          </w:p>
          <w:p w14:paraId="5047ED70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R5-241544: for SDT added v_RrcResume sic@</w:t>
            </w:r>
          </w:p>
          <w:p w14:paraId="726CB90D" w14:textId="77777777" w:rsidR="006C7DDF" w:rsidRPr="00980373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ExistingDRBs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= f_NR5GC_MobileInfo_GetDRBInfoList();</w:t>
            </w:r>
          </w:p>
          <w:p w14:paraId="50041FFB" w14:textId="77777777" w:rsidR="006C7DDF" w:rsidRPr="00980373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template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(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value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)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NR_RadioBearerList_Type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v_SS_</w:t>
            </w:r>
            <w:proofErr w:type="gram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= f_NR5GC_GetRadioBearerList(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v_ExistingDRBs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);</w:t>
            </w:r>
          </w:p>
          <w:p w14:paraId="494BCE8D" w14:textId="77777777" w:rsidR="006C7DDF" w:rsidRPr="00980373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template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(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value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)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DL_DCCH_Message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RrcResume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= f_NR_38508_Get_RRCResume_Def(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p_NR_CellId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p_RRC_TI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p_CellGroupConfig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p_RadioBearerConfig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p_MeasConfig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, p_RRCResume_v1560_IEs);</w:t>
            </w:r>
          </w:p>
          <w:p w14:paraId="7C3FE66A" w14:textId="77777777" w:rsidR="006C7DDF" w:rsidRPr="00980373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3A775FA1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// Switch on UL grant assignments</w:t>
            </w:r>
          </w:p>
          <w:p w14:paraId="109C655A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AE8FA92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E19AD1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Refresh security keys and activate security =&gt; moved to the function bringing UE to Inactive state to give time to SS to configure security parameters</w:t>
            </w:r>
          </w:p>
          <w:p w14:paraId="07FD0D5C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F63633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R5s210578 sic@</w:t>
            </w:r>
          </w:p>
          <w:p w14:paraId="2D8A09B6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23A35406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CommonRadioBearerConfig(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p_NR_CellId, v_SS_Config, p_TimingInfo);</w:t>
            </w:r>
          </w:p>
          <w:p w14:paraId="4BDB39E7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//Activate security on newly configured DRB @sic R5s200102 sic@</w:t>
            </w:r>
          </w:p>
          <w:p w14:paraId="344936F3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NoRefresh(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p_NR_CellId, p_TimingInfo);</w:t>
            </w:r>
          </w:p>
          <w:p w14:paraId="77CDCE8F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7A2C53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R5s210578 sic@</w:t>
            </w:r>
          </w:p>
          <w:p w14:paraId="4303470A" w14:textId="77777777" w:rsidR="006C7DDF" w:rsidRPr="006C7DDF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</w:t>
            </w:r>
            <w:proofErr w:type="gramStart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>p_NR_CellId, p_TimingInfo, v_RrcResume));  //@sic R5-204441, R5s191051: added p_CellGroupConfig as a temporary solution sic@</w:t>
            </w:r>
          </w:p>
          <w:p w14:paraId="6FC93122" w14:textId="77777777" w:rsidR="00C8557A" w:rsidRPr="00A361CA" w:rsidRDefault="006C7DDF" w:rsidP="006C7D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C7DD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A726C79" w14:textId="77777777"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14:paraId="12B84C1B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57A" w:rsidRPr="00504291" w14:paraId="1A7DB69F" w14:textId="77777777" w:rsidTr="007631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BE2" w14:textId="77777777" w:rsidR="00A04749" w:rsidRPr="00A04749" w:rsidRDefault="00C8557A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A04749" w:rsidRPr="00A04749">
              <w:rPr>
                <w:rFonts w:ascii="Courier New" w:hAnsi="Courier New" w:cs="Courier New"/>
                <w:color w:val="000000"/>
                <w:lang w:eastAsia="de-DE"/>
              </w:rPr>
              <w:t>function f_NR_SendRRCResume_</w:t>
            </w:r>
            <w:proofErr w:type="gramStart"/>
            <w:r w:rsidR="00A04749" w:rsidRPr="00A04749">
              <w:rPr>
                <w:rFonts w:ascii="Courier New" w:hAnsi="Courier New" w:cs="Courier New"/>
                <w:color w:val="000000"/>
                <w:lang w:eastAsia="de-DE"/>
              </w:rPr>
              <w:t>Def( NR</w:t>
            </w:r>
            <w:proofErr w:type="gramEnd"/>
            <w:r w:rsidR="00A04749" w:rsidRPr="00A04749">
              <w:rPr>
                <w:rFonts w:ascii="Courier New" w:hAnsi="Courier New" w:cs="Courier New"/>
                <w:color w:val="000000"/>
                <w:lang w:eastAsia="de-DE"/>
              </w:rPr>
              <w:t>_CellId_Type                    p_NR_CellId,</w:t>
            </w:r>
          </w:p>
          <w:p w14:paraId="636DD028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(value) TimingInfo_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Type  p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_TimingInfo := cs_TimingInfo_Now,</w:t>
            </w:r>
          </w:p>
          <w:p w14:paraId="06D76D52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RRC_TransactionIdentifier         p_RRC_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TI :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= tsc_NR_RRC_TI_Def,</w:t>
            </w:r>
          </w:p>
          <w:p w14:paraId="11898DA7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CellGroupConfig   p_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CellGroupConfig :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50BEF3F" w14:textId="77777777" w:rsidR="00A04749" w:rsidRPr="00980373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proofErr w:type="gramStart"/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>p_RadioBearerConfig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15E62AD7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373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</w:t>
            </w: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</w:t>
            </w:r>
            <w:proofErr w:type="spell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p_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MeasConfig :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A06439C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RRCResume_v1560_IEs p_RRCResume_v1560_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D5C98C8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 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045DF3B9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/@sic R5-201646: added p_RadioBearerConfig sic@</w:t>
            </w:r>
          </w:p>
          <w:p w14:paraId="235BA320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R5-204441: added p_MeasConfig sic@</w:t>
            </w:r>
          </w:p>
          <w:p w14:paraId="0D8DCED5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R5-241544: for SDT added v_RrcResume sic@</w:t>
            </w:r>
          </w:p>
          <w:p w14:paraId="14446A71" w14:textId="77777777" w:rsidR="00A04749" w:rsidRPr="00980373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ExistingDRBs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= f_NR5GC_MobileInfo_GetDRBInfoList();</w:t>
            </w:r>
          </w:p>
          <w:p w14:paraId="1FB43936" w14:textId="77777777" w:rsidR="00A04749" w:rsidRPr="00980373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template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(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value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)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NR_RadioBearerList_Type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v_SS_</w:t>
            </w:r>
            <w:proofErr w:type="gram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= f_NR5GC_GetRadioBearerList(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v_ExistingDRBs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);</w:t>
            </w:r>
          </w:p>
          <w:p w14:paraId="60037D05" w14:textId="77777777" w:rsidR="00A04749" w:rsidRPr="00980373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template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(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value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)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DL_DCCH_Message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RrcResume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= f_NR_38508_Get_RRCResume_Def(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p_NR_CellId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p_RRC_TI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p_CellGroupConfig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p_RadioBearerConfig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p_MeasConfig</w:t>
            </w:r>
            <w:proofErr w:type="spellEnd"/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>, p_RRCResume_v1560_IEs);</w:t>
            </w:r>
          </w:p>
          <w:p w14:paraId="00E00FB2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37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</w:t>
            </w:r>
            <w:proofErr w:type="spellEnd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EC6E234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1EE0A3C2" w14:textId="77777777" w:rsidR="00A04749" w:rsidRPr="006B4D3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CommonCellConfig(</w:t>
            </w:r>
            <w:proofErr w:type="gramEnd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p_NR_CellId, cads_NR_RachProcedure_DcchDtchToCSS_Config_REQ(p_NR_CellId, cs_TimingInfo_Now, tsc_CnfReq,</w:t>
            </w:r>
          </w:p>
          <w:p w14:paraId="2AF717AA" w14:textId="77777777" w:rsidR="00A04749" w:rsidRPr="006B4D3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="006B4D39"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</w:t>
            </w: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</w:t>
            </w:r>
          </w:p>
          <w:p w14:paraId="6453B035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="006B4D39"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</w:t>
            </w:r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cs_NR_SearchSpaceDlDciAssignment_CSSType1(v_NR_PhysicalParameters))</w:t>
            </w:r>
            <w:proofErr w:type="gramStart"/>
            <w:r w:rsidRPr="006B4D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799BC278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67807C9D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 Switch on UL grant assignments</w:t>
            </w:r>
          </w:p>
          <w:p w14:paraId="4739792A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2EA09D7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883ED1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70DEBD3B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0E6118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R5s210578 sic@</w:t>
            </w:r>
          </w:p>
          <w:p w14:paraId="3EAF957C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//Reconfigure DRB in SS - existing DRBs are not reconfigured during release</w:t>
            </w:r>
          </w:p>
          <w:p w14:paraId="71067FA0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CommonRadioBearerConfig(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p_NR_CellId, v_SS_Config, p_TimingInfo);</w:t>
            </w:r>
          </w:p>
          <w:p w14:paraId="215B0534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//Activate security on newly configured DRB @sic R5s200102 sic@</w:t>
            </w:r>
          </w:p>
          <w:p w14:paraId="3BE35AE8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NoRefresh(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p_NR_CellId, p_TimingInfo);</w:t>
            </w:r>
          </w:p>
          <w:p w14:paraId="1C2346E8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63F6D8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R5s210578 sic@</w:t>
            </w:r>
          </w:p>
          <w:p w14:paraId="660177A9" w14:textId="77777777" w:rsidR="00A04749" w:rsidRPr="00A04749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</w:t>
            </w:r>
            <w:proofErr w:type="gramStart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>p_NR_CellId, p_TimingInfo, v_RrcResume));  //@sic R5-204441, R5s191051: added p_CellGroupConfig as a temporary solution sic@</w:t>
            </w:r>
          </w:p>
          <w:p w14:paraId="61587B43" w14:textId="77777777" w:rsidR="00C8557A" w:rsidRPr="00F212AA" w:rsidRDefault="00A04749" w:rsidP="00A047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474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9521A7E" w14:textId="77777777" w:rsidR="00DB6EE7" w:rsidRDefault="00DB6EE7" w:rsidP="00DB6EE7">
      <w:pPr>
        <w:rPr>
          <w:lang w:val="pt-BR"/>
        </w:rPr>
      </w:pPr>
      <w:bookmarkStart w:id="8" w:name="_Toc171084202"/>
    </w:p>
    <w:p w14:paraId="436912D2" w14:textId="2A4FFAB7" w:rsidR="00DB6EE7" w:rsidRPr="000352E1" w:rsidRDefault="00DB6EE7" w:rsidP="00DB6EE7">
      <w:pPr>
        <w:rPr>
          <w:b/>
          <w:bCs/>
          <w:lang w:val="pt-BR"/>
        </w:rPr>
      </w:pPr>
      <w:r w:rsidRPr="000352E1">
        <w:rPr>
          <w:b/>
          <w:bCs/>
          <w:highlight w:val="cyan"/>
          <w:lang w:val="pt-BR"/>
        </w:rPr>
        <w:t>MCC160 proposed implementation</w:t>
      </w:r>
    </w:p>
    <w:p w14:paraId="61378622" w14:textId="77777777" w:rsidR="000352E1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</w:t>
      </w:r>
      <w:r w:rsidR="000352E1" w:rsidRPr="000352E1">
        <w:rPr>
          <w:rFonts w:ascii="Courier New" w:hAnsi="Courier New" w:cs="Courier New"/>
          <w:sz w:val="16"/>
          <w:szCs w:val="16"/>
          <w:lang w:val="pt-BR"/>
        </w:rPr>
        <w:t xml:space="preserve">  function f_NR_SendRRCResume_Def( NR_CellId_Type                    p_NR_CellId,</w:t>
      </w:r>
    </w:p>
    <w:p w14:paraId="2A21AFED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template (value) TimingInfo_Type  p_TimingInfo := cs_TimingInfo_Now,</w:t>
      </w:r>
    </w:p>
    <w:p w14:paraId="6966EE50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RRC_TransactionIdentifier         p_RRC_TI := tsc_NR_RRC_TI_Def,</w:t>
      </w:r>
    </w:p>
    <w:p w14:paraId="2CD15D63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template (omit) CellGroupConfig   p_CellGroupConfig := omit,</w:t>
      </w:r>
    </w:p>
    <w:p w14:paraId="76F86F23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template (omit) RadioBearerConfig p_RadioBearerConfig := omit,</w:t>
      </w:r>
    </w:p>
    <w:p w14:paraId="33CC7931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template (omit) MeasConfig        p_MeasConfig := omit,</w:t>
      </w:r>
    </w:p>
    <w:p w14:paraId="465220CC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template (omit) RRCResume_v1560_IEs p_RRCResume_v1560_IEs := omit</w:t>
      </w:r>
    </w:p>
    <w:p w14:paraId="57C0FD56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) runs on NR5GC_PTC</w:t>
      </w:r>
    </w:p>
    <w:p w14:paraId="21C3B42B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{ //@sic R5-201646: added p_RadioBearerConfig sic@</w:t>
      </w:r>
    </w:p>
    <w:p w14:paraId="6BE3ACFC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//@sic R5-204441: added p_MeasConfig sic@</w:t>
      </w:r>
    </w:p>
    <w:p w14:paraId="187037CF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//@sic R5-241544: for SDT added v_RrcResume sic@</w:t>
      </w:r>
    </w:p>
    <w:p w14:paraId="2419C835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var NR_DRBInfoList_Type v_ExistingDRBs := f_NR5GC_MobileInfo_GetDRBInfoList();</w:t>
      </w:r>
    </w:p>
    <w:p w14:paraId="0C226216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var template (value) NR_RadioBearerList_Type v_SS_Config := f_NR5GC_GetRadioBearerList(v_ExistingDRBs);</w:t>
      </w:r>
    </w:p>
    <w:p w14:paraId="1E19AEC0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var template (value) DL_DCCH_Message v_RrcResume := f_NR_38508_Get_RRCResume_Def(p_NR_CellId, p_RRC_TI, p_CellGroupConfig, p_RadioBearerConfig, p_MeasConfig, p_RRCResume_v1560_IEs);</w:t>
      </w:r>
    </w:p>
    <w:p w14:paraId="5A51BD89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ab/>
      </w:r>
    </w:p>
    <w:p w14:paraId="0CE11D0B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</w:t>
      </w: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>// Reconfigure SS - set DcchDtch on CSS with DCI format 1_0 to send RRCResume</w:t>
      </w:r>
    </w:p>
    <w:p w14:paraId="3323F488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//@sic R5s240461 sic@</w:t>
      </w:r>
    </w:p>
    <w:p w14:paraId="0568CE77" w14:textId="2AC7F2C6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</w:t>
      </w:r>
      <w:r w:rsidR="00C774A2"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>f_NR_SS_ReconfigSStoCSS_DCI1_0</w:t>
      </w:r>
      <w:r w:rsidR="00C774A2"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</w:t>
      </w: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>(p_NR_CellId);</w:t>
      </w:r>
    </w:p>
    <w:p w14:paraId="20C56288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</w:p>
    <w:p w14:paraId="4F61B0D4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 Switch on UL grant assignments</w:t>
      </w:r>
    </w:p>
    <w:p w14:paraId="71C9A269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f_NR_ULGrantConfiguration_Start(p_NR_CellId);</w:t>
      </w:r>
    </w:p>
    <w:p w14:paraId="5F68777A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</w:p>
    <w:p w14:paraId="45BC5B5C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 Refresh security keys and activate security =&gt; moved to the function bringing UE to Inactive state to give time to SS to configure security parameters</w:t>
      </w:r>
    </w:p>
    <w:p w14:paraId="6609C2AB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</w:p>
    <w:p w14:paraId="1F7E09B1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//@sic R5s210578 sic@</w:t>
      </w:r>
    </w:p>
    <w:p w14:paraId="41469089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//Reconfigure DRB in SS - existing DRBs are not reconfigured during release</w:t>
      </w:r>
    </w:p>
    <w:p w14:paraId="4B23AB50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f_NR_SS_CommonRadioBearerConfig(p_NR_CellId, v_SS_Config, p_TimingInfo);</w:t>
      </w:r>
    </w:p>
    <w:p w14:paraId="32700A35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//Activate security on newly configured DRB @sic R5s200102 sic@</w:t>
      </w:r>
    </w:p>
    <w:p w14:paraId="0F446D8C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f_NR_SS_AS_ActivateSecurity_NoRefresh(p_NR_CellId, p_TimingInfo);</w:t>
      </w:r>
    </w:p>
    <w:p w14:paraId="4F2B429D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</w:p>
    <w:p w14:paraId="49A76810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//@sic R5s210578 sic@</w:t>
      </w:r>
    </w:p>
    <w:p w14:paraId="364FFE49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SRB.send(cas_NR_SRB1_RrcPdu_REQ(p_NR_CellId, p_TimingInfo, v_RrcResume));  //@sic R5-204441, R5s191051: added p_CellGroupConfig as a temporary solution sic@</w:t>
      </w:r>
    </w:p>
    <w:p w14:paraId="7219B083" w14:textId="77777777" w:rsid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}</w:t>
      </w:r>
    </w:p>
    <w:p w14:paraId="2BA50375" w14:textId="77777777" w:rsid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</w:p>
    <w:p w14:paraId="102CCEB3" w14:textId="5E9595E9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/*</w:t>
      </w:r>
    </w:p>
    <w:p w14:paraId="22025589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* @desc      Function to configure SS: map DcchDtch on CSS with DCI format 1_0 </w:t>
      </w:r>
    </w:p>
    <w:p w14:paraId="4E983E90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*            e.g. to send RRCResume</w:t>
      </w:r>
    </w:p>
    <w:p w14:paraId="41A4F354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*/</w:t>
      </w:r>
    </w:p>
    <w:p w14:paraId="7017AF43" w14:textId="732E5EEA" w:rsidR="00DB6EE7" w:rsidRPr="00C774A2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</w:t>
      </w: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function </w:t>
      </w:r>
      <w:r w:rsidR="00C774A2"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>f_NR_SS_ReconfigSStoCSS_DCI1_0</w:t>
      </w:r>
      <w:r w:rsidR="00C774A2"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</w:t>
      </w: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>(NR_CellId_Type p_NR_CellId) runs on NR_BASE_PTC</w:t>
      </w:r>
    </w:p>
    <w:p w14:paraId="57AB7DB2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{ //@sic R5s240461 sic@</w:t>
      </w:r>
    </w:p>
    <w:p w14:paraId="69020647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var NR_PhysicalParameters_Type v_NR_PhysicalParameters := f_NR_CellInfo_GetPhysicalParameters(p_NR_CellId);</w:t>
      </w:r>
    </w:p>
    <w:p w14:paraId="0DB7D239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ab/>
      </w:r>
    </w:p>
    <w:p w14:paraId="600894EB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f_NR_SS_CommonCellConfig(p_NR_CellId, cads_NR_RachProcedure_DcchDtchToCSS_Config_REQ(p_NR_CellId, cs_TimingInfo_Now, tsc_CnfReq,</w:t>
      </w:r>
    </w:p>
    <w:p w14:paraId="4445EEC3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                                                                                           -,</w:t>
      </w:r>
    </w:p>
    <w:p w14:paraId="49E57E30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                                                                                           cs_NR_SearchSpaceDlDciAssignment_CSSType1(v_NR_PhysicalParameters)</w:t>
      </w:r>
    </w:p>
    <w:p w14:paraId="0426DEFE" w14:textId="77777777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                                                                                           ));</w:t>
      </w:r>
    </w:p>
    <w:p w14:paraId="4BFCC71F" w14:textId="62456ACC" w:rsidR="00DB6EE7" w:rsidRPr="000352E1" w:rsidRDefault="00DB6EE7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}</w:t>
      </w:r>
    </w:p>
    <w:p w14:paraId="219FA511" w14:textId="77777777" w:rsidR="00DB6EE7" w:rsidRPr="00DB6EE7" w:rsidRDefault="00DB6EE7" w:rsidP="00DB6EE7">
      <w:pPr>
        <w:rPr>
          <w:lang w:val="pt-BR"/>
        </w:rPr>
      </w:pPr>
    </w:p>
    <w:p w14:paraId="63D3C036" w14:textId="1F42093C" w:rsidR="00763199" w:rsidRDefault="00763199" w:rsidP="00763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63199" w14:paraId="52FEE6C9" w14:textId="77777777" w:rsidTr="00BB3F44">
        <w:trPr>
          <w:trHeight w:val="447"/>
        </w:trPr>
        <w:tc>
          <w:tcPr>
            <w:tcW w:w="1985" w:type="dxa"/>
          </w:tcPr>
          <w:p w14:paraId="4D81B846" w14:textId="77777777" w:rsidR="00763199" w:rsidRPr="00E751F5" w:rsidRDefault="00763199" w:rsidP="00BB3F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4873B69" w14:textId="77777777" w:rsidR="00763199" w:rsidRPr="002D56A7" w:rsidRDefault="00C23536" w:rsidP="00BB3F44">
            <w:pPr>
              <w:spacing w:after="0"/>
            </w:pPr>
            <w:r w:rsidRPr="00FE3335">
              <w:rPr>
                <w:rFonts w:ascii="Arial" w:hAnsi="Arial"/>
                <w:noProof/>
                <w:lang w:eastAsia="zh-CN"/>
              </w:rPr>
              <w:t>f_NR_RRCResumeComplete_Def</w:t>
            </w:r>
            <w:r w:rsidR="00FE3335">
              <w:rPr>
                <w:rFonts w:ascii="Arial" w:hAnsi="Arial" w:hint="eastAsia"/>
                <w:noProof/>
                <w:lang w:eastAsia="zh-CN"/>
              </w:rPr>
              <w:t>()</w:t>
            </w:r>
          </w:p>
        </w:tc>
      </w:tr>
      <w:tr w:rsidR="00763199" w14:paraId="6B9EF2CE" w14:textId="77777777" w:rsidTr="00BB3F44">
        <w:trPr>
          <w:trHeight w:val="452"/>
        </w:trPr>
        <w:tc>
          <w:tcPr>
            <w:tcW w:w="1985" w:type="dxa"/>
          </w:tcPr>
          <w:p w14:paraId="17E89D57" w14:textId="77777777" w:rsidR="00763199" w:rsidRPr="00E751F5" w:rsidRDefault="00763199" w:rsidP="00BB3F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E8D0CC" w14:textId="77777777" w:rsidR="00763199" w:rsidRPr="00092B08" w:rsidRDefault="00FE3335" w:rsidP="00BB3F4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the resume procedure, </w:t>
            </w:r>
            <w:r w:rsidRPr="00897A73">
              <w:rPr>
                <w:noProof/>
                <w:lang w:eastAsia="zh-CN"/>
              </w:rPr>
              <w:t>SS begin to use DCI1_1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 w:rsidRPr="00897A73">
              <w:rPr>
                <w:noProof/>
                <w:lang w:eastAsia="zh-CN"/>
              </w:rPr>
              <w:t xml:space="preserve">fter msg4 sended. But DCI1_1 can not be detected by UE </w:t>
            </w:r>
            <w:r>
              <w:rPr>
                <w:rFonts w:hint="eastAsia"/>
                <w:noProof/>
                <w:lang w:eastAsia="zh-CN"/>
              </w:rPr>
              <w:t xml:space="preserve">before </w:t>
            </w:r>
            <w:r w:rsidRPr="00897A73">
              <w:rPr>
                <w:noProof/>
                <w:lang w:eastAsia="zh-CN"/>
              </w:rPr>
              <w:t>RRCResume</w:t>
            </w:r>
            <w:r>
              <w:rPr>
                <w:rFonts w:hint="eastAsia"/>
                <w:noProof/>
                <w:lang w:eastAsia="zh-CN"/>
              </w:rPr>
              <w:t xml:space="preserve"> message being received</w:t>
            </w:r>
            <w:r w:rsidRPr="00897A73">
              <w:rPr>
                <w:noProof/>
                <w:lang w:eastAsia="zh-CN"/>
              </w:rPr>
              <w:t>.</w:t>
            </w:r>
          </w:p>
        </w:tc>
      </w:tr>
      <w:tr w:rsidR="00763199" w14:paraId="2008C69C" w14:textId="77777777" w:rsidTr="00BB3F44">
        <w:tc>
          <w:tcPr>
            <w:tcW w:w="1985" w:type="dxa"/>
          </w:tcPr>
          <w:p w14:paraId="4BD5BABA" w14:textId="77777777" w:rsidR="00763199" w:rsidRPr="00E751F5" w:rsidRDefault="00763199" w:rsidP="00BB3F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694F01" w14:textId="77777777" w:rsidR="00763199" w:rsidRPr="00092B08" w:rsidRDefault="00386BDE" w:rsidP="00386BD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Set DCI1_1 to SS after </w:t>
            </w:r>
            <w:r w:rsidRPr="00386BDE">
              <w:rPr>
                <w:noProof/>
                <w:lang w:eastAsia="zh-CN"/>
              </w:rPr>
              <w:t>RRCResumeComplete</w:t>
            </w:r>
            <w:r>
              <w:rPr>
                <w:rFonts w:hint="eastAsia"/>
                <w:noProof/>
                <w:lang w:eastAsia="zh-CN"/>
              </w:rPr>
              <w:t xml:space="preserve"> message being received.</w:t>
            </w:r>
          </w:p>
        </w:tc>
      </w:tr>
      <w:tr w:rsidR="00763199" w14:paraId="3C6A8022" w14:textId="77777777" w:rsidTr="00BB3F44">
        <w:tc>
          <w:tcPr>
            <w:tcW w:w="1985" w:type="dxa"/>
          </w:tcPr>
          <w:p w14:paraId="0BB82212" w14:textId="77777777" w:rsidR="00763199" w:rsidRPr="00E751F5" w:rsidRDefault="00763199" w:rsidP="00BB3F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FFC663" w14:textId="77777777" w:rsidR="00763199" w:rsidRPr="00E751F5" w:rsidRDefault="00EB7219" w:rsidP="00BB3F44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EB7219">
              <w:rPr>
                <w:rFonts w:ascii="Arial" w:hAnsi="Arial" w:cs="Arial"/>
                <w:noProof/>
              </w:rPr>
              <w:t>NR5GC_RRCSteps</w:t>
            </w:r>
            <w:r w:rsidR="00763199"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63199" w:rsidRPr="00E751F5" w14:paraId="6E493053" w14:textId="77777777" w:rsidTr="00BB3F44">
        <w:tc>
          <w:tcPr>
            <w:tcW w:w="1985" w:type="dxa"/>
          </w:tcPr>
          <w:p w14:paraId="5CC26CB8" w14:textId="77777777" w:rsidR="00763199" w:rsidRPr="001550C3" w:rsidRDefault="00763199" w:rsidP="00BB3F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550C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87EDDD5" w14:textId="77777777" w:rsidR="00CC6FD0" w:rsidRPr="001550C3" w:rsidRDefault="00C569AC" w:rsidP="00BB3F44">
            <w:p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Accepted, see MCC</w:t>
            </w:r>
            <w:r w:rsidR="00C774A2" w:rsidRPr="001550C3">
              <w:rPr>
                <w:rFonts w:ascii="Arial" w:hAnsi="Arial"/>
                <w:highlight w:val="cyan"/>
              </w:rPr>
              <w:t>1</w:t>
            </w:r>
            <w:r w:rsidRPr="001550C3">
              <w:rPr>
                <w:rFonts w:ascii="Arial" w:hAnsi="Arial"/>
                <w:highlight w:val="cyan"/>
              </w:rPr>
              <w:t>60 p</w:t>
            </w:r>
            <w:r w:rsidR="00C774A2" w:rsidRPr="001550C3">
              <w:rPr>
                <w:rFonts w:ascii="Arial" w:hAnsi="Arial"/>
                <w:highlight w:val="cyan"/>
              </w:rPr>
              <w:t>ro</w:t>
            </w:r>
            <w:r w:rsidRPr="001550C3">
              <w:rPr>
                <w:rFonts w:ascii="Arial" w:hAnsi="Arial"/>
                <w:highlight w:val="cyan"/>
              </w:rPr>
              <w:t>posed implementation below.</w:t>
            </w:r>
          </w:p>
          <w:p w14:paraId="4198B1A7" w14:textId="77777777" w:rsidR="003020FD" w:rsidRPr="001550C3" w:rsidRDefault="003020FD" w:rsidP="00BB3F44">
            <w:p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The same change needs to be applied on:</w:t>
            </w:r>
          </w:p>
          <w:p w14:paraId="7244254B" w14:textId="1A67AB5A" w:rsidR="003020FD" w:rsidRPr="001550C3" w:rsidRDefault="003020FD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fl_TC_11_3_1a_TestBody</w:t>
            </w:r>
            <w:r w:rsidRPr="001550C3">
              <w:rPr>
                <w:rFonts w:ascii="Arial" w:hAnsi="Arial"/>
                <w:highlight w:val="cyan"/>
              </w:rPr>
              <w:t xml:space="preserve"> after step 14</w:t>
            </w:r>
          </w:p>
          <w:p w14:paraId="379C5995" w14:textId="39445C19" w:rsidR="00CD72A2" w:rsidRPr="001550C3" w:rsidRDefault="00CD72A2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fl_TC_11_3_3_TestBody</w:t>
            </w:r>
            <w:r w:rsidRPr="001550C3">
              <w:rPr>
                <w:rFonts w:ascii="Arial" w:hAnsi="Arial"/>
                <w:highlight w:val="cyan"/>
              </w:rPr>
              <w:t xml:space="preserve"> end of the test body</w:t>
            </w:r>
          </w:p>
          <w:p w14:paraId="7971F98D" w14:textId="77777777" w:rsidR="00CD72A2" w:rsidRPr="001550C3" w:rsidRDefault="00CD72A2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fl_TC_11_3_6and6a_TestBody</w:t>
            </w:r>
            <w:r w:rsidRPr="001550C3">
              <w:rPr>
                <w:rFonts w:ascii="Arial" w:hAnsi="Arial"/>
                <w:highlight w:val="cyan"/>
              </w:rPr>
              <w:t xml:space="preserve"> after step </w:t>
            </w:r>
            <w:proofErr w:type="spellStart"/>
            <w:r w:rsidRPr="001550C3">
              <w:rPr>
                <w:rFonts w:ascii="Arial" w:hAnsi="Arial"/>
                <w:highlight w:val="cyan"/>
              </w:rPr>
              <w:t>Step</w:t>
            </w:r>
            <w:proofErr w:type="spellEnd"/>
            <w:r w:rsidRPr="001550C3">
              <w:rPr>
                <w:rFonts w:ascii="Arial" w:hAnsi="Arial"/>
                <w:highlight w:val="cyan"/>
              </w:rPr>
              <w:t xml:space="preserve"> 14a17</w:t>
            </w:r>
          </w:p>
          <w:p w14:paraId="796388B4" w14:textId="77777777" w:rsidR="00E96705" w:rsidRPr="001550C3" w:rsidRDefault="00E96705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fl_TC_11_3_11_TestBody</w:t>
            </w:r>
            <w:r w:rsidRPr="001550C3">
              <w:rPr>
                <w:rFonts w:ascii="Arial" w:hAnsi="Arial"/>
                <w:highlight w:val="cyan"/>
              </w:rPr>
              <w:t xml:space="preserve"> after step 6</w:t>
            </w:r>
          </w:p>
          <w:p w14:paraId="3D1091BA" w14:textId="77777777" w:rsidR="00E37CCD" w:rsidRPr="001550C3" w:rsidRDefault="00E37CCD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fl_TC_8_1_1_1_1_TestBody</w:t>
            </w:r>
            <w:r w:rsidRPr="001550C3">
              <w:rPr>
                <w:rFonts w:ascii="Arial" w:hAnsi="Arial"/>
                <w:highlight w:val="cyan"/>
              </w:rPr>
              <w:t xml:space="preserve"> after step </w:t>
            </w:r>
            <w:r w:rsidRPr="001550C3">
              <w:rPr>
                <w:rFonts w:ascii="Arial" w:hAnsi="Arial"/>
                <w:highlight w:val="cyan"/>
              </w:rPr>
              <w:t>11a7</w:t>
            </w:r>
          </w:p>
          <w:p w14:paraId="3ACE1668" w14:textId="7D73C840" w:rsidR="00E37CCD" w:rsidRPr="001550C3" w:rsidRDefault="00E37CCD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f_TC_8_1_1_4_x_NR5GC_TestBody</w:t>
            </w:r>
            <w:r w:rsidRPr="001550C3">
              <w:rPr>
                <w:rFonts w:ascii="Arial" w:hAnsi="Arial"/>
                <w:highlight w:val="cyan"/>
              </w:rPr>
              <w:t xml:space="preserve"> after step 4</w:t>
            </w:r>
          </w:p>
          <w:p w14:paraId="00ABC71D" w14:textId="66569C43" w:rsidR="00E37CCD" w:rsidRPr="001550C3" w:rsidRDefault="00C210B4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f_TC_8_1_1_4_y_NR5GC_TestBody</w:t>
            </w:r>
            <w:r w:rsidRPr="001550C3">
              <w:rPr>
                <w:rFonts w:ascii="Arial" w:hAnsi="Arial"/>
                <w:highlight w:val="cyan"/>
              </w:rPr>
              <w:t xml:space="preserve"> after step 4</w:t>
            </w:r>
          </w:p>
          <w:p w14:paraId="0A460569" w14:textId="09A78345" w:rsidR="00C210B4" w:rsidRPr="001550C3" w:rsidRDefault="00B10993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f_TC_8_1_5_8_1_NR5GC_TestBody</w:t>
            </w:r>
            <w:r w:rsidRPr="001550C3">
              <w:rPr>
                <w:rFonts w:ascii="Arial" w:hAnsi="Arial"/>
                <w:highlight w:val="cyan"/>
              </w:rPr>
              <w:t xml:space="preserve"> after step </w:t>
            </w:r>
            <w:r w:rsidRPr="001550C3">
              <w:rPr>
                <w:rFonts w:ascii="Arial" w:hAnsi="Arial"/>
                <w:highlight w:val="cyan"/>
              </w:rPr>
              <w:t>14a5Ab2</w:t>
            </w:r>
          </w:p>
          <w:p w14:paraId="1C6926AD" w14:textId="77777777" w:rsidR="00E37CCD" w:rsidRPr="001550C3" w:rsidRDefault="00D41BD5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f_TC_8_1_5_8_2_x_NR5GC_TestBody</w:t>
            </w:r>
            <w:r w:rsidRPr="001550C3">
              <w:rPr>
                <w:rFonts w:ascii="Arial" w:hAnsi="Arial"/>
                <w:highlight w:val="cyan"/>
              </w:rPr>
              <w:t xml:space="preserve"> after step </w:t>
            </w:r>
            <w:r w:rsidRPr="001550C3">
              <w:rPr>
                <w:rFonts w:ascii="Arial" w:hAnsi="Arial"/>
                <w:highlight w:val="cyan"/>
              </w:rPr>
              <w:t>6a7</w:t>
            </w:r>
          </w:p>
          <w:p w14:paraId="0C1781EF" w14:textId="77777777" w:rsidR="00CD1D2C" w:rsidRPr="001550C3" w:rsidRDefault="00CD1D2C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f_TC_8_1_5_9_3_NR5GC_TestBody</w:t>
            </w:r>
            <w:r w:rsidRPr="001550C3">
              <w:rPr>
                <w:rFonts w:ascii="Arial" w:hAnsi="Arial"/>
                <w:highlight w:val="cyan"/>
              </w:rPr>
              <w:t xml:space="preserve"> before step 3</w:t>
            </w:r>
          </w:p>
          <w:p w14:paraId="46E97521" w14:textId="77777777" w:rsidR="00CD1D2C" w:rsidRPr="001550C3" w:rsidRDefault="00CD1D2C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f_TC_8_1_5_9_3_NR5GC_TestBody</w:t>
            </w:r>
            <w:r w:rsidRPr="001550C3">
              <w:rPr>
                <w:rFonts w:ascii="Arial" w:hAnsi="Arial"/>
                <w:highlight w:val="cyan"/>
              </w:rPr>
              <w:t xml:space="preserve"> before step 13</w:t>
            </w:r>
          </w:p>
          <w:p w14:paraId="29D1BCEA" w14:textId="44281CF5" w:rsidR="0006766B" w:rsidRPr="001550C3" w:rsidRDefault="0006766B" w:rsidP="00CD72A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1550C3">
              <w:rPr>
                <w:rFonts w:ascii="Arial" w:hAnsi="Arial"/>
                <w:highlight w:val="cyan"/>
              </w:rPr>
              <w:t>fl_TC_8_2_7_2_1_TestBody</w:t>
            </w:r>
            <w:r w:rsidRPr="001550C3">
              <w:rPr>
                <w:rFonts w:ascii="Arial" w:hAnsi="Arial"/>
                <w:highlight w:val="cyan"/>
              </w:rPr>
              <w:t xml:space="preserve"> after step 5</w:t>
            </w:r>
          </w:p>
        </w:tc>
      </w:tr>
    </w:tbl>
    <w:p w14:paraId="08CFDFC2" w14:textId="77777777" w:rsidR="00763199" w:rsidRDefault="00763199" w:rsidP="00763199">
      <w:pPr>
        <w:spacing w:after="0"/>
        <w:rPr>
          <w:rFonts w:ascii="Arial" w:hAnsi="Arial"/>
          <w:b/>
          <w:lang w:eastAsia="en-GB"/>
        </w:rPr>
      </w:pPr>
    </w:p>
    <w:p w14:paraId="29C7D5D7" w14:textId="77777777" w:rsidR="00763199" w:rsidRDefault="00763199" w:rsidP="00763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3199" w:rsidRPr="00504291" w14:paraId="5CE6CF73" w14:textId="77777777" w:rsidTr="00BB3F4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7411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function f_NR_RRCResumeComplete_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NR_CellId_Type p_NR_CellId,</w:t>
            </w:r>
          </w:p>
          <w:p w14:paraId="6C689DA5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template(present) UL_DCCH_Message p_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ExpectedRRCResumeComplete :</w:t>
            </w:r>
            <w:proofErr w:type="gramEnd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= cr_38508_RRCResumeComplete)</w:t>
            </w:r>
          </w:p>
          <w:p w14:paraId="0474AB52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return  template</w:t>
            </w:r>
            <w:proofErr w:type="gramEnd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(omit) NG_NAS_MSG_Indication_Type</w:t>
            </w:r>
          </w:p>
          <w:p w14:paraId="0ADD1D51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FBA6C90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NG_NAS_MSG_Indication_Type v_DedicatedNAS_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Message :</w:t>
            </w:r>
            <w:proofErr w:type="gramEnd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= omit; //@sic R5s191051 change 4 sic@</w:t>
            </w:r>
          </w:p>
          <w:p w14:paraId="0DE3BCBD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ReceivedAsp;</w:t>
            </w:r>
            <w:proofErr w:type="gramEnd"/>
          </w:p>
          <w:p w14:paraId="74CC4BC4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838561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14:paraId="3CA0B8B9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alt 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/ @sic R5s200403 sic@</w:t>
            </w:r>
          </w:p>
          <w:p w14:paraId="7CDB6CEA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p_NR_CellId, p_ExpectedRRCResumeComplete)) -&gt; value v_ReceivedAsp{}</w:t>
            </w:r>
          </w:p>
          <w:p w14:paraId="08EE59CD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SRB.receive(car_NR_SRB1_RrcNasPdu_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p_NR_CellId, p_ExpectedRRCResumeComplete, ?)) -&gt; value v_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ReceivedAsp{</w:t>
            </w:r>
            <w:proofErr w:type="gramEnd"/>
          </w:p>
          <w:p w14:paraId="3AF7CCA3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     v_DedicatedNAS_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Message :</w:t>
            </w:r>
            <w:proofErr w:type="gramEnd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= v_ReceivedAsp.Signalling.Nas[0];</w:t>
            </w:r>
          </w:p>
          <w:p w14:paraId="4F7267C6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7303F99C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8BB7F9" w14:textId="77777777" w:rsidR="00EB7219" w:rsidRPr="00EB7219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  return v_DedicatedNAS_</w:t>
            </w:r>
            <w:proofErr w:type="gramStart"/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>Message;</w:t>
            </w:r>
            <w:proofErr w:type="gramEnd"/>
          </w:p>
          <w:p w14:paraId="5D1DD7A5" w14:textId="77777777" w:rsidR="00763199" w:rsidRPr="00A361CA" w:rsidRDefault="00EB7219" w:rsidP="00EB72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B721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DB147F2" w14:textId="77777777" w:rsidR="00763199" w:rsidRPr="00CD057D" w:rsidRDefault="00763199" w:rsidP="00763199">
      <w:pPr>
        <w:spacing w:after="0"/>
        <w:rPr>
          <w:rFonts w:ascii="Arial" w:hAnsi="Arial"/>
          <w:b/>
          <w:color w:val="000000"/>
          <w:lang w:eastAsia="en-GB"/>
        </w:rPr>
      </w:pPr>
    </w:p>
    <w:p w14:paraId="3521C83C" w14:textId="77777777" w:rsidR="00763199" w:rsidRDefault="00763199" w:rsidP="00763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3199" w:rsidRPr="00504291" w14:paraId="54DE2880" w14:textId="77777777" w:rsidTr="000352E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7DE9" w14:textId="77777777" w:rsidR="00006975" w:rsidRPr="00006975" w:rsidRDefault="00763199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06975" w:rsidRPr="00006975">
              <w:rPr>
                <w:rFonts w:ascii="Courier New" w:hAnsi="Courier New" w:cs="Courier New"/>
                <w:color w:val="000000"/>
                <w:lang w:eastAsia="de-DE"/>
              </w:rPr>
              <w:t>function f_NR_RRCResumeComplete_</w:t>
            </w:r>
            <w:proofErr w:type="gramStart"/>
            <w:r w:rsidR="00006975" w:rsidRPr="00006975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="00006975" w:rsidRPr="00006975">
              <w:rPr>
                <w:rFonts w:ascii="Courier New" w:hAnsi="Courier New" w:cs="Courier New"/>
                <w:color w:val="000000"/>
                <w:lang w:eastAsia="de-DE"/>
              </w:rPr>
              <w:t>NR_CellId_Type p_NR_CellId,</w:t>
            </w:r>
          </w:p>
          <w:p w14:paraId="0FEA44DD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template(present) UL_DCCH_Message p_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ExpectedRRCResumeComplete :</w:t>
            </w:r>
            <w:proofErr w:type="gramEnd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= cr_38508_RRCResumeComplete)</w:t>
            </w:r>
          </w:p>
          <w:p w14:paraId="29609772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return  template</w:t>
            </w:r>
            <w:proofErr w:type="gramEnd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(omit) NG_NAS_MSG_Indication_Type</w:t>
            </w:r>
          </w:p>
          <w:p w14:paraId="799EBCFD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9C5282D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NG_NAS_MSG_Indication_Type v_DedicatedNAS_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Message :</w:t>
            </w:r>
            <w:proofErr w:type="gramEnd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= omit; //@sic R5s191051 change 4 sic@</w:t>
            </w:r>
          </w:p>
          <w:p w14:paraId="7BA32055" w14:textId="77777777" w:rsidR="00006975" w:rsidRPr="001A06AD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06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NR_SRB_COMMON_IND v_</w:t>
            </w:r>
            <w:proofErr w:type="gramStart"/>
            <w:r w:rsidRPr="001A06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ReceivedAsp;</w:t>
            </w:r>
            <w:proofErr w:type="gramEnd"/>
          </w:p>
          <w:p w14:paraId="3C1C62DA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06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var NR_PhysicalParameters_Type v_NR_</w:t>
            </w:r>
            <w:proofErr w:type="gramStart"/>
            <w:r w:rsidRPr="001A06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 :</w:t>
            </w:r>
            <w:proofErr w:type="gramEnd"/>
            <w:r w:rsidRPr="001A06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f_NR_CellInfo_GetPhysicalParameters(p_NR_CellId);</w:t>
            </w:r>
          </w:p>
          <w:p w14:paraId="28091658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AFCF1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transmits an RRCResumeComplete message.</w:t>
            </w:r>
          </w:p>
          <w:p w14:paraId="5DB6949F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alt 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/ @sic R5s200403 sic@</w:t>
            </w:r>
          </w:p>
          <w:p w14:paraId="40708755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p_NR_CellId, p_ExpectedRRCResumeComplete)) -&gt; value v_ReceivedAsp{}</w:t>
            </w:r>
          </w:p>
          <w:p w14:paraId="38048D1D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SRB.receive(car_NR_SRB1_RrcNasPdu_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p_NR_CellId, p_ExpectedRRCResumeComplete, ?)) -&gt; value v_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ReceivedAsp{</w:t>
            </w:r>
            <w:proofErr w:type="gramEnd"/>
          </w:p>
          <w:p w14:paraId="21A66515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v_DedicatedNAS_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Message :</w:t>
            </w:r>
            <w:proofErr w:type="gramEnd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= v_ReceivedAsp.Signalling.Nas[0];</w:t>
            </w:r>
          </w:p>
          <w:p w14:paraId="07809E6A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6C49FC6E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D660371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9EED13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57027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57027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CommonCellConfig(</w:t>
            </w:r>
            <w:proofErr w:type="gramEnd"/>
            <w:r w:rsidRPr="0057027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p_NR_CellId, cas_NR_SearchSpaceDlDciAssignment_REQ(p_NR_CellId, cs_TimingInfo_Now, f_NR_SearchSpaceDlDciAssignment_USS(v_NR_PhysicalParameters), tsc_NoCnfReq, tsc_FollowOnFlag));</w:t>
            </w:r>
          </w:p>
          <w:p w14:paraId="54F9E8D0" w14:textId="77777777" w:rsidR="00006975" w:rsidRPr="00006975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v_DedicatedNAS_</w:t>
            </w:r>
            <w:proofErr w:type="gramStart"/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>Message;</w:t>
            </w:r>
            <w:proofErr w:type="gramEnd"/>
          </w:p>
          <w:p w14:paraId="12655798" w14:textId="77777777" w:rsidR="00763199" w:rsidRPr="00F212AA" w:rsidRDefault="00006975" w:rsidP="00006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697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1E26D44" w14:textId="77777777" w:rsidR="000352E1" w:rsidRDefault="000352E1" w:rsidP="000352E1">
      <w:pPr>
        <w:rPr>
          <w:b/>
          <w:bCs/>
          <w:highlight w:val="cyan"/>
          <w:lang w:val="pt-BR"/>
        </w:rPr>
      </w:pPr>
    </w:p>
    <w:p w14:paraId="201FE835" w14:textId="031BF068" w:rsidR="000352E1" w:rsidRDefault="000352E1" w:rsidP="000352E1">
      <w:pPr>
        <w:rPr>
          <w:b/>
          <w:bCs/>
          <w:lang w:val="pt-BR"/>
        </w:rPr>
      </w:pPr>
      <w:r w:rsidRPr="000352E1">
        <w:rPr>
          <w:b/>
          <w:bCs/>
          <w:highlight w:val="cyan"/>
          <w:lang w:val="pt-BR"/>
        </w:rPr>
        <w:t>MCC160 proposed implementation</w:t>
      </w:r>
    </w:p>
    <w:p w14:paraId="28683EE7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function f_NR_RRCResumeComplete_Def(NR_CellId_Type p_NR_CellId,</w:t>
      </w:r>
    </w:p>
    <w:p w14:paraId="4241FB22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template(present) UL_DCCH_Message p_ExpectedRRCResumeComplete := cr_38508_RRCResumeComplete)</w:t>
      </w:r>
    </w:p>
    <w:p w14:paraId="784C31AC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runs on NR_BASE_PTC return  template (omit) NG_NAS_MSG_Indication_Type</w:t>
      </w:r>
    </w:p>
    <w:p w14:paraId="1E1A8A06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{</w:t>
      </w:r>
    </w:p>
    <w:p w14:paraId="7B2DC970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var template (omit) NG_NAS_MSG_Indication_Type v_DedicatedNAS_Message := omit; //@sic R5s191051 change 4 sic@</w:t>
      </w:r>
    </w:p>
    <w:p w14:paraId="2695D5E9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var NR_SRB_COMMON_IND v_ReceivedAsp;</w:t>
      </w:r>
    </w:p>
    <w:p w14:paraId="5D3C07CF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</w:t>
      </w:r>
    </w:p>
    <w:p w14:paraId="63048AEE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//The UE transmits an RRCResumeComplete message.</w:t>
      </w:r>
    </w:p>
    <w:p w14:paraId="4052BA88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alt { // @sic R5s200403 sic@</w:t>
      </w:r>
    </w:p>
    <w:p w14:paraId="40CAC6BA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[] SRB.receive(car_NR_SRB1_RrcPdu_IND(p_NR_CellId, p_ExpectedRRCResumeComplete)) -&gt; value v_ReceivedAsp{}</w:t>
      </w:r>
    </w:p>
    <w:p w14:paraId="3E36A6CF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[] SRB.receive(car_NR_SRB1_RrcNasPdu_IND(p_NR_CellId, p_ExpectedRRCResumeComplete, ?)) -&gt; value v_ReceivedAsp{</w:t>
      </w:r>
    </w:p>
    <w:p w14:paraId="51AA39DA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  v_DedicatedNAS_Message := v_ReceivedAsp.Signalling.Nas[0];</w:t>
      </w:r>
    </w:p>
    <w:p w14:paraId="0A7A3432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     }</w:t>
      </w:r>
    </w:p>
    <w:p w14:paraId="0D310708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}</w:t>
      </w:r>
    </w:p>
    <w:p w14:paraId="2CE77F78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</w:t>
      </w: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>// Reconfigure SS - set DcchDtch on USS with DCI format 1_1</w:t>
      </w:r>
    </w:p>
    <w:p w14:paraId="4811F5F6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//@sic R5s240461 sic@</w:t>
      </w:r>
    </w:p>
    <w:p w14:paraId="7415B043" w14:textId="1F767433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</w:t>
      </w: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</w:t>
      </w:r>
      <w:r w:rsidR="00C774A2"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>f_NR_SS_ReconfigSStoUSS_DCI1_1</w:t>
      </w:r>
      <w:r w:rsidR="00C774A2"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</w:t>
      </w: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>(p_NR_CellId);</w:t>
      </w:r>
    </w:p>
    <w:p w14:paraId="7F17E8A1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 return v_DedicatedNAS_Message;</w:t>
      </w:r>
    </w:p>
    <w:p w14:paraId="380547B3" w14:textId="53447713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}</w:t>
      </w:r>
    </w:p>
    <w:p w14:paraId="550E719A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</w:p>
    <w:p w14:paraId="2628F5EA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/*</w:t>
      </w:r>
    </w:p>
    <w:p w14:paraId="0C6EEB1A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* @desc      Function to configure SS: map DcchDtch on USS with DCI format 1_1 </w:t>
      </w:r>
    </w:p>
    <w:p w14:paraId="163DF6CD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*/</w:t>
      </w:r>
    </w:p>
    <w:p w14:paraId="6231CC58" w14:textId="68151E27" w:rsidR="000352E1" w:rsidRPr="00C774A2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lang w:val="pt-BR"/>
        </w:rPr>
        <w:t xml:space="preserve">   </w:t>
      </w: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function </w:t>
      </w:r>
      <w:r w:rsidR="00C774A2"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>f_NR_SS_ReconfigSStoUSS_DCI1_1</w:t>
      </w:r>
      <w:r w:rsidR="00C774A2"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</w:t>
      </w: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>(NR_CellId_Type p_NR_CellId) runs on NR_BASE_PTC</w:t>
      </w:r>
    </w:p>
    <w:p w14:paraId="2B793CD0" w14:textId="77777777" w:rsidR="000352E1" w:rsidRPr="00C774A2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{ //@sic R5s240461 sic@</w:t>
      </w:r>
    </w:p>
    <w:p w14:paraId="651EC02B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C774A2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</w:t>
      </w: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>var NR_PhysicalParameters_Type v_NR_PhysicalParameters := f_NR_CellInfo_GetPhysicalParameters(p_NR_CellId);</w:t>
      </w:r>
    </w:p>
    <w:p w14:paraId="67BF0BD5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</w:p>
    <w:p w14:paraId="2735DEE5" w14:textId="77777777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  f_NR_SS_CommonCellConfig(p_NR_CellId, cas_NR_SearchSpaceDlDciAssignment_REQ(p_NR_CellId, cs_TimingInfo_Now, f_NR_SearchSpaceDlDciAssignment_USS(v_NR_PhysicalParameters), tsc_NoCnfReq, tsc_FollowOnFlag));</w:t>
      </w: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ab/>
      </w:r>
    </w:p>
    <w:p w14:paraId="7DB6B7B9" w14:textId="58B4BBF9" w:rsidR="000352E1" w:rsidRPr="000352E1" w:rsidRDefault="000352E1" w:rsidP="00035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0352E1">
        <w:rPr>
          <w:rFonts w:ascii="Courier New" w:hAnsi="Courier New" w:cs="Courier New"/>
          <w:sz w:val="16"/>
          <w:szCs w:val="16"/>
          <w:highlight w:val="cyan"/>
          <w:lang w:val="pt-BR"/>
        </w:rPr>
        <w:t xml:space="preserve">  }</w:t>
      </w:r>
    </w:p>
    <w:p w14:paraId="0BCD58E2" w14:textId="77777777" w:rsidR="000352E1" w:rsidRPr="000352E1" w:rsidRDefault="000352E1" w:rsidP="000352E1">
      <w:pPr>
        <w:rPr>
          <w:b/>
          <w:bCs/>
          <w:lang w:val="pt-BR"/>
        </w:rPr>
      </w:pPr>
    </w:p>
    <w:p w14:paraId="69C49EDF" w14:textId="77777777" w:rsidR="0072478F" w:rsidRPr="00C8557A" w:rsidRDefault="0072478F" w:rsidP="0072478F">
      <w:pPr>
        <w:rPr>
          <w:rFonts w:cs="Arial"/>
          <w:color w:val="FF0000"/>
          <w:lang w:eastAsia="zh-CN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D2495" w14:textId="77777777" w:rsidR="00DD41F4" w:rsidRDefault="00DD41F4">
      <w:r>
        <w:separator/>
      </w:r>
    </w:p>
  </w:endnote>
  <w:endnote w:type="continuationSeparator" w:id="0">
    <w:p w14:paraId="528FCFA8" w14:textId="77777777" w:rsidR="00DD41F4" w:rsidRDefault="00DD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B3DC1" w14:textId="77777777" w:rsidR="00DD41F4" w:rsidRDefault="00DD41F4">
      <w:r>
        <w:separator/>
      </w:r>
    </w:p>
  </w:footnote>
  <w:footnote w:type="continuationSeparator" w:id="0">
    <w:p w14:paraId="781A8685" w14:textId="77777777" w:rsidR="00DD41F4" w:rsidRDefault="00DD4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324AB" w14:textId="77777777" w:rsidR="00695808" w:rsidRDefault="00695808">
    <w:r>
      <w:t xml:space="preserve">Page </w:t>
    </w:r>
    <w:r w:rsidR="00DB0031">
      <w:fldChar w:fldCharType="begin"/>
    </w:r>
    <w:r w:rsidR="00374DD4">
      <w:instrText>PAGE</w:instrText>
    </w:r>
    <w:r w:rsidR="00DB0031">
      <w:fldChar w:fldCharType="separate"/>
    </w:r>
    <w:r>
      <w:rPr>
        <w:noProof/>
      </w:rPr>
      <w:t>1</w:t>
    </w:r>
    <w:r w:rsidR="00DB003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7119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416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A11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41E6C"/>
    <w:multiLevelType w:val="hybridMultilevel"/>
    <w:tmpl w:val="BA2A52A8"/>
    <w:lvl w:ilvl="0" w:tplc="6C06979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4381197"/>
    <w:multiLevelType w:val="hybridMultilevel"/>
    <w:tmpl w:val="C0C038DC"/>
    <w:lvl w:ilvl="0" w:tplc="DCD0AB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089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0683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4906481">
    <w:abstractNumId w:val="1"/>
  </w:num>
  <w:num w:numId="4" w16cid:durableId="444472097">
    <w:abstractNumId w:val="2"/>
  </w:num>
  <w:num w:numId="5" w16cid:durableId="237448242">
    <w:abstractNumId w:val="0"/>
  </w:num>
  <w:num w:numId="6" w16cid:durableId="1258445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75"/>
    <w:rsid w:val="00022E4A"/>
    <w:rsid w:val="000352E1"/>
    <w:rsid w:val="00042061"/>
    <w:rsid w:val="00046596"/>
    <w:rsid w:val="0006766B"/>
    <w:rsid w:val="00070E09"/>
    <w:rsid w:val="00094FFB"/>
    <w:rsid w:val="000A6394"/>
    <w:rsid w:val="000B246E"/>
    <w:rsid w:val="000B7FED"/>
    <w:rsid w:val="000C038A"/>
    <w:rsid w:val="000C6598"/>
    <w:rsid w:val="000C6B85"/>
    <w:rsid w:val="000D44B3"/>
    <w:rsid w:val="00106F7F"/>
    <w:rsid w:val="001150DF"/>
    <w:rsid w:val="00145D43"/>
    <w:rsid w:val="00150911"/>
    <w:rsid w:val="001550C3"/>
    <w:rsid w:val="001571D8"/>
    <w:rsid w:val="00181F0D"/>
    <w:rsid w:val="00190E3B"/>
    <w:rsid w:val="00192C46"/>
    <w:rsid w:val="00197724"/>
    <w:rsid w:val="001A06AD"/>
    <w:rsid w:val="001A08B3"/>
    <w:rsid w:val="001A7B60"/>
    <w:rsid w:val="001B52F0"/>
    <w:rsid w:val="001B7A65"/>
    <w:rsid w:val="001D73F5"/>
    <w:rsid w:val="001E41F3"/>
    <w:rsid w:val="00205A90"/>
    <w:rsid w:val="00221927"/>
    <w:rsid w:val="0026004D"/>
    <w:rsid w:val="002640DD"/>
    <w:rsid w:val="00275D12"/>
    <w:rsid w:val="00284FEB"/>
    <w:rsid w:val="002860C4"/>
    <w:rsid w:val="002B5741"/>
    <w:rsid w:val="002C4817"/>
    <w:rsid w:val="002E472E"/>
    <w:rsid w:val="002F15F0"/>
    <w:rsid w:val="00300591"/>
    <w:rsid w:val="003020FD"/>
    <w:rsid w:val="00305409"/>
    <w:rsid w:val="0031320A"/>
    <w:rsid w:val="00335F3B"/>
    <w:rsid w:val="00346760"/>
    <w:rsid w:val="003609EF"/>
    <w:rsid w:val="0036231A"/>
    <w:rsid w:val="00374DD4"/>
    <w:rsid w:val="00386BDE"/>
    <w:rsid w:val="003873EE"/>
    <w:rsid w:val="003A1211"/>
    <w:rsid w:val="003A1523"/>
    <w:rsid w:val="003C3721"/>
    <w:rsid w:val="003E1A36"/>
    <w:rsid w:val="003E1EA3"/>
    <w:rsid w:val="003F285A"/>
    <w:rsid w:val="003F4082"/>
    <w:rsid w:val="00404EA2"/>
    <w:rsid w:val="00405C8E"/>
    <w:rsid w:val="00410371"/>
    <w:rsid w:val="004111FD"/>
    <w:rsid w:val="0041798F"/>
    <w:rsid w:val="004242F1"/>
    <w:rsid w:val="00427748"/>
    <w:rsid w:val="00437303"/>
    <w:rsid w:val="0043734C"/>
    <w:rsid w:val="004677F1"/>
    <w:rsid w:val="0048283F"/>
    <w:rsid w:val="004B72EF"/>
    <w:rsid w:val="004B75B7"/>
    <w:rsid w:val="004C2D35"/>
    <w:rsid w:val="005141D9"/>
    <w:rsid w:val="00514EAE"/>
    <w:rsid w:val="0051580D"/>
    <w:rsid w:val="0054030B"/>
    <w:rsid w:val="00540F64"/>
    <w:rsid w:val="00545E9D"/>
    <w:rsid w:val="00547111"/>
    <w:rsid w:val="00570273"/>
    <w:rsid w:val="00587EE3"/>
    <w:rsid w:val="00592D74"/>
    <w:rsid w:val="005D5DFD"/>
    <w:rsid w:val="005E2C44"/>
    <w:rsid w:val="00621188"/>
    <w:rsid w:val="00624EF0"/>
    <w:rsid w:val="006257ED"/>
    <w:rsid w:val="00634CBF"/>
    <w:rsid w:val="006429F0"/>
    <w:rsid w:val="00647DC6"/>
    <w:rsid w:val="006517C7"/>
    <w:rsid w:val="00653DE4"/>
    <w:rsid w:val="00665C47"/>
    <w:rsid w:val="00665EA1"/>
    <w:rsid w:val="006904EA"/>
    <w:rsid w:val="00691375"/>
    <w:rsid w:val="00695808"/>
    <w:rsid w:val="006A1740"/>
    <w:rsid w:val="006B0377"/>
    <w:rsid w:val="006B34CB"/>
    <w:rsid w:val="006B46FB"/>
    <w:rsid w:val="006B4D39"/>
    <w:rsid w:val="006C5D54"/>
    <w:rsid w:val="006C7DDF"/>
    <w:rsid w:val="006E21FB"/>
    <w:rsid w:val="0070669F"/>
    <w:rsid w:val="0072478F"/>
    <w:rsid w:val="00736C93"/>
    <w:rsid w:val="007459D2"/>
    <w:rsid w:val="0075393E"/>
    <w:rsid w:val="0075464B"/>
    <w:rsid w:val="00763199"/>
    <w:rsid w:val="007659EC"/>
    <w:rsid w:val="00781FBF"/>
    <w:rsid w:val="00792342"/>
    <w:rsid w:val="007977A8"/>
    <w:rsid w:val="007B36C8"/>
    <w:rsid w:val="007B512A"/>
    <w:rsid w:val="007C2097"/>
    <w:rsid w:val="007D6A07"/>
    <w:rsid w:val="007E6CC7"/>
    <w:rsid w:val="007E6E6E"/>
    <w:rsid w:val="007F0146"/>
    <w:rsid w:val="007F7259"/>
    <w:rsid w:val="008040A8"/>
    <w:rsid w:val="00806E6F"/>
    <w:rsid w:val="00821060"/>
    <w:rsid w:val="008279FA"/>
    <w:rsid w:val="00845170"/>
    <w:rsid w:val="00860108"/>
    <w:rsid w:val="008626E7"/>
    <w:rsid w:val="00865118"/>
    <w:rsid w:val="0086617D"/>
    <w:rsid w:val="00870EE7"/>
    <w:rsid w:val="00876765"/>
    <w:rsid w:val="00882109"/>
    <w:rsid w:val="008863B9"/>
    <w:rsid w:val="00897A73"/>
    <w:rsid w:val="008A45A6"/>
    <w:rsid w:val="008B2850"/>
    <w:rsid w:val="008B6CCF"/>
    <w:rsid w:val="008D2673"/>
    <w:rsid w:val="008D39E6"/>
    <w:rsid w:val="008D3CCC"/>
    <w:rsid w:val="008E1FF2"/>
    <w:rsid w:val="008F3789"/>
    <w:rsid w:val="008F686C"/>
    <w:rsid w:val="009148DE"/>
    <w:rsid w:val="009172F5"/>
    <w:rsid w:val="00936B4D"/>
    <w:rsid w:val="00941E30"/>
    <w:rsid w:val="009436C1"/>
    <w:rsid w:val="009531B0"/>
    <w:rsid w:val="009741B3"/>
    <w:rsid w:val="009766D5"/>
    <w:rsid w:val="009777D9"/>
    <w:rsid w:val="00980373"/>
    <w:rsid w:val="00991B88"/>
    <w:rsid w:val="009A024E"/>
    <w:rsid w:val="009A5753"/>
    <w:rsid w:val="009A579D"/>
    <w:rsid w:val="009A70B1"/>
    <w:rsid w:val="009B1AF5"/>
    <w:rsid w:val="009C582D"/>
    <w:rsid w:val="009E3297"/>
    <w:rsid w:val="009E4CC9"/>
    <w:rsid w:val="009E5487"/>
    <w:rsid w:val="009F734F"/>
    <w:rsid w:val="00A04749"/>
    <w:rsid w:val="00A06009"/>
    <w:rsid w:val="00A119FE"/>
    <w:rsid w:val="00A246B6"/>
    <w:rsid w:val="00A30CE5"/>
    <w:rsid w:val="00A47483"/>
    <w:rsid w:val="00A47E70"/>
    <w:rsid w:val="00A50CF0"/>
    <w:rsid w:val="00A55DA1"/>
    <w:rsid w:val="00A7671C"/>
    <w:rsid w:val="00A94CFF"/>
    <w:rsid w:val="00A97A81"/>
    <w:rsid w:val="00AA0347"/>
    <w:rsid w:val="00AA0E8B"/>
    <w:rsid w:val="00AA2CBC"/>
    <w:rsid w:val="00AA4D1D"/>
    <w:rsid w:val="00AC198B"/>
    <w:rsid w:val="00AC5820"/>
    <w:rsid w:val="00AD1CD8"/>
    <w:rsid w:val="00B10993"/>
    <w:rsid w:val="00B258BB"/>
    <w:rsid w:val="00B63330"/>
    <w:rsid w:val="00B67B97"/>
    <w:rsid w:val="00B70935"/>
    <w:rsid w:val="00B85A61"/>
    <w:rsid w:val="00B968C8"/>
    <w:rsid w:val="00BA3EC5"/>
    <w:rsid w:val="00BA51D9"/>
    <w:rsid w:val="00BA623C"/>
    <w:rsid w:val="00BB5DFC"/>
    <w:rsid w:val="00BC1B18"/>
    <w:rsid w:val="00BD279D"/>
    <w:rsid w:val="00BD6BB8"/>
    <w:rsid w:val="00C01BAA"/>
    <w:rsid w:val="00C210B4"/>
    <w:rsid w:val="00C23536"/>
    <w:rsid w:val="00C45377"/>
    <w:rsid w:val="00C550B6"/>
    <w:rsid w:val="00C569AC"/>
    <w:rsid w:val="00C64ABB"/>
    <w:rsid w:val="00C66BA2"/>
    <w:rsid w:val="00C7265C"/>
    <w:rsid w:val="00C774A2"/>
    <w:rsid w:val="00C8557A"/>
    <w:rsid w:val="00C870F6"/>
    <w:rsid w:val="00C95985"/>
    <w:rsid w:val="00CB2C57"/>
    <w:rsid w:val="00CC313B"/>
    <w:rsid w:val="00CC5026"/>
    <w:rsid w:val="00CC68D0"/>
    <w:rsid w:val="00CC6FD0"/>
    <w:rsid w:val="00CD1D2C"/>
    <w:rsid w:val="00CD72A2"/>
    <w:rsid w:val="00CE3742"/>
    <w:rsid w:val="00CF66AD"/>
    <w:rsid w:val="00D03F9A"/>
    <w:rsid w:val="00D04AC1"/>
    <w:rsid w:val="00D06D51"/>
    <w:rsid w:val="00D24991"/>
    <w:rsid w:val="00D27D2A"/>
    <w:rsid w:val="00D370BF"/>
    <w:rsid w:val="00D4045E"/>
    <w:rsid w:val="00D41BD5"/>
    <w:rsid w:val="00D50255"/>
    <w:rsid w:val="00D66520"/>
    <w:rsid w:val="00D84AE9"/>
    <w:rsid w:val="00D9124E"/>
    <w:rsid w:val="00DA4E06"/>
    <w:rsid w:val="00DB0031"/>
    <w:rsid w:val="00DB58EE"/>
    <w:rsid w:val="00DB6EE7"/>
    <w:rsid w:val="00DC023F"/>
    <w:rsid w:val="00DC7FD7"/>
    <w:rsid w:val="00DD3C08"/>
    <w:rsid w:val="00DD41F4"/>
    <w:rsid w:val="00DE34CF"/>
    <w:rsid w:val="00E00B96"/>
    <w:rsid w:val="00E13F3D"/>
    <w:rsid w:val="00E34898"/>
    <w:rsid w:val="00E3516A"/>
    <w:rsid w:val="00E37CCD"/>
    <w:rsid w:val="00E46F9C"/>
    <w:rsid w:val="00E6782A"/>
    <w:rsid w:val="00E70359"/>
    <w:rsid w:val="00E75B59"/>
    <w:rsid w:val="00E8246D"/>
    <w:rsid w:val="00E9201B"/>
    <w:rsid w:val="00E96705"/>
    <w:rsid w:val="00EA38CC"/>
    <w:rsid w:val="00EB09B7"/>
    <w:rsid w:val="00EB1C14"/>
    <w:rsid w:val="00EB6D8B"/>
    <w:rsid w:val="00EB7219"/>
    <w:rsid w:val="00ED7414"/>
    <w:rsid w:val="00EE7D7C"/>
    <w:rsid w:val="00F01432"/>
    <w:rsid w:val="00F24579"/>
    <w:rsid w:val="00F25D98"/>
    <w:rsid w:val="00F300FB"/>
    <w:rsid w:val="00F333BA"/>
    <w:rsid w:val="00F42A6B"/>
    <w:rsid w:val="00F51C74"/>
    <w:rsid w:val="00F67511"/>
    <w:rsid w:val="00F67D04"/>
    <w:rsid w:val="00F712EB"/>
    <w:rsid w:val="00F8702E"/>
    <w:rsid w:val="00F93F46"/>
    <w:rsid w:val="00FA2F03"/>
    <w:rsid w:val="00FA5442"/>
    <w:rsid w:val="00FB6386"/>
    <w:rsid w:val="00FB7088"/>
    <w:rsid w:val="00FC5E87"/>
    <w:rsid w:val="00FE3335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0AD97"/>
  <w15:docId w15:val="{25E6DF2D-7E02-4130-902E-2CB046BCF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D7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7</Pages>
  <Words>2392</Words>
  <Characters>13637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22</cp:revision>
  <cp:lastPrinted>1900-01-01T00:00:00Z</cp:lastPrinted>
  <dcterms:created xsi:type="dcterms:W3CDTF">2024-07-19T07:32:00Z</dcterms:created>
  <dcterms:modified xsi:type="dcterms:W3CDTF">2024-07-19T12:47:00Z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