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63781C" w14:textId="77777777" w:rsidR="0072478F" w:rsidRDefault="0072478F" w:rsidP="001A7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 xml:space="preserve">3GPP TSG-RAN5 </w:t>
      </w:r>
      <w:r w:rsidRPr="002C5349">
        <w:rPr>
          <w:b/>
          <w:noProof/>
          <w:sz w:val="24"/>
        </w:rPr>
        <w:t>Meeting</w:t>
      </w:r>
      <w:r w:rsidRPr="00D03794">
        <w:rPr>
          <w:b/>
          <w:noProof/>
          <w:sz w:val="24"/>
        </w:rPr>
        <w:t xml:space="preserve">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3C3954" w:rsidRPr="003C3954">
        <w:rPr>
          <w:b/>
          <w:i/>
          <w:noProof/>
          <w:sz w:val="28"/>
        </w:rPr>
        <w:t>R5s240459</w:t>
      </w:r>
      <w:r w:rsidR="005D5DFD">
        <w:rPr>
          <w:b/>
          <w:i/>
          <w:noProof/>
          <w:sz w:val="28"/>
        </w:rPr>
        <w:t xml:space="preserve"> </w:t>
      </w:r>
    </w:p>
    <w:p w14:paraId="5A03B551" w14:textId="77777777" w:rsidR="0072478F" w:rsidRDefault="00000000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478F" w:rsidRPr="00BA51D9">
          <w:rPr>
            <w:b/>
            <w:noProof/>
            <w:sz w:val="24"/>
          </w:rPr>
          <w:t>Online</w:t>
        </w:r>
      </w:fldSimple>
      <w:r w:rsidR="0072478F">
        <w:rPr>
          <w:b/>
          <w:noProof/>
          <w:sz w:val="24"/>
        </w:rPr>
        <w:t xml:space="preserve">, </w:t>
      </w:r>
      <w:r w:rsidR="007E384B">
        <w:fldChar w:fldCharType="begin"/>
      </w:r>
      <w:r w:rsidR="0072478F">
        <w:instrText xml:space="preserve"> DOCPROPERTY  Country  \* MERGEFORMAT </w:instrText>
      </w:r>
      <w:r w:rsidR="007E384B">
        <w:fldChar w:fldCharType="end"/>
      </w:r>
      <w:r w:rsidR="0072478F">
        <w:rPr>
          <w:b/>
          <w:noProof/>
          <w:sz w:val="24"/>
        </w:rPr>
        <w:t xml:space="preserve">, </w:t>
      </w:r>
      <w:fldSimple w:instr=" DOCPROPERTY  StartDate  \* MERGEFORMAT ">
        <w:r w:rsidR="0072478F">
          <w:rPr>
            <w:b/>
            <w:noProof/>
            <w:sz w:val="24"/>
          </w:rPr>
          <w:t>8</w:t>
        </w:r>
        <w:r w:rsidR="0072478F" w:rsidRPr="00BA51D9">
          <w:rPr>
            <w:b/>
            <w:noProof/>
            <w:sz w:val="24"/>
          </w:rPr>
          <w:t>th Dec 20</w:t>
        </w:r>
        <w:r w:rsidR="0072478F">
          <w:rPr>
            <w:b/>
            <w:noProof/>
            <w:sz w:val="24"/>
          </w:rPr>
          <w:t>23</w:t>
        </w:r>
      </w:fldSimple>
      <w:r w:rsidR="0072478F">
        <w:rPr>
          <w:b/>
          <w:noProof/>
          <w:sz w:val="24"/>
        </w:rPr>
        <w:t xml:space="preserve"> - </w:t>
      </w:r>
      <w:fldSimple w:instr=" DOCPROPERTY  EndDate  \* MERGEFORMAT ">
        <w:r w:rsidR="0072478F" w:rsidRPr="00BA51D9">
          <w:rPr>
            <w:b/>
            <w:noProof/>
            <w:sz w:val="24"/>
          </w:rPr>
          <w:t>31st Dec 202</w:t>
        </w:r>
        <w:r w:rsidR="0072478F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8D16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FDAE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594CC06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B726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B8E0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7D5F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1821D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37E97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5CD9B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516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FFDB3F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DB990" w14:textId="77777777" w:rsidR="001E41F3" w:rsidRPr="00410371" w:rsidRDefault="002B2C4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34</w:t>
            </w:r>
            <w:r w:rsidRPr="002B2C45">
              <w:rPr>
                <w:b/>
                <w:noProof/>
                <w:sz w:val="28"/>
              </w:rPr>
              <w:t>83</w:t>
            </w:r>
          </w:p>
        </w:tc>
        <w:tc>
          <w:tcPr>
            <w:tcW w:w="709" w:type="dxa"/>
          </w:tcPr>
          <w:p w14:paraId="14F490F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96045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247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69EEE1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1FC218" w14:textId="77777777" w:rsidR="001E41F3" w:rsidRPr="00410371" w:rsidRDefault="00000000" w:rsidP="00CD56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265C" w:rsidRPr="00410371">
                <w:rPr>
                  <w:b/>
                  <w:noProof/>
                  <w:sz w:val="28"/>
                </w:rPr>
                <w:t>17.</w:t>
              </w:r>
              <w:r w:rsidR="00C7265C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CD5617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C7265C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65C3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FC54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D7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50A92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3870E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E0575F" w14:textId="77777777" w:rsidTr="00547111">
        <w:tc>
          <w:tcPr>
            <w:tcW w:w="9641" w:type="dxa"/>
            <w:gridSpan w:val="9"/>
          </w:tcPr>
          <w:p w14:paraId="2E764F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84A09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5EA9560" w14:textId="77777777" w:rsidTr="00A7671C">
        <w:tc>
          <w:tcPr>
            <w:tcW w:w="2835" w:type="dxa"/>
          </w:tcPr>
          <w:p w14:paraId="5310B85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14:paraId="437C97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BAD4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87DC8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23B24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A7B57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D631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232B5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41732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3715C4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5660A3" w14:textId="77777777" w:rsidTr="00547111">
        <w:tc>
          <w:tcPr>
            <w:tcW w:w="9640" w:type="dxa"/>
            <w:gridSpan w:val="11"/>
          </w:tcPr>
          <w:p w14:paraId="4EEE69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ED243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C614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067616" w14:textId="77777777" w:rsidR="001E41F3" w:rsidRDefault="00000000" w:rsidP="00DE23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A06009">
                <w:t xml:space="preserve">Correction to </w:t>
              </w:r>
              <w:r w:rsidR="007E6E6E" w:rsidRPr="00D84C3C">
                <w:rPr>
                  <w:rFonts w:cs="Arial"/>
                </w:rPr>
                <w:t>NR5GC testcase 6.</w:t>
              </w:r>
              <w:r w:rsidR="007E6E6E">
                <w:rPr>
                  <w:rFonts w:cs="Arial" w:hint="eastAsia"/>
                  <w:lang w:eastAsia="zh-CN"/>
                </w:rPr>
                <w:t>4</w:t>
              </w:r>
              <w:r w:rsidR="007E6E6E" w:rsidRPr="00D84C3C">
                <w:rPr>
                  <w:rFonts w:cs="Arial"/>
                </w:rPr>
                <w:t>.</w:t>
              </w:r>
              <w:r w:rsidR="007E6E6E">
                <w:rPr>
                  <w:rFonts w:cs="Arial" w:hint="eastAsia"/>
                  <w:lang w:eastAsia="zh-CN"/>
                </w:rPr>
                <w:t>2</w:t>
              </w:r>
              <w:r w:rsidR="007E6E6E" w:rsidRPr="00D84C3C">
                <w:rPr>
                  <w:rFonts w:cs="Arial"/>
                </w:rPr>
                <w:t>.</w:t>
              </w:r>
              <w:r w:rsidR="00DE23E3">
                <w:rPr>
                  <w:rFonts w:cs="Arial" w:hint="eastAsia"/>
                  <w:lang w:eastAsia="zh-CN"/>
                </w:rPr>
                <w:t>2</w:t>
              </w:r>
            </w:fldSimple>
          </w:p>
        </w:tc>
      </w:tr>
      <w:tr w:rsidR="001E41F3" w14:paraId="4E230E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929C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7E80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C2BA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EA92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EFD4C8" w14:textId="77777777" w:rsidR="001E41F3" w:rsidRDefault="00A97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1E41F3" w14:paraId="30EFB9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8407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26AE0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2478F">
                <w:rPr>
                  <w:noProof/>
                </w:rPr>
                <w:t>R5</w:t>
              </w:r>
            </w:fldSimple>
          </w:p>
        </w:tc>
      </w:tr>
      <w:tr w:rsidR="001E41F3" w14:paraId="061E718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9B3E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C719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BE86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509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71B119" w14:textId="77777777" w:rsidR="001E41F3" w:rsidRDefault="003C3954">
            <w:pPr>
              <w:pStyle w:val="CRCoverPage"/>
              <w:spacing w:after="0"/>
              <w:ind w:left="100"/>
              <w:rPr>
                <w:noProof/>
              </w:rPr>
            </w:pPr>
            <w:r w:rsidRPr="003C3954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3A3F0C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92D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394951" w14:textId="77777777" w:rsidR="001E41F3" w:rsidRDefault="00000000" w:rsidP="00E630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F4082">
                <w:rPr>
                  <w:noProof/>
                </w:rPr>
                <w:t>2024-</w:t>
              </w:r>
              <w:r w:rsidR="003F4082">
                <w:rPr>
                  <w:rFonts w:hint="eastAsia"/>
                  <w:noProof/>
                  <w:lang w:eastAsia="zh-CN"/>
                </w:rPr>
                <w:t>0</w:t>
              </w:r>
              <w:r w:rsidR="00BD1C2A">
                <w:rPr>
                  <w:rFonts w:hint="eastAsia"/>
                  <w:noProof/>
                  <w:lang w:eastAsia="zh-CN"/>
                </w:rPr>
                <w:t>7</w:t>
              </w:r>
              <w:r w:rsidR="003F4082">
                <w:rPr>
                  <w:noProof/>
                </w:rPr>
                <w:t>-</w:t>
              </w:r>
              <w:r w:rsidR="00BD1C2A">
                <w:rPr>
                  <w:rFonts w:hint="eastAsia"/>
                  <w:noProof/>
                  <w:lang w:eastAsia="zh-CN"/>
                </w:rPr>
                <w:t>0</w:t>
              </w:r>
              <w:r w:rsidR="00E6304E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14:paraId="5698DA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3EF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4505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0112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39AF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0E10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0C6D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F1DDE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DA6460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D741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496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7F1C0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624561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4D1D">
                <w:rPr>
                  <w:noProof/>
                </w:rPr>
                <w:t>Rel-17</w:t>
              </w:r>
            </w:fldSimple>
          </w:p>
        </w:tc>
      </w:tr>
      <w:tr w:rsidR="001E41F3" w14:paraId="09E01D6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C2A0F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A5FCD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E0DD0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8B4B99" w14:textId="7777777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5C19E9F5" w14:textId="77777777" w:rsidTr="00547111">
        <w:tc>
          <w:tcPr>
            <w:tcW w:w="1843" w:type="dxa"/>
          </w:tcPr>
          <w:p w14:paraId="75D5A7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7C50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E9D83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3147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837345" w14:textId="77777777" w:rsidR="001E41F3" w:rsidRDefault="004E6A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After msg4 sended, SS begin to use DCI1_1. But DCI1_1 can not be detected by UE as UE is in inactive state.</w:t>
            </w:r>
          </w:p>
        </w:tc>
      </w:tr>
      <w:tr w:rsidR="001E41F3" w14:paraId="288BCD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867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4D8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573C9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22E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C495C" w14:textId="77777777" w:rsidR="001E41F3" w:rsidRDefault="00CC7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Set  DCI1-0 in SS before sending RRCrelease message in step4,step8 and step12.</w:t>
            </w:r>
          </w:p>
        </w:tc>
      </w:tr>
      <w:tr w:rsidR="001E41F3" w14:paraId="135A23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BB60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3B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73A80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1989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B492E1" w14:textId="77777777" w:rsidR="001E41F3" w:rsidRDefault="00754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cases.</w:t>
            </w:r>
          </w:p>
        </w:tc>
      </w:tr>
      <w:tr w:rsidR="001E41F3" w14:paraId="4C72E726" w14:textId="77777777" w:rsidTr="00547111">
        <w:tc>
          <w:tcPr>
            <w:tcW w:w="2694" w:type="dxa"/>
            <w:gridSpan w:val="2"/>
          </w:tcPr>
          <w:p w14:paraId="240178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8AA1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DE135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1A85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8B0F7D" w14:textId="77777777" w:rsidR="001E41F3" w:rsidRDefault="00F8702E" w:rsidP="00187E4E">
            <w:pPr>
              <w:pStyle w:val="CRCoverPage"/>
              <w:spacing w:after="0"/>
              <w:ind w:left="100"/>
              <w:rPr>
                <w:noProof/>
              </w:rPr>
            </w:pPr>
            <w:r w:rsidRPr="00F8702E">
              <w:rPr>
                <w:noProof/>
              </w:rPr>
              <w:t>6.4.2.</w:t>
            </w:r>
            <w:r w:rsidR="00187E4E">
              <w:rPr>
                <w:rFonts w:hint="eastAsia"/>
                <w:noProof/>
                <w:lang w:eastAsia="zh-CN"/>
              </w:rPr>
              <w:t>2</w:t>
            </w:r>
            <w:r w:rsidRPr="00F8702E">
              <w:rPr>
                <w:noProof/>
              </w:rPr>
              <w:t>.NR5GC</w:t>
            </w:r>
          </w:p>
        </w:tc>
      </w:tr>
      <w:tr w:rsidR="001E41F3" w14:paraId="51D3C2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8BD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B57E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4092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74D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9746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74ED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C2934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98CEC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6E1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38E2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42C78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E7D36" w14:textId="77777777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46466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06AE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79CA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371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E7C4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39466" w14:textId="77777777" w:rsidR="001E41F3" w:rsidRDefault="002F15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40DB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2924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1DFF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F16C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FA4C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344B" w14:textId="77777777" w:rsidR="001E41F3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C4E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CAA4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10A5DA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F0D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118A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489C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B820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D1C3E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91B05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362E2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952AA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246FF8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2602F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4DB5D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C6D8B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F755839" w14:textId="77777777" w:rsidR="001E41F3" w:rsidRDefault="001E41F3">
      <w:pPr>
        <w:rPr>
          <w:noProof/>
        </w:rPr>
        <w:sectPr w:rsidR="001E41F3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C657D4" w14:textId="77777777" w:rsidR="0072478F" w:rsidRPr="00D83A7A" w:rsidRDefault="0072478F" w:rsidP="0072478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7134610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3B2420AE" w14:textId="77777777" w:rsidR="0024681D" w:rsidRDefault="007E384B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72478F"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4681D" w:rsidRPr="008F3A39">
        <w:rPr>
          <w:rFonts w:cs="Arial"/>
          <w:iCs/>
        </w:rPr>
        <w:t>Table of Contents</w:t>
      </w:r>
      <w:r w:rsidR="0024681D">
        <w:tab/>
      </w:r>
      <w:r w:rsidR="0024681D">
        <w:fldChar w:fldCharType="begin"/>
      </w:r>
      <w:r w:rsidR="0024681D">
        <w:instrText xml:space="preserve"> PAGEREF _Toc171346107 \h </w:instrText>
      </w:r>
      <w:r w:rsidR="0024681D">
        <w:fldChar w:fldCharType="separate"/>
      </w:r>
      <w:r w:rsidR="0024681D">
        <w:t>2</w:t>
      </w:r>
      <w:r w:rsidR="0024681D">
        <w:fldChar w:fldCharType="end"/>
      </w:r>
    </w:p>
    <w:p w14:paraId="740683AE" w14:textId="77777777" w:rsidR="0024681D" w:rsidRDefault="0024681D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8F3A3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8F3A3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_Toc171346108 \h </w:instrText>
      </w:r>
      <w:r>
        <w:fldChar w:fldCharType="separate"/>
      </w:r>
      <w:r>
        <w:t>3</w:t>
      </w:r>
      <w:r>
        <w:fldChar w:fldCharType="end"/>
      </w:r>
    </w:p>
    <w:p w14:paraId="38F6AD90" w14:textId="77777777" w:rsidR="0024681D" w:rsidRDefault="0024681D">
      <w:pPr>
        <w:pStyle w:val="TOC1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8F3A39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8F3A3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_Toc171346109 \h </w:instrText>
      </w:r>
      <w:r>
        <w:fldChar w:fldCharType="separate"/>
      </w:r>
      <w:r>
        <w:t>3</w:t>
      </w:r>
      <w:r>
        <w:fldChar w:fldCharType="end"/>
      </w:r>
    </w:p>
    <w:p w14:paraId="6A6D30D2" w14:textId="77777777" w:rsidR="0024681D" w:rsidRDefault="0024681D">
      <w:pPr>
        <w:pStyle w:val="TOC2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8F3A3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8F3A3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_Toc171346110 \h </w:instrText>
      </w:r>
      <w:r>
        <w:fldChar w:fldCharType="separate"/>
      </w:r>
      <w:r>
        <w:t>3</w:t>
      </w:r>
      <w:r>
        <w:fldChar w:fldCharType="end"/>
      </w:r>
    </w:p>
    <w:p w14:paraId="79F6DB60" w14:textId="77777777" w:rsidR="0072478F" w:rsidRDefault="007E384B" w:rsidP="0072478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 w:rsidR="0072478F">
        <w:rPr>
          <w:lang w:val="pt-BR"/>
        </w:rPr>
        <w:br w:type="page"/>
      </w:r>
    </w:p>
    <w:p w14:paraId="0E4AF215" w14:textId="77777777" w:rsidR="0072478F" w:rsidRDefault="0072478F" w:rsidP="0072478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71346108"/>
      <w:r>
        <w:rPr>
          <w:b/>
          <w:lang w:eastAsia="ja-JP"/>
        </w:rPr>
        <w:lastRenderedPageBreak/>
        <w:t>Overview</w:t>
      </w:r>
      <w:bookmarkEnd w:id="2"/>
      <w:bookmarkEnd w:id="3"/>
    </w:p>
    <w:p w14:paraId="6C35BB03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F24579" w:rsidRPr="00AF72A9">
        <w:rPr>
          <w:rFonts w:cs="Arial"/>
        </w:rPr>
        <w:t>iwd-TTCN3-B202</w:t>
      </w:r>
      <w:r w:rsidR="00F24579">
        <w:rPr>
          <w:rFonts w:cs="Arial"/>
        </w:rPr>
        <w:t>2</w:t>
      </w:r>
      <w:r w:rsidR="00F24579" w:rsidRPr="00AF72A9">
        <w:rPr>
          <w:rFonts w:cs="Arial"/>
        </w:rPr>
        <w:t>-09_D2</w:t>
      </w:r>
      <w:r w:rsidR="00F24579">
        <w:rPr>
          <w:rFonts w:cs="Arial" w:hint="eastAsia"/>
          <w:lang w:eastAsia="zh-CN"/>
        </w:rPr>
        <w:t>4</w:t>
      </w:r>
      <w:r w:rsidR="00F24579" w:rsidRPr="00AF72A9">
        <w:rPr>
          <w:rFonts w:cs="Arial"/>
        </w:rPr>
        <w:t>wk</w:t>
      </w:r>
      <w:r w:rsidR="00F24579">
        <w:rPr>
          <w:rFonts w:cs="Arial" w:hint="eastAsia"/>
          <w:lang w:eastAsia="zh-CN"/>
        </w:rPr>
        <w:t xml:space="preserve">24 </w:t>
      </w:r>
      <w:r>
        <w:rPr>
          <w:rFonts w:cs="Arial"/>
        </w:rPr>
        <w:t>related to the title of this CR.</w:t>
      </w:r>
    </w:p>
    <w:p w14:paraId="64544272" w14:textId="77777777" w:rsidR="0072478F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3E1EA3">
        <w:rPr>
          <w:rFonts w:cs="Arial" w:hint="eastAsia"/>
          <w:b/>
          <w:sz w:val="24"/>
          <w:lang w:eastAsia="zh-CN"/>
        </w:rPr>
        <w:t>Ting Gao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EB6D8B" w:rsidRPr="00DD0EEF">
          <w:rPr>
            <w:rStyle w:val="Hyperlink"/>
            <w:rFonts w:cs="Arial" w:hint="eastAsia"/>
            <w:b/>
            <w:sz w:val="24"/>
            <w:lang w:eastAsia="zh-CN"/>
          </w:rPr>
          <w:t>gaoting@starpointcomm.com</w:t>
        </w:r>
      </w:hyperlink>
    </w:p>
    <w:p w14:paraId="0F860009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71346109"/>
      <w:r w:rsidRPr="00854C55">
        <w:rPr>
          <w:b/>
        </w:rPr>
        <w:t>Corrections required</w:t>
      </w:r>
      <w:bookmarkEnd w:id="4"/>
      <w:bookmarkEnd w:id="5"/>
      <w:bookmarkEnd w:id="6"/>
    </w:p>
    <w:p w14:paraId="22BC0CF9" w14:textId="77777777" w:rsidR="0072478F" w:rsidRDefault="0072478F" w:rsidP="0072478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71346110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2478F" w14:paraId="6D20A3F0" w14:textId="77777777" w:rsidTr="001A7545">
        <w:trPr>
          <w:trHeight w:val="447"/>
        </w:trPr>
        <w:tc>
          <w:tcPr>
            <w:tcW w:w="1985" w:type="dxa"/>
          </w:tcPr>
          <w:p w14:paraId="234A6CAC" w14:textId="77777777" w:rsidR="0072478F" w:rsidRPr="00E751F5" w:rsidRDefault="0072478F" w:rsidP="001A754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937CF82" w14:textId="77777777" w:rsidR="0072478F" w:rsidRPr="002D56A7" w:rsidRDefault="002D683C" w:rsidP="001A7545">
            <w:pPr>
              <w:spacing w:after="0"/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f_TC_6_4_2_2_NR5GC_TestBody()</w:t>
            </w:r>
          </w:p>
        </w:tc>
      </w:tr>
      <w:tr w:rsidR="00404EA2" w14:paraId="0D4E0120" w14:textId="77777777" w:rsidTr="001A7545">
        <w:trPr>
          <w:trHeight w:val="452"/>
        </w:trPr>
        <w:tc>
          <w:tcPr>
            <w:tcW w:w="1985" w:type="dxa"/>
          </w:tcPr>
          <w:p w14:paraId="183E15D1" w14:textId="77777777" w:rsidR="00404EA2" w:rsidRPr="00E751F5" w:rsidRDefault="00404EA2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0D7AE7F" w14:textId="77777777" w:rsidR="00404EA2" w:rsidRPr="00092B08" w:rsidRDefault="001635A3" w:rsidP="005832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After </w:t>
            </w:r>
            <w:r w:rsidR="00583289">
              <w:rPr>
                <w:rFonts w:hint="eastAsia"/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sg4 sended, SS begin to use DCI1_1</w:t>
            </w:r>
            <w:r w:rsidR="001A79AC">
              <w:rPr>
                <w:rFonts w:hint="eastAsia"/>
                <w:noProof/>
                <w:lang w:eastAsia="zh-CN"/>
              </w:rPr>
              <w:t>. B</w:t>
            </w:r>
            <w:r w:rsidR="00583289">
              <w:rPr>
                <w:rFonts w:hint="eastAsia"/>
                <w:noProof/>
                <w:lang w:eastAsia="zh-CN"/>
              </w:rPr>
              <w:t xml:space="preserve">ut </w:t>
            </w:r>
            <w:r w:rsidR="00407EE9">
              <w:rPr>
                <w:rFonts w:hint="eastAsia"/>
                <w:noProof/>
                <w:lang w:eastAsia="zh-CN"/>
              </w:rPr>
              <w:t xml:space="preserve">DCI1_1 can not be </w:t>
            </w:r>
            <w:r w:rsidR="003045C8">
              <w:rPr>
                <w:rFonts w:hint="eastAsia"/>
                <w:noProof/>
                <w:lang w:eastAsia="zh-CN"/>
              </w:rPr>
              <w:t>detected by UE</w:t>
            </w:r>
            <w:r w:rsidR="001A79AC">
              <w:rPr>
                <w:rFonts w:hint="eastAsia"/>
                <w:noProof/>
                <w:lang w:eastAsia="zh-CN"/>
              </w:rPr>
              <w:t xml:space="preserve"> as UE is in </w:t>
            </w:r>
            <w:r w:rsidR="00374772">
              <w:rPr>
                <w:rFonts w:hint="eastAsia"/>
                <w:noProof/>
                <w:lang w:eastAsia="zh-CN"/>
              </w:rPr>
              <w:t>inactive state</w:t>
            </w:r>
            <w:r w:rsidR="00A2733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404EA2" w14:paraId="289175A4" w14:textId="77777777" w:rsidTr="001A7545">
        <w:tc>
          <w:tcPr>
            <w:tcW w:w="1985" w:type="dxa"/>
          </w:tcPr>
          <w:p w14:paraId="048DEAF1" w14:textId="77777777" w:rsidR="00404EA2" w:rsidRPr="00E751F5" w:rsidRDefault="00404EA2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37AC983" w14:textId="77777777" w:rsidR="00404EA2" w:rsidRPr="00092B08" w:rsidRDefault="001635A3" w:rsidP="001635A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Set  DCI1-0 in SS before sending RRCrelease message in step4,step8 and step12.</w:t>
            </w:r>
          </w:p>
        </w:tc>
      </w:tr>
      <w:tr w:rsidR="00404EA2" w14:paraId="7517909F" w14:textId="77777777" w:rsidTr="001A7545">
        <w:tc>
          <w:tcPr>
            <w:tcW w:w="1985" w:type="dxa"/>
          </w:tcPr>
          <w:p w14:paraId="6F5AE041" w14:textId="77777777" w:rsidR="00404EA2" w:rsidRPr="00E751F5" w:rsidRDefault="00404EA2" w:rsidP="001A7545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C5A08FD" w14:textId="77777777" w:rsidR="00404EA2" w:rsidRPr="00E751F5" w:rsidRDefault="007420EF" w:rsidP="001A7545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7420EF">
              <w:rPr>
                <w:rFonts w:ascii="Arial" w:hAnsi="Arial" w:cs="Arial"/>
                <w:noProof/>
                <w:lang w:eastAsia="zh-CN"/>
              </w:rPr>
              <w:t>Inactive_CellReSelection_NR5GC</w:t>
            </w:r>
            <w:r>
              <w:rPr>
                <w:rFonts w:ascii="Arial" w:hAnsi="Arial" w:cs="Arial" w:hint="eastAsia"/>
                <w:noProof/>
                <w:lang w:eastAsia="zh-CN"/>
              </w:rPr>
              <w:t>.ttcn</w:t>
            </w:r>
          </w:p>
        </w:tc>
      </w:tr>
      <w:tr w:rsidR="00404EA2" w:rsidRPr="00E751F5" w14:paraId="03282CF4" w14:textId="77777777" w:rsidTr="001A7545">
        <w:tc>
          <w:tcPr>
            <w:tcW w:w="1985" w:type="dxa"/>
          </w:tcPr>
          <w:p w14:paraId="2414253D" w14:textId="77777777" w:rsidR="00404EA2" w:rsidRPr="00E751F5" w:rsidRDefault="00404EA2" w:rsidP="001A754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3E56A34" w14:textId="38D8317D" w:rsidR="00404EA2" w:rsidRPr="00E751F5" w:rsidRDefault="00E10F5E" w:rsidP="001A7545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Accepted.</w:t>
            </w:r>
            <w:r w:rsidR="001319F2">
              <w:rPr>
                <w:rFonts w:ascii="Arial" w:hAnsi="Arial"/>
                <w:highlight w:val="cyan"/>
              </w:rPr>
              <w:t xml:space="preserve"> </w:t>
            </w:r>
            <w:r w:rsidR="00F62FF6">
              <w:rPr>
                <w:rFonts w:ascii="Arial" w:hAnsi="Arial"/>
                <w:highlight w:val="cyan"/>
              </w:rPr>
              <w:t>See MCC160 implementation</w:t>
            </w:r>
            <w:r w:rsidR="001319F2">
              <w:rPr>
                <w:rFonts w:ascii="Arial" w:hAnsi="Arial"/>
                <w:highlight w:val="cyan"/>
              </w:rPr>
              <w:t xml:space="preserve"> below</w:t>
            </w:r>
            <w:r w:rsidR="005868FF">
              <w:rPr>
                <w:rFonts w:ascii="Arial" w:hAnsi="Arial"/>
                <w:highlight w:val="cyan"/>
              </w:rPr>
              <w:t xml:space="preserve"> and R5s240461</w:t>
            </w:r>
            <w:r w:rsidR="00FD3B8A">
              <w:rPr>
                <w:rFonts w:ascii="Arial" w:hAnsi="Arial"/>
                <w:highlight w:val="cyan"/>
              </w:rPr>
              <w:t xml:space="preserve"> Change 1</w:t>
            </w:r>
            <w:r>
              <w:rPr>
                <w:rFonts w:ascii="Arial" w:hAnsi="Arial"/>
                <w:highlight w:val="cyan"/>
              </w:rPr>
              <w:t>.</w:t>
            </w:r>
          </w:p>
        </w:tc>
      </w:tr>
    </w:tbl>
    <w:p w14:paraId="37513ADF" w14:textId="77777777" w:rsidR="00C8557A" w:rsidRDefault="00C8557A" w:rsidP="00C8557A">
      <w:pPr>
        <w:spacing w:after="0"/>
        <w:rPr>
          <w:rFonts w:ascii="Arial" w:hAnsi="Arial"/>
          <w:b/>
          <w:lang w:eastAsia="en-GB"/>
        </w:rPr>
      </w:pPr>
    </w:p>
    <w:p w14:paraId="424C59A0" w14:textId="77777777" w:rsidR="00C8557A" w:rsidRDefault="00C8557A" w:rsidP="00C8557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8557A" w:rsidRPr="00504291" w14:paraId="54596558" w14:textId="77777777" w:rsidTr="006F17C6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2D17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function f_TC_6_4_2_2_NR5GC_TestBody() runs on NR5GC_PTC</w:t>
            </w:r>
          </w:p>
          <w:p w14:paraId="4229764A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R5s200403 R5-203502 R5-233462 sic@</w:t>
            </w:r>
          </w:p>
          <w:p w14:paraId="4BABD1CB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v_T1_Cell3_RS_EPRE_FR1 := -78; // @sic R5-198879 sic@</w:t>
            </w:r>
          </w:p>
          <w:p w14:paraId="199C3B94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v_T2_Cell1_RS_EPRE_FR1 :=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9A666A6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v_T2_Cell6_RS_EPRE_FR1 := -78;</w:t>
            </w:r>
          </w:p>
          <w:p w14:paraId="1FBCA587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v_T3_Cell6_RS_EPRE_FR1 := -98;</w:t>
            </w:r>
          </w:p>
          <w:p w14:paraId="232700DD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A58E971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v_CellPowerList_AtT1;</w:t>
            </w:r>
          </w:p>
          <w:p w14:paraId="30004EA5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v_CellPowerList_AtT2;</w:t>
            </w:r>
          </w:p>
          <w:p w14:paraId="16D5EB6F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v_CellPowerList_AtT3;</w:t>
            </w:r>
          </w:p>
          <w:p w14:paraId="27B5AC7C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FA6DC7F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v_CellPowerList_AtT1:={</w:t>
            </w:r>
          </w:p>
          <w:p w14:paraId="3F65F0F8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(nr_Cell3, v_T1_Cell3_RS_EPRE_FR1, tsc_NR_ServingCellSSS_EPRE_FR2)</w:t>
            </w:r>
          </w:p>
          <w:p w14:paraId="44DA253F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7FD3C2D7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v_CellPowerList_AtT2:={</w:t>
            </w:r>
          </w:p>
          <w:p w14:paraId="79E6B3F4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(nr_Cell1, v_T2_Cell1_RS_EPRE_FR1, v_T2_Cell1_RS_EPRE_FR1),</w:t>
            </w:r>
          </w:p>
          <w:p w14:paraId="22928F9A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(nr_Cell6, v_T2_Cell6_RS_EPRE_FR1, tsc_NR_ServingCellSSS_EPRE_FR2)</w:t>
            </w:r>
          </w:p>
          <w:p w14:paraId="6B9BD970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54F19D5D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v_CellPowerList_AtT3:={</w:t>
            </w:r>
          </w:p>
          <w:p w14:paraId="542EE668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(nr_Cell6, v_T3_Cell6_RS_EPRE_FR1, tsc_NR_NonSuitableCellSSS_EPRE_FR2)</w:t>
            </w:r>
          </w:p>
          <w:p w14:paraId="2649F3A8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7E153FA1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0370E42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B2ABCBD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NR Cell 3 SSS level according to the row "T1" in table 6.4.2.2.3.2-1/2.</w:t>
            </w:r>
          </w:p>
          <w:p w14:paraId="2197726F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14:paraId="4A0DC2A6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f_NR_SS_AS_ActivateSecurity_Current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(nr_Cell3); // @sic R5s220486 sic@</w:t>
            </w:r>
          </w:p>
          <w:p w14:paraId="0CF1283C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AA135AE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2 - Void"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5950A4F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1B95816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@siclog "Step 3"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E75003C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RRCResumeRequest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message on the cell 3?</w:t>
            </w:r>
          </w:p>
          <w:p w14:paraId="5996D922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(car_NR_SRB0_RrcPdu_IND(nr_Cell3, cr_38508_RRCResumeRequest(tsc_NR_ShortI_RNTI_Value1,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rna_Update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0B14D74E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(__FILE__, __LINE__, "Step 3");</w:t>
            </w:r>
          </w:p>
          <w:p w14:paraId="399478AB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FE60DD8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4"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7ADC328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suspendConfig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with NR_RRC_INACTIVE condition.</w:t>
            </w:r>
          </w:p>
          <w:p w14:paraId="30248509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f_NR_RRC_InactiveDef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(nr_Cell3, -, false);</w:t>
            </w:r>
          </w:p>
          <w:p w14:paraId="04108A42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994AD3E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5"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7C6DDE5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NR Cell 1 and NR Cell 6 SSS levels according to the row "T2" in table 6.4.2.2.3.2-1/2.</w:t>
            </w:r>
          </w:p>
          <w:p w14:paraId="133B60C7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(v_CellPowerList_AtT2);</w:t>
            </w:r>
          </w:p>
          <w:p w14:paraId="67FC69D0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f_NR_SS_AS_ActivateSecurity_Current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(nr_Cell6); // @sic R5s220486 sic@</w:t>
            </w:r>
          </w:p>
          <w:p w14:paraId="59744141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BF83BA5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6 - Void"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D150B65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B631576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7"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33AF554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RRCResumeRequest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message on the cell 6?</w:t>
            </w:r>
          </w:p>
          <w:p w14:paraId="37E290D3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(car_NR_SRB0_RrcPdu_IND(nr_Cell6, cr_38508_RRCResumeRequest(tsc_NR_ShortI_RNTI_Value1,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rna_Update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09DACB7E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(__FILE__, __LINE__, "Step 6");</w:t>
            </w:r>
          </w:p>
          <w:p w14:paraId="29BD5646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FA3896E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8"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FDC1E2D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suspendConfig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with NR_RRC_INACTIVE condition.</w:t>
            </w:r>
          </w:p>
          <w:p w14:paraId="5A7E5653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f_NR_RRC_InactiveDef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(nr_Cell6,-,false);</w:t>
            </w:r>
          </w:p>
          <w:p w14:paraId="3BC28DE9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f_NR_SS_AS_ActivateSecurity_Current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(nr_Cell3);</w:t>
            </w:r>
          </w:p>
          <w:p w14:paraId="31CB02BB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43486AA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9"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E1F1393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NR Cell 6 SSS level according to the row "T3" in table 6.4.2.2.3.2-1/2.</w:t>
            </w:r>
          </w:p>
          <w:p w14:paraId="093EFD38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(v_CellPowerList_AtT3);</w:t>
            </w:r>
          </w:p>
          <w:p w14:paraId="508508E9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AB3BBFF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10 - Void"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C3FE7F2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AB2259A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11"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F5953FE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RRCResumeRequest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message on the cell 3?</w:t>
            </w:r>
          </w:p>
          <w:p w14:paraId="00F82952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(car_NR_SRB0_RrcPdu_IND(nr_Cell3, cr_38508_RRCResumeRequest(tsc_NR_ShortI_RNTI_Value1,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rna_Update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4B55CD6F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(__FILE__, __LINE__, "Step 11");</w:t>
            </w:r>
          </w:p>
          <w:p w14:paraId="35B70054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8947620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12"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2847AC7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suspendConfig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with NR_RRC_INACTIVE condition.</w:t>
            </w:r>
          </w:p>
          <w:p w14:paraId="2F66CCE8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f_NR_RRC_InactiveDef</w:t>
            </w:r>
            <w:proofErr w:type="spellEnd"/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>(nr_Cell3);</w:t>
            </w:r>
          </w:p>
          <w:p w14:paraId="15CFA4FF" w14:textId="77777777" w:rsidR="002020C9" w:rsidRPr="002020C9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9F98468" w14:textId="77777777" w:rsidR="00C8557A" w:rsidRPr="00A361CA" w:rsidRDefault="002020C9" w:rsidP="002020C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2020C9">
              <w:rPr>
                <w:rFonts w:ascii="Courier New" w:hAnsi="Courier New" w:cs="Courier New"/>
                <w:color w:val="000000"/>
                <w:lang w:eastAsia="de-DE"/>
              </w:rPr>
              <w:t xml:space="preserve">  }//end of f_TC_6_4_2_2_NR5GC_TestBody</w:t>
            </w:r>
          </w:p>
        </w:tc>
      </w:tr>
    </w:tbl>
    <w:p w14:paraId="0491B977" w14:textId="77777777" w:rsidR="00C8557A" w:rsidRPr="00CD057D" w:rsidRDefault="00C8557A" w:rsidP="00C8557A">
      <w:pPr>
        <w:spacing w:after="0"/>
        <w:rPr>
          <w:rFonts w:ascii="Arial" w:hAnsi="Arial"/>
          <w:b/>
          <w:color w:val="000000"/>
          <w:lang w:eastAsia="en-GB"/>
        </w:rPr>
      </w:pPr>
    </w:p>
    <w:p w14:paraId="6584AB32" w14:textId="77777777" w:rsidR="00C8557A" w:rsidRDefault="00C8557A" w:rsidP="00C8557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8557A" w:rsidRPr="00504291" w14:paraId="7492E04D" w14:textId="77777777" w:rsidTr="0076319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9A5F" w14:textId="77777777" w:rsidR="0089010A" w:rsidRPr="0089010A" w:rsidRDefault="00C8557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6B24">
              <w:rPr>
                <w:rFonts w:ascii="Courier New" w:hAnsi="Courier New" w:cs="Courier New"/>
                <w:color w:val="000000"/>
                <w:lang w:eastAsia="zh-CN"/>
              </w:rPr>
              <w:t xml:space="preserve"> </w:t>
            </w:r>
            <w:r w:rsidR="00DD3C08" w:rsidRPr="00DD3C0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="0089010A" w:rsidRPr="0089010A">
              <w:rPr>
                <w:rFonts w:ascii="Courier New" w:hAnsi="Courier New" w:cs="Courier New"/>
                <w:color w:val="000000"/>
                <w:lang w:eastAsia="de-DE"/>
              </w:rPr>
              <w:t>function f_TC_6_4_2_2_NR5GC_TestBody() runs on NR5GC_PTC</w:t>
            </w:r>
          </w:p>
          <w:p w14:paraId="3836F5FE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R5s200403 R5-203502 R5-233462 sic@</w:t>
            </w:r>
          </w:p>
          <w:p w14:paraId="2F87F60E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v_T1_Cell3_RS_EPRE_FR1 := -78; // @sic R5-198879 sic@</w:t>
            </w:r>
          </w:p>
          <w:p w14:paraId="0DF73654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v_T2_Cell1_RS_EPRE_FR1 :=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FEBF3AE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v_T2_Cell6_RS_EPRE_FR1 := -78;</w:t>
            </w:r>
          </w:p>
          <w:p w14:paraId="79F038C4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v_T3_Cell6_RS_EPRE_FR1 := -98;</w:t>
            </w:r>
          </w:p>
          <w:p w14:paraId="0FBEC040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E21345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v_CellPowerList_AtT1;</w:t>
            </w:r>
          </w:p>
          <w:p w14:paraId="330A0480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v_CellPowerList_AtT2;</w:t>
            </w:r>
          </w:p>
          <w:p w14:paraId="225B7273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v_CellPowerList_AtT3;</w:t>
            </w:r>
          </w:p>
          <w:p w14:paraId="2942785A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</w:t>
            </w:r>
            <w:r w:rsidR="005425BA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  <w:r w:rsidRPr="005425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</w:t>
            </w:r>
            <w:proofErr w:type="spellStart"/>
            <w:r w:rsidRPr="005425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NR_PhysicalParameters_Type</w:t>
            </w:r>
            <w:proofErr w:type="spellEnd"/>
            <w:r w:rsidRPr="005425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5425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v_NR_PhysicalParameters</w:t>
            </w:r>
            <w:proofErr w:type="spellEnd"/>
            <w:r w:rsidRPr="005425B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</w:t>
            </w:r>
          </w:p>
          <w:p w14:paraId="760FCE9D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v_CellPowerList_AtT1:={</w:t>
            </w:r>
          </w:p>
          <w:p w14:paraId="57764688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(nr_Cell3, v_T1_Cell3_RS_EPRE_FR1, tsc_NR_ServingCellSSS_EPRE_FR2)</w:t>
            </w:r>
          </w:p>
          <w:p w14:paraId="6F7CC604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20C575E6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v_CellPowerList_AtT2:={</w:t>
            </w:r>
          </w:p>
          <w:p w14:paraId="5248C881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(nr_Cell1, v_T2_Cell1_RS_EPRE_FR1, v_T2_Cell1_RS_EPRE_FR1),</w:t>
            </w:r>
          </w:p>
          <w:p w14:paraId="4D40CF6F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(nr_Cell6, v_T2_Cell6_RS_EPRE_FR1, tsc_NR_ServingCellSSS_EPRE_FR2)</w:t>
            </w:r>
          </w:p>
          <w:p w14:paraId="4A62B59B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47DDE4CF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v_CellPowerList_AtT3:={</w:t>
            </w:r>
          </w:p>
          <w:p w14:paraId="269FA973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(nr_Cell6, v_T3_Cell6_RS_EPRE_FR1, tsc_NR_NonSuitableCellSSS_EPRE_FR2)</w:t>
            </w:r>
          </w:p>
          <w:p w14:paraId="563468DB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33A78FB9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E4170D7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F92D0A1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NR Cell 3 SSS level according to the row "T1" in table 6.4.2.2.3.2-1/2.</w:t>
            </w:r>
          </w:p>
          <w:p w14:paraId="6E5A993C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14:paraId="24B5909A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f_NR_SS_AS_ActivateSecurity_Current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(nr_Cell3); // @sic R5s220486 sic@</w:t>
            </w:r>
          </w:p>
          <w:p w14:paraId="64793CE2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A219B3F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2 - Void"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64D7E01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5E7B618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3"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541865F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RRCResumeRequest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message on the cell 3?</w:t>
            </w:r>
          </w:p>
          <w:p w14:paraId="0DCCA136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(car_NR_SRB0_RrcPdu_IND(nr_Cell3, cr_38508_RRCResumeRequest(tsc_NR_ShortI_RNTI_Value1,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rna_Update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7E515F04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(__FILE__, __LINE__, "Step 3");</w:t>
            </w:r>
          </w:p>
          <w:p w14:paraId="12B72AD2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7F27243" w14:textId="77777777" w:rsidR="0089010A" w:rsidRPr="00690874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908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v_NR_PhysicalParameters</w:t>
            </w:r>
            <w:proofErr w:type="spellEnd"/>
            <w:r w:rsidRPr="006908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6908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f_NR_CellInfo_GetPhysicalParameters</w:t>
            </w:r>
            <w:proofErr w:type="spellEnd"/>
            <w:r w:rsidRPr="006908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(nr_Cell3);</w:t>
            </w:r>
          </w:p>
          <w:p w14:paraId="4B16421D" w14:textId="77777777" w:rsidR="0089010A" w:rsidRPr="00690874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908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</w:p>
          <w:p w14:paraId="2FF34135" w14:textId="77777777" w:rsidR="0089010A" w:rsidRPr="00690874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908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6908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f_NR_SS_CommonCellConfig</w:t>
            </w:r>
            <w:proofErr w:type="spellEnd"/>
            <w:r w:rsidRPr="006908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(nr_Cell3, cads_NR_RachProcedure_DcchDtchToCSS_Config_REQ(nr_Cell3, </w:t>
            </w:r>
            <w:proofErr w:type="spellStart"/>
            <w:r w:rsidRPr="006908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6908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6908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tsc_CnfReq</w:t>
            </w:r>
            <w:proofErr w:type="spellEnd"/>
            <w:r w:rsidRPr="006908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22194C99" w14:textId="77777777" w:rsidR="0089010A" w:rsidRPr="00690874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908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                       -,</w:t>
            </w:r>
          </w:p>
          <w:p w14:paraId="3F9C41DB" w14:textId="77777777" w:rsidR="0089010A" w:rsidRPr="00690874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908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                       cs_NR_SearchSpaceDlDciAssignment_CSSType1(v_NR_PhysicalParameters)</w:t>
            </w:r>
          </w:p>
          <w:p w14:paraId="689731D8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9087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                       ));</w:t>
            </w:r>
          </w:p>
          <w:p w14:paraId="0B6009A8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4"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E5F31DE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suspendConfig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with NR_RRC_INACTIVE condition.</w:t>
            </w:r>
          </w:p>
          <w:p w14:paraId="25090890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f_NR_RRC_InactiveDef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(nr_Cell3, -, false);</w:t>
            </w:r>
          </w:p>
          <w:p w14:paraId="669A39FA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5AF1877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5"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94A759A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NR Cell 1 and NR Cell 6 SSS levels according to the row "T2" in table 6.4.2.2.3.2-1/2.</w:t>
            </w:r>
          </w:p>
          <w:p w14:paraId="688E961F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(v_CellPowerList_AtT2);</w:t>
            </w:r>
          </w:p>
          <w:p w14:paraId="412202CC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f_NR_SS_AS_ActivateSecurity_Current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(nr_Cell6); // @sic R5s220486 sic@</w:t>
            </w:r>
          </w:p>
          <w:p w14:paraId="50D2164A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6ADE7FB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6 - Void"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8A94C84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1E956F9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7"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FBA3B0A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RRCResumeRequest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message on the cell 6?</w:t>
            </w:r>
          </w:p>
          <w:p w14:paraId="6677CB64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(car_NR_SRB0_RrcPdu_IND(nr_Cell6, cr_38508_RRCResumeRequest(tsc_NR_ShortI_RNTI_Value1,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rna_Update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1CC2B696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(__FILE__, __LINE__, "Step 6");</w:t>
            </w:r>
          </w:p>
          <w:p w14:paraId="74E36A9C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37DE5DF" w14:textId="77777777" w:rsidR="0089010A" w:rsidRPr="00E97CAD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proofErr w:type="spellStart"/>
            <w:r w:rsidRPr="00E97C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v_NR_PhysicalParameters</w:t>
            </w:r>
            <w:proofErr w:type="spellEnd"/>
            <w:r w:rsidRPr="00E97C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E97C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f_NR_CellInfo_GetPhysicalParameters</w:t>
            </w:r>
            <w:proofErr w:type="spellEnd"/>
            <w:r w:rsidRPr="00E97C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(nr_Cell6);</w:t>
            </w:r>
          </w:p>
          <w:p w14:paraId="1FE877F3" w14:textId="77777777" w:rsidR="0089010A" w:rsidRPr="00E97CAD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97C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</w:p>
          <w:p w14:paraId="344E7A3F" w14:textId="77777777" w:rsidR="0089010A" w:rsidRPr="00E97CAD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97C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</w:t>
            </w:r>
            <w:proofErr w:type="spellStart"/>
            <w:r w:rsidRPr="00E97C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f_NR_SS_CommonCellConfig</w:t>
            </w:r>
            <w:proofErr w:type="spellEnd"/>
            <w:r w:rsidRPr="00E97C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(nr_Cell6, cads_NR_RachProcedure_DcchDtchToCSS_Config_REQ(nr_Cell6, </w:t>
            </w:r>
            <w:proofErr w:type="spellStart"/>
            <w:r w:rsidRPr="00E97C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E97C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E97C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tsc_CnfReq</w:t>
            </w:r>
            <w:proofErr w:type="spellEnd"/>
            <w:r w:rsidRPr="00E97C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41B49BFA" w14:textId="77777777" w:rsidR="0089010A" w:rsidRPr="00E97CAD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97C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                       -,</w:t>
            </w:r>
          </w:p>
          <w:p w14:paraId="48D09E89" w14:textId="77777777" w:rsidR="0089010A" w:rsidRPr="00E97CAD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97C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                       cs_NR_SearchSpaceDlDciAssignment_CSSType1(v_NR_PhysicalParameters)</w:t>
            </w:r>
          </w:p>
          <w:p w14:paraId="065ECA03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97CAD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                       ));</w:t>
            </w:r>
          </w:p>
          <w:p w14:paraId="7D787934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1CEAEDD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8"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1170836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suspendConfig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with NR_RRC_INACTIVE condition.</w:t>
            </w:r>
          </w:p>
          <w:p w14:paraId="2BA2D4BD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f_NR_RRC_InactiveDef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(nr_Cell6,-,false);</w:t>
            </w:r>
          </w:p>
          <w:p w14:paraId="20C81753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f_NR_SS_AS_ActivateSecurity_Current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(nr_Cell3);</w:t>
            </w:r>
          </w:p>
          <w:p w14:paraId="37339BA0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1E6261C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9"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550E9F9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NR Cell 6 SSS level according to the row "T3" in table 6.4.2.2.3.2-1/2.</w:t>
            </w:r>
          </w:p>
          <w:p w14:paraId="0C2CBB38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(v_CellPowerList_AtT3);</w:t>
            </w:r>
          </w:p>
          <w:p w14:paraId="2B170AF1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E0B90D9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10 - Void"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CC0B1BF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76FA8DA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11"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1ADA36F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RRCResumeRequest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message on the cell 3?</w:t>
            </w:r>
          </w:p>
          <w:p w14:paraId="2D63DD46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(car_NR_SRB0_RrcPdu_IND(nr_Cell3, cr_38508_RRCResumeRequest(tsc_NR_ShortI_RNTI_Value1,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rna_Update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6B2C9B52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(__FILE__, __LINE__, "Step 11");</w:t>
            </w:r>
          </w:p>
          <w:p w14:paraId="294F9147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C850743" w14:textId="77777777" w:rsidR="0089010A" w:rsidRPr="006F3A6B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proofErr w:type="spellStart"/>
            <w:r w:rsidRPr="006F3A6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v_NR_PhysicalParameters</w:t>
            </w:r>
            <w:proofErr w:type="spellEnd"/>
            <w:r w:rsidRPr="006F3A6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6F3A6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f_NR_CellInfo_GetPhysicalParameters</w:t>
            </w:r>
            <w:proofErr w:type="spellEnd"/>
            <w:r w:rsidRPr="006F3A6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(nr_Cell3);</w:t>
            </w:r>
          </w:p>
          <w:p w14:paraId="46749791" w14:textId="77777777" w:rsidR="0089010A" w:rsidRPr="006F3A6B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F3A6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ab/>
            </w:r>
          </w:p>
          <w:p w14:paraId="01E763D5" w14:textId="77777777" w:rsidR="0089010A" w:rsidRPr="006F3A6B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F3A6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6F3A6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f_NR_SS_CommonCellConfig</w:t>
            </w:r>
            <w:proofErr w:type="spellEnd"/>
            <w:r w:rsidRPr="006F3A6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(nr_Cell3, cads_NR_RachProcedure_DcchDtchToCSS_Config_REQ(nr_Cell3, </w:t>
            </w:r>
            <w:proofErr w:type="spellStart"/>
            <w:r w:rsidRPr="006F3A6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cs_TimingInfo_Now</w:t>
            </w:r>
            <w:proofErr w:type="spellEnd"/>
            <w:r w:rsidRPr="006F3A6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6F3A6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tsc_CnfReq</w:t>
            </w:r>
            <w:proofErr w:type="spellEnd"/>
            <w:r w:rsidRPr="006F3A6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24ED80CD" w14:textId="77777777" w:rsidR="0089010A" w:rsidRPr="006F3A6B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F3A6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                       -,</w:t>
            </w:r>
          </w:p>
          <w:p w14:paraId="46730893" w14:textId="77777777" w:rsidR="0089010A" w:rsidRPr="006F3A6B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6F3A6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                       cs_NR_SearchSpaceDlDciAssignment_CSSType1(v_NR_PhysicalParameters)</w:t>
            </w:r>
          </w:p>
          <w:p w14:paraId="461CC08D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F3A6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                       ));</w:t>
            </w:r>
          </w:p>
          <w:p w14:paraId="5813B032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65B593E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12"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97B4249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suspendConfig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with NR_RRC_INACTIVE condition.</w:t>
            </w:r>
          </w:p>
          <w:p w14:paraId="08AAF584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f_NR_RRC_InactiveDef</w:t>
            </w:r>
            <w:proofErr w:type="spellEnd"/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>(nr_Cell3);</w:t>
            </w:r>
          </w:p>
          <w:p w14:paraId="21997A55" w14:textId="77777777" w:rsidR="0089010A" w:rsidRPr="0089010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7F6DD42" w14:textId="77777777" w:rsidR="00C8557A" w:rsidRPr="00F212AA" w:rsidRDefault="0089010A" w:rsidP="0089010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9010A">
              <w:rPr>
                <w:rFonts w:ascii="Courier New" w:hAnsi="Courier New" w:cs="Courier New"/>
                <w:color w:val="000000"/>
                <w:lang w:eastAsia="de-DE"/>
              </w:rPr>
              <w:t xml:space="preserve">  }//end of f_TC_6_4_2_2_NR5GC_TestBody</w:t>
            </w:r>
          </w:p>
        </w:tc>
      </w:tr>
    </w:tbl>
    <w:p w14:paraId="0E2421FF" w14:textId="77777777" w:rsidR="00F62FF6" w:rsidRDefault="00F62FF6" w:rsidP="00F62FF6">
      <w:pPr>
        <w:spacing w:after="0"/>
        <w:rPr>
          <w:rFonts w:ascii="Arial" w:hAnsi="Arial"/>
          <w:b/>
          <w:lang w:eastAsia="en-GB"/>
        </w:rPr>
      </w:pPr>
    </w:p>
    <w:p w14:paraId="0CE43575" w14:textId="01C50364" w:rsidR="00F62FF6" w:rsidRDefault="00F62FF6" w:rsidP="00F62FF6">
      <w:pPr>
        <w:spacing w:after="0"/>
        <w:rPr>
          <w:rFonts w:ascii="Arial" w:hAnsi="Arial"/>
          <w:b/>
          <w:lang w:eastAsia="en-GB"/>
        </w:rPr>
      </w:pPr>
      <w:r w:rsidRPr="00E0351A">
        <w:rPr>
          <w:rFonts w:ascii="Arial" w:hAnsi="Arial"/>
          <w:b/>
          <w:highlight w:val="cyan"/>
          <w:lang w:eastAsia="en-GB"/>
        </w:rPr>
        <w:t>MCC160 implementation: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62FF6" w:rsidRPr="00504291" w14:paraId="5124B62F" w14:textId="77777777" w:rsidTr="00650D3D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CA5D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f_TC_6_4_2_2_NR5GC_TestBody() runs on NR5GC_PTC</w:t>
            </w:r>
          </w:p>
          <w:p w14:paraId="74E04C53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{ // @sic R5s200403 R5-203502 R5-233462 sic@</w:t>
            </w:r>
          </w:p>
          <w:p w14:paraId="5BDCF460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v_T1_Cell3_RS_EPRE_FR1 := -78; // @sic R5-198879 sic@</w:t>
            </w:r>
          </w:p>
          <w:p w14:paraId="4697FA31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v_T2_Cell1_RS_EPRE_FR1 :=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F65F22E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v_T2_Cell6_RS_EPRE_FR1 := -78;</w:t>
            </w:r>
          </w:p>
          <w:p w14:paraId="1508BA63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v_T3_Cell6_RS_EPRE_FR1 := -98;</w:t>
            </w:r>
          </w:p>
          <w:p w14:paraId="0AE31C1E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5BA6E8F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v_CellPowerList_AtT1;</w:t>
            </w:r>
          </w:p>
          <w:p w14:paraId="1C303E9D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v_CellPowerList_AtT2;</w:t>
            </w:r>
          </w:p>
          <w:p w14:paraId="01DEDEA3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NR_CellPowerList_Type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v_CellPowerList_AtT3;</w:t>
            </w:r>
          </w:p>
          <w:p w14:paraId="5E0FBF45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D29B2C8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v_CellPowerList_AtT1:={</w:t>
            </w:r>
          </w:p>
          <w:p w14:paraId="63BC5EAC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(nr_Cell3, v_T1_Cell3_RS_EPRE_FR1, tsc_NR_ServingCellSSS_EPRE_FR2)</w:t>
            </w:r>
          </w:p>
          <w:p w14:paraId="4C88D948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39046F1B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v_CellPowerList_AtT2:={</w:t>
            </w:r>
          </w:p>
          <w:p w14:paraId="7A273160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(nr_Cell1, v_T2_Cell1_RS_EPRE_FR1, v_T2_Cell1_RS_EPRE_FR1),</w:t>
            </w:r>
          </w:p>
          <w:p w14:paraId="4C9E3685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(nr_Cell6, v_T2_Cell6_RS_EPRE_FR1, tsc_NR_ServingCellSSS_EPRE_FR2)</w:t>
            </w:r>
          </w:p>
          <w:p w14:paraId="6C9E75E3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161D830C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v_CellPowerList_AtT3:={</w:t>
            </w:r>
          </w:p>
          <w:p w14:paraId="05392753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cs_NR_CellPower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(nr_Cell6, v_T3_Cell6_RS_EPRE_FR1, tsc_NR_NonSuitableCellSSS_EPRE_FR2)</w:t>
            </w:r>
          </w:p>
          <w:p w14:paraId="7CA644F5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11B078D9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A18CA77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1"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41C0275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NR Cell 3 SSS level according to the row "T1" in table 6.4.2.2.3.2-1/2.</w:t>
            </w:r>
          </w:p>
          <w:p w14:paraId="21972A6E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(v_CellPowerList_AtT1);</w:t>
            </w:r>
          </w:p>
          <w:p w14:paraId="3F439554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f_NR_SS_AS_ActivateSecurity_Current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(nr_Cell3); // @sic R5s220486 sic@</w:t>
            </w:r>
          </w:p>
          <w:p w14:paraId="1EC4896A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4D86F70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2 - Void"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E3803EA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5FAF4F6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3"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79449BF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RRCResumeRequest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message on the cell 3?</w:t>
            </w:r>
          </w:p>
          <w:p w14:paraId="0EDE1010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(car_NR_SRB0_RrcPdu_IND(nr_Cell3, cr_38508_RRCResumeRequest(tsc_NR_ShortI_RNTI_Value1,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rna_Update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781AEA09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(__FILE__, __LINE__, "Step 3");</w:t>
            </w:r>
          </w:p>
          <w:p w14:paraId="3B914C43" w14:textId="77777777" w:rsid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144E3B7" w14:textId="4B74F405" w:rsidR="00DA4FE6" w:rsidRPr="00F62FF6" w:rsidRDefault="00DA4FE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4FE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A4FE6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// Reconfigure SS - set </w:t>
            </w:r>
            <w:proofErr w:type="spellStart"/>
            <w:r w:rsidRPr="00DA4FE6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DcchDtch</w:t>
            </w:r>
            <w:proofErr w:type="spellEnd"/>
            <w:r w:rsidRPr="00DA4FE6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on CSS with DCI format 1_0 to send </w:t>
            </w:r>
            <w:proofErr w:type="spellStart"/>
            <w:r w:rsidRPr="00DA4FE6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RRCRelease</w:t>
            </w:r>
            <w:proofErr w:type="spellEnd"/>
          </w:p>
          <w:p w14:paraId="50277CE2" w14:textId="0B38426B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FE5BB7" w:rsidRPr="008E45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f_NR_SS_ReconfigSStoCSS_DCI1_0 </w:t>
            </w:r>
            <w:r w:rsidRPr="00F62FF6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(nr_Cell3); // @sic R5s240459 sic@</w:t>
            </w:r>
          </w:p>
          <w:p w14:paraId="15EEBC13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2B1F3CE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4"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FE2E393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suspendConfig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with NR_RRC_INACTIVE condition.</w:t>
            </w:r>
          </w:p>
          <w:p w14:paraId="3E417205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f_NR_RRC_InactiveDef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(nr_Cell3, -, false);</w:t>
            </w:r>
          </w:p>
          <w:p w14:paraId="6FBFFEB5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39B5E3D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5"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A7B26FE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changes NR Cell 1 and NR Cell 6 SSS levels according to the row "T2" in table 6.4.2.2.3.2-1/2.</w:t>
            </w:r>
          </w:p>
          <w:p w14:paraId="1193E081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(v_CellPowerList_AtT2);</w:t>
            </w:r>
          </w:p>
          <w:p w14:paraId="71185C7F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f_NR_SS_AS_ActivateSecurity_Current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(nr_Cell6); // @sic R5s220486 sic@</w:t>
            </w:r>
          </w:p>
          <w:p w14:paraId="4EA177B6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7A5976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6 - Void"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7C6BD44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E57926D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7"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0992654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RRCResumeRequest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message on the cell 6?</w:t>
            </w:r>
          </w:p>
          <w:p w14:paraId="1E605057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(car_NR_SRB0_RrcPdu_IND(nr_Cell6, cr_38508_RRCResumeRequest(tsc_NR_ShortI_RNTI_Value1,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rna_Update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6FF6DBB1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(__FILE__, __LINE__, "Step 6");</w:t>
            </w:r>
          </w:p>
          <w:p w14:paraId="6D1EABD7" w14:textId="77777777" w:rsidR="00DA4FE6" w:rsidRDefault="00DA4FE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4FE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C56F714" w14:textId="28EC8D18" w:rsidR="00F62FF6" w:rsidRPr="00F62FF6" w:rsidRDefault="00DA4FE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4FE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A4FE6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// Reconfigure SS - set </w:t>
            </w:r>
            <w:proofErr w:type="spellStart"/>
            <w:r w:rsidRPr="00DA4FE6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DcchDtch</w:t>
            </w:r>
            <w:proofErr w:type="spellEnd"/>
            <w:r w:rsidRPr="00DA4FE6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on CSS with DCI format 1_0 to send </w:t>
            </w:r>
            <w:proofErr w:type="spellStart"/>
            <w:r w:rsidRPr="00DA4FE6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RRCRelease</w:t>
            </w:r>
            <w:proofErr w:type="spellEnd"/>
          </w:p>
          <w:p w14:paraId="5F51BC1D" w14:textId="3615401F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8E4555" w:rsidRPr="008E45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f_NR_SS_ReconfigSStoCSS_DCI1_0 </w:t>
            </w:r>
            <w:r w:rsidRPr="008E45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(</w:t>
            </w:r>
            <w:r w:rsidRPr="00F62FF6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nr_Cell6); // @sic R5s240459 sic@</w:t>
            </w:r>
          </w:p>
          <w:p w14:paraId="5DAA9C7E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42868E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8"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430EE4C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suspendConfig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with NR_RRC_INACTIVE condition.</w:t>
            </w:r>
          </w:p>
          <w:p w14:paraId="3432A510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f_NR_RRC_InactiveDef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(nr_Cell6,-,false);</w:t>
            </w:r>
          </w:p>
          <w:p w14:paraId="15F32D48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f_NR_SS_AS_ActivateSecurity_Current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(nr_Cell3);</w:t>
            </w:r>
          </w:p>
          <w:p w14:paraId="2D1CEE29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9E96DEA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9"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B2A8DBD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The SS changes NR Cell 6 SSS level according to the row "T3" in table 6.4.2.2.3.2-1/2.</w:t>
            </w:r>
          </w:p>
          <w:p w14:paraId="4A8C5C6F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f_NR_SetCellPowerList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(v_CellPowerList_AtT3);</w:t>
            </w:r>
          </w:p>
          <w:p w14:paraId="05C2E0D3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037B19B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10 - Void"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3A54E92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7C3E08D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11"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408A4CD3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RRCResumeRequest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message on the cell 3?</w:t>
            </w:r>
          </w:p>
          <w:p w14:paraId="14B21F0F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(car_NR_SRB0_RrcPdu_IND(nr_Cell3, cr_38508_RRCResumeRequest(tsc_NR_ShortI_RNTI_Value1,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rna_Update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)));</w:t>
            </w:r>
          </w:p>
          <w:p w14:paraId="105E4537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(__FILE__, __LINE__, "Step 11");</w:t>
            </w:r>
          </w:p>
          <w:p w14:paraId="0B91FC64" w14:textId="77777777" w:rsid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948B1B2" w14:textId="0DC80179" w:rsidR="00DA4FE6" w:rsidRPr="00F62FF6" w:rsidRDefault="00DA4FE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A4FE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DA4FE6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// Reconfigure SS - set </w:t>
            </w:r>
            <w:proofErr w:type="spellStart"/>
            <w:r w:rsidRPr="00DA4FE6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DcchDtch</w:t>
            </w:r>
            <w:proofErr w:type="spellEnd"/>
            <w:r w:rsidRPr="00DA4FE6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 on CSS with DCI format 1_0 to send </w:t>
            </w:r>
            <w:proofErr w:type="spellStart"/>
            <w:r w:rsidRPr="00DA4FE6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RRCRelease</w:t>
            </w:r>
            <w:proofErr w:type="spellEnd"/>
          </w:p>
          <w:p w14:paraId="7A8C3EA6" w14:textId="32145746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="008E4555" w:rsidRPr="008E4555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 xml:space="preserve">f_NR_SS_ReconfigSStoCSS_DCI1_0 </w:t>
            </w:r>
            <w:r w:rsidRPr="00F62FF6">
              <w:rPr>
                <w:rFonts w:ascii="Courier New" w:hAnsi="Courier New" w:cs="Courier New"/>
                <w:color w:val="000000"/>
                <w:highlight w:val="cyan"/>
                <w:lang w:eastAsia="de-DE"/>
              </w:rPr>
              <w:t>(nr_Cell3); // @sic R5s240459 sic@</w:t>
            </w:r>
          </w:p>
          <w:p w14:paraId="714C5A97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93C4F77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12"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9C13E68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suspendConfig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with NR_RRC_INACTIVE condition.</w:t>
            </w:r>
          </w:p>
          <w:p w14:paraId="4583DBC5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f_NR_RRC_InactiveDef</w:t>
            </w:r>
            <w:proofErr w:type="spellEnd"/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>(nr_Cell3);</w:t>
            </w:r>
          </w:p>
          <w:p w14:paraId="6E92F30C" w14:textId="77777777" w:rsidR="00F62FF6" w:rsidRP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809033" w14:textId="77777777" w:rsidR="00F62FF6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62FF6">
              <w:rPr>
                <w:rFonts w:ascii="Courier New" w:hAnsi="Courier New" w:cs="Courier New"/>
                <w:color w:val="000000"/>
                <w:lang w:eastAsia="de-DE"/>
              </w:rPr>
              <w:t xml:space="preserve">  }//end of f_TC_6_4_2_2_NR5GC_TestBody</w:t>
            </w:r>
          </w:p>
          <w:p w14:paraId="41A77AF4" w14:textId="16831570" w:rsidR="00F62FF6" w:rsidRPr="00F212AA" w:rsidRDefault="00F62FF6" w:rsidP="00F62FF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41B3D412" w14:textId="77777777" w:rsidR="0072478F" w:rsidRPr="00C8557A" w:rsidRDefault="0072478F" w:rsidP="0089010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  <w:color w:val="FF0000"/>
          <w:lang w:eastAsia="zh-CN"/>
        </w:rPr>
      </w:pPr>
    </w:p>
    <w:sectPr w:rsidR="0072478F" w:rsidRPr="00C8557A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5EAE40" w14:textId="77777777" w:rsidR="00BD6D25" w:rsidRDefault="00BD6D25">
      <w:r>
        <w:separator/>
      </w:r>
    </w:p>
  </w:endnote>
  <w:endnote w:type="continuationSeparator" w:id="0">
    <w:p w14:paraId="73BD95FE" w14:textId="77777777" w:rsidR="00BD6D25" w:rsidRDefault="00BD6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9C6999" w14:textId="77777777" w:rsidR="00BD6D25" w:rsidRDefault="00BD6D25">
      <w:r>
        <w:separator/>
      </w:r>
    </w:p>
  </w:footnote>
  <w:footnote w:type="continuationSeparator" w:id="0">
    <w:p w14:paraId="52939DA4" w14:textId="77777777" w:rsidR="00BD6D25" w:rsidRDefault="00BD6D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2287C8" w14:textId="77777777" w:rsidR="00695808" w:rsidRDefault="00695808">
    <w:r>
      <w:t xml:space="preserve">Page </w:t>
    </w:r>
    <w:r w:rsidR="007E384B">
      <w:fldChar w:fldCharType="begin"/>
    </w:r>
    <w:r w:rsidR="00374DD4">
      <w:instrText>PAGE</w:instrText>
    </w:r>
    <w:r w:rsidR="007E384B">
      <w:fldChar w:fldCharType="separate"/>
    </w:r>
    <w:r>
      <w:rPr>
        <w:noProof/>
      </w:rPr>
      <w:t>1</w:t>
    </w:r>
    <w:r w:rsidR="007E384B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CA3A8D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29BFB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CCA2E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2259859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78929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8640035">
    <w:abstractNumId w:val="0"/>
  </w:num>
  <w:num w:numId="4" w16cid:durableId="9381047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75"/>
    <w:rsid w:val="00022E4A"/>
    <w:rsid w:val="00046596"/>
    <w:rsid w:val="00053A0E"/>
    <w:rsid w:val="00070E09"/>
    <w:rsid w:val="00094FFB"/>
    <w:rsid w:val="000A6394"/>
    <w:rsid w:val="000B7FED"/>
    <w:rsid w:val="000C038A"/>
    <w:rsid w:val="000C6598"/>
    <w:rsid w:val="000C6B85"/>
    <w:rsid w:val="000D44B3"/>
    <w:rsid w:val="00106F7F"/>
    <w:rsid w:val="00112823"/>
    <w:rsid w:val="001150DF"/>
    <w:rsid w:val="001319F2"/>
    <w:rsid w:val="00144094"/>
    <w:rsid w:val="00145D43"/>
    <w:rsid w:val="00150911"/>
    <w:rsid w:val="001635A3"/>
    <w:rsid w:val="00181F0D"/>
    <w:rsid w:val="00187E4E"/>
    <w:rsid w:val="00190E3B"/>
    <w:rsid w:val="00192C46"/>
    <w:rsid w:val="00197724"/>
    <w:rsid w:val="001A06AD"/>
    <w:rsid w:val="001A08B3"/>
    <w:rsid w:val="001A79AC"/>
    <w:rsid w:val="001A7B60"/>
    <w:rsid w:val="001B52F0"/>
    <w:rsid w:val="001B7A65"/>
    <w:rsid w:val="001E41F3"/>
    <w:rsid w:val="002020C9"/>
    <w:rsid w:val="00205A90"/>
    <w:rsid w:val="00216024"/>
    <w:rsid w:val="002348C3"/>
    <w:rsid w:val="0024681D"/>
    <w:rsid w:val="0026004D"/>
    <w:rsid w:val="002640DD"/>
    <w:rsid w:val="00275D12"/>
    <w:rsid w:val="00284FEB"/>
    <w:rsid w:val="002860C4"/>
    <w:rsid w:val="00290C51"/>
    <w:rsid w:val="002A6E16"/>
    <w:rsid w:val="002B2C45"/>
    <w:rsid w:val="002B5741"/>
    <w:rsid w:val="002C4817"/>
    <w:rsid w:val="002C5349"/>
    <w:rsid w:val="002D683C"/>
    <w:rsid w:val="002E472E"/>
    <w:rsid w:val="002F15F0"/>
    <w:rsid w:val="00300591"/>
    <w:rsid w:val="003045C8"/>
    <w:rsid w:val="00305409"/>
    <w:rsid w:val="0031320A"/>
    <w:rsid w:val="00323DB3"/>
    <w:rsid w:val="00346760"/>
    <w:rsid w:val="00353717"/>
    <w:rsid w:val="003609EF"/>
    <w:rsid w:val="0036231A"/>
    <w:rsid w:val="00374772"/>
    <w:rsid w:val="00374DD4"/>
    <w:rsid w:val="003873EE"/>
    <w:rsid w:val="003A1211"/>
    <w:rsid w:val="003A1523"/>
    <w:rsid w:val="003C3721"/>
    <w:rsid w:val="003C3954"/>
    <w:rsid w:val="003E1A36"/>
    <w:rsid w:val="003E1EA3"/>
    <w:rsid w:val="003F285A"/>
    <w:rsid w:val="003F4082"/>
    <w:rsid w:val="00404EA2"/>
    <w:rsid w:val="00405C8E"/>
    <w:rsid w:val="00407EE9"/>
    <w:rsid w:val="00410371"/>
    <w:rsid w:val="0041798F"/>
    <w:rsid w:val="004242F1"/>
    <w:rsid w:val="00427748"/>
    <w:rsid w:val="00437303"/>
    <w:rsid w:val="004677F1"/>
    <w:rsid w:val="0048283F"/>
    <w:rsid w:val="00493138"/>
    <w:rsid w:val="004B72EF"/>
    <w:rsid w:val="004B75B7"/>
    <w:rsid w:val="004C2D35"/>
    <w:rsid w:val="004E6AFE"/>
    <w:rsid w:val="005141D9"/>
    <w:rsid w:val="00514EAE"/>
    <w:rsid w:val="0051580D"/>
    <w:rsid w:val="0054030B"/>
    <w:rsid w:val="005425BA"/>
    <w:rsid w:val="00545E9D"/>
    <w:rsid w:val="00547111"/>
    <w:rsid w:val="00561ECB"/>
    <w:rsid w:val="005672A4"/>
    <w:rsid w:val="00570273"/>
    <w:rsid w:val="00583289"/>
    <w:rsid w:val="005868FF"/>
    <w:rsid w:val="00587EE3"/>
    <w:rsid w:val="00592D74"/>
    <w:rsid w:val="005D5DFD"/>
    <w:rsid w:val="005E2C44"/>
    <w:rsid w:val="00600660"/>
    <w:rsid w:val="00621188"/>
    <w:rsid w:val="00624EF0"/>
    <w:rsid w:val="006257ED"/>
    <w:rsid w:val="00634CBF"/>
    <w:rsid w:val="006429F0"/>
    <w:rsid w:val="00647DC6"/>
    <w:rsid w:val="00650D3D"/>
    <w:rsid w:val="006517C7"/>
    <w:rsid w:val="00653DE4"/>
    <w:rsid w:val="00665C47"/>
    <w:rsid w:val="00672F06"/>
    <w:rsid w:val="006904EA"/>
    <w:rsid w:val="00690874"/>
    <w:rsid w:val="00691375"/>
    <w:rsid w:val="00694B69"/>
    <w:rsid w:val="00695808"/>
    <w:rsid w:val="006A1740"/>
    <w:rsid w:val="006B0377"/>
    <w:rsid w:val="006B34CB"/>
    <w:rsid w:val="006B46FB"/>
    <w:rsid w:val="006B4D39"/>
    <w:rsid w:val="006C5D54"/>
    <w:rsid w:val="006C7DDF"/>
    <w:rsid w:val="006E21FB"/>
    <w:rsid w:val="006F3A6B"/>
    <w:rsid w:val="0070669F"/>
    <w:rsid w:val="007075B6"/>
    <w:rsid w:val="0072478F"/>
    <w:rsid w:val="00736C93"/>
    <w:rsid w:val="007420EF"/>
    <w:rsid w:val="00742FE7"/>
    <w:rsid w:val="007459D2"/>
    <w:rsid w:val="0075393E"/>
    <w:rsid w:val="0075464B"/>
    <w:rsid w:val="00763199"/>
    <w:rsid w:val="007659EC"/>
    <w:rsid w:val="00781FBF"/>
    <w:rsid w:val="00792342"/>
    <w:rsid w:val="007977A8"/>
    <w:rsid w:val="007B36C8"/>
    <w:rsid w:val="007B512A"/>
    <w:rsid w:val="007C2097"/>
    <w:rsid w:val="007D6A07"/>
    <w:rsid w:val="007E384B"/>
    <w:rsid w:val="007E6E6E"/>
    <w:rsid w:val="007F0146"/>
    <w:rsid w:val="007F7259"/>
    <w:rsid w:val="008040A8"/>
    <w:rsid w:val="0081193F"/>
    <w:rsid w:val="008279FA"/>
    <w:rsid w:val="00843DD2"/>
    <w:rsid w:val="00845170"/>
    <w:rsid w:val="00860108"/>
    <w:rsid w:val="008626E7"/>
    <w:rsid w:val="00865118"/>
    <w:rsid w:val="0086617D"/>
    <w:rsid w:val="00870EE7"/>
    <w:rsid w:val="00882109"/>
    <w:rsid w:val="008863B9"/>
    <w:rsid w:val="0089010A"/>
    <w:rsid w:val="008A45A6"/>
    <w:rsid w:val="008B2850"/>
    <w:rsid w:val="008D39E6"/>
    <w:rsid w:val="008D3CCC"/>
    <w:rsid w:val="008E1FF2"/>
    <w:rsid w:val="008E2C62"/>
    <w:rsid w:val="008E4555"/>
    <w:rsid w:val="008F3789"/>
    <w:rsid w:val="008F686C"/>
    <w:rsid w:val="009148DE"/>
    <w:rsid w:val="009172F5"/>
    <w:rsid w:val="00941E30"/>
    <w:rsid w:val="009531B0"/>
    <w:rsid w:val="009741B3"/>
    <w:rsid w:val="009777D9"/>
    <w:rsid w:val="00991B88"/>
    <w:rsid w:val="009A5753"/>
    <w:rsid w:val="009A579D"/>
    <w:rsid w:val="009B1AF5"/>
    <w:rsid w:val="009C582D"/>
    <w:rsid w:val="009E3297"/>
    <w:rsid w:val="009E5487"/>
    <w:rsid w:val="009F734F"/>
    <w:rsid w:val="00A04749"/>
    <w:rsid w:val="00A06009"/>
    <w:rsid w:val="00A246B6"/>
    <w:rsid w:val="00A2733B"/>
    <w:rsid w:val="00A30CE5"/>
    <w:rsid w:val="00A47483"/>
    <w:rsid w:val="00A47E70"/>
    <w:rsid w:val="00A50CF0"/>
    <w:rsid w:val="00A55DA1"/>
    <w:rsid w:val="00A7671C"/>
    <w:rsid w:val="00A94CFF"/>
    <w:rsid w:val="00A97A81"/>
    <w:rsid w:val="00AA0347"/>
    <w:rsid w:val="00AA2CBC"/>
    <w:rsid w:val="00AA4D1D"/>
    <w:rsid w:val="00AB4A4A"/>
    <w:rsid w:val="00AC198B"/>
    <w:rsid w:val="00AC5820"/>
    <w:rsid w:val="00AD1CD8"/>
    <w:rsid w:val="00AF31EC"/>
    <w:rsid w:val="00B258BB"/>
    <w:rsid w:val="00B67B97"/>
    <w:rsid w:val="00B85A61"/>
    <w:rsid w:val="00B968C8"/>
    <w:rsid w:val="00BA3EC5"/>
    <w:rsid w:val="00BA51D9"/>
    <w:rsid w:val="00BA623C"/>
    <w:rsid w:val="00BB5DFC"/>
    <w:rsid w:val="00BD1C2A"/>
    <w:rsid w:val="00BD279D"/>
    <w:rsid w:val="00BD6BB8"/>
    <w:rsid w:val="00BD6D25"/>
    <w:rsid w:val="00C01BAA"/>
    <w:rsid w:val="00C550B6"/>
    <w:rsid w:val="00C64ABB"/>
    <w:rsid w:val="00C66BA2"/>
    <w:rsid w:val="00C7265C"/>
    <w:rsid w:val="00C8557A"/>
    <w:rsid w:val="00C870F6"/>
    <w:rsid w:val="00C95985"/>
    <w:rsid w:val="00CA6E04"/>
    <w:rsid w:val="00CB2C57"/>
    <w:rsid w:val="00CC313B"/>
    <w:rsid w:val="00CC5026"/>
    <w:rsid w:val="00CC68D0"/>
    <w:rsid w:val="00CC7D43"/>
    <w:rsid w:val="00CD398D"/>
    <w:rsid w:val="00CD5617"/>
    <w:rsid w:val="00CF66AD"/>
    <w:rsid w:val="00D03F9A"/>
    <w:rsid w:val="00D04AC1"/>
    <w:rsid w:val="00D06D51"/>
    <w:rsid w:val="00D07959"/>
    <w:rsid w:val="00D17738"/>
    <w:rsid w:val="00D24991"/>
    <w:rsid w:val="00D27D2A"/>
    <w:rsid w:val="00D370BF"/>
    <w:rsid w:val="00D4323C"/>
    <w:rsid w:val="00D50255"/>
    <w:rsid w:val="00D66520"/>
    <w:rsid w:val="00D84AE9"/>
    <w:rsid w:val="00D9124E"/>
    <w:rsid w:val="00DA206B"/>
    <w:rsid w:val="00DA4E06"/>
    <w:rsid w:val="00DA4FE6"/>
    <w:rsid w:val="00DA50ED"/>
    <w:rsid w:val="00DB58EE"/>
    <w:rsid w:val="00DC023F"/>
    <w:rsid w:val="00DC7FD7"/>
    <w:rsid w:val="00DD3C08"/>
    <w:rsid w:val="00DE23E3"/>
    <w:rsid w:val="00DE34CF"/>
    <w:rsid w:val="00E0351A"/>
    <w:rsid w:val="00E10F5E"/>
    <w:rsid w:val="00E13F3D"/>
    <w:rsid w:val="00E34898"/>
    <w:rsid w:val="00E3516A"/>
    <w:rsid w:val="00E46F9C"/>
    <w:rsid w:val="00E6304E"/>
    <w:rsid w:val="00E6782A"/>
    <w:rsid w:val="00E70359"/>
    <w:rsid w:val="00E75B59"/>
    <w:rsid w:val="00E8246D"/>
    <w:rsid w:val="00E9201B"/>
    <w:rsid w:val="00E97CAD"/>
    <w:rsid w:val="00EA38CC"/>
    <w:rsid w:val="00EB09B7"/>
    <w:rsid w:val="00EB1C14"/>
    <w:rsid w:val="00EB6D8B"/>
    <w:rsid w:val="00EB7219"/>
    <w:rsid w:val="00ED7414"/>
    <w:rsid w:val="00EE7D7C"/>
    <w:rsid w:val="00F01432"/>
    <w:rsid w:val="00F110BE"/>
    <w:rsid w:val="00F24579"/>
    <w:rsid w:val="00F25D98"/>
    <w:rsid w:val="00F300FB"/>
    <w:rsid w:val="00F333BA"/>
    <w:rsid w:val="00F42A6B"/>
    <w:rsid w:val="00F51C74"/>
    <w:rsid w:val="00F62FF6"/>
    <w:rsid w:val="00F67511"/>
    <w:rsid w:val="00F67D04"/>
    <w:rsid w:val="00F712EB"/>
    <w:rsid w:val="00F8702E"/>
    <w:rsid w:val="00F93F46"/>
    <w:rsid w:val="00FA2F03"/>
    <w:rsid w:val="00FB6386"/>
    <w:rsid w:val="00FB7088"/>
    <w:rsid w:val="00FC5E87"/>
    <w:rsid w:val="00FD3B8A"/>
    <w:rsid w:val="00FE3B40"/>
    <w:rsid w:val="00FE5BB7"/>
    <w:rsid w:val="00FF6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F8A2C9"/>
  <w15:docId w15:val="{E7A69147-02BB-48A9-9136-140C7FA8A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4FE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gaoting@starpointcomm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8</Pages>
  <Words>2369</Words>
  <Characters>13032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2024-07-19T12:59:00Z</dcterms:created>
  <dcterms:modified xsi:type="dcterms:W3CDTF">2024-07-19T13:00:00Z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