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42CF3293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67F7">
        <w:fldChar w:fldCharType="begin"/>
      </w:r>
      <w:r w:rsidR="00EA67F7">
        <w:instrText xml:space="preserve"> DOCPROPERTY  TSG/WGRef  \* MERGEFORMAT </w:instrText>
      </w:r>
      <w:r w:rsidR="00EA67F7">
        <w:fldChar w:fldCharType="separate"/>
      </w:r>
      <w:r>
        <w:rPr>
          <w:b/>
          <w:noProof/>
          <w:sz w:val="24"/>
        </w:rPr>
        <w:t>RAN5</w:t>
      </w:r>
      <w:r w:rsidR="00EA67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67F7">
        <w:fldChar w:fldCharType="begin"/>
      </w:r>
      <w:r w:rsidR="00EA67F7">
        <w:instrText xml:space="preserve"> DOCPROPERTY  MtgSeq  \* MERGEFORMAT </w:instrText>
      </w:r>
      <w:r w:rsidR="00EA67F7">
        <w:fldChar w:fldCharType="separate"/>
      </w:r>
      <w:r w:rsidRPr="00EB09B7">
        <w:rPr>
          <w:b/>
          <w:noProof/>
          <w:sz w:val="24"/>
        </w:rPr>
        <w:t>2024</w:t>
      </w:r>
      <w:r w:rsidR="00EA67F7">
        <w:rPr>
          <w:b/>
          <w:noProof/>
          <w:sz w:val="24"/>
        </w:rPr>
        <w:fldChar w:fldCharType="end"/>
      </w:r>
      <w:r w:rsidR="00EA67F7">
        <w:fldChar w:fldCharType="begin"/>
      </w:r>
      <w:r w:rsidR="00EA67F7">
        <w:instrText xml:space="preserve"> DOCPROPERTY  MtgTitle  \* MERGEFORMAT </w:instrText>
      </w:r>
      <w:r w:rsidR="00EA67F7">
        <w:fldChar w:fldCharType="separate"/>
      </w:r>
      <w:r>
        <w:rPr>
          <w:b/>
          <w:noProof/>
          <w:sz w:val="24"/>
        </w:rPr>
        <w:t>-TTCN email</w:t>
      </w:r>
      <w:r w:rsidR="00EA67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6BE8" w:rsidRPr="00D36BE8">
        <w:rPr>
          <w:b/>
          <w:bCs/>
          <w:i/>
          <w:iCs/>
          <w:sz w:val="24"/>
          <w:szCs w:val="24"/>
        </w:rPr>
        <w:t>R5s240453</w:t>
      </w:r>
    </w:p>
    <w:p w14:paraId="320CF6EF" w14:textId="77777777" w:rsidR="00764BBF" w:rsidRDefault="00EA67F7" w:rsidP="00764B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64B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64B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64BB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EA67F7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3</w:t>
            </w:r>
            <w:r w:rsidR="00764BBF">
              <w:rPr>
                <w:b/>
                <w:noProof/>
                <w:sz w:val="28"/>
              </w:rPr>
              <w:t>8</w:t>
            </w:r>
            <w:r w:rsidR="00764BBF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14D20C50" w:rsidR="00764BBF" w:rsidRPr="00B71941" w:rsidRDefault="00D36BE8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36BE8">
              <w:rPr>
                <w:b/>
                <w:bCs/>
                <w:sz w:val="28"/>
                <w:szCs w:val="28"/>
              </w:rPr>
              <w:t>3478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EA67F7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EA67F7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35C635A6" w:rsidR="00764BBF" w:rsidRPr="00410371" w:rsidRDefault="00EA67F7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1</w:t>
            </w:r>
            <w:r w:rsidR="00764BBF">
              <w:rPr>
                <w:b/>
                <w:noProof/>
                <w:sz w:val="28"/>
              </w:rPr>
              <w:t>7</w:t>
            </w:r>
            <w:r w:rsidR="00764BBF" w:rsidRPr="00410371">
              <w:rPr>
                <w:b/>
                <w:noProof/>
                <w:sz w:val="28"/>
              </w:rPr>
              <w:t>.</w:t>
            </w:r>
            <w:r w:rsidR="00764BBF">
              <w:rPr>
                <w:b/>
                <w:noProof/>
                <w:sz w:val="28"/>
              </w:rPr>
              <w:t>1</w:t>
            </w:r>
            <w:r w:rsidR="00D36BE8">
              <w:rPr>
                <w:b/>
                <w:noProof/>
                <w:sz w:val="28"/>
              </w:rPr>
              <w:t>1</w:t>
            </w:r>
            <w:r w:rsidR="00764BB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41AFB225" w:rsidR="00764BBF" w:rsidRDefault="00D36BE8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D36BE8">
              <w:rPr>
                <w:rFonts w:cs="Arial"/>
              </w:rPr>
              <w:t>Correction for NR5GC Test case 10.1.8.1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A67F7">
              <w:fldChar w:fldCharType="begin"/>
            </w:r>
            <w:r w:rsidR="00EA67F7">
              <w:instrText xml:space="preserve"> DOCPROPERTY  SourceIfTsg  \* MERGEFORMAT </w:instrText>
            </w:r>
            <w:r w:rsidR="00EA67F7">
              <w:fldChar w:fldCharType="separate"/>
            </w:r>
            <w:r w:rsidR="00EA67F7">
              <w:fldChar w:fldCharType="end"/>
            </w:r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174CE162" w:rsidR="00764BBF" w:rsidRPr="00156A31" w:rsidRDefault="00156A31" w:rsidP="006A19F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156A31">
              <w:rPr>
                <w:noProof/>
                <w:lang w:val="en-IN"/>
              </w:rPr>
              <w:t>TEI1</w:t>
            </w:r>
            <w:r>
              <w:rPr>
                <w:noProof/>
                <w:lang w:val="en-IN"/>
              </w:rPr>
              <w:t>5</w:t>
            </w:r>
            <w:r w:rsidRPr="00156A31">
              <w:rPr>
                <w:noProof/>
                <w:lang w:val="en-IN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156A31" w:rsidRDefault="00764BBF" w:rsidP="006A19FC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45FBA854" w:rsidR="00764BBF" w:rsidRDefault="00EA67F7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4BBF">
              <w:rPr>
                <w:noProof/>
              </w:rPr>
              <w:t>2024-0</w:t>
            </w:r>
            <w:r w:rsidR="00156A31">
              <w:rPr>
                <w:noProof/>
              </w:rPr>
              <w:t>7</w:t>
            </w:r>
            <w:r w:rsidR="00764BB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6A31">
              <w:rPr>
                <w:noProof/>
              </w:rPr>
              <w:t>02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EA67F7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4B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EA67F7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4BB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FBC47" w14:textId="77777777" w:rsidR="006B5A63" w:rsidRPr="004847CE" w:rsidRDefault="006B5A63" w:rsidP="006B5A6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noProof/>
                <w:lang w:val="en-SG"/>
              </w:rPr>
            </w:pPr>
            <w:r w:rsidRPr="008C55EE">
              <w:rPr>
                <w:rFonts w:ascii="Arial" w:hAnsi="Arial" w:cs="Arial"/>
                <w:noProof/>
              </w:rPr>
              <w:t>At step</w:t>
            </w:r>
            <w:r>
              <w:rPr>
                <w:rFonts w:ascii="Arial" w:hAnsi="Arial" w:cs="Arial"/>
                <w:noProof/>
              </w:rPr>
              <w:t>11</w:t>
            </w:r>
            <w:r w:rsidRPr="008C55EE">
              <w:rPr>
                <w:rFonts w:ascii="Arial" w:hAnsi="Arial" w:cs="Arial"/>
                <w:noProof/>
              </w:rPr>
              <w:t>, using tsc_RandomAPN will set PDU type as none</w:t>
            </w:r>
            <w:r>
              <w:rPr>
                <w:rFonts w:ascii="Arial" w:hAnsi="Arial" w:cs="Arial"/>
                <w:noProof/>
              </w:rPr>
              <w:t xml:space="preserve"> for evalution of PDU type</w:t>
            </w:r>
            <w:r w:rsidRPr="008C55EE">
              <w:rPr>
                <w:rFonts w:ascii="Arial" w:hAnsi="Arial" w:cs="Arial"/>
                <w:noProof/>
              </w:rPr>
              <w:t xml:space="preserve">. </w:t>
            </w:r>
            <w:r>
              <w:rPr>
                <w:rFonts w:ascii="Arial" w:hAnsi="Arial" w:cs="Arial"/>
                <w:noProof/>
              </w:rPr>
              <w:t>To update PDU type on further s</w:t>
            </w:r>
            <w:r w:rsidRPr="008C55EE">
              <w:rPr>
                <w:rFonts w:ascii="Arial" w:hAnsi="Arial" w:cs="Arial"/>
                <w:noProof/>
              </w:rPr>
              <w:t>tep</w:t>
            </w:r>
            <w:r>
              <w:rPr>
                <w:rFonts w:ascii="Arial" w:hAnsi="Arial" w:cs="Arial"/>
                <w:noProof/>
              </w:rPr>
              <w:t xml:space="preserve">12-13 </w:t>
            </w:r>
            <w:r w:rsidRPr="008C55EE">
              <w:rPr>
                <w:rFonts w:ascii="Arial" w:hAnsi="Arial" w:cs="Arial"/>
                <w:noProof/>
              </w:rPr>
              <w:t xml:space="preserve">f_NR5GC_PDUSessionEstablishment need to send DNN as well </w:t>
            </w:r>
            <w:r>
              <w:rPr>
                <w:rFonts w:ascii="Arial" w:hAnsi="Arial" w:cs="Arial"/>
                <w:noProof/>
              </w:rPr>
              <w:t>for</w:t>
            </w:r>
            <w:r w:rsidRPr="008C55EE">
              <w:rPr>
                <w:rFonts w:ascii="Arial" w:hAnsi="Arial" w:cs="Arial"/>
                <w:noProof/>
              </w:rPr>
              <w:t xml:space="preserve"> correct evaluat</w:t>
            </w:r>
            <w:r>
              <w:rPr>
                <w:rFonts w:ascii="Arial" w:hAnsi="Arial" w:cs="Arial"/>
                <w:noProof/>
              </w:rPr>
              <w:t>ion of</w:t>
            </w:r>
            <w:r w:rsidRPr="008C55EE">
              <w:rPr>
                <w:rFonts w:ascii="Arial" w:hAnsi="Arial" w:cs="Arial"/>
                <w:noProof/>
              </w:rPr>
              <w:t xml:space="preserve"> tsc_RandomAPN as PDU type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29EB33F6" w14:textId="7356D34C" w:rsidR="0054348B" w:rsidRPr="00325EEB" w:rsidRDefault="006B5A63" w:rsidP="006B5A6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IN"/>
              </w:rPr>
            </w:pPr>
            <w:r w:rsidRPr="002C7AD6">
              <w:rPr>
                <w:rFonts w:cs="Arial"/>
                <w:noProof/>
              </w:rPr>
              <w:t>At step 13, UE already have active PDU session for internet (pc_APN_ID_Internet) and random DNN (tsc_RandomAPN)</w:t>
            </w:r>
            <w:r>
              <w:rPr>
                <w:rFonts w:cs="Arial"/>
                <w:noProof/>
              </w:rPr>
              <w:t xml:space="preserve">, so few UE may not able to initiate PDU session again with </w:t>
            </w:r>
            <w:r w:rsidRPr="002C7AD6">
              <w:rPr>
                <w:rFonts w:cs="Arial"/>
                <w:noProof/>
              </w:rPr>
              <w:t>random DNN (tsc_RandomAPN)</w:t>
            </w:r>
            <w:r>
              <w:rPr>
                <w:rFonts w:cs="Arial"/>
                <w:noProof/>
              </w:rPr>
              <w:t>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8F08E3" w14:textId="77777777" w:rsidR="006B5A63" w:rsidRPr="006B5A63" w:rsidRDefault="006B5A63" w:rsidP="006B5A63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SG"/>
              </w:rPr>
            </w:pPr>
            <w:r w:rsidRPr="00390725">
              <w:t xml:space="preserve">Added </w:t>
            </w:r>
            <w:proofErr w:type="spellStart"/>
            <w:r w:rsidRPr="00390725">
              <w:t>cs_DNN</w:t>
            </w:r>
            <w:proofErr w:type="spellEnd"/>
            <w:r w:rsidRPr="00390725">
              <w:t xml:space="preserve">(-, </w:t>
            </w:r>
            <w:proofErr w:type="spellStart"/>
            <w:r w:rsidRPr="00390725">
              <w:t>f_DomainName_Encode</w:t>
            </w:r>
            <w:proofErr w:type="spellEnd"/>
            <w:r w:rsidRPr="00390725">
              <w:t>(</w:t>
            </w:r>
            <w:proofErr w:type="spellStart"/>
            <w:r w:rsidRPr="00390725">
              <w:t>valueof</w:t>
            </w:r>
            <w:proofErr w:type="spellEnd"/>
            <w:r w:rsidRPr="00390725">
              <w:t>(</w:t>
            </w:r>
            <w:proofErr w:type="spellStart"/>
            <w:r w:rsidRPr="00390725">
              <w:t>tsc_RandomAPN</w:t>
            </w:r>
            <w:proofErr w:type="spellEnd"/>
            <w:r w:rsidRPr="00390725">
              <w:t>))) on function f_NR5GC_PDUSessionEstablishment as argument.</w:t>
            </w:r>
          </w:p>
          <w:p w14:paraId="05AB6C82" w14:textId="24B524AF" w:rsidR="00764BBF" w:rsidRDefault="006B5A63" w:rsidP="006B5A6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Added new </w:t>
            </w:r>
            <w:r w:rsidRPr="002C7AD6">
              <w:rPr>
                <w:rFonts w:cs="Arial"/>
                <w:noProof/>
              </w:rPr>
              <w:t>random DNN (tsc_RandomAPN</w:t>
            </w:r>
            <w:r>
              <w:rPr>
                <w:rFonts w:cs="Arial"/>
                <w:noProof/>
              </w:rPr>
              <w:t>_2</w:t>
            </w:r>
            <w:r w:rsidRPr="002C7AD6">
              <w:rPr>
                <w:rFonts w:cs="Arial"/>
                <w:noProof/>
              </w:rPr>
              <w:t>)</w:t>
            </w:r>
            <w:r w:rsidR="005F7693">
              <w:rPr>
                <w:rFonts w:cs="Arial"/>
                <w:noProof/>
              </w:rPr>
              <w:t xml:space="preserve"> at step14</w:t>
            </w:r>
            <w:r>
              <w:rPr>
                <w:rFonts w:cs="Arial"/>
                <w:noProof/>
              </w:rPr>
              <w:t>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709D7810" w:rsidR="00764BBF" w:rsidRDefault="00156A31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10.1.8.</w:t>
            </w:r>
            <w:r w:rsidR="00F55CEE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 xml:space="preserve"> 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3AE37A5E" w:rsidR="00764BBF" w:rsidRDefault="004B7863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43DA388C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200AEC22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36BE8">
              <w:rPr>
                <w:noProof/>
              </w:rPr>
              <w:t>TS</w:t>
            </w:r>
            <w:r w:rsidR="004B7863">
              <w:rPr>
                <w:noProof/>
              </w:rPr>
              <w:t>38.523-1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492007B6" w:rsidR="006C5B54" w:rsidRDefault="006C5B54" w:rsidP="00156A31">
      <w:pPr>
        <w:pStyle w:val="TOC2"/>
        <w:ind w:left="0" w:firstLine="0"/>
      </w:pP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03C0030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5831A3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DDE25BA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5E0EFA" w:rsidRPr="005E0EFA">
              <w:rPr>
                <w:rFonts w:ascii="Arial" w:hAnsi="Arial" w:cs="Arial"/>
              </w:rPr>
              <w:t>fl_TC_10_1_8_</w:t>
            </w:r>
            <w:r w:rsidR="00325EEB">
              <w:rPr>
                <w:rFonts w:ascii="Arial" w:hAnsi="Arial" w:cs="Arial"/>
              </w:rPr>
              <w:t>1</w:t>
            </w:r>
            <w:r w:rsidR="005E0EFA" w:rsidRPr="005E0EFA">
              <w:rPr>
                <w:rFonts w:ascii="Arial" w:hAnsi="Arial" w:cs="Arial"/>
              </w:rPr>
              <w:t>_Body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65D" w14:textId="77777777" w:rsidR="003A5727" w:rsidRPr="004847CE" w:rsidRDefault="008C55EE" w:rsidP="0084035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SG"/>
              </w:rPr>
            </w:pPr>
            <w:r w:rsidRPr="008C55EE">
              <w:rPr>
                <w:rFonts w:ascii="Arial" w:hAnsi="Arial" w:cs="Arial"/>
                <w:noProof/>
              </w:rPr>
              <w:t>At step</w:t>
            </w:r>
            <w:r>
              <w:rPr>
                <w:rFonts w:ascii="Arial" w:hAnsi="Arial" w:cs="Arial"/>
                <w:noProof/>
              </w:rPr>
              <w:t>1</w:t>
            </w:r>
            <w:r w:rsidR="00C0788B">
              <w:rPr>
                <w:rFonts w:ascii="Arial" w:hAnsi="Arial" w:cs="Arial"/>
                <w:noProof/>
              </w:rPr>
              <w:t>1</w:t>
            </w:r>
            <w:r w:rsidRPr="008C55EE">
              <w:rPr>
                <w:rFonts w:ascii="Arial" w:hAnsi="Arial" w:cs="Arial"/>
                <w:noProof/>
              </w:rPr>
              <w:t>, using tsc_RandomAPN will set PDU type as none</w:t>
            </w:r>
            <w:r w:rsidR="00390725">
              <w:rPr>
                <w:rFonts w:ascii="Arial" w:hAnsi="Arial" w:cs="Arial"/>
                <w:noProof/>
              </w:rPr>
              <w:t xml:space="preserve"> for evalution of PDU type</w:t>
            </w:r>
            <w:r w:rsidRPr="008C55EE">
              <w:rPr>
                <w:rFonts w:ascii="Arial" w:hAnsi="Arial" w:cs="Arial"/>
                <w:noProof/>
              </w:rPr>
              <w:t xml:space="preserve">. </w:t>
            </w:r>
            <w:r w:rsidR="00ED56BA">
              <w:rPr>
                <w:rFonts w:ascii="Arial" w:hAnsi="Arial" w:cs="Arial"/>
                <w:noProof/>
              </w:rPr>
              <w:t xml:space="preserve">To update PDU type on further </w:t>
            </w:r>
            <w:r w:rsidR="00C0788B">
              <w:rPr>
                <w:rFonts w:ascii="Arial" w:hAnsi="Arial" w:cs="Arial"/>
                <w:noProof/>
              </w:rPr>
              <w:t>s</w:t>
            </w:r>
            <w:r w:rsidR="00C0788B" w:rsidRPr="008C55EE">
              <w:rPr>
                <w:rFonts w:ascii="Arial" w:hAnsi="Arial" w:cs="Arial"/>
                <w:noProof/>
              </w:rPr>
              <w:t>tep</w:t>
            </w:r>
            <w:r w:rsidR="00C0788B">
              <w:rPr>
                <w:rFonts w:ascii="Arial" w:hAnsi="Arial" w:cs="Arial"/>
                <w:noProof/>
              </w:rPr>
              <w:t xml:space="preserve">12-13 </w:t>
            </w:r>
            <w:r w:rsidRPr="008C55EE">
              <w:rPr>
                <w:rFonts w:ascii="Arial" w:hAnsi="Arial" w:cs="Arial"/>
                <w:noProof/>
              </w:rPr>
              <w:t xml:space="preserve">f_NR5GC_PDUSessionEstablishment need to send DNN as well </w:t>
            </w:r>
            <w:r w:rsidR="00C0788B">
              <w:rPr>
                <w:rFonts w:ascii="Arial" w:hAnsi="Arial" w:cs="Arial"/>
                <w:noProof/>
              </w:rPr>
              <w:t>for</w:t>
            </w:r>
            <w:r w:rsidRPr="008C55EE">
              <w:rPr>
                <w:rFonts w:ascii="Arial" w:hAnsi="Arial" w:cs="Arial"/>
                <w:noProof/>
              </w:rPr>
              <w:t xml:space="preserve"> correct evaluat</w:t>
            </w:r>
            <w:r w:rsidR="00C0788B">
              <w:rPr>
                <w:rFonts w:ascii="Arial" w:hAnsi="Arial" w:cs="Arial"/>
                <w:noProof/>
              </w:rPr>
              <w:t>ion of</w:t>
            </w:r>
            <w:r w:rsidRPr="008C55EE">
              <w:rPr>
                <w:rFonts w:ascii="Arial" w:hAnsi="Arial" w:cs="Arial"/>
                <w:noProof/>
              </w:rPr>
              <w:t xml:space="preserve"> tsc_RandomAPN as PDU type</w:t>
            </w:r>
            <w:r w:rsidR="005E0EFA">
              <w:rPr>
                <w:rFonts w:ascii="Arial" w:hAnsi="Arial" w:cs="Arial"/>
                <w:noProof/>
              </w:rPr>
              <w:t>.</w:t>
            </w:r>
          </w:p>
          <w:p w14:paraId="6C976AD1" w14:textId="4BBC81D5" w:rsidR="004847CE" w:rsidRPr="0084035A" w:rsidRDefault="002C7AD6" w:rsidP="0084035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SG"/>
              </w:rPr>
            </w:pPr>
            <w:r w:rsidRPr="002C7AD6">
              <w:rPr>
                <w:rFonts w:ascii="Arial" w:hAnsi="Arial" w:cs="Arial"/>
                <w:noProof/>
              </w:rPr>
              <w:t>At step 13, UE already have active PDU session for internet (pc_APN_ID_Internet) and random DNN (tsc_RandomAPN)</w:t>
            </w:r>
            <w:r>
              <w:rPr>
                <w:rFonts w:ascii="Arial" w:hAnsi="Arial" w:cs="Arial"/>
                <w:noProof/>
              </w:rPr>
              <w:t xml:space="preserve">, so few UE may not able to initiate PDU session again with </w:t>
            </w:r>
            <w:r w:rsidRPr="002C7AD6">
              <w:rPr>
                <w:rFonts w:ascii="Arial" w:hAnsi="Arial" w:cs="Arial"/>
                <w:noProof/>
              </w:rPr>
              <w:t>random DNN (tsc_RandomAPN)</w:t>
            </w:r>
            <w:r w:rsidR="006B5A63">
              <w:rPr>
                <w:rFonts w:ascii="Arial" w:hAnsi="Arial" w:cs="Arial"/>
                <w:noProof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FF77" w14:textId="77777777" w:rsidR="00DB068A" w:rsidRPr="006B5A63" w:rsidRDefault="00390725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390725">
              <w:t xml:space="preserve">Added </w:t>
            </w:r>
            <w:proofErr w:type="spellStart"/>
            <w:r w:rsidRPr="00390725">
              <w:t>cs_DNN</w:t>
            </w:r>
            <w:proofErr w:type="spellEnd"/>
            <w:r w:rsidRPr="00390725">
              <w:t xml:space="preserve">(-, </w:t>
            </w:r>
            <w:proofErr w:type="spellStart"/>
            <w:r w:rsidRPr="00390725">
              <w:t>f_DomainName_Encode</w:t>
            </w:r>
            <w:proofErr w:type="spellEnd"/>
            <w:r w:rsidRPr="00390725">
              <w:t>(</w:t>
            </w:r>
            <w:proofErr w:type="spellStart"/>
            <w:r w:rsidRPr="00390725">
              <w:t>valueof</w:t>
            </w:r>
            <w:proofErr w:type="spellEnd"/>
            <w:r w:rsidRPr="00390725">
              <w:t>(</w:t>
            </w:r>
            <w:proofErr w:type="spellStart"/>
            <w:r w:rsidRPr="00390725">
              <w:t>tsc_RandomAPN</w:t>
            </w:r>
            <w:proofErr w:type="spellEnd"/>
            <w:r w:rsidRPr="00390725">
              <w:t>))) on function f_NR5GC_PDUSessionEstablishment as argument.</w:t>
            </w:r>
          </w:p>
          <w:p w14:paraId="08EAC771" w14:textId="5648BC4D" w:rsidR="006B5A63" w:rsidRPr="00D81C1D" w:rsidRDefault="006B5A63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t xml:space="preserve">Added new </w:t>
            </w:r>
            <w:r w:rsidRPr="002C7AD6">
              <w:rPr>
                <w:rFonts w:cs="Arial"/>
                <w:noProof/>
              </w:rPr>
              <w:t>random DNN (tsc_RandomAPN</w:t>
            </w:r>
            <w:r>
              <w:rPr>
                <w:rFonts w:cs="Arial"/>
                <w:noProof/>
              </w:rPr>
              <w:t>_2</w:t>
            </w:r>
            <w:r w:rsidRPr="002C7AD6">
              <w:rPr>
                <w:rFonts w:cs="Arial"/>
                <w:noProof/>
              </w:rPr>
              <w:t>)</w:t>
            </w:r>
            <w:r w:rsidR="005F7693">
              <w:rPr>
                <w:rFonts w:cs="Arial"/>
                <w:noProof/>
              </w:rPr>
              <w:t xml:space="preserve"> at step14</w:t>
            </w:r>
            <w:r>
              <w:rPr>
                <w:rFonts w:cs="Arial"/>
                <w:noProof/>
              </w:rPr>
              <w:t>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A3A7F4E" w:rsidR="005831A3" w:rsidRPr="003C4E4F" w:rsidRDefault="005E0EFA" w:rsidP="005831A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B7B" w14:textId="497F4863" w:rsidR="00B544D9" w:rsidRDefault="00B544D9" w:rsidP="005831A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1.Accepted but implemented differently.</w:t>
            </w:r>
          </w:p>
          <w:p w14:paraId="730A0580" w14:textId="77777777" w:rsidR="005831A3" w:rsidRDefault="00B544D9" w:rsidP="005831A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2. Accepted, (subject to Prose CR agreement). </w:t>
            </w:r>
          </w:p>
          <w:p w14:paraId="2FA3CE1A" w14:textId="480B0884" w:rsidR="00EA67F7" w:rsidRPr="003C4E4F" w:rsidRDefault="00EA67F7" w:rsidP="005831A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3. Additional change from TF160 : removed the check for DNN in Step 15 as this is not </w:t>
            </w:r>
            <w:proofErr w:type="spellStart"/>
            <w:r>
              <w:rPr>
                <w:rFonts w:ascii="Arial" w:hAnsi="Arial" w:cs="Arial"/>
                <w:highlight w:val="cyan"/>
              </w:rPr>
              <w:t>inline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with Prose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42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function fl_TC_10_1_8_1_Body() runs on NR5GC_PTC</w:t>
            </w:r>
          </w:p>
          <w:p w14:paraId="7CDC5E3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{</w:t>
            </w:r>
          </w:p>
          <w:p w14:paraId="2D17A84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NR_CellId_Type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7D72AD">
              <w:rPr>
                <w:rFonts w:ascii="Arial" w:hAnsi="Arial" w:cs="Arial"/>
              </w:rPr>
              <w:t>ngc_CellA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NG_AllCellsOnSamePLMN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7FA01B2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GSM_MobilityInfo_Type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C3FE76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GSM_MobilityInfo_Type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v_GSM_MobilityInfo_s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7A9CB0F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NR_RadioBearerId_Type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683E7C3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charstring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f_ConvertS_NSSAI_ForATCommand</w:t>
            </w:r>
            <w:proofErr w:type="spellEnd"/>
            <w:r w:rsidRPr="007D72AD">
              <w:rPr>
                <w:rFonts w:ascii="Arial" w:hAnsi="Arial" w:cs="Arial"/>
              </w:rPr>
              <w:t xml:space="preserve"> (cs_S_NSSAI_SST1eMBB);</w:t>
            </w:r>
          </w:p>
          <w:p w14:paraId="40309E6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template (value) GPRS_Timer3 v_BackOffTimer_Step3and6 := cs_GPRS_Timer2_3_IEI('37'O, '101'B, '00011'B);</w:t>
            </w:r>
          </w:p>
          <w:p w14:paraId="2439AD6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D72AD">
              <w:rPr>
                <w:rFonts w:ascii="Arial" w:hAnsi="Arial" w:cs="Arial"/>
              </w:rPr>
              <w:t>NG_NAS_DL_Pdu_Type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53BD6BE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24E08A6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NG_NAS_UL_Message_Type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552B62D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ProcedureTransactionIdentifier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'00'O;</w:t>
            </w:r>
          </w:p>
          <w:p w14:paraId="7C7AE95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timer </w:t>
            </w:r>
            <w:proofErr w:type="spellStart"/>
            <w:r w:rsidRPr="007D72AD">
              <w:rPr>
                <w:rFonts w:ascii="Arial" w:hAnsi="Arial" w:cs="Arial"/>
              </w:rPr>
              <w:t>t_Wait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1257247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341E01E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 := tsc_NR_RbId_SRB2;</w:t>
            </w:r>
          </w:p>
          <w:p w14:paraId="7E3BE89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</w:p>
          <w:p w14:paraId="5B57A5E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C83704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6977D8F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); //AT command to trigger a PDU session WITH S-NSSAI // @sic R5s230356 sic@ // @sic R5-242773 sic@</w:t>
            </w:r>
          </w:p>
          <w:p w14:paraId="35CC69C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7E01F70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2C6E2F7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1A20C2E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75E2C2E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175B283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1F220D1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785DCA2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41222CD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 //S-NSSAI present</w:t>
            </w:r>
          </w:p>
          <w:p w14:paraId="571EFDC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5AF9EA8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40A6D18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{</w:t>
            </w:r>
          </w:p>
          <w:p w14:paraId="5ABFE58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"PDU Session Establishment Message Failed");</w:t>
            </w:r>
          </w:p>
          <w:p w14:paraId="0ED5579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298D224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Pdu.PiggybackedPduList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2667E38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v_GSM_MobilityInfo_s.SessionId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7A9018D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v_GSMMsg.pdu_Session_Establishment_Request.procedureTransactionIdentifier;</w:t>
            </w:r>
          </w:p>
          <w:p w14:paraId="0516D54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58014D3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4FC7FA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25B97AB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 xml:space="preserve"> := f_Get_NG_PDUSessionEstablishmentReject(v_GSM_MobilityInfo_s.SessionId ,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cs_GMM_GSM_Cause</w:t>
            </w:r>
            <w:proofErr w:type="spellEnd"/>
            <w:r w:rsidRPr="007D72AD">
              <w:rPr>
                <w:rFonts w:ascii="Arial" w:hAnsi="Arial" w:cs="Arial"/>
              </w:rPr>
              <w:t xml:space="preserve"> (omit, '01000101'B), v_BackOffTimer_Step3and6);</w:t>
            </w:r>
          </w:p>
          <w:p w14:paraId="57A4900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SRB.send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cas_NR_SRB_NasPdu_REQ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)));</w:t>
            </w:r>
          </w:p>
          <w:p w14:paraId="5F36FB9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5B5ECAE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3A"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5E9A4A0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, -, -, -, -, -, -, LOCAL_CNF_REQUIRED); // @sic R5s230217 sic@ // @sic R5s230356 sic@ // @sic R5-233404, R5s230789 sic@ // @sic R5-242773 sic@</w:t>
            </w:r>
          </w:p>
          <w:p w14:paraId="6017713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E5E65E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0678277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4A8F8E7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005A7EC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2ABF17B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7FFDF63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4CDB745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1A0A4DA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1850B2D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6AE8BE8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7DE279F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746DDDA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35DD69A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0A2AC34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4");</w:t>
            </w:r>
          </w:p>
          <w:p w14:paraId="2592103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F85329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63F2F3E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A8369A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f_NR_RRCRelease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1E787D1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F62A98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f_NR_UE_DeRegisterOnSwitchOff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, STATE_IDLE_1A);</w:t>
            </w:r>
          </w:p>
          <w:p w14:paraId="570F5EC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3B439B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f_NR5GC_SwitchOnAndResetIMS();</w:t>
            </w:r>
          </w:p>
          <w:p w14:paraId="3415C14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1A5487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f_NR5GC_RRC_IdleState1N_Def(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-, </w:t>
            </w:r>
            <w:proofErr w:type="spellStart"/>
            <w:r w:rsidRPr="007D72AD">
              <w:rPr>
                <w:rFonts w:ascii="Arial" w:hAnsi="Arial" w:cs="Arial"/>
              </w:rPr>
              <w:t>noRrcConnectionRelease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7CD9DE7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D39326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264FA74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, -, -, -, -, -, -, LOCAL_CNF_REQUIRED); //AT command to trigger a PDU session WITH S-NSSAI // @sic R5s230356, R5s230789 sic@ // @sic R5-242773 sic@</w:t>
            </w:r>
          </w:p>
          <w:p w14:paraId="58D062E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D6ED5D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300D789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0FD8CFA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0BA3822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1AC5D4E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284C87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2B0AE8A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5C8B1DD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6004812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27DC341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45C6947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E3B8C9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7D8CC55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1C7B374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10");</w:t>
            </w:r>
          </w:p>
          <w:p w14:paraId="3E0574B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725A7D7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148C564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66D610F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 with same S-NSSAI which was used in Step 1, after 1 minute since end of Step 10.</w:t>
            </w:r>
          </w:p>
          <w:p w14:paraId="3D54EE2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f_Delay</w:t>
            </w:r>
            <w:proofErr w:type="spellEnd"/>
            <w:r w:rsidRPr="007D72AD">
              <w:rPr>
                <w:rFonts w:ascii="Arial" w:hAnsi="Arial" w:cs="Arial"/>
              </w:rPr>
              <w:t>(60.0); //Wait for 1 minute</w:t>
            </w:r>
          </w:p>
          <w:p w14:paraId="7E40362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); //Now trigger a PDU session WITH S-NSSAI used in Step 1 // @sic R5s230356 sic@ // @sic R5-242773 sic@</w:t>
            </w:r>
          </w:p>
          <w:p w14:paraId="0069C7D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12 - 13"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525398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, 1); // @sic R5s230217 sic@</w:t>
            </w:r>
          </w:p>
          <w:p w14:paraId="301D04D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12 - 13");</w:t>
            </w:r>
          </w:p>
          <w:p w14:paraId="644FFD6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6BB8587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>(UT, f_NR5GC_MobileInfo_GetNoOfSessions()+1,</w:t>
            </w:r>
            <w:r w:rsidRPr="007D72AD">
              <w:rPr>
                <w:rFonts w:ascii="Arial" w:hAnsi="Arial" w:cs="Arial"/>
                <w:highlight w:val="yellow"/>
              </w:rPr>
              <w:t>tsc_RandomAPN</w:t>
            </w:r>
            <w:r w:rsidRPr="007D72AD">
              <w:rPr>
                <w:rFonts w:ascii="Arial" w:hAnsi="Arial" w:cs="Arial"/>
              </w:rPr>
              <w:t>); // @sic R5s230356 sic@ // @sic R5-242773 sic@</w:t>
            </w:r>
          </w:p>
          <w:p w14:paraId="1A25B79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15"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34014C9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0E4E95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58D7B0C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65A6834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4007670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77094E4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B0C59C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omit, //S-NSSAI not present // @sic R5-233404 sic@</w:t>
            </w:r>
          </w:p>
          <w:p w14:paraId="63DDD1E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4FC99EB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04DAEDF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{</w:t>
            </w:r>
          </w:p>
          <w:p w14:paraId="5DE7A62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"PDU Session Establishment Message Failed");</w:t>
            </w:r>
          </w:p>
          <w:p w14:paraId="1ADEBB7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6DCB1AD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Pdu.PiggybackedPduList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23D0F2E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v_GSM_MobilityInfo_s.SessionId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2202A70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v_GSMMsg.pdu_Session_Establishment_Request.procedureTransactionIdentifier;</w:t>
            </w:r>
          </w:p>
          <w:p w14:paraId="5ACEE36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DF7C0A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34A6FB1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 xml:space="preserve"> := f_Get_NG_PDUSessionEstablishmentReject(v_GSM_MobilityInfo_s.SessionId ,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cs_GMM_GSM_Cause</w:t>
            </w:r>
            <w:proofErr w:type="spellEnd"/>
            <w:r w:rsidRPr="007D72AD">
              <w:rPr>
                <w:rFonts w:ascii="Arial" w:hAnsi="Arial" w:cs="Arial"/>
              </w:rPr>
              <w:t xml:space="preserve"> (omit, '01000101'B), v_BackOffTimer_Step3and6);</w:t>
            </w:r>
          </w:p>
          <w:p w14:paraId="04FBB08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SRB.send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cas_NR_SRB_NasPdu_REQ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)));</w:t>
            </w:r>
          </w:p>
          <w:p w14:paraId="46B0A2C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</w:p>
          <w:p w14:paraId="0160B34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16A"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5CAC3F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>, -, -, -, -, -, -, -, -, -, LOCAL_CNF_REQUIRED); // @sic R5s230217 sic@ // @sic R5s230356 sic@ // @sic R5-233404, R5s230789 sic@ // @sic R5-242773 sic@</w:t>
            </w:r>
          </w:p>
          <w:p w14:paraId="7ECBFF3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30BDB4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28E8AA2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00D3A4C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5264681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70FAFED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68108A4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5D949FF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29CA14C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488C2A2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4438F5E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583F58F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1143F93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77BC300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098C861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17");</w:t>
            </w:r>
          </w:p>
          <w:p w14:paraId="6F00131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70EA30A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635A417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188EBD1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f_NR_RRCRelease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36F7DD3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22091826" w14:textId="5DED5420" w:rsidR="00D87977" w:rsidRPr="003C4E4F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} //End of test body of TC_10_1_8_1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80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function fl_TC_10_1_8_1_Body() runs on NR5GC_PTC</w:t>
            </w:r>
          </w:p>
          <w:p w14:paraId="770080F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{</w:t>
            </w:r>
          </w:p>
          <w:p w14:paraId="69601FF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NR_CellId_Type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7D72AD">
              <w:rPr>
                <w:rFonts w:ascii="Arial" w:hAnsi="Arial" w:cs="Arial"/>
              </w:rPr>
              <w:t>ngc_CellA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NG_AllCellsOnSamePLMN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27B7A61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GSM_MobilityInfo_Type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4B6BAC4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GSM_MobilityInfo_Type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v_GSM_MobilityInfo_s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7CBC02A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NR_RadioBearerId_Type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53BF37C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charstring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f_ConvertS_NSSAI_ForATCommand</w:t>
            </w:r>
            <w:proofErr w:type="spellEnd"/>
            <w:r w:rsidRPr="007D72AD">
              <w:rPr>
                <w:rFonts w:ascii="Arial" w:hAnsi="Arial" w:cs="Arial"/>
              </w:rPr>
              <w:t xml:space="preserve"> (cs_S_NSSAI_SST1eMBB);</w:t>
            </w:r>
          </w:p>
          <w:p w14:paraId="69CBCF9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template (value) GPRS_Timer3 v_BackOffTimer_Step3and6 := cs_GPRS_Timer2_3_IEI('37'O, '101'B, '00011'B);</w:t>
            </w:r>
          </w:p>
          <w:p w14:paraId="4AE7CF3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D72AD">
              <w:rPr>
                <w:rFonts w:ascii="Arial" w:hAnsi="Arial" w:cs="Arial"/>
              </w:rPr>
              <w:t>NG_NAS_DL_Pdu_Type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A043D8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4FB93CC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NG_NAS_UL_Message_Type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105CBAB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ProcedureTransactionIdentifier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'00'O;</w:t>
            </w:r>
          </w:p>
          <w:p w14:paraId="5073C8F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timer </w:t>
            </w:r>
            <w:proofErr w:type="spellStart"/>
            <w:r w:rsidRPr="007D72AD">
              <w:rPr>
                <w:rFonts w:ascii="Arial" w:hAnsi="Arial" w:cs="Arial"/>
              </w:rPr>
              <w:t>t_Wait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04F14DF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const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charstring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 xml:space="preserve"> tsc_RandomAPN_2 := "ABBC";</w:t>
            </w:r>
          </w:p>
          <w:p w14:paraId="384923A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68EA4BA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 := tsc_NR_RbId_SRB2;</w:t>
            </w:r>
          </w:p>
          <w:p w14:paraId="7F6470F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</w:p>
          <w:p w14:paraId="4B4FDD1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51E1E8A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62A7A0C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); //AT command to trigger a PDU session WITH S-NSSAI // @sic R5s230356 sic@ // @sic R5-242773 sic@</w:t>
            </w:r>
          </w:p>
          <w:p w14:paraId="53CF655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566F377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3AF6B9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7BBEF21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6759663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6BB254E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3370A38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033E11B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7F3B532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 //S-NSSAI present</w:t>
            </w:r>
          </w:p>
          <w:p w14:paraId="21F1002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35A040A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5FDDD22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{</w:t>
            </w:r>
          </w:p>
          <w:p w14:paraId="5BD45A4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"PDU Session Establishment Message Failed");</w:t>
            </w:r>
          </w:p>
          <w:p w14:paraId="7C97C7B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65D53EE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Pdu.PiggybackedPduList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40DAD6C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v_GSM_MobilityInfo_s.SessionId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266F106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v_GSMMsg.pdu_Session_Establishment_Request.procedureTransactionIdentifier;</w:t>
            </w:r>
          </w:p>
          <w:p w14:paraId="0DD4ED0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3C96D6F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1C1103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6697724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 xml:space="preserve"> := f_Get_NG_PDUSessionEstablishmentReject(v_GSM_MobilityInfo_s.SessionId ,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cs_GMM_GSM_Cause</w:t>
            </w:r>
            <w:proofErr w:type="spellEnd"/>
            <w:r w:rsidRPr="007D72AD">
              <w:rPr>
                <w:rFonts w:ascii="Arial" w:hAnsi="Arial" w:cs="Arial"/>
              </w:rPr>
              <w:t xml:space="preserve"> (omit, '01000101'B), v_BackOffTimer_Step3and6);</w:t>
            </w:r>
          </w:p>
          <w:p w14:paraId="5B071FE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SRB.send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cas_NR_SRB_NasPdu_REQ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)));</w:t>
            </w:r>
          </w:p>
          <w:p w14:paraId="3B5EB34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3B11BCD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3A"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328711A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, -, -, -, -, -, -, LOCAL_CNF_REQUIRED); // @sic R5s230217 sic@ // @sic R5s230356 sic@ // @sic R5-233404, R5s230789 sic@ // @sic R5-242773 sic@</w:t>
            </w:r>
          </w:p>
          <w:p w14:paraId="02BBE87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DD1DFB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777F678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6DB4DD3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4E96B7E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071B0D8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3E3261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2C38708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0C42E6A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7D968FA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1412838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254C241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7512391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5725D97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621377A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4");</w:t>
            </w:r>
          </w:p>
          <w:p w14:paraId="1FE3077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3A1E4A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54CDA9A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0F1E3A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f_NR_RRCRelease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0AB746C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3423E4B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f_NR_UE_DeRegisterOnSwitchOff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, STATE_IDLE_1A);</w:t>
            </w:r>
          </w:p>
          <w:p w14:paraId="600AFE5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20CBA3E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f_NR5GC_SwitchOnAndResetIMS();</w:t>
            </w:r>
          </w:p>
          <w:p w14:paraId="3F5C728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58A3283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f_NR5GC_RRC_IdleState1N_Def(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-, </w:t>
            </w:r>
            <w:proofErr w:type="spellStart"/>
            <w:r w:rsidRPr="007D72AD">
              <w:rPr>
                <w:rFonts w:ascii="Arial" w:hAnsi="Arial" w:cs="Arial"/>
              </w:rPr>
              <w:t>noRrcConnectionRelease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064AD18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F53D73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4E74504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, -, -, -, -, -, -, LOCAL_CNF_REQUIRED); //AT command to trigger a PDU session WITH S-NSSAI // @sic R5s230356, R5s230789 sic@ // @sic R5-242773 sic@</w:t>
            </w:r>
          </w:p>
          <w:p w14:paraId="5F38212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75C0CC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7163696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0DCEEA2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55F9EFA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706B9B7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6B379D6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4F9EB11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15FD9C0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3D56662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3699717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37A365E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128A4B0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5E6D372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1EE933A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10");</w:t>
            </w:r>
          </w:p>
          <w:p w14:paraId="736E48E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8EFC69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51A1A43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126596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 with same S-NSSAI which was used in Step 1, after 1 minute since end of Step 10.</w:t>
            </w:r>
          </w:p>
          <w:p w14:paraId="77419D4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f_Delay</w:t>
            </w:r>
            <w:proofErr w:type="spellEnd"/>
            <w:r w:rsidRPr="007D72AD">
              <w:rPr>
                <w:rFonts w:ascii="Arial" w:hAnsi="Arial" w:cs="Arial"/>
              </w:rPr>
              <w:t>(60.0); //Wait for 1 minute</w:t>
            </w:r>
          </w:p>
          <w:p w14:paraId="2B3CE36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); //Now trigger a PDU session WITH S-NSSAI used in Step 1 // @sic R5s230356 sic@ // @sic R5-242773 sic@</w:t>
            </w:r>
          </w:p>
          <w:p w14:paraId="59ED8CA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12 - 13"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93A14D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, 1,-,-,-,-,-,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cs_DNN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 xml:space="preserve">(-, 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f_DomainName_Encode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>)))</w:t>
            </w:r>
            <w:r w:rsidRPr="007D72AD">
              <w:rPr>
                <w:rFonts w:ascii="Arial" w:hAnsi="Arial" w:cs="Arial"/>
              </w:rPr>
              <w:t>); // @sic R5s230217 sic@</w:t>
            </w:r>
          </w:p>
          <w:p w14:paraId="143EA06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12 - 13");</w:t>
            </w:r>
          </w:p>
          <w:p w14:paraId="419D360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72ED93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>(UT, f_NR5GC_MobileInfo_GetNoOfSessions()+1,</w:t>
            </w:r>
            <w:r w:rsidRPr="007D72AD">
              <w:rPr>
                <w:rFonts w:ascii="Arial" w:hAnsi="Arial" w:cs="Arial"/>
                <w:highlight w:val="yellow"/>
              </w:rPr>
              <w:t>tsc_RandomAPN_2</w:t>
            </w:r>
            <w:r w:rsidRPr="007D72AD">
              <w:rPr>
                <w:rFonts w:ascii="Arial" w:hAnsi="Arial" w:cs="Arial"/>
              </w:rPr>
              <w:t>); // @sic R5s230356 sic@ // @sic R5-242773 sic@</w:t>
            </w:r>
          </w:p>
          <w:p w14:paraId="6B4F62E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15"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5F91140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5BBB071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310D064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5BB6BFB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0CE594D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E8CC3C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93F1C1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omit, //S-NSSAI not present // @sic R5-233404 sic@</w:t>
            </w:r>
          </w:p>
          <w:p w14:paraId="652612D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00ADDCE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2900947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{</w:t>
            </w:r>
          </w:p>
          <w:p w14:paraId="164C471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"PDU Session Establishment Message Failed");</w:t>
            </w:r>
          </w:p>
          <w:p w14:paraId="075002A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23819E5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Pdu.PiggybackedPduList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EA4222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v_GSM_MobilityInfo_s.SessionId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39BEBFE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v_GSMMsg.pdu_Session_Establishment_Request.procedureTransactionIdentifier;</w:t>
            </w:r>
          </w:p>
          <w:p w14:paraId="65D56DB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7DDF88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2994ACC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 xml:space="preserve"> := f_Get_NG_PDUSessionEstablishmentReject(v_GSM_MobilityInfo_s.SessionId ,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cs_GMM_GSM_Cause</w:t>
            </w:r>
            <w:proofErr w:type="spellEnd"/>
            <w:r w:rsidRPr="007D72AD">
              <w:rPr>
                <w:rFonts w:ascii="Arial" w:hAnsi="Arial" w:cs="Arial"/>
              </w:rPr>
              <w:t xml:space="preserve"> (omit, '01000101'B), v_BackOffTimer_Step3and6);</w:t>
            </w:r>
          </w:p>
          <w:p w14:paraId="47B56F0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SRB.send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cas_NR_SRB_NasPdu_REQ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)));</w:t>
            </w:r>
          </w:p>
          <w:p w14:paraId="1670B7A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</w:p>
          <w:p w14:paraId="7D43762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16A"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2017F41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r w:rsidRPr="007D72AD">
              <w:rPr>
                <w:rFonts w:ascii="Arial" w:hAnsi="Arial" w:cs="Arial"/>
                <w:highlight w:val="yellow"/>
              </w:rPr>
              <w:t>tsc_RandomAPN_2</w:t>
            </w:r>
            <w:r w:rsidRPr="007D72AD">
              <w:rPr>
                <w:rFonts w:ascii="Arial" w:hAnsi="Arial" w:cs="Arial"/>
              </w:rPr>
              <w:t>, -, -, -, -, -, -, -, -, -, LOCAL_CNF_REQUIRED); // @sic R5s230217 sic@ // @sic R5s230356 sic@ // @sic R5-233404, R5s230789 sic@ // @sic R5-242773 sic@</w:t>
            </w:r>
          </w:p>
          <w:p w14:paraId="51FB9BA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3C9011B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7E04797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0CB497D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07328D4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39633CD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2F216EE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30A85E4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463477E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65E954D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4368166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0B30D2B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B0FEFF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5D76003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12F3396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17");</w:t>
            </w:r>
          </w:p>
          <w:p w14:paraId="17ED6B0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0A2F99C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5F2B1D8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//@siclog "Step 18"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1419247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f_NR_RRCRelease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2398508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4C11665C" w14:textId="255540F4" w:rsidR="00D87977" w:rsidRPr="003C4E4F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} //End of test body of TC_10_1_8_1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1A4CF" w14:textId="77777777" w:rsidR="00785CDC" w:rsidRDefault="00785CDC">
      <w:r>
        <w:separator/>
      </w:r>
    </w:p>
  </w:endnote>
  <w:endnote w:type="continuationSeparator" w:id="0">
    <w:p w14:paraId="7059C752" w14:textId="77777777" w:rsidR="00785CDC" w:rsidRDefault="0078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05EA2" w14:textId="77777777" w:rsidR="00B544D9" w:rsidRDefault="00B544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2B868" w14:textId="77777777" w:rsidR="00B544D9" w:rsidRDefault="00B544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0352D" w14:textId="77777777" w:rsidR="00B544D9" w:rsidRDefault="00B54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894CE" w14:textId="77777777" w:rsidR="00785CDC" w:rsidRDefault="00785CDC">
      <w:r>
        <w:separator/>
      </w:r>
    </w:p>
  </w:footnote>
  <w:footnote w:type="continuationSeparator" w:id="0">
    <w:p w14:paraId="3212A95B" w14:textId="77777777" w:rsidR="00785CDC" w:rsidRDefault="00785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62129" w14:textId="77777777" w:rsidR="00B544D9" w:rsidRDefault="00B54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0B5FA" w14:textId="77777777" w:rsidR="00B544D9" w:rsidRDefault="00B544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7"/>
  </w:num>
  <w:num w:numId="4" w16cid:durableId="175730801">
    <w:abstractNumId w:val="2"/>
  </w:num>
  <w:num w:numId="5" w16cid:durableId="1563522694">
    <w:abstractNumId w:val="9"/>
  </w:num>
  <w:num w:numId="6" w16cid:durableId="1739595436">
    <w:abstractNumId w:val="5"/>
  </w:num>
  <w:num w:numId="7" w16cid:durableId="1503355248">
    <w:abstractNumId w:val="1"/>
  </w:num>
  <w:num w:numId="8" w16cid:durableId="1076316377">
    <w:abstractNumId w:val="8"/>
  </w:num>
  <w:num w:numId="9" w16cid:durableId="1303123614">
    <w:abstractNumId w:val="4"/>
  </w:num>
  <w:num w:numId="10" w16cid:durableId="115949413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1343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3F5D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5B54"/>
    <w:rsid w:val="006E21FB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5CDC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22B3F"/>
    <w:rsid w:val="008279FA"/>
    <w:rsid w:val="00827F35"/>
    <w:rsid w:val="008300A9"/>
    <w:rsid w:val="00833ACE"/>
    <w:rsid w:val="0083772E"/>
    <w:rsid w:val="0084035A"/>
    <w:rsid w:val="008452C8"/>
    <w:rsid w:val="008476E7"/>
    <w:rsid w:val="0085108B"/>
    <w:rsid w:val="008526A8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87553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57AF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4D9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258F8"/>
    <w:rsid w:val="00D32FB6"/>
    <w:rsid w:val="00D348C6"/>
    <w:rsid w:val="00D3549C"/>
    <w:rsid w:val="00D36BE8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5219"/>
    <w:rsid w:val="00E75C76"/>
    <w:rsid w:val="00E770EE"/>
    <w:rsid w:val="00E835EF"/>
    <w:rsid w:val="00E83FEF"/>
    <w:rsid w:val="00E8663C"/>
    <w:rsid w:val="00E86E89"/>
    <w:rsid w:val="00E963A6"/>
    <w:rsid w:val="00E973AE"/>
    <w:rsid w:val="00EA19A4"/>
    <w:rsid w:val="00EA3711"/>
    <w:rsid w:val="00EA67F7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1691</Words>
  <Characters>19056</Characters>
  <Application>Microsoft Office Word</Application>
  <DocSecurity>0</DocSecurity>
  <Lines>158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2024-07-09T10:31:00Z</dcterms:created>
  <dcterms:modified xsi:type="dcterms:W3CDTF">2024-07-09T10:34:00Z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2024-07-09T10:30:02Z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8bbab215-ed06-4a24-8405-e24e12f425fe</vt:lpwstr>
  </property>
  <property fmtid="{D5CDD505-2E9C-101B-9397-08002B2CF9AE}" pid="27" name="MSIP_Label_9764cdcd-3664-4d05-9615-7cbf65a4f0a8_ContentBits">
    <vt:lpwstr>0</vt:lpwstr>
  </property>
</Properties>
</file>