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ECACE" w14:textId="61E1C143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A6D4E" w:rsidRPr="004A6D4E">
        <w:rPr>
          <w:b/>
          <w:bCs/>
          <w:i/>
          <w:iCs/>
          <w:sz w:val="24"/>
          <w:szCs w:val="24"/>
        </w:rPr>
        <w:t>R5s240451</w:t>
      </w:r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5D55A80B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</w:t>
            </w:r>
            <w:r w:rsidR="00421152">
              <w:rPr>
                <w:rFonts w:cs="Arial"/>
                <w:i/>
                <w:noProof/>
                <w:sz w:val="14"/>
              </w:rPr>
              <w:t>3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CCC1573" w:rsidR="00D86314" w:rsidRPr="003C4E4F" w:rsidRDefault="00902F19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>
              <w:rPr>
                <w:rFonts w:cs="Arial"/>
                <w:b/>
                <w:bCs/>
                <w:noProof/>
                <w:sz w:val="22"/>
                <w:szCs w:val="22"/>
              </w:rPr>
              <w:t xml:space="preserve">    </w:t>
            </w:r>
            <w:r w:rsidRPr="00902F19">
              <w:rPr>
                <w:rFonts w:cs="Arial"/>
                <w:b/>
                <w:bCs/>
                <w:sz w:val="24"/>
                <w:szCs w:val="24"/>
              </w:rPr>
              <w:t>34</w:t>
            </w:r>
            <w:r w:rsidR="004A6D4E">
              <w:rPr>
                <w:rFonts w:cs="Arial"/>
                <w:b/>
                <w:bCs/>
                <w:sz w:val="24"/>
                <w:szCs w:val="24"/>
              </w:rPr>
              <w:t>7</w:t>
            </w:r>
            <w:r w:rsidRPr="00902F19">
              <w:rPr>
                <w:rFonts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12FE1D43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5F0A25">
              <w:rPr>
                <w:rFonts w:cs="Arial"/>
                <w:b/>
                <w:noProof/>
                <w:sz w:val="28"/>
              </w:rPr>
              <w:t>1</w:t>
            </w:r>
            <w:r w:rsidR="00560B31">
              <w:rPr>
                <w:rFonts w:cs="Arial"/>
                <w:b/>
                <w:noProof/>
                <w:sz w:val="28"/>
              </w:rPr>
              <w:t>1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2EA8E17F" w:rsidR="00D86314" w:rsidRPr="003C4E4F" w:rsidRDefault="00EE335B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EE335B">
              <w:rPr>
                <w:rFonts w:cs="Arial"/>
              </w:rPr>
              <w:t>NR5GC FR1: Addition of Rel-17 Redcap test case 7.1.1.1.15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66A188" w:rsidR="00D86314" w:rsidRPr="003C4E4F" w:rsidRDefault="006C445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6C4454">
              <w:rPr>
                <w:rFonts w:cs="Arial"/>
              </w:rPr>
              <w:t>Anritsu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4DEB0CDD" w:rsidR="00D86314" w:rsidRPr="003C4E4F" w:rsidRDefault="00560B31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60B31">
              <w:rPr>
                <w:rFonts w:cs="Arial"/>
                <w:noProof/>
              </w:rPr>
              <w:t>TEI17_Test, 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65233945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2B3B8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6C4454">
              <w:rPr>
                <w:rFonts w:cs="Arial"/>
              </w:rPr>
              <w:t>6</w:t>
            </w:r>
            <w:r w:rsidR="00D12126">
              <w:rPr>
                <w:rFonts w:cs="Arial"/>
              </w:rPr>
              <w:t>-</w:t>
            </w:r>
            <w:r w:rsidR="00657C8F">
              <w:rPr>
                <w:rFonts w:cs="Arial"/>
              </w:rPr>
              <w:t>27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2312547B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="00421152">
              <w:rPr>
                <w:i/>
                <w:noProof/>
                <w:sz w:val="18"/>
              </w:rPr>
              <w:t>Rel-8</w:t>
            </w:r>
            <w:r w:rsidR="00421152">
              <w:rPr>
                <w:i/>
                <w:noProof/>
                <w:sz w:val="18"/>
              </w:rPr>
              <w:tab/>
              <w:t>(Release 8)</w:t>
            </w:r>
            <w:r w:rsidR="00421152">
              <w:rPr>
                <w:i/>
                <w:noProof/>
                <w:sz w:val="18"/>
              </w:rPr>
              <w:br/>
              <w:t>Rel-9</w:t>
            </w:r>
            <w:r w:rsidR="00421152">
              <w:rPr>
                <w:i/>
                <w:noProof/>
                <w:sz w:val="18"/>
              </w:rPr>
              <w:tab/>
              <w:t>(Release 9)</w:t>
            </w:r>
            <w:r w:rsidR="00421152">
              <w:rPr>
                <w:i/>
                <w:noProof/>
                <w:sz w:val="18"/>
              </w:rPr>
              <w:br/>
              <w:t>Rel-10</w:t>
            </w:r>
            <w:r w:rsidR="00421152">
              <w:rPr>
                <w:i/>
                <w:noProof/>
                <w:sz w:val="18"/>
              </w:rPr>
              <w:tab/>
              <w:t>(Release 10)</w:t>
            </w:r>
            <w:r w:rsidR="00421152">
              <w:rPr>
                <w:i/>
                <w:noProof/>
                <w:sz w:val="18"/>
              </w:rPr>
              <w:br/>
              <w:t>Rel-11</w:t>
            </w:r>
            <w:r w:rsidR="00421152">
              <w:rPr>
                <w:i/>
                <w:noProof/>
                <w:sz w:val="18"/>
              </w:rPr>
              <w:tab/>
              <w:t>(Release 11)</w:t>
            </w:r>
            <w:r w:rsidR="00421152">
              <w:rPr>
                <w:i/>
                <w:noProof/>
                <w:sz w:val="18"/>
              </w:rPr>
              <w:br/>
              <w:t>…</w:t>
            </w:r>
            <w:r w:rsidR="00421152">
              <w:rPr>
                <w:i/>
                <w:noProof/>
                <w:sz w:val="18"/>
              </w:rPr>
              <w:br/>
              <w:t>Rel-17</w:t>
            </w:r>
            <w:r w:rsidR="00421152">
              <w:rPr>
                <w:i/>
                <w:noProof/>
                <w:sz w:val="18"/>
              </w:rPr>
              <w:tab/>
              <w:t>(Release 17)</w:t>
            </w:r>
            <w:r w:rsidR="00421152">
              <w:rPr>
                <w:i/>
                <w:noProof/>
                <w:sz w:val="18"/>
              </w:rPr>
              <w:br/>
              <w:t>Rel-18</w:t>
            </w:r>
            <w:r w:rsidR="00421152">
              <w:rPr>
                <w:i/>
                <w:noProof/>
                <w:sz w:val="18"/>
              </w:rPr>
              <w:tab/>
              <w:t>(Release 18)</w:t>
            </w:r>
            <w:r w:rsidR="00421152">
              <w:rPr>
                <w:i/>
                <w:noProof/>
                <w:sz w:val="18"/>
              </w:rPr>
              <w:br/>
              <w:t>Rel-19</w:t>
            </w:r>
            <w:r w:rsidR="00421152">
              <w:rPr>
                <w:i/>
                <w:noProof/>
                <w:sz w:val="18"/>
              </w:rPr>
              <w:tab/>
              <w:t xml:space="preserve">(Release 19) </w:t>
            </w:r>
            <w:r w:rsidR="00421152">
              <w:rPr>
                <w:i/>
                <w:noProof/>
                <w:sz w:val="18"/>
              </w:rPr>
              <w:br/>
              <w:t>Rel-20</w:t>
            </w:r>
            <w:r w:rsidR="0042115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CC35045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57C8F">
              <w:rPr>
                <w:rFonts w:ascii="Arial" w:hAnsi="Arial" w:cs="Arial"/>
                <w:noProof/>
                <w:lang w:val="en-SG"/>
              </w:rPr>
              <w:t>7.1.1.1.15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4A8856E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657C8F">
              <w:rPr>
                <w:rFonts w:cs="Arial"/>
                <w:noProof/>
                <w:lang w:val="en-SG"/>
              </w:rPr>
              <w:t>7.1.1.1.15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50A9A5B6" w:rsidR="00D86314" w:rsidRPr="003C4E4F" w:rsidRDefault="00657C8F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7.1.1.1.15.NR5GC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1025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0406981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C9F31D0" w14:textId="19E86B6F" w:rsidR="00657C8F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657C8F" w:rsidRPr="009F4E06">
        <w:rPr>
          <w:rFonts w:ascii="Arial" w:hAnsi="Arial" w:cs="Arial"/>
          <w:iCs/>
        </w:rPr>
        <w:t>Table of Contents</w:t>
      </w:r>
      <w:r w:rsidR="00657C8F">
        <w:tab/>
      </w:r>
      <w:r w:rsidR="00657C8F">
        <w:fldChar w:fldCharType="begin"/>
      </w:r>
      <w:r w:rsidR="00657C8F">
        <w:instrText xml:space="preserve"> PAGEREF _Toc170406981 \h </w:instrText>
      </w:r>
      <w:r w:rsidR="00657C8F">
        <w:fldChar w:fldCharType="separate"/>
      </w:r>
      <w:r w:rsidR="00657C8F">
        <w:t>2</w:t>
      </w:r>
      <w:r w:rsidR="00657C8F">
        <w:fldChar w:fldCharType="end"/>
      </w:r>
    </w:p>
    <w:p w14:paraId="7246C104" w14:textId="7753A1C2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_Toc170406982 \h </w:instrText>
      </w:r>
      <w:r>
        <w:fldChar w:fldCharType="separate"/>
      </w:r>
      <w:r>
        <w:t>3</w:t>
      </w:r>
      <w:r>
        <w:fldChar w:fldCharType="end"/>
      </w:r>
    </w:p>
    <w:p w14:paraId="1F67A919" w14:textId="02CB67EC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_Toc170406983 \h </w:instrText>
      </w:r>
      <w:r>
        <w:fldChar w:fldCharType="separate"/>
      </w:r>
      <w:r>
        <w:t>3</w:t>
      </w:r>
      <w:r>
        <w:fldChar w:fldCharType="end"/>
      </w:r>
    </w:p>
    <w:p w14:paraId="66CED442" w14:textId="7D5E470F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_Toc170406984 \h </w:instrText>
      </w:r>
      <w:r>
        <w:fldChar w:fldCharType="separate"/>
      </w:r>
      <w:r>
        <w:t>3</w:t>
      </w:r>
      <w:r>
        <w:fldChar w:fldCharType="end"/>
      </w:r>
    </w:p>
    <w:p w14:paraId="27B1E050" w14:textId="1CC65CF8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  <w:lang w:val="pt-BR"/>
        </w:rPr>
        <w:t xml:space="preserve">Change </w:t>
      </w:r>
      <w:r w:rsidRPr="009F4E06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_Toc170406985 \h </w:instrText>
      </w:r>
      <w:r>
        <w:fldChar w:fldCharType="separate"/>
      </w:r>
      <w:r>
        <w:t>3</w:t>
      </w:r>
      <w:r>
        <w:fldChar w:fldCharType="end"/>
      </w:r>
    </w:p>
    <w:p w14:paraId="6DF72BF6" w14:textId="01F3DDF5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  <w:lang w:val="pt-BR"/>
        </w:rPr>
        <w:t xml:space="preserve">Change </w:t>
      </w:r>
      <w:r w:rsidRPr="009F4E06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_Toc170406986 \h </w:instrText>
      </w:r>
      <w:r>
        <w:fldChar w:fldCharType="separate"/>
      </w:r>
      <w:r>
        <w:t>10</w:t>
      </w:r>
      <w:r>
        <w:fldChar w:fldCharType="end"/>
      </w:r>
    </w:p>
    <w:p w14:paraId="3E5E6079" w14:textId="64EA00CA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_Toc170406987 \h </w:instrText>
      </w:r>
      <w:r>
        <w:fldChar w:fldCharType="separate"/>
      </w:r>
      <w:r>
        <w:t>12</w:t>
      </w:r>
      <w:r>
        <w:fldChar w:fldCharType="end"/>
      </w:r>
    </w:p>
    <w:p w14:paraId="45A7CF35" w14:textId="18048AD7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_Toc170406988 \h </w:instrText>
      </w:r>
      <w:r>
        <w:fldChar w:fldCharType="separate"/>
      </w:r>
      <w:r>
        <w:t>12</w:t>
      </w:r>
      <w:r>
        <w:fldChar w:fldCharType="end"/>
      </w:r>
    </w:p>
    <w:p w14:paraId="51C50882" w14:textId="2759B7D7" w:rsidR="00657C8F" w:rsidRDefault="00657C8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Mediatek MT6815 UE</w:t>
      </w:r>
      <w:r>
        <w:tab/>
      </w:r>
      <w:r>
        <w:fldChar w:fldCharType="begin"/>
      </w:r>
      <w:r>
        <w:instrText xml:space="preserve"> PAGEREF _Toc170406989 \h </w:instrText>
      </w:r>
      <w:r>
        <w:fldChar w:fldCharType="separate"/>
      </w:r>
      <w:r>
        <w:t>12</w:t>
      </w:r>
      <w:r>
        <w:fldChar w:fldCharType="end"/>
      </w:r>
    </w:p>
    <w:p w14:paraId="0EE43E6B" w14:textId="35D0FCED" w:rsidR="00657C8F" w:rsidRDefault="00657C8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9F4E0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9F4E0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_Toc170406990 \h </w:instrText>
      </w:r>
      <w:r>
        <w:fldChar w:fldCharType="separate"/>
      </w:r>
      <w:r>
        <w:t>12</w:t>
      </w:r>
      <w:r>
        <w:fldChar w:fldCharType="end"/>
      </w:r>
    </w:p>
    <w:p w14:paraId="325A0C2F" w14:textId="653B4485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70406982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632A7C4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D48B7">
        <w:rPr>
          <w:rFonts w:ascii="Arial" w:hAnsi="Arial" w:cs="Arial"/>
        </w:rPr>
        <w:t>7.1.1.1.15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5A8D2B7B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D74D81">
        <w:rPr>
          <w:rFonts w:ascii="Arial" w:hAnsi="Arial" w:cs="Arial"/>
          <w:sz w:val="24"/>
          <w:lang w:eastAsia="ja-JP"/>
        </w:rPr>
        <w:t>Narendar Kalahasti</w:t>
      </w:r>
    </w:p>
    <w:p w14:paraId="625825D9" w14:textId="78B500CF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hyperlink r:id="rId13" w:history="1">
        <w:r w:rsidR="00D74D81" w:rsidRPr="00A03725">
          <w:rPr>
            <w:rStyle w:val="Hyperlink"/>
            <w:rFonts w:ascii="Arial" w:hAnsi="Arial" w:cs="Arial"/>
            <w:sz w:val="24"/>
            <w:lang w:eastAsia="ja-JP"/>
          </w:rPr>
          <w:t>narendra.kalahasti@anritsu.com</w:t>
        </w:r>
      </w:hyperlink>
      <w:r w:rsidR="002F3FEF">
        <w:rPr>
          <w:rFonts w:ascii="Arial" w:hAnsi="Arial" w:cs="Arial"/>
          <w:sz w:val="24"/>
          <w:lang w:eastAsia="ja-JP"/>
        </w:rPr>
        <w:t xml:space="preserve"> 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70406983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47F32BA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57C8F">
        <w:rPr>
          <w:rFonts w:ascii="Arial" w:hAnsi="Arial" w:cs="Arial"/>
        </w:rPr>
        <w:t>7.1.1.1.15</w:t>
      </w:r>
    </w:p>
    <w:p w14:paraId="763E129C" w14:textId="56246155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5F0A25">
        <w:rPr>
          <w:rFonts w:ascii="Arial" w:hAnsi="Arial" w:cs="Arial"/>
          <w:lang w:eastAsia="ja-JP"/>
        </w:rPr>
        <w:t>4wk</w:t>
      </w:r>
      <w:r w:rsidR="00657C8F">
        <w:rPr>
          <w:rFonts w:ascii="Arial" w:hAnsi="Arial" w:cs="Arial"/>
          <w:lang w:eastAsia="ja-JP"/>
        </w:rPr>
        <w:t>2</w:t>
      </w:r>
      <w:r w:rsidR="00EE335B">
        <w:rPr>
          <w:rFonts w:ascii="Arial" w:hAnsi="Arial" w:cs="Arial"/>
          <w:lang w:eastAsia="ja-JP"/>
        </w:rPr>
        <w:t>4</w:t>
      </w:r>
    </w:p>
    <w:p w14:paraId="5935975D" w14:textId="05FAC86B" w:rsidR="00662A05" w:rsidRDefault="00007D89" w:rsidP="009355C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6C4454" w:rsidRPr="006C4454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72F02A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657C8F">
        <w:rPr>
          <w:rFonts w:ascii="Arial" w:hAnsi="Arial" w:cs="Arial"/>
          <w:b/>
          <w:lang w:eastAsia="ja-JP"/>
        </w:rPr>
        <w:t>Mediatek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2F629D07" w14:textId="77777777" w:rsidR="00657C8F" w:rsidRPr="003C4E4F" w:rsidRDefault="00657C8F" w:rsidP="00657C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58717175"/>
      <w:bookmarkStart w:id="5" w:name="_Toc170406984"/>
      <w:bookmarkStart w:id="6" w:name="_Toc122434493"/>
      <w:bookmarkStart w:id="7" w:name="_Toc295288970"/>
      <w:bookmarkStart w:id="8" w:name="_Toc325725665"/>
      <w:bookmarkStart w:id="9" w:name="_Toc121172016"/>
      <w:r w:rsidRPr="003C4E4F">
        <w:rPr>
          <w:rFonts w:cs="Arial"/>
          <w:b/>
        </w:rPr>
        <w:t>Corrections required</w:t>
      </w:r>
      <w:bookmarkEnd w:id="4"/>
      <w:bookmarkEnd w:id="5"/>
    </w:p>
    <w:p w14:paraId="752EDDEC" w14:textId="77777777" w:rsidR="00657C8F" w:rsidRPr="003C4E4F" w:rsidRDefault="00657C8F" w:rsidP="00657C8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40742501"/>
      <w:bookmarkStart w:id="11" w:name="_Toc158717176"/>
      <w:bookmarkStart w:id="12" w:name="_Toc170406985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10"/>
      <w:bookmarkEnd w:id="11"/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57C8F" w:rsidRPr="003C4E4F" w14:paraId="30705924" w14:textId="77777777" w:rsidTr="00962D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9269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A5F" w14:textId="77777777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26636A">
              <w:rPr>
                <w:rFonts w:ascii="Arial" w:hAnsi="Arial" w:cs="Arial"/>
              </w:rPr>
              <w:t>fl_TC_7_1_1_1_3and15_TestBody</w:t>
            </w:r>
          </w:p>
        </w:tc>
      </w:tr>
      <w:tr w:rsidR="00657C8F" w:rsidRPr="003C4E4F" w14:paraId="368FFC33" w14:textId="77777777" w:rsidTr="00962D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8909E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F5BD" w14:textId="77777777" w:rsidR="00657C8F" w:rsidRPr="00B721EB" w:rsidRDefault="00657C8F" w:rsidP="00962D45">
            <w:pPr>
              <w:rPr>
                <w:rFonts w:ascii="Arial" w:hAnsi="Arial" w:cs="Arial"/>
                <w:lang w:eastAsia="zh-CN"/>
              </w:rPr>
            </w:pPr>
            <w:r w:rsidRPr="00137DE5">
              <w:rPr>
                <w:rFonts w:ascii="Arial" w:hAnsi="Arial"/>
              </w:rPr>
              <w:t xml:space="preserve">To correct implementation of 7.1.1.1.15.3.2 Test Procedure Sequence. Current implementation does not </w:t>
            </w:r>
            <w:proofErr w:type="gramStart"/>
            <w:r w:rsidRPr="00137DE5">
              <w:rPr>
                <w:rFonts w:ascii="Arial" w:hAnsi="Arial"/>
              </w:rPr>
              <w:t>take into account</w:t>
            </w:r>
            <w:proofErr w:type="gramEnd"/>
            <w:r w:rsidRPr="00137DE5">
              <w:rPr>
                <w:rFonts w:ascii="Arial" w:hAnsi="Arial"/>
              </w:rPr>
              <w:t xml:space="preserve"> values of Preamble Index as specified in Table 7.1.1.1.15.3.3-1 (i.e., si-RequestConfigRedCap-r17 </w:t>
            </w:r>
            <w:r w:rsidRPr="00EE335B">
              <w:rPr>
                <w:rFonts w:ascii="Arial" w:hAnsi="Arial"/>
                <w:lang w:val="fr-FR"/>
              </w:rPr>
              <w:sym w:font="Wingdings" w:char="F0E0"/>
            </w:r>
            <w:r w:rsidRPr="00137DE5">
              <w:rPr>
                <w:rFonts w:ascii="Arial" w:hAnsi="Arial"/>
              </w:rPr>
              <w:t xml:space="preserve"> </w:t>
            </w:r>
            <w:proofErr w:type="spellStart"/>
            <w:r w:rsidRPr="00137DE5">
              <w:rPr>
                <w:rFonts w:ascii="Arial" w:hAnsi="Arial"/>
              </w:rPr>
              <w:t>ra-PreambleStartIndex</w:t>
            </w:r>
            <w:proofErr w:type="spellEnd"/>
            <w:r w:rsidRPr="00137DE5">
              <w:rPr>
                <w:rFonts w:ascii="Arial" w:hAnsi="Arial"/>
              </w:rPr>
              <w:t>). Therefore, even with UE sending correct Preamble Index, test fails.</w:t>
            </w:r>
          </w:p>
        </w:tc>
      </w:tr>
      <w:tr w:rsidR="00657C8F" w:rsidRPr="003C4E4F" w14:paraId="10E3F9AF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EE45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9A52" w14:textId="77777777" w:rsidR="00657C8F" w:rsidRPr="00D81C1D" w:rsidRDefault="00657C8F" w:rsidP="00962D4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Modified function </w:t>
            </w:r>
            <w:r w:rsidRPr="0026636A">
              <w:rPr>
                <w:rFonts w:cs="Arial"/>
              </w:rPr>
              <w:t>fl_TC_7_1_1_1_3and15_TestBody</w:t>
            </w:r>
            <w:r>
              <w:rPr>
                <w:rFonts w:cs="Arial"/>
              </w:rPr>
              <w:t xml:space="preserve"> to add condition so it can correctly check for parameters specific to TC 7.1.1.1.15 as specified in </w:t>
            </w:r>
            <w:r>
              <w:t xml:space="preserve">Table 7.1.1.1.15.3.3-1 (i.e., </w:t>
            </w:r>
            <w:r w:rsidRPr="00137DE5">
              <w:t>si-RequestConfigRedCap-r17</w:t>
            </w:r>
            <w:r w:rsidRPr="00137DE5">
              <w:rPr>
                <w:rFonts w:cs="Arial"/>
              </w:rPr>
              <w:t xml:space="preserve"> </w:t>
            </w:r>
            <w:r w:rsidRPr="0038410D">
              <w:rPr>
                <w:rFonts w:cs="Arial"/>
                <w:lang w:val="fr-FR"/>
              </w:rPr>
              <w:sym w:font="Wingdings" w:char="F0E0"/>
            </w:r>
            <w:r w:rsidRPr="00137DE5">
              <w:rPr>
                <w:rFonts w:cs="Arial"/>
              </w:rPr>
              <w:t xml:space="preserve"> </w:t>
            </w:r>
            <w:proofErr w:type="spellStart"/>
            <w:r w:rsidRPr="00137DE5">
              <w:rPr>
                <w:rFonts w:cs="Arial"/>
              </w:rPr>
              <w:t>ra-PreambleStartIndex</w:t>
            </w:r>
            <w:proofErr w:type="spellEnd"/>
            <w:r w:rsidRPr="00137DE5">
              <w:rPr>
                <w:rFonts w:cs="Arial"/>
              </w:rPr>
              <w:t>).</w:t>
            </w:r>
          </w:p>
        </w:tc>
      </w:tr>
      <w:tr w:rsidR="00657C8F" w:rsidRPr="003C4E4F" w14:paraId="6D09941C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6367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1C12" w14:textId="77777777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>MAC_SiRequest_NR5GC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657C8F" w:rsidRPr="003C4E4F" w14:paraId="571ABB19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F182" w14:textId="77777777" w:rsidR="00657C8F" w:rsidRPr="00137DE5" w:rsidRDefault="00657C8F" w:rsidP="00962D4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137DE5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B1B" w14:textId="6CB9B109" w:rsidR="00657C8F" w:rsidRPr="00137DE5" w:rsidRDefault="00137DE5" w:rsidP="00137DE5">
            <w:pPr>
              <w:shd w:val="clear" w:color="auto" w:fill="FFFFFF"/>
              <w:spacing w:after="0" w:line="285" w:lineRule="atLeast"/>
              <w:rPr>
                <w:rFonts w:ascii="Consolas" w:eastAsia="Times New Roman" w:hAnsi="Consolas"/>
                <w:color w:val="000000"/>
                <w:sz w:val="21"/>
                <w:szCs w:val="21"/>
                <w:lang w:eastAsia="en-GB"/>
              </w:rPr>
            </w:pPr>
            <w:r w:rsidRPr="00137DE5">
              <w:rPr>
                <w:rFonts w:ascii="Arial" w:hAnsi="Arial" w:cs="Arial"/>
                <w:highlight w:val="cyan"/>
              </w:rPr>
              <w:t xml:space="preserve">Accepted, implemented in a simplest way with a new variable </w:t>
            </w:r>
            <w:proofErr w:type="spellStart"/>
            <w:r w:rsidRPr="00137DE5">
              <w:rPr>
                <w:rFonts w:ascii="Consolas" w:eastAsia="Times New Roman" w:hAnsi="Consolas"/>
                <w:color w:val="000000"/>
                <w:sz w:val="21"/>
                <w:szCs w:val="21"/>
                <w:highlight w:val="cyan"/>
                <w:lang w:eastAsia="en-GB"/>
              </w:rPr>
              <w:t>v_NR_PrachPreambleIndex</w:t>
            </w:r>
            <w:proofErr w:type="spellEnd"/>
            <w:r w:rsidRPr="00137DE5">
              <w:rPr>
                <w:rFonts w:ascii="Consolas" w:eastAsia="Times New Roman" w:hAnsi="Consolas"/>
                <w:color w:val="000000"/>
                <w:sz w:val="21"/>
                <w:szCs w:val="21"/>
                <w:highlight w:val="cyan"/>
                <w:lang w:eastAsia="en-GB"/>
              </w:rPr>
              <w:t xml:space="preserve"> </w:t>
            </w:r>
            <w:r w:rsidRPr="00137DE5">
              <w:rPr>
                <w:rFonts w:ascii="Arial" w:hAnsi="Arial" w:cs="Arial"/>
                <w:highlight w:val="cyan"/>
              </w:rPr>
              <w:t>- see proposed implementation below</w:t>
            </w:r>
          </w:p>
        </w:tc>
      </w:tr>
    </w:tbl>
    <w:p w14:paraId="37888214" w14:textId="77777777" w:rsidR="00657C8F" w:rsidRPr="003C4E4F" w:rsidRDefault="00657C8F" w:rsidP="00657C8F">
      <w:pPr>
        <w:rPr>
          <w:rFonts w:ascii="Arial" w:hAnsi="Arial" w:cs="Arial"/>
        </w:rPr>
      </w:pPr>
    </w:p>
    <w:p w14:paraId="0AF3047F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7EF7BBEA" w14:textId="77777777" w:rsidTr="00962D4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DB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>function fl_TC_7_1_1_1_3and15_TestBody( boolean p_TC711115 := false) runs on NR5GC_PTC</w:t>
            </w:r>
          </w:p>
          <w:p w14:paraId="2C4BD36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{</w:t>
            </w:r>
          </w:p>
          <w:p w14:paraId="73F99B9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(value) NR_CellPowerList_Type v_CellPowerList_AtT1 := {                     //@sic R5-198883 sic@</w:t>
            </w:r>
          </w:p>
          <w:p w14:paraId="49D2B7C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cs_NR_CellPower(nr_Cell1, -90, -91),</w:t>
            </w:r>
          </w:p>
          <w:p w14:paraId="33E1823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cs_NR_CellPower(nr_Cell11, -84, -82)</w:t>
            </w:r>
          </w:p>
          <w:p w14:paraId="6D4E77C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76555B9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SI_SchedulingInfo v_SI_SchedulingInfo;</w:t>
            </w:r>
          </w:p>
          <w:p w14:paraId="43A885E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lastRenderedPageBreak/>
              <w:t xml:space="preserve">    var template (value) RACH_ConfigGeneric v_RACH_ConfigGeneric := f_NR_CellInfo_GetRACH_ConfigGeneric(nr_Cell1, tsc_NR_BWP_Id); //@sic R5-199423 sic@</w:t>
            </w:r>
          </w:p>
          <w:p w14:paraId="3325D01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(value) SI_RequestConfig v_SI_RequestConfig := cs_SI_RequestConfig(v_RACH_ConfigGeneric);</w:t>
            </w:r>
          </w:p>
          <w:p w14:paraId="4CAD3F7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NR_PhysicalParameters_Type v_NR_PhysicalParameters := f_NR_CellInfo_GetPhysicalParameters(nr_Cell1);</w:t>
            </w:r>
          </w:p>
          <w:p w14:paraId="2D68F07B" w14:textId="77777777" w:rsidR="00657C8F" w:rsidRPr="00137DE5" w:rsidRDefault="00657C8F" w:rsidP="00962D45">
            <w:pPr>
              <w:rPr>
                <w:rFonts w:ascii="Arial" w:hAnsi="Arial" w:cs="Arial"/>
                <w:lang w:val="de-DE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137DE5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137DE5">
              <w:rPr>
                <w:rFonts w:ascii="Arial" w:hAnsi="Arial" w:cs="Arial"/>
                <w:lang w:val="de-DE"/>
              </w:rPr>
              <w:t xml:space="preserve"> NR_SYSTEM_IND </w:t>
            </w:r>
            <w:proofErr w:type="spellStart"/>
            <w:r w:rsidRPr="00137DE5">
              <w:rPr>
                <w:rFonts w:ascii="Arial" w:hAnsi="Arial" w:cs="Arial"/>
                <w:lang w:val="de-DE"/>
              </w:rPr>
              <w:t>v_NR_SYSTEM_IND</w:t>
            </w:r>
            <w:proofErr w:type="spellEnd"/>
            <w:r w:rsidRPr="00137DE5">
              <w:rPr>
                <w:rFonts w:ascii="Arial" w:hAnsi="Arial" w:cs="Arial"/>
                <w:lang w:val="de-DE"/>
              </w:rPr>
              <w:t>;</w:t>
            </w:r>
          </w:p>
          <w:p w14:paraId="2DDE6B4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137DE5">
              <w:rPr>
                <w:rFonts w:ascii="Arial" w:hAnsi="Arial" w:cs="Arial"/>
                <w:lang w:val="de-DE"/>
              </w:rPr>
              <w:t xml:space="preserve">    </w:t>
            </w:r>
            <w:r w:rsidRPr="003F4C93">
              <w:rPr>
                <w:rFonts w:ascii="Arial" w:hAnsi="Arial" w:cs="Arial"/>
              </w:rPr>
              <w:t xml:space="preserve">var </w:t>
            </w:r>
            <w:proofErr w:type="spellStart"/>
            <w:r w:rsidRPr="003F4C93">
              <w:rPr>
                <w:rFonts w:ascii="Arial" w:hAnsi="Arial" w:cs="Arial"/>
              </w:rPr>
              <w:t>SubFrameTiming_Type</w:t>
            </w:r>
            <w:proofErr w:type="spellEnd"/>
            <w:r w:rsidRPr="003F4C93">
              <w:rPr>
                <w:rFonts w:ascii="Arial" w:hAnsi="Arial" w:cs="Arial"/>
              </w:rPr>
              <w:t xml:space="preserve"> v_</w:t>
            </w:r>
            <w:proofErr w:type="gramStart"/>
            <w:r w:rsidRPr="003F4C93">
              <w:rPr>
                <w:rFonts w:ascii="Arial" w:hAnsi="Arial" w:cs="Arial"/>
              </w:rPr>
              <w:t>TimingInfo1;</w:t>
            </w:r>
            <w:proofErr w:type="gramEnd"/>
          </w:p>
          <w:p w14:paraId="48C5B53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SubFrameTiming_Type v_TimingInfo2;</w:t>
            </w:r>
          </w:p>
          <w:p w14:paraId="63C6E56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integer i;</w:t>
            </w:r>
          </w:p>
          <w:p w14:paraId="605CD25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NG_NAS_MSG_Indication_Type v_NasInd;</w:t>
            </w:r>
          </w:p>
          <w:p w14:paraId="63FDB5C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1733AE9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(omit) NR_BcchToPdschConfig_Type v_NR_BcchToPdschConfig;</w:t>
            </w:r>
          </w:p>
          <w:p w14:paraId="34BED1F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timer t_Watchdog := 11.0; // General wait timer - at most 2 modification periods</w:t>
            </w:r>
          </w:p>
          <w:p w14:paraId="178ADB0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4500BE7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 1" siclog@</w:t>
            </w:r>
          </w:p>
          <w:p w14:paraId="48985DF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//The SS changes SS/PBCH EPRE level of NR Cell 11 according to the row "T1" in Table 7.1.1.1.3.3.2-1.</w:t>
            </w:r>
          </w:p>
          <w:p w14:paraId="185961B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f_NR_SetCellPowerList(v_CellPowerList_AtT1);     //@sic R5-198883 sic@</w:t>
            </w:r>
          </w:p>
          <w:p w14:paraId="3806579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</w:p>
          <w:p w14:paraId="6659FDF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 2" siclog@</w:t>
            </w:r>
          </w:p>
          <w:p w14:paraId="2571A21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//Wait 60s to ensure UE detects NR Cell 11 @sic R5-194822 sic@</w:t>
            </w:r>
          </w:p>
          <w:p w14:paraId="1364E5C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f_Delay(60.0);</w:t>
            </w:r>
          </w:p>
          <w:p w14:paraId="20D0332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6E471E8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//Initialise SI_RequestConfig as per Table 7.1.1.1.3.3.3-1</w:t>
            </w:r>
          </w:p>
          <w:p w14:paraId="396C210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//Reconfigure SS with SI_RequestConfig</w:t>
            </w:r>
          </w:p>
          <w:p w14:paraId="043CC61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if (p_TC711115) { //@sic R5-232940 sic@</w:t>
            </w:r>
          </w:p>
          <w:p w14:paraId="2A8930E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//For RedCap TC: ra-PreambleStartIndex = 53</w:t>
            </w:r>
          </w:p>
          <w:p w14:paraId="6C2717F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f_NR_SS_CommonCellConfig(nr_Cell1, cads_NR_CellConfigPhysicalLayerUplink(nr_Cell1, -, cs_NR_CellConfigPhysicalLayerUplink_Def(-, cs_NR_SI_RequestConfig(cs_SI_RequestConfig(v_RACH_ConfigGeneric, tsc_RA_PreambleStartIndex )))));</w:t>
            </w:r>
          </w:p>
          <w:p w14:paraId="32CF421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 else {</w:t>
            </w:r>
          </w:p>
          <w:p w14:paraId="54271A6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f_NR_SS_CommonCellConfig(nr_Cell1, cads_NR_CellConfigPhysicalLayerUplink(nr_Cell1, -, cs_NR_CellConfigPhysicalLayerUplink_Def(-, cs_NR_SI_RequestConfig(v_SI_RequestConfig))));</w:t>
            </w:r>
          </w:p>
          <w:p w14:paraId="7B2E095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302A03F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//Pre-configure SS not to respond to 3 RACH preambles and then to transmit RAPID only in MSG2</w:t>
            </w:r>
          </w:p>
          <w:p w14:paraId="56E7B43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lastRenderedPageBreak/>
              <w:t xml:space="preserve">    f_NR_SS_RachProcedureConfig(nr_Cell1, cs_NR_RachProcedureConfig_NoResponde3_RapidOnly(v_NR_PhysicalParameters) );</w:t>
            </w:r>
          </w:p>
          <w:p w14:paraId="11FA4BE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//Reconfigure SS to report PRACH preambles to TTCN</w:t>
            </w:r>
          </w:p>
          <w:p w14:paraId="4A3E71D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f_NR_SS_SystemIndCtrlConfig(nr_Cell1, cds_NR_SystemIndCtrl_RachPreamble(enable));</w:t>
            </w:r>
          </w:p>
          <w:p w14:paraId="58A1792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45B0B9C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 Steps 3-4 sic@</w:t>
            </w:r>
          </w:p>
          <w:p w14:paraId="27D422D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//SS transmits Short Message on PDCCH addressed to P-RNTI using Short Message field in DCI format 1_0. Bit 1of Short Message field is set to 1 to indicate the SI modification.</w:t>
            </w:r>
          </w:p>
          <w:p w14:paraId="1049959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//The SS changes the parameter 'Qoffset' in SIB3 of NR Cell 1 according to the row "T2" in Table 7.1.1.1.3.3.2-1/2. The valueTag for SIB3 in the SIB1 message is increased and si-BroadcastStatus for SIB3 is set to 'notBroadcasted'.</w:t>
            </w:r>
          </w:p>
          <w:p w14:paraId="71FD2CA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//Set SIB1 as per Table 7.1.1.1.3.3.3-1</w:t>
            </w:r>
          </w:p>
          <w:p w14:paraId="18A7F31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f_NR_CellInfo_SetSIB1_SiRequestConfig(nr_Cell1, v_SI_RequestConfig );</w:t>
            </w:r>
          </w:p>
          <w:p w14:paraId="7E25982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v_SI_SchedulingInfo := f_NR_GetSIB1_SiSchedulingInfo(nr_Cell1);</w:t>
            </w:r>
          </w:p>
          <w:p w14:paraId="034A6E4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v_SI_SchedulingInfo.schedulingInfoList[1]  := cs_NR_SchedulingInfoDef(tsc_SIB3_Periodicity, {cs_NR_SIB_TypeInfoDef(sibType3, 1)}, notBroadcasting);</w:t>
            </w:r>
          </w:p>
          <w:p w14:paraId="597655E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f_NR_CellInfo_SetSIB1_SiSchedulingInfo(nr_Cell1, valueof(v_SI_SchedulingInfo));</w:t>
            </w:r>
          </w:p>
          <w:p w14:paraId="2BCAD8F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if (p_TC711115) { //@sic R5-232940 sic@</w:t>
            </w:r>
          </w:p>
          <w:p w14:paraId="1FF235E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//Initialise and reconfigure RedCap specific Initial UL BWP</w:t>
            </w:r>
          </w:p>
          <w:p w14:paraId="2A09AA6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f_NR_ConfigRedCapUL_BWP(nr_Cell1, cs_PUCCH_ConfigCommon_ResourceCommonRedCap, omit);</w:t>
            </w:r>
          </w:p>
          <w:p w14:paraId="4FDB8EC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//Set si-RequestConfigRedCap-r17 in SIB1 as per 38.523-1 Table 7.1.1.1.15.3.3-1</w:t>
            </w:r>
          </w:p>
          <w:p w14:paraId="350071A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v_SI_RequestConfig := cs_SI_RequestConfig(v_RACH_ConfigGeneric, tsc_RA_PreambleStartIndexRedCap);</w:t>
            </w:r>
          </w:p>
          <w:p w14:paraId="6D160BCE" w14:textId="77777777" w:rsidR="00657C8F" w:rsidRPr="00137DE5" w:rsidRDefault="00657C8F" w:rsidP="00962D45">
            <w:pPr>
              <w:rPr>
                <w:rFonts w:ascii="Arial" w:hAnsi="Arial" w:cs="Arial"/>
                <w:lang w:val="fr-FR"/>
              </w:rPr>
            </w:pPr>
            <w:r w:rsidRPr="003F4C93">
              <w:rPr>
                <w:rFonts w:ascii="Arial" w:hAnsi="Arial" w:cs="Arial"/>
              </w:rPr>
              <w:t xml:space="preserve">         </w:t>
            </w:r>
            <w:proofErr w:type="gramStart"/>
            <w:r w:rsidRPr="00137DE5">
              <w:rPr>
                <w:rFonts w:ascii="Arial" w:hAnsi="Arial" w:cs="Arial"/>
                <w:lang w:val="fr-FR"/>
              </w:rPr>
              <w:t>f</w:t>
            </w:r>
            <w:proofErr w:type="gramEnd"/>
            <w:r w:rsidRPr="00137DE5">
              <w:rPr>
                <w:rFonts w:ascii="Arial" w:hAnsi="Arial" w:cs="Arial"/>
                <w:lang w:val="fr-FR"/>
              </w:rPr>
              <w:t xml:space="preserve">_NR_CellInfo_SetSIB1_SI_RequestConfigRedCap(nr_Cell1, </w:t>
            </w:r>
            <w:proofErr w:type="spellStart"/>
            <w:r w:rsidRPr="00137DE5">
              <w:rPr>
                <w:rFonts w:ascii="Arial" w:hAnsi="Arial" w:cs="Arial"/>
                <w:lang w:val="fr-FR"/>
              </w:rPr>
              <w:t>v_SI_RequestConfig</w:t>
            </w:r>
            <w:proofErr w:type="spellEnd"/>
            <w:r w:rsidRPr="00137DE5">
              <w:rPr>
                <w:rFonts w:ascii="Arial" w:hAnsi="Arial" w:cs="Arial"/>
                <w:lang w:val="fr-FR"/>
              </w:rPr>
              <w:t xml:space="preserve"> );</w:t>
            </w:r>
          </w:p>
          <w:p w14:paraId="01CFD7C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137DE5">
              <w:rPr>
                <w:rFonts w:ascii="Arial" w:hAnsi="Arial" w:cs="Arial"/>
                <w:lang w:val="fr-FR"/>
              </w:rPr>
              <w:t xml:space="preserve">    </w:t>
            </w:r>
            <w:r w:rsidRPr="003F4C93">
              <w:rPr>
                <w:rFonts w:ascii="Arial" w:hAnsi="Arial" w:cs="Arial"/>
              </w:rPr>
              <w:t>}</w:t>
            </w:r>
          </w:p>
          <w:p w14:paraId="1D94823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//Modify Sysinfo in SS - SS stops broadcasting SIB3</w:t>
            </w:r>
          </w:p>
          <w:p w14:paraId="655565C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f_NR_ModifySysinfo(nr_Cell1, - ,- , false);         //@sic R5-201006 R5-210575 sic@</w:t>
            </w:r>
          </w:p>
          <w:p w14:paraId="182E91A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4D96B85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 5" siclog@</w:t>
            </w:r>
          </w:p>
          <w:p w14:paraId="2A2BBBE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//Check: Does the UE transmit a preamble on PRACH using the preamble indicated by ra-PreambleStartIndex defined in SI-RequestConfig in SIB1 in Table 7.1.1.1.3.3.3-1?</w:t>
            </w:r>
          </w:p>
          <w:p w14:paraId="6AD53B6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t_Watchdog.start;</w:t>
            </w:r>
          </w:p>
          <w:p w14:paraId="1154C32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alt {</w:t>
            </w:r>
          </w:p>
          <w:p w14:paraId="7BCE5AE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[] SYSIND.receive(car_NR_PRACH_Preamble_IND(nr_Cell1, -, 52)) -&gt;value v_NR_SYSTEM_IND {</w:t>
            </w:r>
          </w:p>
          <w:p w14:paraId="3681ECD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v_TimingInfo1 := v_NR_SYSTEM_IND.Common.TimingInfo.SubFrame;</w:t>
            </w:r>
          </w:p>
          <w:p w14:paraId="3167D27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f_NR_PreliminaryPass(__FILE__, __LINE__, "Step 5");</w:t>
            </w:r>
          </w:p>
          <w:p w14:paraId="770106D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t_Watchdog.stop;</w:t>
            </w:r>
          </w:p>
          <w:p w14:paraId="7D6FBB5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lastRenderedPageBreak/>
              <w:t xml:space="preserve">        }</w:t>
            </w:r>
          </w:p>
          <w:p w14:paraId="42721D9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[] t_Watchdog.timeout {</w:t>
            </w:r>
          </w:p>
          <w:p w14:paraId="2EE5295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f_NR_SetVerdictFailOrInconc(__FILE__, __LINE__, "Step 5");</w:t>
            </w:r>
          </w:p>
          <w:p w14:paraId="28704E3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}</w:t>
            </w:r>
          </w:p>
          <w:p w14:paraId="7774883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4C9B6F3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"Steps 6-7-8" siclog@</w:t>
            </w:r>
          </w:p>
          <w:p w14:paraId="02066FE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//Check: Does the UE re-transmit a preamble on PRACH after ra-ResponseWindow using the preamble indicated by ra-PreambleStartIndex defined in SI-RequestConfig in SIB1 in Table 7.1.1.1.3.3.3-1?</w:t>
            </w:r>
          </w:p>
          <w:p w14:paraId="4C00432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//ra-ResponseWindow = sl20 = 20 slots</w:t>
            </w:r>
          </w:p>
          <w:p w14:paraId="411D965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for (i:=0; i&lt;3; i:=i+1) {</w:t>
            </w:r>
          </w:p>
          <w:p w14:paraId="271CC67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t_Watchdog.start(2.0);</w:t>
            </w:r>
          </w:p>
          <w:p w14:paraId="15F7AF8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alt{</w:t>
            </w:r>
          </w:p>
          <w:p w14:paraId="5A15D37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[]SYSIND.receive(car_NR_PRACH_Preamble_IND(nr_Cell1, -, 52)) -&gt;value v_NR_SYSTEM_IND</w:t>
            </w:r>
          </w:p>
          <w:p w14:paraId="125F4F8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{</w:t>
            </w:r>
          </w:p>
          <w:p w14:paraId="6D79F3A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v_TimingInfo2 := v_NR_SYSTEM_IND.Common.TimingInfo.SubFrame;</w:t>
            </w:r>
          </w:p>
          <w:p w14:paraId="7A86690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f_NR_CheckRaResponseWindow(nr_Cell1, v_TimingInfo1, v_TimingInfo2, 20, "Step 6");</w:t>
            </w:r>
          </w:p>
          <w:p w14:paraId="1177ED1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v_TimingInfo1 := v_TimingInfo2;</w:t>
            </w:r>
          </w:p>
          <w:p w14:paraId="40D0349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t_Watchdog.stop;</w:t>
            </w:r>
          </w:p>
          <w:p w14:paraId="0E7E9AD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}</w:t>
            </w:r>
          </w:p>
          <w:p w14:paraId="2A07DC7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[] t_Watchdog.timeout {</w:t>
            </w:r>
          </w:p>
          <w:p w14:paraId="0AA276D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f_NR_SetVerdictFailOrInconc(__FILE__, __LINE__, "Step 5");</w:t>
            </w:r>
          </w:p>
          <w:p w14:paraId="15B5B7E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}</w:t>
            </w:r>
          </w:p>
          <w:p w14:paraId="775CC95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}</w:t>
            </w:r>
          </w:p>
          <w:p w14:paraId="3DA435AB" w14:textId="77777777" w:rsidR="00657C8F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5FABA3BB" w14:textId="77777777" w:rsidR="00657C8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56B52921" w14:textId="77777777" w:rsidR="00657C8F" w:rsidRPr="003C4E4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};</w:t>
            </w:r>
          </w:p>
        </w:tc>
      </w:tr>
    </w:tbl>
    <w:p w14:paraId="00F0F38D" w14:textId="77777777" w:rsidR="00657C8F" w:rsidRPr="003C4E4F" w:rsidRDefault="00657C8F" w:rsidP="00657C8F">
      <w:pPr>
        <w:rPr>
          <w:rFonts w:ascii="Arial" w:hAnsi="Arial" w:cs="Arial"/>
        </w:rPr>
      </w:pPr>
    </w:p>
    <w:p w14:paraId="36BC1F4C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73EA012E" w14:textId="77777777" w:rsidTr="00962D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6D7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>function fl_TC_7_1_1_1_3and15_TestBody( boolean p_TC711115 := false) runs on NR5GC_PTC</w:t>
            </w:r>
          </w:p>
          <w:p w14:paraId="06BA59A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{</w:t>
            </w:r>
          </w:p>
          <w:p w14:paraId="360D740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(value) NR_CellPowerList_Type v_CellPowerList_AtT1 := {                     //@sic R5-198883 sic@</w:t>
            </w:r>
          </w:p>
          <w:p w14:paraId="3D299BD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cs_NR_CellPower(nr_Cell1, -90, -91),</w:t>
            </w:r>
          </w:p>
          <w:p w14:paraId="004B884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cs_NR_CellPower(nr_Cell11, -84, -82)</w:t>
            </w:r>
          </w:p>
          <w:p w14:paraId="6CB6EB9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lastRenderedPageBreak/>
              <w:t xml:space="preserve">    }</w:t>
            </w:r>
          </w:p>
          <w:p w14:paraId="4079191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SI_SchedulingInfo v_SI_SchedulingInfo;</w:t>
            </w:r>
          </w:p>
          <w:p w14:paraId="00C43464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(value) RACH_ConfigGeneric v_RACH_ConfigGeneric := f_NR_CellInfo_GetRACH_ConfigGeneric(nr_Cell1, tsc_NR_BWP_Id); //@sic R5-199423 sic@</w:t>
            </w:r>
          </w:p>
          <w:p w14:paraId="021A9A2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(value) SI_RequestConfig v_SI_RequestConfig := cs_SI_RequestConfig(v_RACH_ConfigGeneric);</w:t>
            </w:r>
          </w:p>
          <w:p w14:paraId="51996C84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NR_PhysicalParameters_Type v_NR_PhysicalParameters := f_NR_CellInfo_GetPhysicalParameters(nr_Cell1);</w:t>
            </w:r>
          </w:p>
          <w:p w14:paraId="05E4E3D3" w14:textId="77777777" w:rsidR="00657C8F" w:rsidRPr="00137DE5" w:rsidRDefault="00657C8F" w:rsidP="00962D45">
            <w:pPr>
              <w:rPr>
                <w:rFonts w:ascii="Arial" w:hAnsi="Arial" w:cs="Arial"/>
                <w:lang w:val="de-DE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proofErr w:type="spellStart"/>
            <w:r w:rsidRPr="00137DE5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137DE5">
              <w:rPr>
                <w:rFonts w:ascii="Arial" w:hAnsi="Arial" w:cs="Arial"/>
                <w:lang w:val="de-DE"/>
              </w:rPr>
              <w:t xml:space="preserve"> NR_SYSTEM_IND </w:t>
            </w:r>
            <w:proofErr w:type="spellStart"/>
            <w:r w:rsidRPr="00137DE5">
              <w:rPr>
                <w:rFonts w:ascii="Arial" w:hAnsi="Arial" w:cs="Arial"/>
                <w:lang w:val="de-DE"/>
              </w:rPr>
              <w:t>v_NR_SYSTEM_IND</w:t>
            </w:r>
            <w:proofErr w:type="spellEnd"/>
            <w:r w:rsidRPr="00137DE5">
              <w:rPr>
                <w:rFonts w:ascii="Arial" w:hAnsi="Arial" w:cs="Arial"/>
                <w:lang w:val="de-DE"/>
              </w:rPr>
              <w:t>;</w:t>
            </w:r>
          </w:p>
          <w:p w14:paraId="3904D50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137DE5">
              <w:rPr>
                <w:rFonts w:ascii="Arial" w:hAnsi="Arial" w:cs="Arial"/>
                <w:lang w:val="de-DE"/>
              </w:rPr>
              <w:t xml:space="preserve">    </w:t>
            </w:r>
            <w:r w:rsidRPr="003F4C93">
              <w:rPr>
                <w:rFonts w:ascii="Arial" w:hAnsi="Arial" w:cs="Arial"/>
              </w:rPr>
              <w:t xml:space="preserve">var </w:t>
            </w:r>
            <w:proofErr w:type="spellStart"/>
            <w:r w:rsidRPr="003F4C93">
              <w:rPr>
                <w:rFonts w:ascii="Arial" w:hAnsi="Arial" w:cs="Arial"/>
              </w:rPr>
              <w:t>SubFrameTiming_Type</w:t>
            </w:r>
            <w:proofErr w:type="spellEnd"/>
            <w:r w:rsidRPr="003F4C93">
              <w:rPr>
                <w:rFonts w:ascii="Arial" w:hAnsi="Arial" w:cs="Arial"/>
              </w:rPr>
              <w:t xml:space="preserve"> v_</w:t>
            </w:r>
            <w:proofErr w:type="gramStart"/>
            <w:r w:rsidRPr="003F4C93">
              <w:rPr>
                <w:rFonts w:ascii="Arial" w:hAnsi="Arial" w:cs="Arial"/>
              </w:rPr>
              <w:t>TimingInfo1;</w:t>
            </w:r>
            <w:proofErr w:type="gramEnd"/>
          </w:p>
          <w:p w14:paraId="096DD41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SubFrameTiming_Type v_TimingInfo2;</w:t>
            </w:r>
          </w:p>
          <w:p w14:paraId="556E996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integer i;</w:t>
            </w:r>
          </w:p>
          <w:p w14:paraId="0EFFC17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NG_NAS_MSG_Indication_Type v_NasInd;</w:t>
            </w:r>
          </w:p>
          <w:p w14:paraId="04AE8D5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GMM_MobilityInfo_Type v_GMM_MobilityInfo;</w:t>
            </w:r>
          </w:p>
          <w:p w14:paraId="376FF2A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var template (omit) NR_BcchToPdschConfig_Type v_NR_BcchToPdschConfig;</w:t>
            </w:r>
          </w:p>
          <w:p w14:paraId="5CBDD50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timer t_Watchdog := 11.0; // General wait timer - at most 2 modification periods</w:t>
            </w:r>
          </w:p>
          <w:p w14:paraId="79A242E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60ECD40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 1" siclog@</w:t>
            </w:r>
          </w:p>
          <w:p w14:paraId="788F218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//The SS changes SS/PBCH EPRE level of NR Cell 11 according to the row "T1" in Table 7.1.1.1.3.3.2-1.</w:t>
            </w:r>
          </w:p>
          <w:p w14:paraId="2606241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f_NR_SetCellPowerList(v_CellPowerList_AtT1);     //@sic R5-198883 sic@</w:t>
            </w:r>
          </w:p>
          <w:p w14:paraId="54A35D7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</w:p>
          <w:p w14:paraId="1A46B47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 2" siclog@</w:t>
            </w:r>
          </w:p>
          <w:p w14:paraId="25871A1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//Wait 60s to ensure UE detects NR Cell 11 @sic R5-194822 sic@</w:t>
            </w:r>
          </w:p>
          <w:p w14:paraId="4AFFE54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f_Delay(60.0);</w:t>
            </w:r>
          </w:p>
          <w:p w14:paraId="560BAC3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18DB52A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//Initialise SI_RequestConfig as per Table 7.1.1.1.3.3.3-1</w:t>
            </w:r>
          </w:p>
          <w:p w14:paraId="30FF079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//Reconfigure SS with SI_RequestConfig</w:t>
            </w:r>
          </w:p>
          <w:p w14:paraId="42D22E4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if (p_TC711115) { //@sic R5-232940 sic@</w:t>
            </w:r>
          </w:p>
          <w:p w14:paraId="1446232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//For RedCap TC: ra-PreambleStartIndex = 53</w:t>
            </w:r>
          </w:p>
          <w:p w14:paraId="61BF3BF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f_NR_SS_CommonCellConfig(nr_Cell1, cads_NR_CellConfigPhysicalLayerUplink(nr_Cell1, -, cs_NR_CellConfigPhysicalLayerUplink_Def(-, cs_NR_SI_RequestConfig(cs_SI_RequestConfig(v_RACH_ConfigGeneric, tsc_RA_PreambleStartIndex )))));</w:t>
            </w:r>
          </w:p>
          <w:p w14:paraId="006CB12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 else {</w:t>
            </w:r>
          </w:p>
          <w:p w14:paraId="64D3E12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f_NR_SS_CommonCellConfig(nr_Cell1, cads_NR_CellConfigPhysicalLayerUplink(nr_Cell1, -, cs_NR_CellConfigPhysicalLayerUplink_Def(-, cs_NR_SI_RequestConfig(v_SI_RequestConfig))));</w:t>
            </w:r>
          </w:p>
          <w:p w14:paraId="2F718EC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327F460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lastRenderedPageBreak/>
              <w:t xml:space="preserve">    //Pre-configure SS not to respond to 3 RACH preambles and then to transmit RAPID only in MSG2</w:t>
            </w:r>
          </w:p>
          <w:p w14:paraId="57AE5D4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f_NR_SS_RachProcedureConfig(nr_Cell1, cs_NR_RachProcedureConfig_NoResponde3_RapidOnly(v_NR_PhysicalParameters) );</w:t>
            </w:r>
          </w:p>
          <w:p w14:paraId="573E15E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//Reconfigure SS to report PRACH preambles to TTCN</w:t>
            </w:r>
          </w:p>
          <w:p w14:paraId="03DA60D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f_NR_SS_SystemIndCtrlConfig(nr_Cell1, cds_NR_SystemIndCtrl_RachPreamble(enable));</w:t>
            </w:r>
          </w:p>
          <w:p w14:paraId="6BC0B9A4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5B9EBD9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 Steps 3-4 sic@</w:t>
            </w:r>
          </w:p>
          <w:p w14:paraId="73DD25B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//SS transmits Short Message on PDCCH addressed to P-RNTI using Short Message field in DCI format 1_0. Bit 1of Short Message field is set to 1 to indicate the SI modification.</w:t>
            </w:r>
          </w:p>
          <w:p w14:paraId="05FDF7F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//The SS changes the parameter 'Qoffset' in SIB3 of NR Cell 1 according to the row "T2" in Table 7.1.1.1.3.3.2-1/2. The valueTag for SIB3 in the SIB1 message is increased and si-BroadcastStatus for SIB3 is set to 'notBroadcasted'.</w:t>
            </w:r>
          </w:p>
          <w:p w14:paraId="7B1D8D3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//Set SIB1 as per Table 7.1.1.1.3.3.3-1</w:t>
            </w:r>
          </w:p>
          <w:p w14:paraId="37BFB82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f_NR_CellInfo_SetSIB1_SiRequestConfig(nr_Cell1, v_SI_RequestConfig );</w:t>
            </w:r>
          </w:p>
          <w:p w14:paraId="510847C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v_SI_SchedulingInfo := f_NR_GetSIB1_SiSchedulingInfo(nr_Cell1);</w:t>
            </w:r>
          </w:p>
          <w:p w14:paraId="45B632B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v_SI_SchedulingInfo.schedulingInfoList[1]  := cs_NR_SchedulingInfoDef(tsc_SIB3_Periodicity, {cs_NR_SIB_TypeInfoDef(sibType3, 1)}, notBroadcasting);</w:t>
            </w:r>
          </w:p>
          <w:p w14:paraId="79C4BB1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f_NR_CellInfo_SetSIB1_SiSchedulingInfo(nr_Cell1, valueof(v_SI_SchedulingInfo));</w:t>
            </w:r>
          </w:p>
          <w:p w14:paraId="0B4A8A6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if (p_TC711115) { //@sic R5-232940 sic@</w:t>
            </w:r>
          </w:p>
          <w:p w14:paraId="45AC162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//Initialise and reconfigure RedCap specific Initial UL BWP</w:t>
            </w:r>
          </w:p>
          <w:p w14:paraId="75DA278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f_NR_ConfigRedCapUL_BWP(nr_Cell1, cs_PUCCH_ConfigCommon_ResourceCommonRedCap, omit);</w:t>
            </w:r>
          </w:p>
          <w:p w14:paraId="4D2C99E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//Set si-RequestConfigRedCap-r17 in SIB1 as per 38.523-1 Table 7.1.1.1.15.3.3-1</w:t>
            </w:r>
          </w:p>
          <w:p w14:paraId="4318FD9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v_SI_RequestConfig := cs_SI_RequestConfig(v_RACH_ConfigGeneric, tsc_RA_PreambleStartIndexRedCap);</w:t>
            </w:r>
          </w:p>
          <w:p w14:paraId="30C69A46" w14:textId="77777777" w:rsidR="00657C8F" w:rsidRPr="00137DE5" w:rsidRDefault="00657C8F" w:rsidP="00962D45">
            <w:pPr>
              <w:rPr>
                <w:rFonts w:ascii="Arial" w:hAnsi="Arial" w:cs="Arial"/>
                <w:lang w:val="fr-FR"/>
              </w:rPr>
            </w:pPr>
            <w:r w:rsidRPr="003F4C93">
              <w:rPr>
                <w:rFonts w:ascii="Arial" w:hAnsi="Arial" w:cs="Arial"/>
              </w:rPr>
              <w:t xml:space="preserve">        </w:t>
            </w:r>
            <w:proofErr w:type="gramStart"/>
            <w:r w:rsidRPr="00137DE5">
              <w:rPr>
                <w:rFonts w:ascii="Arial" w:hAnsi="Arial" w:cs="Arial"/>
                <w:lang w:val="fr-FR"/>
              </w:rPr>
              <w:t>f</w:t>
            </w:r>
            <w:proofErr w:type="gramEnd"/>
            <w:r w:rsidRPr="00137DE5">
              <w:rPr>
                <w:rFonts w:ascii="Arial" w:hAnsi="Arial" w:cs="Arial"/>
                <w:lang w:val="fr-FR"/>
              </w:rPr>
              <w:t xml:space="preserve">_NR_CellInfo_SetSIB1_SI_RequestConfigRedCap(nr_Cell1, </w:t>
            </w:r>
            <w:proofErr w:type="spellStart"/>
            <w:r w:rsidRPr="00137DE5">
              <w:rPr>
                <w:rFonts w:ascii="Arial" w:hAnsi="Arial" w:cs="Arial"/>
                <w:lang w:val="fr-FR"/>
              </w:rPr>
              <w:t>v_SI_RequestConfig</w:t>
            </w:r>
            <w:proofErr w:type="spellEnd"/>
            <w:r w:rsidRPr="00137DE5">
              <w:rPr>
                <w:rFonts w:ascii="Arial" w:hAnsi="Arial" w:cs="Arial"/>
                <w:lang w:val="fr-FR"/>
              </w:rPr>
              <w:t xml:space="preserve"> );</w:t>
            </w:r>
          </w:p>
          <w:p w14:paraId="4E193D48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137DE5">
              <w:rPr>
                <w:rFonts w:ascii="Arial" w:hAnsi="Arial" w:cs="Arial"/>
                <w:lang w:val="fr-FR"/>
              </w:rPr>
              <w:t xml:space="preserve">    </w:t>
            </w:r>
            <w:r w:rsidRPr="003F4C93">
              <w:rPr>
                <w:rFonts w:ascii="Arial" w:hAnsi="Arial" w:cs="Arial"/>
              </w:rPr>
              <w:t>}</w:t>
            </w:r>
          </w:p>
          <w:p w14:paraId="3950C26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//Modify Sysinfo in SS - SS stops broadcasting SIB3</w:t>
            </w:r>
          </w:p>
          <w:p w14:paraId="6A3FD68B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f_NR_ModifySysinfo(nr_Cell1, - ,- , false);         //@sic R5-201006 R5-210575 sic@</w:t>
            </w:r>
          </w:p>
          <w:p w14:paraId="2E16718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2E0D47F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 5" siclog@</w:t>
            </w:r>
          </w:p>
          <w:p w14:paraId="4E8FA4D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//Check: Does the UE transmit a preamble on PRACH using the preamble indicated by ra-PreambleStartIndex defined in SI-RequestConfig in SIB1 in Table 7.1.1.1.3.3.3-1?</w:t>
            </w:r>
          </w:p>
          <w:p w14:paraId="77B42745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r w:rsidRPr="003F4C93">
              <w:rPr>
                <w:rFonts w:ascii="Arial" w:hAnsi="Arial" w:cs="Arial"/>
                <w:highlight w:val="yellow"/>
              </w:rPr>
              <w:t>if (p_TC711115){</w:t>
            </w:r>
          </w:p>
          <w:p w14:paraId="5553675E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t_Watchdog.start;</w:t>
            </w:r>
          </w:p>
          <w:p w14:paraId="7BB1712A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alt {</w:t>
            </w:r>
          </w:p>
          <w:p w14:paraId="614F474D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[] SYSIND.receive(car_NR_PRACH_Preamble_IND(nr_Cell1, -, 53)) -&gt;value v_NR_SYSTEM_IND {</w:t>
            </w:r>
          </w:p>
          <w:p w14:paraId="396F364E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v_TimingInfo1 := v_NR_SYSTEM_IND.Common.TimingInfo.SubFrame;</w:t>
            </w:r>
          </w:p>
          <w:p w14:paraId="7A83264C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lastRenderedPageBreak/>
              <w:t xml:space="preserve">          f_NR_PreliminaryPass(__FILE__, __LINE__, "Step 5");</w:t>
            </w:r>
          </w:p>
          <w:p w14:paraId="14613B41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t_Watchdog.stop;</w:t>
            </w:r>
          </w:p>
          <w:p w14:paraId="712AFA03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}</w:t>
            </w:r>
          </w:p>
          <w:p w14:paraId="18C63749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[] t_Watchdog.timeout {</w:t>
            </w:r>
          </w:p>
          <w:p w14:paraId="0743981B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f_NR_SetVerdictFailOrInconc(__FILE__, __LINE__, "Step 5");</w:t>
            </w:r>
          </w:p>
          <w:p w14:paraId="472EFA35" w14:textId="77777777" w:rsidR="00657C8F" w:rsidRPr="00137DE5" w:rsidRDefault="00657C8F" w:rsidP="00962D45">
            <w:pPr>
              <w:rPr>
                <w:rFonts w:ascii="Arial" w:hAnsi="Arial" w:cs="Arial"/>
                <w:highlight w:val="yellow"/>
                <w:lang w:val="de-DE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</w:t>
            </w:r>
            <w:r w:rsidRPr="00137DE5">
              <w:rPr>
                <w:rFonts w:ascii="Arial" w:hAnsi="Arial" w:cs="Arial"/>
                <w:highlight w:val="yellow"/>
                <w:lang w:val="de-DE"/>
              </w:rPr>
              <w:t>}</w:t>
            </w:r>
          </w:p>
          <w:p w14:paraId="70419825" w14:textId="77777777" w:rsidR="00657C8F" w:rsidRPr="00137DE5" w:rsidRDefault="00657C8F" w:rsidP="00962D45">
            <w:pPr>
              <w:rPr>
                <w:rFonts w:ascii="Arial" w:hAnsi="Arial" w:cs="Arial"/>
                <w:lang w:val="de-DE"/>
              </w:rPr>
            </w:pPr>
            <w:r w:rsidRPr="00137DE5">
              <w:rPr>
                <w:rFonts w:ascii="Arial" w:hAnsi="Arial" w:cs="Arial"/>
                <w:highlight w:val="yellow"/>
                <w:lang w:val="de-DE"/>
              </w:rPr>
              <w:t xml:space="preserve">    }</w:t>
            </w:r>
          </w:p>
          <w:p w14:paraId="1F76BBEE" w14:textId="77777777" w:rsidR="00657C8F" w:rsidRPr="00137DE5" w:rsidRDefault="00657C8F" w:rsidP="00962D45">
            <w:pPr>
              <w:rPr>
                <w:rFonts w:ascii="Arial" w:hAnsi="Arial" w:cs="Arial"/>
                <w:lang w:val="de-DE"/>
              </w:rPr>
            </w:pPr>
            <w:r w:rsidRPr="00137DE5">
              <w:rPr>
                <w:rFonts w:ascii="Arial" w:hAnsi="Arial" w:cs="Arial"/>
                <w:lang w:val="de-DE"/>
              </w:rPr>
              <w:t xml:space="preserve">    </w:t>
            </w:r>
            <w:proofErr w:type="gramStart"/>
            <w:r w:rsidRPr="00137DE5">
              <w:rPr>
                <w:rFonts w:ascii="Arial" w:hAnsi="Arial" w:cs="Arial"/>
                <w:lang w:val="de-DE"/>
              </w:rPr>
              <w:t>}</w:t>
            </w:r>
            <w:proofErr w:type="spellStart"/>
            <w:r w:rsidRPr="00137DE5">
              <w:rPr>
                <w:rFonts w:ascii="Arial" w:hAnsi="Arial" w:cs="Arial"/>
                <w:lang w:val="de-DE"/>
              </w:rPr>
              <w:t>else</w:t>
            </w:r>
            <w:proofErr w:type="spellEnd"/>
            <w:proofErr w:type="gramEnd"/>
            <w:r w:rsidRPr="00137DE5">
              <w:rPr>
                <w:rFonts w:ascii="Arial" w:hAnsi="Arial" w:cs="Arial"/>
                <w:lang w:val="de-DE"/>
              </w:rPr>
              <w:t>{</w:t>
            </w:r>
          </w:p>
          <w:p w14:paraId="29144FEF" w14:textId="77777777" w:rsidR="00657C8F" w:rsidRPr="00137DE5" w:rsidRDefault="00657C8F" w:rsidP="00962D45">
            <w:pPr>
              <w:rPr>
                <w:rFonts w:ascii="Arial" w:hAnsi="Arial" w:cs="Arial"/>
                <w:lang w:val="de-DE"/>
              </w:rPr>
            </w:pPr>
            <w:r w:rsidRPr="00137DE5">
              <w:rPr>
                <w:rFonts w:ascii="Arial" w:hAnsi="Arial" w:cs="Arial"/>
                <w:lang w:val="de-DE"/>
              </w:rPr>
              <w:t xml:space="preserve">      </w:t>
            </w:r>
            <w:proofErr w:type="spellStart"/>
            <w:r w:rsidRPr="00137DE5">
              <w:rPr>
                <w:rFonts w:ascii="Arial" w:hAnsi="Arial" w:cs="Arial"/>
                <w:lang w:val="de-DE"/>
              </w:rPr>
              <w:t>t_Watchdog.start</w:t>
            </w:r>
            <w:proofErr w:type="spellEnd"/>
            <w:r w:rsidRPr="00137DE5">
              <w:rPr>
                <w:rFonts w:ascii="Arial" w:hAnsi="Arial" w:cs="Arial"/>
                <w:lang w:val="de-DE"/>
              </w:rPr>
              <w:t>;</w:t>
            </w:r>
          </w:p>
          <w:p w14:paraId="0B4B5FB1" w14:textId="77777777" w:rsidR="00657C8F" w:rsidRPr="00137DE5" w:rsidRDefault="00657C8F" w:rsidP="00962D45">
            <w:pPr>
              <w:rPr>
                <w:rFonts w:ascii="Arial" w:hAnsi="Arial" w:cs="Arial"/>
                <w:lang w:val="de-DE"/>
              </w:rPr>
            </w:pPr>
            <w:r w:rsidRPr="00137DE5">
              <w:rPr>
                <w:rFonts w:ascii="Arial" w:hAnsi="Arial" w:cs="Arial"/>
                <w:lang w:val="de-DE"/>
              </w:rPr>
              <w:t xml:space="preserve">    alt {</w:t>
            </w:r>
          </w:p>
          <w:p w14:paraId="65A2B0F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137DE5">
              <w:rPr>
                <w:rFonts w:ascii="Arial" w:hAnsi="Arial" w:cs="Arial"/>
                <w:lang w:val="de-DE"/>
              </w:rPr>
              <w:t xml:space="preserve">        </w:t>
            </w:r>
            <w:r w:rsidRPr="003F4C93">
              <w:rPr>
                <w:rFonts w:ascii="Arial" w:hAnsi="Arial" w:cs="Arial"/>
              </w:rPr>
              <w:t xml:space="preserve">[] </w:t>
            </w:r>
            <w:proofErr w:type="spellStart"/>
            <w:r w:rsidRPr="003F4C93">
              <w:rPr>
                <w:rFonts w:ascii="Arial" w:hAnsi="Arial" w:cs="Arial"/>
              </w:rPr>
              <w:t>SYSIND.receive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spellStart"/>
            <w:r w:rsidRPr="003F4C93">
              <w:rPr>
                <w:rFonts w:ascii="Arial" w:hAnsi="Arial" w:cs="Arial"/>
              </w:rPr>
              <w:t>car_NR_PRACH_Preamble_</w:t>
            </w:r>
            <w:proofErr w:type="gramStart"/>
            <w:r w:rsidRPr="003F4C93">
              <w:rPr>
                <w:rFonts w:ascii="Arial" w:hAnsi="Arial" w:cs="Arial"/>
              </w:rPr>
              <w:t>IND</w:t>
            </w:r>
            <w:proofErr w:type="spellEnd"/>
            <w:r w:rsidRPr="003F4C93">
              <w:rPr>
                <w:rFonts w:ascii="Arial" w:hAnsi="Arial" w:cs="Arial"/>
              </w:rPr>
              <w:t>(</w:t>
            </w:r>
            <w:proofErr w:type="gramEnd"/>
            <w:r w:rsidRPr="003F4C93">
              <w:rPr>
                <w:rFonts w:ascii="Arial" w:hAnsi="Arial" w:cs="Arial"/>
              </w:rPr>
              <w:t>nr_Cell1, -, 52)) -&gt;value v_NR_SYSTEM_IND {</w:t>
            </w:r>
          </w:p>
          <w:p w14:paraId="2D6AC466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v_TimingInfo1 := v_NR_SYSTEM_IND.Common.TimingInfo.SubFrame;</w:t>
            </w:r>
          </w:p>
          <w:p w14:paraId="73FD5564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f_NR_PreliminaryPass(__FILE__, __LINE__, "Step 5");</w:t>
            </w:r>
          </w:p>
          <w:p w14:paraId="58C1E37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t_Watchdog.stop;</w:t>
            </w:r>
          </w:p>
          <w:p w14:paraId="213F920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}</w:t>
            </w:r>
          </w:p>
          <w:p w14:paraId="1ED151C3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[] t_Watchdog.timeout {</w:t>
            </w:r>
          </w:p>
          <w:p w14:paraId="5F3A630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f_NR_SetVerdictFailOrInconc(__FILE__, __LINE__, "Step 5");</w:t>
            </w:r>
          </w:p>
          <w:p w14:paraId="5DF6F94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}</w:t>
            </w:r>
          </w:p>
          <w:p w14:paraId="66C64041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5E9BFC8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21342EC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69F41AD4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//@siclog "Steps 6-7-8" siclog@</w:t>
            </w:r>
          </w:p>
          <w:p w14:paraId="54B6253C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//Check: Does the UE re-transmit a preamble on PRACH after ra-ResponseWindow using the preamble indicated by ra-PreambleStartIndex defined in SI-RequestConfig in SIB1 in Table 7.1.1.1.3.3.3-1?</w:t>
            </w:r>
          </w:p>
          <w:p w14:paraId="6ABF500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//ra-ResponseWindow = sl20 = 20 slots</w:t>
            </w:r>
          </w:p>
          <w:p w14:paraId="486EFA1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</w:p>
          <w:p w14:paraId="647CDF07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</w:rPr>
              <w:t xml:space="preserve">    </w:t>
            </w:r>
            <w:r w:rsidRPr="003F4C93">
              <w:rPr>
                <w:rFonts w:ascii="Arial" w:hAnsi="Arial" w:cs="Arial"/>
                <w:highlight w:val="yellow"/>
              </w:rPr>
              <w:t>if (p_TC711115){</w:t>
            </w:r>
          </w:p>
          <w:p w14:paraId="258502DC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for (i:=0; i&lt;3; i:=i+1) {</w:t>
            </w:r>
          </w:p>
          <w:p w14:paraId="7ACB7A4D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t_Watchdog.start(2.0);</w:t>
            </w:r>
          </w:p>
          <w:p w14:paraId="6B1FC7A4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alt{</w:t>
            </w:r>
          </w:p>
          <w:p w14:paraId="3D3ADF88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[]SYSIND.receive(car_NR_PRACH_Preamble_IND(nr_Cell1, -, 53)) -&gt;value v_NR_SYSTEM_IND</w:t>
            </w:r>
          </w:p>
          <w:p w14:paraId="169E2F1D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{</w:t>
            </w:r>
          </w:p>
          <w:p w14:paraId="4D8222AF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    v_TimingInfo2 := v_NR_SYSTEM_IND.Common.TimingInfo.SubFrame;</w:t>
            </w:r>
          </w:p>
          <w:p w14:paraId="1479616D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    f_NR_CheckRaResponseWindow(nr_Cell1, v_TimingInfo1, v_TimingInfo2, 20, "Step 6");</w:t>
            </w:r>
          </w:p>
          <w:p w14:paraId="0F9B61E0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lastRenderedPageBreak/>
              <w:t xml:space="preserve">                  v_TimingInfo1 := v_TimingInfo2;</w:t>
            </w:r>
          </w:p>
          <w:p w14:paraId="57068898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    t_Watchdog.stop;</w:t>
            </w:r>
          </w:p>
          <w:p w14:paraId="30B30E3B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}</w:t>
            </w:r>
          </w:p>
          <w:p w14:paraId="6035AD32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[] t_Watchdog.timeout {</w:t>
            </w:r>
          </w:p>
          <w:p w14:paraId="0642471C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    f_NR_SetVerdictFailOrInconc(__FILE__, __LINE__, "Step 5");</w:t>
            </w:r>
          </w:p>
          <w:p w14:paraId="37AEBEE3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    }</w:t>
            </w:r>
          </w:p>
          <w:p w14:paraId="45DDC968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    }</w:t>
            </w:r>
          </w:p>
          <w:p w14:paraId="6884646F" w14:textId="77777777" w:rsidR="00657C8F" w:rsidRPr="003F4C93" w:rsidRDefault="00657C8F" w:rsidP="00962D45">
            <w:pPr>
              <w:rPr>
                <w:rFonts w:ascii="Arial" w:hAnsi="Arial" w:cs="Arial"/>
                <w:highlight w:val="yellow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  }</w:t>
            </w:r>
          </w:p>
          <w:p w14:paraId="3A0DE55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  <w:highlight w:val="yellow"/>
              </w:rPr>
              <w:t xml:space="preserve">    }else{</w:t>
            </w:r>
          </w:p>
          <w:p w14:paraId="42252855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for (i:=0; i&lt;3; i:=i+1) {</w:t>
            </w:r>
          </w:p>
          <w:p w14:paraId="26890EE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t_Watchdog.start(2.0);</w:t>
            </w:r>
          </w:p>
          <w:p w14:paraId="730DC5CD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alt{</w:t>
            </w:r>
          </w:p>
          <w:p w14:paraId="726A3C6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[]SYSIND.receive(car_NR_PRACH_Preamble_IND(nr_Cell1, -, 52)) -&gt;value v_NR_SYSTEM_IND</w:t>
            </w:r>
          </w:p>
          <w:p w14:paraId="709C7A8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{</w:t>
            </w:r>
          </w:p>
          <w:p w14:paraId="3E16A7E0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  v_TimingInfo2 := v_NR_SYSTEM_IND.Common.TimingInfo.SubFrame;</w:t>
            </w:r>
          </w:p>
          <w:p w14:paraId="063313D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  f_NR_CheckRaResponseWindow(nr_Cell1, v_TimingInfo1, v_TimingInfo2, 20, "Step 6");</w:t>
            </w:r>
          </w:p>
          <w:p w14:paraId="708C11CA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  v_TimingInfo1 := v_TimingInfo2;</w:t>
            </w:r>
          </w:p>
          <w:p w14:paraId="48935C8E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  t_Watchdog.stop;</w:t>
            </w:r>
          </w:p>
          <w:p w14:paraId="58529C42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}</w:t>
            </w:r>
          </w:p>
          <w:p w14:paraId="744186A9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[] t_Watchdog.timeout {</w:t>
            </w:r>
          </w:p>
          <w:p w14:paraId="10D7F6C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    f_NR_SetVerdictFailOrInconc(__FILE__, __LINE__, "Step 5");</w:t>
            </w:r>
          </w:p>
          <w:p w14:paraId="48242EF4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    }</w:t>
            </w:r>
          </w:p>
          <w:p w14:paraId="2F2A129F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    }</w:t>
            </w:r>
          </w:p>
          <w:p w14:paraId="7C191847" w14:textId="77777777" w:rsidR="00657C8F" w:rsidRPr="003F4C93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  }</w:t>
            </w:r>
          </w:p>
          <w:p w14:paraId="69C556AC" w14:textId="77777777" w:rsidR="00657C8F" w:rsidRDefault="00657C8F" w:rsidP="00962D45">
            <w:pPr>
              <w:rPr>
                <w:rFonts w:ascii="Arial" w:hAnsi="Arial" w:cs="Arial"/>
              </w:rPr>
            </w:pPr>
            <w:r w:rsidRPr="003F4C93">
              <w:rPr>
                <w:rFonts w:ascii="Arial" w:hAnsi="Arial" w:cs="Arial"/>
              </w:rPr>
              <w:t xml:space="preserve">    }</w:t>
            </w:r>
          </w:p>
          <w:p w14:paraId="529B007D" w14:textId="77777777" w:rsidR="00657C8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1F6EACDB" w14:textId="77777777" w:rsidR="00657C8F" w:rsidRPr="003C4E4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};</w:t>
            </w:r>
          </w:p>
        </w:tc>
      </w:tr>
    </w:tbl>
    <w:p w14:paraId="733C47AE" w14:textId="77777777" w:rsidR="00657C8F" w:rsidRDefault="00657C8F" w:rsidP="00657C8F">
      <w:pPr>
        <w:rPr>
          <w:rFonts w:ascii="Arial" w:hAnsi="Arial" w:cs="Arial"/>
          <w:b/>
          <w:bCs/>
        </w:rPr>
      </w:pPr>
    </w:p>
    <w:p w14:paraId="11EAE567" w14:textId="2CAA7AE3" w:rsidR="00137DE5" w:rsidRDefault="00137DE5" w:rsidP="00657C8F">
      <w:pPr>
        <w:rPr>
          <w:rFonts w:ascii="Arial" w:hAnsi="Arial" w:cs="Arial"/>
          <w:b/>
          <w:bCs/>
        </w:rPr>
      </w:pPr>
      <w:r w:rsidRPr="0009126D">
        <w:rPr>
          <w:rFonts w:ascii="Arial" w:hAnsi="Arial" w:cs="Arial"/>
          <w:b/>
          <w:bCs/>
          <w:highlight w:val="cyan"/>
        </w:rPr>
        <w:t>MCC160 proposed implementation</w:t>
      </w:r>
    </w:p>
    <w:p w14:paraId="3C930E75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function fl_TC_7_1_1_1_3and15_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TestBody( </w:t>
      </w:r>
      <w:proofErr w:type="spell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boolean</w:t>
      </w:r>
      <w:proofErr w:type="spellEnd"/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p_TC711115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false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)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runs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on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NR5GC_PTC</w:t>
      </w:r>
    </w:p>
    <w:p w14:paraId="709E7292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{</w:t>
      </w:r>
    </w:p>
    <w:p w14:paraId="099E439A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var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template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(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value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) </w:t>
      </w:r>
      <w:proofErr w:type="spell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NR_CellPowerList_Type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v_CellPowerList_AtT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1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{                 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//@sic R5-198883 sic@</w:t>
      </w:r>
    </w:p>
    <w:p w14:paraId="17942877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cs_NR_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CellPower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-90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-91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</w:p>
    <w:p w14:paraId="29E11594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cs_NR_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CellPower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nr_Cell11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-84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-82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</w:p>
    <w:p w14:paraId="3B059905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}</w:t>
      </w:r>
    </w:p>
    <w:p w14:paraId="60CC2EE1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var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template </w:t>
      </w:r>
      <w:proofErr w:type="spell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SI_SchedulingInfo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v_SI_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SchedulingInfo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proofErr w:type="gramEnd"/>
    </w:p>
    <w:p w14:paraId="142F5451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var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template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(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value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) </w:t>
      </w:r>
      <w:proofErr w:type="spell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RACH_ConfigGeneric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v_RACH_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ConfigGeneric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f_NR_CellInfo_GetRACH_ConfigGeneric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tsc_NR_BWP_Id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//@sic R5-199423 sic@</w:t>
      </w:r>
    </w:p>
    <w:p w14:paraId="76C27473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lastRenderedPageBreak/>
        <w:t>    var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template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(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value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) </w:t>
      </w:r>
      <w:proofErr w:type="spell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SI_RequestConfig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v_SI_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RequestConfig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cs_SI_RequestConfig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v_RACH_ConfigGeneric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1CFA557E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var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NR_PhysicalParameters_Type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v_NR_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PhysicalParameters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f_NR_CellInfo_GetPhysicalParameters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(nr_Cell1)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4AAE8409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val="de-DE"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val="de-DE" w:eastAsia="en-GB"/>
        </w:rPr>
        <w:t>var</w:t>
      </w:r>
      <w:proofErr w:type="spell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val="de-DE" w:eastAsia="en-GB"/>
        </w:rPr>
        <w:t xml:space="preserve"> NR_SYSTEM_IND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val="de-DE"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val="de-DE" w:eastAsia="en-GB"/>
        </w:rPr>
        <w:t>v_NR_SYSTEM_IND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val="de-DE" w:eastAsia="en-GB"/>
        </w:rPr>
        <w:t>;</w:t>
      </w:r>
    </w:p>
    <w:p w14:paraId="240C2F21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val="de-DE"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var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SubFrameTiming_Type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v_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TimingInfo1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proofErr w:type="gramEnd"/>
    </w:p>
    <w:p w14:paraId="0278C103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var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SubFrameTiming_Type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v_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TimingInfo2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proofErr w:type="gramEnd"/>
    </w:p>
    <w:p w14:paraId="6D913028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var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integer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i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proofErr w:type="gramEnd"/>
    </w:p>
    <w:p w14:paraId="75F164D8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var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NG_NAS_MSG_Indication_Type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NasInd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proofErr w:type="gramEnd"/>
    </w:p>
    <w:p w14:paraId="48B69C0B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var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GMM_MobilityInfo_Type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v_GMM_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MobilityInfo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proofErr w:type="gramEnd"/>
    </w:p>
    <w:p w14:paraId="208D294A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var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template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(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omit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) </w:t>
      </w:r>
      <w:proofErr w:type="spell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NR_BcchToPdschConfig_Type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v_NR_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BcchToPdschConfig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proofErr w:type="gramEnd"/>
    </w:p>
    <w:p w14:paraId="6275C6CF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highlight w:val="cyan"/>
          <w:lang w:eastAsia="en-GB"/>
        </w:rPr>
        <w:t>var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highlight w:val="cyan"/>
          <w:lang w:eastAsia="en-GB"/>
        </w:rPr>
        <w:t xml:space="preserve"> integer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highlight w:val="cyan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highlight w:val="cyan"/>
          <w:lang w:eastAsia="en-GB"/>
        </w:rPr>
        <w:t>v_NR_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highlight w:val="cyan"/>
          <w:lang w:eastAsia="en-GB"/>
        </w:rPr>
        <w:t>PrachPreambleIndex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highlight w:val="cyan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highlight w:val="cyan"/>
          <w:lang w:eastAsia="en-GB"/>
        </w:rPr>
        <w:t>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highlight w:val="cyan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highlight w:val="cyan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highlight w:val="cyan"/>
          <w:lang w:eastAsia="en-GB"/>
        </w:rPr>
        <w:t>52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highlight w:val="cyan"/>
          <w:lang w:eastAsia="en-GB"/>
        </w:rPr>
        <w:t>;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 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//value for TC 7.1.1.1.3 @sic R5s240451 sic@</w:t>
      </w:r>
    </w:p>
    <w:p w14:paraId="5B58E59D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timer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t_</w:t>
      </w:r>
      <w:proofErr w:type="gram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Watchdog</w:t>
      </w:r>
      <w:proofErr w:type="spell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 xml:space="preserve"> 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11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0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 General wait timer - at most 2 modification periods</w:t>
      </w:r>
    </w:p>
    <w:p w14:paraId="7C6D9FE2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14:paraId="149B97DE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//@siclog "Step 1"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siclog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@</w:t>
      </w:r>
    </w:p>
    <w:p w14:paraId="301DCF61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//The SS changes SS/PBCH EPRE level of NR Cell 11 according to the row "T1" in Table 7.1.1.1.3.3.2-1.</w:t>
      </w:r>
    </w:p>
    <w:p w14:paraId="02A98AC4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f_NR_SetCellPowerList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(v_CellPowerList_AtT1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  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//@sic R5-198883 sic@</w:t>
      </w:r>
    </w:p>
    <w:p w14:paraId="3D3D4277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14:paraId="722BB116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//@siclog "Step 2"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siclog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@</w:t>
      </w:r>
    </w:p>
    <w:p w14:paraId="11359261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//Wait 60s to ensure UE detects NR Cell 11 @sic R5-194822 sic@</w:t>
      </w:r>
    </w:p>
    <w:p w14:paraId="4F3D509B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Delay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60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0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7E4A1B14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14:paraId="7BFDC71F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//Initialise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SI_RequestConfig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 as per Table 7.1.1.1.3.3.3-1</w:t>
      </w:r>
    </w:p>
    <w:p w14:paraId="51CCF004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//Reconfigure SS with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SI_RequestConfig</w:t>
      </w:r>
      <w:proofErr w:type="spellEnd"/>
    </w:p>
    <w:p w14:paraId="3E2097C1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if (p_TC711115) 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{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</w:t>
      </w:r>
      <w:proofErr w:type="gram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/@sic R5-232940 sic@</w:t>
      </w:r>
    </w:p>
    <w:p w14:paraId="036A99D7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//For RedCap TC: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ra-PreambleStartIndex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 = 53</w:t>
      </w:r>
    </w:p>
    <w:p w14:paraId="2B9C6E9A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f_NR_SS_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CommonCellConfig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cads_NR_CellConfigPhysicalLayerUplink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-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cs_NR_CellConfigPhysicalLayerUplink_Def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(-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cs_NR_SI_RequestConfig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cs_SI_RequestConfig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v_RACH_ConfigGeneric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tsc_RA_PreambleStartIndex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)))))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2B4BC4D7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} else {</w:t>
      </w:r>
    </w:p>
    <w:p w14:paraId="14CB3D1B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f_NR_SS_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CommonCellConfig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cads_NR_CellConfigPhysicalLayerUplink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-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cs_NR_CellConfigPhysicalLayerUplink_Def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(-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cs_NR_SI_RequestConfig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v_SI_RequestConfig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))))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53F3F5D8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}</w:t>
      </w:r>
    </w:p>
    <w:p w14:paraId="512B52C8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//Pre-configure SS not to respond to 3 RACH preambles and then to transmit RAPID only in MSG2</w:t>
      </w:r>
    </w:p>
    <w:p w14:paraId="0613B167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f_NR_SS_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RachProcedureConfig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cs_NR_RachProcedureConfig_NoResponde3_RapidOnly(v_NR_PhysicalParameters) 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3C8981BA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//Reconfigure SS to report PRACH preambles to TTCN</w:t>
      </w:r>
    </w:p>
    <w:p w14:paraId="02429716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f_NR_SS_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SystemIndCtrlConfig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cds_NR_SystemIndCtrl_RachPreamble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(enable))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4FAAEAA7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14:paraId="6AF8E355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//@sic Steps 3-4 sic@</w:t>
      </w:r>
    </w:p>
    <w:p w14:paraId="69361C7A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//SS transmits Short Message on PDCCH addressed to P-RNTI using Short Message field in DCI format 1_0. Bit 1of Short Message field is set to 1 to indicate the SI modification.</w:t>
      </w:r>
    </w:p>
    <w:p w14:paraId="5BEF6409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//The SS changes the parameter '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Qoffset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' in SIB3 of NR Cell 1 according to the row "T2" in Table 7.1.1.1.3.3.2-1/2. The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valueTag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 for SIB3 in the SIB1 message is increased and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si-BroadcastStatus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 for SIB3 is set to '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notBroadcasted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'.</w:t>
      </w:r>
    </w:p>
    <w:p w14:paraId="09DDA6CF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//Set SIB1 as per Table 7.1.1.1.3.3.3-1</w:t>
      </w:r>
    </w:p>
    <w:p w14:paraId="1754F824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f_NR_CellInfo_SetSIB1_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SiRequestConfig(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v_SI_RequestConfig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31C0459C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v_SI_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SchedulingInfo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f_NR_GetSIB1_SiSchedulingInfo(nr_Cell1)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383B44EB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v_SI_SchedulingInfo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schedulingInfoList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[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1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]  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cs_NR_SchedulingInfoDef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(tsc_SIB3_Periodicity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{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cs_NR_SIB_TypeInfoDef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(sibType3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1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)}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notBroadcasting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54CFBDA4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f_NR_CellInfo_SetSIB1_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SiSchedulingInfo(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valueof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v_SI_SchedulingInfo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40AB275A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if (p_TC711115) 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{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</w:t>
      </w:r>
      <w:proofErr w:type="gram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/@sic R5-232940 sic@</w:t>
      </w:r>
    </w:p>
    <w:p w14:paraId="01117B52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highlight w:val="cyan"/>
          <w:lang w:eastAsia="en-GB"/>
        </w:rPr>
        <w:t>v_NR_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highlight w:val="cyan"/>
          <w:lang w:eastAsia="en-GB"/>
        </w:rPr>
        <w:t>PrachPreambleIndex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highlight w:val="cyan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highlight w:val="cyan"/>
          <w:lang w:eastAsia="en-GB"/>
        </w:rPr>
        <w:t>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highlight w:val="cyan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highlight w:val="cyan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highlight w:val="cyan"/>
          <w:lang w:eastAsia="en-GB"/>
        </w:rPr>
        <w:t>53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highlight w:val="cyan"/>
          <w:lang w:eastAsia="en-GB"/>
        </w:rPr>
        <w:t>;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//@sic R5s240451 sic@</w:t>
      </w:r>
    </w:p>
    <w:p w14:paraId="16B4A12E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//Initialise and reconfigure RedCap specific Initial UL BWP</w:t>
      </w:r>
    </w:p>
    <w:p w14:paraId="2A981185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f_NR_ConfigRedCapUL_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BWP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cs_PUCCH_ConfigCommon_ResourceCommonRedCap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omit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26E4D5F3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//Set si-RequestConfigRedCap-r17 in SIB1 as per 38.523-1 Table 7.1.1.1.15.3.3-1</w:t>
      </w:r>
    </w:p>
    <w:p w14:paraId="33F09712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v_SI_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RequestConfig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cs_SI_RequestConfig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v_RACH_ConfigGeneric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tsc_RA_PreambleStartIndexRedCap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2FE049D2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val="fr-FR"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val="fr-FR" w:eastAsia="en-GB"/>
        </w:rPr>
        <w:t>f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val="fr-FR" w:eastAsia="en-GB"/>
        </w:rPr>
        <w:t>_NR_CellInfo_SetSIB1_SI_RequestConfigRedCap(nr_Cell1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val="fr-FR"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val="fr-FR"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val="fr-FR" w:eastAsia="en-GB"/>
        </w:rPr>
        <w:t>v_SI_RequestConfig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val="fr-FR" w:eastAsia="en-GB"/>
        </w:rPr>
        <w:t xml:space="preserve"> 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val="fr-FR" w:eastAsia="en-GB"/>
        </w:rPr>
        <w:t>;</w:t>
      </w:r>
    </w:p>
    <w:p w14:paraId="4A7CC8EE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val="fr-FR"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}</w:t>
      </w:r>
    </w:p>
    <w:p w14:paraId="3035272B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//Modify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Sysinfo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 in SS - SS stops broadcasting SIB3</w:t>
      </w:r>
    </w:p>
    <w:p w14:paraId="022C708B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lastRenderedPageBreak/>
        <w:t xml:space="preserve">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ModifySysinfo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- 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- 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false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    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//@sic R5-201006 R5-210575 sic@</w:t>
      </w:r>
    </w:p>
    <w:p w14:paraId="7DE648C1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14:paraId="0682002B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//@siclog "Step 5"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siclog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@</w:t>
      </w:r>
    </w:p>
    <w:p w14:paraId="444D12F7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//Check: Does the UE transmit a preamble on PRACH using the preamble indicated by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ra-PreambleStartIndex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 defined in SI-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RequestConfig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 in SIB1 in Table 7.1.1.1.3.3.3-1?</w:t>
      </w:r>
    </w:p>
    <w:p w14:paraId="5BDD610D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t_Watchdog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start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proofErr w:type="gramEnd"/>
    </w:p>
    <w:p w14:paraId="56E108F6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alt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{</w:t>
      </w:r>
    </w:p>
    <w:p w14:paraId="1221AC06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[]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SYSIND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receive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car_NR_PRACH_Preamble_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IND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-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highlight w:val="cyan"/>
          <w:lang w:eastAsia="en-GB"/>
        </w:rPr>
        <w:t>v_NR_PrachPreambleIndex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))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-&gt;value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v_NR_SYSTEM_IND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{</w:t>
      </w:r>
    </w:p>
    <w:p w14:paraId="30D10FD0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      v_TimingInfo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1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v_NR_SYSTEM_IND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Common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TimingInfo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SubFrame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5F5869CA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PreliminaryPass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__FILE__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__LINE__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"Step 5"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5DDF524F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t_Watchdog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stop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proofErr w:type="gramEnd"/>
    </w:p>
    <w:p w14:paraId="5B657810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    }</w:t>
      </w:r>
    </w:p>
    <w:p w14:paraId="5EBBF612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[]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t_Watchdog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timeout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{</w:t>
      </w:r>
    </w:p>
    <w:p w14:paraId="6BDBFED5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SetVerdictFailOrInconc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__FILE__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__LINE__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"Step 5"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71CC199A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    }</w:t>
      </w:r>
    </w:p>
    <w:p w14:paraId="3DFF1C43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}</w:t>
      </w:r>
    </w:p>
    <w:p w14:paraId="7EEBFECB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//@siclog "Steps 6-7-8"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siclog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@</w:t>
      </w:r>
    </w:p>
    <w:p w14:paraId="3E9AA463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//Check: Does the UE re-transmit a preamble on PRACH after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ra-ResponseWindow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 using the preamble indicated by 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ra-PreambleStartIndex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 defined in SI-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RequestConfig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 in SIB1 in Table 7.1.1.1.3.3.3-1?</w:t>
      </w:r>
    </w:p>
    <w:p w14:paraId="4DA14082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</w:t>
      </w:r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//</w:t>
      </w:r>
      <w:proofErr w:type="spellStart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>ra-ResponseWindow</w:t>
      </w:r>
      <w:proofErr w:type="spellEnd"/>
      <w:r w:rsidRPr="0009126D">
        <w:rPr>
          <w:rFonts w:ascii="Courier New" w:eastAsia="Times New Roman" w:hAnsi="Courier New" w:cs="Courier New"/>
          <w:color w:val="008000"/>
          <w:sz w:val="18"/>
          <w:szCs w:val="18"/>
          <w:lang w:eastAsia="en-GB"/>
        </w:rPr>
        <w:t xml:space="preserve"> = sl20 = 20 slots</w:t>
      </w:r>
    </w:p>
    <w:p w14:paraId="3E348D33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for (</w:t>
      </w:r>
      <w:proofErr w:type="spellStart"/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i</w:t>
      </w:r>
      <w:proofErr w:type="spell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:=</w:t>
      </w:r>
      <w:proofErr w:type="gramEnd"/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0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i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&lt;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3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i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i+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1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 {</w:t>
      </w:r>
    </w:p>
    <w:p w14:paraId="0119AC6E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t_Watchdog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start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2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0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proofErr w:type="gramEnd"/>
    </w:p>
    <w:p w14:paraId="50F8B5B3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</w:t>
      </w:r>
      <w:proofErr w:type="gramStart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alt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{</w:t>
      </w:r>
      <w:proofErr w:type="gramEnd"/>
    </w:p>
    <w:p w14:paraId="705F87A4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    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[]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SYSIND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receive</w:t>
      </w:r>
      <w:proofErr w:type="spellEnd"/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car_NR_PRACH_Preamble_IND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-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highlight w:val="cyan"/>
          <w:lang w:eastAsia="en-GB"/>
        </w:rPr>
        <w:t>v_NR_PrachPreambleIndex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))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-&gt;value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v_NR_SYSTEM_IND</w:t>
      </w:r>
      <w:proofErr w:type="spellEnd"/>
    </w:p>
    <w:p w14:paraId="1BE38E4C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        {</w:t>
      </w:r>
    </w:p>
    <w:p w14:paraId="03D6CCDC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            v_TimingInfo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2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v_NR_SYSTEM_IND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Common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TimingInfo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SubFrame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627DBFD4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CheckRaResponseWindow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nr_Cell1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v_TimingInfo1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v_TimingInfo2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098658"/>
          <w:sz w:val="18"/>
          <w:szCs w:val="18"/>
          <w:lang w:eastAsia="en-GB"/>
        </w:rPr>
        <w:t>20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"Step 6"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0D3512CB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            v_TimingInfo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1 </w:t>
      </w:r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:</w:t>
      </w:r>
      <w:proofErr w:type="gramEnd"/>
      <w:r w:rsidRPr="0009126D">
        <w:rPr>
          <w:rFonts w:ascii="Courier New" w:eastAsia="Times New Roman" w:hAnsi="Courier New" w:cs="Courier New"/>
          <w:color w:val="0000FF"/>
          <w:sz w:val="18"/>
          <w:szCs w:val="18"/>
          <w:lang w:eastAsia="en-GB"/>
        </w:rPr>
        <w:t>=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v_TimingInfo2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481EA301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t_Watchdog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stop</w:t>
      </w:r>
      <w:proofErr w:type="spellEnd"/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  <w:proofErr w:type="gramEnd"/>
    </w:p>
    <w:p w14:paraId="5A602C1D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        }</w:t>
      </w:r>
    </w:p>
    <w:p w14:paraId="36892AB4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    []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t_Watchdog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.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timeout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{</w:t>
      </w:r>
    </w:p>
    <w:p w14:paraId="473810E2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                </w:t>
      </w:r>
      <w:proofErr w:type="spell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f_NR_</w:t>
      </w:r>
      <w:proofErr w:type="gramStart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SetVerdictFailOrInconc</w:t>
      </w:r>
      <w:proofErr w:type="spell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(</w:t>
      </w:r>
      <w:proofErr w:type="gramEnd"/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__FILE__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__LINE__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,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 xml:space="preserve"> 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"Step 5"</w:t>
      </w: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)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4CEC919B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        }</w:t>
      </w:r>
    </w:p>
    <w:p w14:paraId="2A9AC98B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    }</w:t>
      </w:r>
    </w:p>
    <w:p w14:paraId="0F3291FF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  }</w:t>
      </w:r>
    </w:p>
    <w:p w14:paraId="22179577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14:paraId="3FFF8438" w14:textId="004074AA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…</w:t>
      </w:r>
    </w:p>
    <w:p w14:paraId="4880205A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</w:p>
    <w:p w14:paraId="7665E586" w14:textId="77777777" w:rsidR="0009126D" w:rsidRPr="0009126D" w:rsidRDefault="0009126D" w:rsidP="0009126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</w:pPr>
      <w:r w:rsidRPr="0009126D">
        <w:rPr>
          <w:rFonts w:ascii="Courier New" w:eastAsia="Times New Roman" w:hAnsi="Courier New" w:cs="Courier New"/>
          <w:color w:val="000000"/>
          <w:sz w:val="18"/>
          <w:szCs w:val="18"/>
          <w:lang w:eastAsia="en-GB"/>
        </w:rPr>
        <w:t>  }</w:t>
      </w:r>
      <w:r w:rsidRPr="0009126D">
        <w:rPr>
          <w:rFonts w:ascii="Courier New" w:eastAsia="Times New Roman" w:hAnsi="Courier New" w:cs="Courier New"/>
          <w:color w:val="A31515"/>
          <w:sz w:val="18"/>
          <w:szCs w:val="18"/>
          <w:lang w:eastAsia="en-GB"/>
        </w:rPr>
        <w:t>;</w:t>
      </w:r>
    </w:p>
    <w:p w14:paraId="60F3F50E" w14:textId="77777777" w:rsidR="00137DE5" w:rsidRDefault="00137DE5" w:rsidP="00657C8F">
      <w:pPr>
        <w:rPr>
          <w:rFonts w:ascii="Arial" w:hAnsi="Arial" w:cs="Arial"/>
          <w:b/>
          <w:bCs/>
        </w:rPr>
      </w:pPr>
    </w:p>
    <w:p w14:paraId="6A96D5B8" w14:textId="77777777" w:rsidR="00657C8F" w:rsidRPr="003C4E4F" w:rsidRDefault="00657C8F" w:rsidP="00657C8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3" w:name="_Toc170406986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57C8F" w:rsidRPr="003C4E4F" w14:paraId="01F2760B" w14:textId="77777777" w:rsidTr="00962D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E942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4A7" w14:textId="77777777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Pr="003F4C93">
              <w:rPr>
                <w:rFonts w:ascii="Arial" w:hAnsi="Arial" w:cs="Arial"/>
              </w:rPr>
              <w:t>f_GetTestcaseAttrib_EarlyContentionResolution</w:t>
            </w:r>
          </w:p>
        </w:tc>
      </w:tr>
      <w:tr w:rsidR="00657C8F" w:rsidRPr="003C4E4F" w14:paraId="1F9C927C" w14:textId="77777777" w:rsidTr="00962D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42B6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1B3C" w14:textId="77777777" w:rsidR="00657C8F" w:rsidRPr="00B721EB" w:rsidRDefault="00657C8F" w:rsidP="00962D45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noProof/>
                <w:lang w:val="en-SG"/>
              </w:rPr>
              <w:t>TC follows same steps and body as TC 7.1.1.1.3 which is a Early Contention resolution case.Therefore, this TC needs to be added to same list to complete attach process on NRCELL11 at Step 11.</w:t>
            </w:r>
          </w:p>
        </w:tc>
      </w:tr>
      <w:tr w:rsidR="00657C8F" w:rsidRPr="003C4E4F" w14:paraId="5B948E3D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4FAD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543" w14:textId="77777777" w:rsidR="00657C8F" w:rsidRPr="00D81C1D" w:rsidRDefault="00657C8F" w:rsidP="00962D45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 TC 7.1.1.1.15 in list of Early Contention Resolution TCs</w:t>
            </w:r>
          </w:p>
        </w:tc>
      </w:tr>
      <w:tr w:rsidR="00657C8F" w:rsidRPr="003C4E4F" w14:paraId="19AB3EA8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A096" w14:textId="77777777" w:rsidR="00657C8F" w:rsidRPr="003C4E4F" w:rsidRDefault="00657C8F" w:rsidP="00962D45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7FF2" w14:textId="77777777" w:rsidR="00657C8F" w:rsidRPr="003C4E4F" w:rsidRDefault="00657C8F" w:rsidP="00962D4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TestcaseProperties.ttcn</w:t>
            </w:r>
          </w:p>
        </w:tc>
      </w:tr>
      <w:tr w:rsidR="00657C8F" w:rsidRPr="003C4E4F" w14:paraId="2FD681B2" w14:textId="77777777" w:rsidTr="00962D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8168" w14:textId="77777777" w:rsidR="00657C8F" w:rsidRPr="005B51B3" w:rsidRDefault="00657C8F" w:rsidP="00962D4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5B51B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4C78" w14:textId="7BE59C1D" w:rsidR="00657C8F" w:rsidRPr="005B51B3" w:rsidRDefault="00A9558C" w:rsidP="00962D45">
            <w:pPr>
              <w:rPr>
                <w:rFonts w:ascii="Arial" w:hAnsi="Arial" w:cs="Arial"/>
                <w:highlight w:val="cyan"/>
              </w:rPr>
            </w:pPr>
            <w:r w:rsidRPr="005B51B3">
              <w:rPr>
                <w:rFonts w:ascii="Arial" w:hAnsi="Arial" w:cs="Arial"/>
                <w:highlight w:val="cyan"/>
              </w:rPr>
              <w:t>Accepted</w:t>
            </w:r>
            <w:r w:rsidR="005B51B3" w:rsidRPr="005B51B3">
              <w:rPr>
                <w:rFonts w:ascii="Arial" w:hAnsi="Arial" w:cs="Arial"/>
                <w:highlight w:val="cyan"/>
              </w:rPr>
              <w:t xml:space="preserve"> but as improvement it is better to remove the attribute </w:t>
            </w:r>
            <w:r w:rsidR="005B51B3" w:rsidRPr="005B51B3">
              <w:rPr>
                <w:rFonts w:ascii="Arial" w:hAnsi="Arial" w:cs="Arial"/>
                <w:noProof/>
                <w:highlight w:val="cyan"/>
                <w:lang w:val="en-SG"/>
              </w:rPr>
              <w:t>Early Contention resolution for both test cases 7.1.1.1.3 and 7.1.1.1.15</w:t>
            </w:r>
            <w:r w:rsidR="0029734B">
              <w:rPr>
                <w:rFonts w:ascii="Arial" w:hAnsi="Arial" w:cs="Arial"/>
                <w:noProof/>
                <w:highlight w:val="cyan"/>
                <w:lang w:val="en-SG"/>
              </w:rPr>
              <w:t>, to comply with 38.523-3 clause 7.3.5.1. As a result the UL grant shall be started</w:t>
            </w:r>
            <w:r w:rsidR="002D7CA6">
              <w:rPr>
                <w:rFonts w:ascii="Arial" w:hAnsi="Arial" w:cs="Arial"/>
                <w:noProof/>
                <w:highlight w:val="cyan"/>
                <w:lang w:val="en-SG"/>
              </w:rPr>
              <w:t xml:space="preserve"> after step 11. See proposed implementation below.</w:t>
            </w:r>
          </w:p>
        </w:tc>
      </w:tr>
    </w:tbl>
    <w:p w14:paraId="533A44EE" w14:textId="77777777" w:rsidR="00657C8F" w:rsidRPr="003C4E4F" w:rsidRDefault="00657C8F" w:rsidP="00657C8F">
      <w:pPr>
        <w:rPr>
          <w:rFonts w:ascii="Arial" w:hAnsi="Arial" w:cs="Arial"/>
        </w:rPr>
      </w:pPr>
    </w:p>
    <w:p w14:paraId="7D73524C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315F361F" w14:textId="77777777" w:rsidTr="00962D4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26C5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lastRenderedPageBreak/>
              <w:t>function f_GetTestcaseAttrib_EarlyContentionResolution(charstring p_Testcase) return boolean</w:t>
            </w:r>
          </w:p>
          <w:p w14:paraId="61C12277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{</w:t>
            </w:r>
          </w:p>
          <w:p w14:paraId="49541356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select (p_Testcase) {</w:t>
            </w:r>
          </w:p>
          <w:p w14:paraId="3976977E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("TC_11_3_11_NR5GC") { return true; }</w:t>
            </w:r>
          </w:p>
          <w:p w14:paraId="159EA108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("TC_11_3_2_NR5GC") { return true; }</w:t>
            </w:r>
          </w:p>
          <w:p w14:paraId="019464BC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("TC_11_3_6_NR5GC") { return true; }</w:t>
            </w:r>
          </w:p>
          <w:p w14:paraId="34E935F2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("TC_11_3_6a_NR5GC") { return true; }</w:t>
            </w:r>
          </w:p>
          <w:p w14:paraId="71C760D9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("TC_11_7_2_NR5GC") { return true; }</w:t>
            </w:r>
          </w:p>
          <w:p w14:paraId="08DB6BAB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("TC_11_7_3_NR5GC") { return true; }</w:t>
            </w:r>
          </w:p>
          <w:p w14:paraId="64BE4088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("TC_6_4_1_1_NR5GC") { return true; }</w:t>
            </w:r>
          </w:p>
          <w:p w14:paraId="71BE9132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("TC_6_4_2_2_NR5GC") { return true; }</w:t>
            </w:r>
          </w:p>
          <w:p w14:paraId="36D52BAB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("TC_6_4_2_3_NR5GC") { return true; }</w:t>
            </w:r>
          </w:p>
          <w:p w14:paraId="2AF90661" w14:textId="77777777" w:rsidR="00657C8F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("TC_7_1_1_1_3_NR5GC") { return true; }</w:t>
            </w:r>
          </w:p>
          <w:p w14:paraId="2E76871D" w14:textId="77777777" w:rsidR="00657C8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…</w:t>
            </w:r>
          </w:p>
          <w:p w14:paraId="142A2F24" w14:textId="77777777" w:rsidR="00657C8F" w:rsidRPr="003C4E4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};</w:t>
            </w:r>
          </w:p>
        </w:tc>
      </w:tr>
    </w:tbl>
    <w:p w14:paraId="2CAC0606" w14:textId="77777777" w:rsidR="00657C8F" w:rsidRPr="003C4E4F" w:rsidRDefault="00657C8F" w:rsidP="00657C8F">
      <w:pPr>
        <w:rPr>
          <w:rFonts w:ascii="Arial" w:hAnsi="Arial" w:cs="Arial"/>
        </w:rPr>
      </w:pPr>
    </w:p>
    <w:p w14:paraId="5E6FE7F3" w14:textId="77777777" w:rsidR="00657C8F" w:rsidRPr="003C4E4F" w:rsidRDefault="00657C8F" w:rsidP="00657C8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57C8F" w:rsidRPr="003C4E4F" w14:paraId="671997B2" w14:textId="77777777" w:rsidTr="00962D4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31F8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>function f_GetTestcaseAttrib_EarlyContentionResolution(charstring p_Testcase) return boolean</w:t>
            </w:r>
          </w:p>
          <w:p w14:paraId="68E39EA7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{</w:t>
            </w:r>
          </w:p>
          <w:p w14:paraId="7F4A6945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select (p_Testcase) {</w:t>
            </w:r>
          </w:p>
          <w:p w14:paraId="64B57EE4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("TC_11_3_11_NR5GC") { return true; }</w:t>
            </w:r>
          </w:p>
          <w:p w14:paraId="21D1D05D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("TC_11_3_2_NR5GC") { return true; }</w:t>
            </w:r>
          </w:p>
          <w:p w14:paraId="093349F8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("TC_11_3_6_NR5GC") { return true; }</w:t>
            </w:r>
          </w:p>
          <w:p w14:paraId="0FA95BD4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("TC_11_3_6a_NR5GC") { return true; }</w:t>
            </w:r>
          </w:p>
          <w:p w14:paraId="6F349859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("TC_11_7_2_NR5GC") { return true; }</w:t>
            </w:r>
          </w:p>
          <w:p w14:paraId="4FC58159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("TC_11_7_3_NR5GC") { return true; }</w:t>
            </w:r>
          </w:p>
          <w:p w14:paraId="67000647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("TC_6_4_1_1_NR5GC") { return true; }</w:t>
            </w:r>
          </w:p>
          <w:p w14:paraId="06FDAE8F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("TC_6_4_2_2_NR5GC") { return true; }</w:t>
            </w:r>
          </w:p>
          <w:p w14:paraId="4D1E527B" w14:textId="77777777" w:rsidR="00657C8F" w:rsidRPr="001F7E86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("TC_6_4_2_3_NR5GC") { return true; }</w:t>
            </w:r>
          </w:p>
          <w:p w14:paraId="1F4F0ACF" w14:textId="77777777" w:rsidR="00657C8F" w:rsidRDefault="00657C8F" w:rsidP="00962D45">
            <w:pPr>
              <w:rPr>
                <w:rFonts w:ascii="Arial" w:hAnsi="Arial" w:cs="Arial"/>
              </w:rPr>
            </w:pPr>
            <w:r w:rsidRPr="001F7E86">
              <w:rPr>
                <w:rFonts w:ascii="Arial" w:hAnsi="Arial" w:cs="Arial"/>
              </w:rPr>
              <w:t xml:space="preserve">      case ("TC_7_1_1_1_3_NR5GC") { return true; }</w:t>
            </w:r>
          </w:p>
          <w:p w14:paraId="365E5DAC" w14:textId="77777777" w:rsidR="00657C8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F2330D">
              <w:rPr>
                <w:rFonts w:ascii="Arial" w:hAnsi="Arial" w:cs="Arial"/>
                <w:highlight w:val="yellow"/>
              </w:rPr>
              <w:t>case ("TC_7_1_1_1_15_NR5GC") { return true; }</w:t>
            </w:r>
          </w:p>
          <w:p w14:paraId="5D3C6B58" w14:textId="77777777" w:rsidR="00657C8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…</w:t>
            </w:r>
          </w:p>
          <w:p w14:paraId="71EF0354" w14:textId="77777777" w:rsidR="00657C8F" w:rsidRPr="003C4E4F" w:rsidRDefault="00657C8F" w:rsidP="00962D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};</w:t>
            </w:r>
            <w:r w:rsidRPr="003F4C93">
              <w:rPr>
                <w:rFonts w:ascii="Arial" w:hAnsi="Arial" w:cs="Arial"/>
              </w:rPr>
              <w:t xml:space="preserve"> </w:t>
            </w:r>
          </w:p>
          <w:p w14:paraId="795FB116" w14:textId="77777777" w:rsidR="00657C8F" w:rsidRPr="003C4E4F" w:rsidRDefault="00657C8F" w:rsidP="00962D45">
            <w:pPr>
              <w:rPr>
                <w:rFonts w:ascii="Arial" w:hAnsi="Arial" w:cs="Arial"/>
              </w:rPr>
            </w:pPr>
          </w:p>
        </w:tc>
      </w:tr>
    </w:tbl>
    <w:p w14:paraId="0A78DD67" w14:textId="77777777" w:rsidR="00A10C47" w:rsidRDefault="00A10C47" w:rsidP="001A6DD3">
      <w:pPr>
        <w:rPr>
          <w:b/>
          <w:bCs/>
          <w:highlight w:val="cyan"/>
        </w:rPr>
      </w:pPr>
      <w:bookmarkStart w:id="14" w:name="_Toc170406987"/>
    </w:p>
    <w:p w14:paraId="41C3FE84" w14:textId="2AB2050F" w:rsidR="002D7CA6" w:rsidRPr="001A6DD3" w:rsidRDefault="002D7CA6" w:rsidP="001A6DD3">
      <w:pPr>
        <w:rPr>
          <w:b/>
          <w:bCs/>
        </w:rPr>
      </w:pPr>
      <w:r w:rsidRPr="001A6DD3">
        <w:rPr>
          <w:b/>
          <w:bCs/>
          <w:highlight w:val="cyan"/>
        </w:rPr>
        <w:lastRenderedPageBreak/>
        <w:t>MCC160 proposed implementation</w:t>
      </w:r>
    </w:p>
    <w:p w14:paraId="078CE6BE" w14:textId="77777777" w:rsidR="00186F4D" w:rsidRPr="00186F4D" w:rsidRDefault="001A6DD3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</w:t>
      </w:r>
      <w:r w:rsidR="00186F4D" w:rsidRPr="00186F4D">
        <w:rPr>
          <w:rFonts w:ascii="Arial" w:hAnsi="Arial" w:cs="Arial"/>
          <w:sz w:val="16"/>
          <w:szCs w:val="16"/>
        </w:rPr>
        <w:t xml:space="preserve">function </w:t>
      </w:r>
      <w:proofErr w:type="spellStart"/>
      <w:r w:rsidR="00186F4D" w:rsidRPr="00186F4D">
        <w:rPr>
          <w:rFonts w:ascii="Arial" w:hAnsi="Arial" w:cs="Arial"/>
          <w:sz w:val="16"/>
          <w:szCs w:val="16"/>
        </w:rPr>
        <w:t>f_GetTestcaseAttrib_</w:t>
      </w:r>
      <w:proofErr w:type="gramStart"/>
      <w:r w:rsidR="00186F4D" w:rsidRPr="00186F4D">
        <w:rPr>
          <w:rFonts w:ascii="Arial" w:hAnsi="Arial" w:cs="Arial"/>
          <w:sz w:val="16"/>
          <w:szCs w:val="16"/>
        </w:rPr>
        <w:t>EarlyContentionResolution</w:t>
      </w:r>
      <w:proofErr w:type="spellEnd"/>
      <w:r w:rsidR="00186F4D" w:rsidRPr="00186F4D">
        <w:rPr>
          <w:rFonts w:ascii="Arial" w:hAnsi="Arial" w:cs="Arial"/>
          <w:sz w:val="16"/>
          <w:szCs w:val="16"/>
        </w:rPr>
        <w:t>(</w:t>
      </w:r>
      <w:proofErr w:type="spellStart"/>
      <w:proofErr w:type="gramEnd"/>
      <w:r w:rsidR="00186F4D" w:rsidRPr="00186F4D">
        <w:rPr>
          <w:rFonts w:ascii="Arial" w:hAnsi="Arial" w:cs="Arial"/>
          <w:sz w:val="16"/>
          <w:szCs w:val="16"/>
        </w:rPr>
        <w:t>charstring</w:t>
      </w:r>
      <w:proofErr w:type="spellEnd"/>
      <w:r w:rsidR="00186F4D" w:rsidRPr="00186F4D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186F4D" w:rsidRPr="00186F4D">
        <w:rPr>
          <w:rFonts w:ascii="Arial" w:hAnsi="Arial" w:cs="Arial"/>
          <w:sz w:val="16"/>
          <w:szCs w:val="16"/>
        </w:rPr>
        <w:t>p_Testcase</w:t>
      </w:r>
      <w:proofErr w:type="spellEnd"/>
      <w:r w:rsidR="00186F4D" w:rsidRPr="00186F4D">
        <w:rPr>
          <w:rFonts w:ascii="Arial" w:hAnsi="Arial" w:cs="Arial"/>
          <w:sz w:val="16"/>
          <w:szCs w:val="16"/>
        </w:rPr>
        <w:t xml:space="preserve">) return </w:t>
      </w:r>
      <w:proofErr w:type="spellStart"/>
      <w:r w:rsidR="00186F4D" w:rsidRPr="00186F4D">
        <w:rPr>
          <w:rFonts w:ascii="Arial" w:hAnsi="Arial" w:cs="Arial"/>
          <w:sz w:val="16"/>
          <w:szCs w:val="16"/>
        </w:rPr>
        <w:t>boolean</w:t>
      </w:r>
      <w:proofErr w:type="spellEnd"/>
    </w:p>
    <w:p w14:paraId="437CBFBF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{</w:t>
      </w:r>
    </w:p>
    <w:p w14:paraId="23D4C91F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  select (</w:t>
      </w:r>
      <w:proofErr w:type="spellStart"/>
      <w:r w:rsidRPr="00186F4D">
        <w:rPr>
          <w:rFonts w:ascii="Arial" w:hAnsi="Arial" w:cs="Arial"/>
          <w:sz w:val="16"/>
          <w:szCs w:val="16"/>
        </w:rPr>
        <w:t>p_Testcase</w:t>
      </w:r>
      <w:proofErr w:type="spellEnd"/>
      <w:r w:rsidRPr="00186F4D">
        <w:rPr>
          <w:rFonts w:ascii="Arial" w:hAnsi="Arial" w:cs="Arial"/>
          <w:sz w:val="16"/>
          <w:szCs w:val="16"/>
        </w:rPr>
        <w:t>) {</w:t>
      </w:r>
    </w:p>
    <w:p w14:paraId="35346FB9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    case ("TC_11_3_11_NR5GC") </w:t>
      </w:r>
      <w:proofErr w:type="gramStart"/>
      <w:r w:rsidRPr="00186F4D">
        <w:rPr>
          <w:rFonts w:ascii="Arial" w:hAnsi="Arial" w:cs="Arial"/>
          <w:sz w:val="16"/>
          <w:szCs w:val="16"/>
        </w:rPr>
        <w:t>{ return</w:t>
      </w:r>
      <w:proofErr w:type="gramEnd"/>
      <w:r w:rsidRPr="00186F4D">
        <w:rPr>
          <w:rFonts w:ascii="Arial" w:hAnsi="Arial" w:cs="Arial"/>
          <w:sz w:val="16"/>
          <w:szCs w:val="16"/>
        </w:rPr>
        <w:t xml:space="preserve"> true; }</w:t>
      </w:r>
    </w:p>
    <w:p w14:paraId="37AECE4B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    case ("TC_11_3_2_NR5GC") </w:t>
      </w:r>
      <w:proofErr w:type="gramStart"/>
      <w:r w:rsidRPr="00186F4D">
        <w:rPr>
          <w:rFonts w:ascii="Arial" w:hAnsi="Arial" w:cs="Arial"/>
          <w:sz w:val="16"/>
          <w:szCs w:val="16"/>
        </w:rPr>
        <w:t>{ return</w:t>
      </w:r>
      <w:proofErr w:type="gramEnd"/>
      <w:r w:rsidRPr="00186F4D">
        <w:rPr>
          <w:rFonts w:ascii="Arial" w:hAnsi="Arial" w:cs="Arial"/>
          <w:sz w:val="16"/>
          <w:szCs w:val="16"/>
        </w:rPr>
        <w:t xml:space="preserve"> true; }</w:t>
      </w:r>
    </w:p>
    <w:p w14:paraId="482CF507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    case ("TC_11_3_6_NR5GC") </w:t>
      </w:r>
      <w:proofErr w:type="gramStart"/>
      <w:r w:rsidRPr="00186F4D">
        <w:rPr>
          <w:rFonts w:ascii="Arial" w:hAnsi="Arial" w:cs="Arial"/>
          <w:sz w:val="16"/>
          <w:szCs w:val="16"/>
        </w:rPr>
        <w:t>{ return</w:t>
      </w:r>
      <w:proofErr w:type="gramEnd"/>
      <w:r w:rsidRPr="00186F4D">
        <w:rPr>
          <w:rFonts w:ascii="Arial" w:hAnsi="Arial" w:cs="Arial"/>
          <w:sz w:val="16"/>
          <w:szCs w:val="16"/>
        </w:rPr>
        <w:t xml:space="preserve"> true; }</w:t>
      </w:r>
    </w:p>
    <w:p w14:paraId="7FC0E8F4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    case ("TC_11_3_6a_NR5GC") </w:t>
      </w:r>
      <w:proofErr w:type="gramStart"/>
      <w:r w:rsidRPr="00186F4D">
        <w:rPr>
          <w:rFonts w:ascii="Arial" w:hAnsi="Arial" w:cs="Arial"/>
          <w:sz w:val="16"/>
          <w:szCs w:val="16"/>
        </w:rPr>
        <w:t>{ return</w:t>
      </w:r>
      <w:proofErr w:type="gramEnd"/>
      <w:r w:rsidRPr="00186F4D">
        <w:rPr>
          <w:rFonts w:ascii="Arial" w:hAnsi="Arial" w:cs="Arial"/>
          <w:sz w:val="16"/>
          <w:szCs w:val="16"/>
        </w:rPr>
        <w:t xml:space="preserve"> true; }</w:t>
      </w:r>
    </w:p>
    <w:p w14:paraId="26B5C98F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    case ("TC_11_7_2_NR5GC") </w:t>
      </w:r>
      <w:proofErr w:type="gramStart"/>
      <w:r w:rsidRPr="00186F4D">
        <w:rPr>
          <w:rFonts w:ascii="Arial" w:hAnsi="Arial" w:cs="Arial"/>
          <w:sz w:val="16"/>
          <w:szCs w:val="16"/>
        </w:rPr>
        <w:t>{ return</w:t>
      </w:r>
      <w:proofErr w:type="gramEnd"/>
      <w:r w:rsidRPr="00186F4D">
        <w:rPr>
          <w:rFonts w:ascii="Arial" w:hAnsi="Arial" w:cs="Arial"/>
          <w:sz w:val="16"/>
          <w:szCs w:val="16"/>
        </w:rPr>
        <w:t xml:space="preserve"> true; }</w:t>
      </w:r>
    </w:p>
    <w:p w14:paraId="2702429A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    case ("TC_11_7_3_NR5GC") </w:t>
      </w:r>
      <w:proofErr w:type="gramStart"/>
      <w:r w:rsidRPr="00186F4D">
        <w:rPr>
          <w:rFonts w:ascii="Arial" w:hAnsi="Arial" w:cs="Arial"/>
          <w:sz w:val="16"/>
          <w:szCs w:val="16"/>
        </w:rPr>
        <w:t>{ return</w:t>
      </w:r>
      <w:proofErr w:type="gramEnd"/>
      <w:r w:rsidRPr="00186F4D">
        <w:rPr>
          <w:rFonts w:ascii="Arial" w:hAnsi="Arial" w:cs="Arial"/>
          <w:sz w:val="16"/>
          <w:szCs w:val="16"/>
        </w:rPr>
        <w:t xml:space="preserve"> true; }</w:t>
      </w:r>
    </w:p>
    <w:p w14:paraId="1CC1C4A5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    case ("TC_6_4_1_1_NR5GC") </w:t>
      </w:r>
      <w:proofErr w:type="gramStart"/>
      <w:r w:rsidRPr="00186F4D">
        <w:rPr>
          <w:rFonts w:ascii="Arial" w:hAnsi="Arial" w:cs="Arial"/>
          <w:sz w:val="16"/>
          <w:szCs w:val="16"/>
        </w:rPr>
        <w:t>{ return</w:t>
      </w:r>
      <w:proofErr w:type="gramEnd"/>
      <w:r w:rsidRPr="00186F4D">
        <w:rPr>
          <w:rFonts w:ascii="Arial" w:hAnsi="Arial" w:cs="Arial"/>
          <w:sz w:val="16"/>
          <w:szCs w:val="16"/>
        </w:rPr>
        <w:t xml:space="preserve"> true; }</w:t>
      </w:r>
    </w:p>
    <w:p w14:paraId="50A1B858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    case ("TC_6_4_2_2_NR5GC") </w:t>
      </w:r>
      <w:proofErr w:type="gramStart"/>
      <w:r w:rsidRPr="00186F4D">
        <w:rPr>
          <w:rFonts w:ascii="Arial" w:hAnsi="Arial" w:cs="Arial"/>
          <w:sz w:val="16"/>
          <w:szCs w:val="16"/>
        </w:rPr>
        <w:t>{ return</w:t>
      </w:r>
      <w:proofErr w:type="gramEnd"/>
      <w:r w:rsidRPr="00186F4D">
        <w:rPr>
          <w:rFonts w:ascii="Arial" w:hAnsi="Arial" w:cs="Arial"/>
          <w:sz w:val="16"/>
          <w:szCs w:val="16"/>
        </w:rPr>
        <w:t xml:space="preserve"> true; }</w:t>
      </w:r>
    </w:p>
    <w:p w14:paraId="6729EFF8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    case ("TC_6_4_2_3_NR5GC") </w:t>
      </w:r>
      <w:proofErr w:type="gramStart"/>
      <w:r w:rsidRPr="00186F4D">
        <w:rPr>
          <w:rFonts w:ascii="Arial" w:hAnsi="Arial" w:cs="Arial"/>
          <w:sz w:val="16"/>
          <w:szCs w:val="16"/>
        </w:rPr>
        <w:t>{ return</w:t>
      </w:r>
      <w:proofErr w:type="gramEnd"/>
      <w:r w:rsidRPr="00186F4D">
        <w:rPr>
          <w:rFonts w:ascii="Arial" w:hAnsi="Arial" w:cs="Arial"/>
          <w:sz w:val="16"/>
          <w:szCs w:val="16"/>
        </w:rPr>
        <w:t xml:space="preserve"> true; }</w:t>
      </w:r>
    </w:p>
    <w:p w14:paraId="4EE7DB6E" w14:textId="2F9964FB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</w:t>
      </w:r>
      <w:r w:rsidR="00B0680E" w:rsidRPr="00462DDC">
        <w:rPr>
          <w:rFonts w:ascii="Arial" w:hAnsi="Arial" w:cs="Arial"/>
          <w:sz w:val="16"/>
          <w:szCs w:val="16"/>
          <w:highlight w:val="cyan"/>
        </w:rPr>
        <w:t>//</w:t>
      </w:r>
      <w:r w:rsidRPr="00186F4D">
        <w:rPr>
          <w:rFonts w:ascii="Arial" w:hAnsi="Arial" w:cs="Arial"/>
          <w:sz w:val="16"/>
          <w:szCs w:val="16"/>
        </w:rPr>
        <w:t xml:space="preserve">     </w:t>
      </w:r>
      <w:r w:rsidRPr="00671969">
        <w:rPr>
          <w:rFonts w:ascii="Arial" w:hAnsi="Arial" w:cs="Arial"/>
          <w:sz w:val="16"/>
          <w:szCs w:val="16"/>
          <w:highlight w:val="cyan"/>
          <w:rPrChange w:id="15" w:author="MCC TF160" w:date="2024-07-23T17:18:00Z" w16du:dateUtc="2024-07-23T15:18:00Z">
            <w:rPr>
              <w:rFonts w:ascii="Arial" w:hAnsi="Arial" w:cs="Arial"/>
              <w:sz w:val="16"/>
              <w:szCs w:val="16"/>
            </w:rPr>
          </w:rPrChange>
        </w:rPr>
        <w:t xml:space="preserve">case ("TC_7_1_1_1_3_NR5GC") </w:t>
      </w:r>
      <w:proofErr w:type="gramStart"/>
      <w:r w:rsidRPr="00671969">
        <w:rPr>
          <w:rFonts w:ascii="Arial" w:hAnsi="Arial" w:cs="Arial"/>
          <w:sz w:val="16"/>
          <w:szCs w:val="16"/>
          <w:highlight w:val="cyan"/>
          <w:rPrChange w:id="16" w:author="MCC TF160" w:date="2024-07-23T17:18:00Z" w16du:dateUtc="2024-07-23T15:18:00Z">
            <w:rPr>
              <w:rFonts w:ascii="Arial" w:hAnsi="Arial" w:cs="Arial"/>
              <w:sz w:val="16"/>
              <w:szCs w:val="16"/>
            </w:rPr>
          </w:rPrChange>
        </w:rPr>
        <w:t>{ return</w:t>
      </w:r>
      <w:proofErr w:type="gramEnd"/>
      <w:r w:rsidRPr="00671969">
        <w:rPr>
          <w:rFonts w:ascii="Arial" w:hAnsi="Arial" w:cs="Arial"/>
          <w:sz w:val="16"/>
          <w:szCs w:val="16"/>
          <w:highlight w:val="cyan"/>
          <w:rPrChange w:id="17" w:author="MCC TF160" w:date="2024-07-23T17:18:00Z" w16du:dateUtc="2024-07-23T15:18:00Z">
            <w:rPr>
              <w:rFonts w:ascii="Arial" w:hAnsi="Arial" w:cs="Arial"/>
              <w:sz w:val="16"/>
              <w:szCs w:val="16"/>
            </w:rPr>
          </w:rPrChange>
        </w:rPr>
        <w:t xml:space="preserve"> true; }</w:t>
      </w:r>
    </w:p>
    <w:p w14:paraId="535C92F7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 …</w:t>
      </w:r>
    </w:p>
    <w:p w14:paraId="217EF270" w14:textId="77777777" w:rsidR="00186F4D" w:rsidRPr="00186F4D" w:rsidRDefault="00186F4D" w:rsidP="00186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16"/>
          <w:szCs w:val="16"/>
        </w:rPr>
      </w:pPr>
      <w:r w:rsidRPr="00186F4D">
        <w:rPr>
          <w:rFonts w:ascii="Arial" w:hAnsi="Arial" w:cs="Arial"/>
          <w:sz w:val="16"/>
          <w:szCs w:val="16"/>
        </w:rPr>
        <w:t xml:space="preserve">   }; </w:t>
      </w:r>
    </w:p>
    <w:p w14:paraId="10A53A28" w14:textId="77777777" w:rsidR="00186F4D" w:rsidRDefault="00186F4D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59BEDD01" w14:textId="605AA628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>function fl_TC_7_1_1_1_3and15_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 xml:space="preserve">TestBody(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boolean</w:t>
      </w:r>
      <w:proofErr w:type="spellEnd"/>
      <w:proofErr w:type="gramEnd"/>
      <w:r w:rsidRPr="001A6DD3">
        <w:rPr>
          <w:rFonts w:ascii="Courier New" w:hAnsi="Courier New" w:cs="Courier New"/>
          <w:sz w:val="16"/>
          <w:szCs w:val="16"/>
        </w:rPr>
        <w:t xml:space="preserve"> p_TC711115 := false) runs on NR5GC_PTC</w:t>
      </w:r>
    </w:p>
    <w:p w14:paraId="0A315FAF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{</w:t>
      </w:r>
    </w:p>
    <w:p w14:paraId="23307AC4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NR_CellPowerList_Type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v_CellPowerList_AtT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1 :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>= {                     //@sic R5-198883 sic@</w:t>
      </w:r>
    </w:p>
    <w:p w14:paraId="15E281E7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cs_NR_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CellPower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(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>nr_Cell1, -90, -91),</w:t>
      </w:r>
    </w:p>
    <w:p w14:paraId="2D9E4672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cs_NR_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CellPower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(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>nr_Cell11, -84, -82)</w:t>
      </w:r>
    </w:p>
    <w:p w14:paraId="2C0160DA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}</w:t>
      </w:r>
    </w:p>
    <w:p w14:paraId="4BED5214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var template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SI_SchedulingInfo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v_SI_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SchedulingInfo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6A729CA9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RACH_ConfigGeneric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v_RACH_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ConfigGeneric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f_NR_CellInfo_GetRACH_ConfigGeneric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(nr_Cell1,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tsc_NR_BWP_Id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); //@sic R5-199423 sic@</w:t>
      </w:r>
    </w:p>
    <w:p w14:paraId="49F0DF9A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var template (value)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SI_RequestConfig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v_SI_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RequestConfig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cs_SI_RequestConfig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(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v_RACH_ConfigGeneric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);</w:t>
      </w:r>
    </w:p>
    <w:p w14:paraId="38BEF97A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NR_PhysicalParameters_Type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v_NR_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PhysicalParameters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f_NR_CellInfo_GetPhysicalParameters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(nr_Cell1);</w:t>
      </w:r>
    </w:p>
    <w:p w14:paraId="117591B1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de-DE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A6DD3">
        <w:rPr>
          <w:rFonts w:ascii="Courier New" w:hAnsi="Courier New" w:cs="Courier New"/>
          <w:sz w:val="16"/>
          <w:szCs w:val="16"/>
          <w:lang w:val="de-DE"/>
        </w:rPr>
        <w:t>var</w:t>
      </w:r>
      <w:proofErr w:type="spellEnd"/>
      <w:r w:rsidRPr="001A6DD3">
        <w:rPr>
          <w:rFonts w:ascii="Courier New" w:hAnsi="Courier New" w:cs="Courier New"/>
          <w:sz w:val="16"/>
          <w:szCs w:val="16"/>
          <w:lang w:val="de-DE"/>
        </w:rPr>
        <w:t xml:space="preserve"> NR_SYSTEM_IND </w:t>
      </w:r>
      <w:proofErr w:type="spellStart"/>
      <w:r w:rsidRPr="001A6DD3">
        <w:rPr>
          <w:rFonts w:ascii="Courier New" w:hAnsi="Courier New" w:cs="Courier New"/>
          <w:sz w:val="16"/>
          <w:szCs w:val="16"/>
          <w:lang w:val="de-DE"/>
        </w:rPr>
        <w:t>v_NR_SYSTEM_IND</w:t>
      </w:r>
      <w:proofErr w:type="spellEnd"/>
      <w:r w:rsidRPr="001A6DD3">
        <w:rPr>
          <w:rFonts w:ascii="Courier New" w:hAnsi="Courier New" w:cs="Courier New"/>
          <w:sz w:val="16"/>
          <w:szCs w:val="16"/>
          <w:lang w:val="de-DE"/>
        </w:rPr>
        <w:t>;</w:t>
      </w:r>
    </w:p>
    <w:p w14:paraId="6662FB01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  <w:lang w:val="de-DE"/>
        </w:rPr>
        <w:t xml:space="preserve">    </w:t>
      </w:r>
      <w:r w:rsidRPr="001A6DD3">
        <w:rPr>
          <w:rFonts w:ascii="Courier New" w:hAnsi="Courier New" w:cs="Courier New"/>
          <w:sz w:val="16"/>
          <w:szCs w:val="16"/>
        </w:rPr>
        <w:t xml:space="preserve">var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SubFrameTiming_Type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v_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TimingInfo1;</w:t>
      </w:r>
      <w:proofErr w:type="gramEnd"/>
    </w:p>
    <w:p w14:paraId="7E444F0B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SubFrameTiming_Type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v_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TimingInfo2;</w:t>
      </w:r>
      <w:proofErr w:type="gramEnd"/>
    </w:p>
    <w:p w14:paraId="1D99589A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var integer </w:t>
      </w:r>
      <w:proofErr w:type="spellStart"/>
      <w:proofErr w:type="gramStart"/>
      <w:r w:rsidRPr="001A6DD3">
        <w:rPr>
          <w:rFonts w:ascii="Courier New" w:hAnsi="Courier New" w:cs="Courier New"/>
          <w:sz w:val="16"/>
          <w:szCs w:val="16"/>
        </w:rPr>
        <w:t>i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1EE8CC50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NG_NAS_MSG_Indication_Type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NasInd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63F2CDA9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var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GMM_MobilityInfo_Type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v_GMM_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MobilityInfo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74C8B9DD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var template (omit)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NR_BcchToPdschConfig_Type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v_NR_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BcchToPdschConfig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538F3B96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var integer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v_NR_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PrachPreambleIndex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>= 52;  //value for TC 7.1.1.1.3 @sic R5s240451 sic@</w:t>
      </w:r>
    </w:p>
    <w:p w14:paraId="38EDBD56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timer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t_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Watchdog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>= 11.0; // General wait timer - at most 2 modification periods</w:t>
      </w:r>
    </w:p>
    <w:p w14:paraId="13856FE6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AB3422F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1F509061" w14:textId="3EF23F9B" w:rsidR="001A6DD3" w:rsidRDefault="00A10C47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…</w:t>
      </w:r>
    </w:p>
    <w:p w14:paraId="16A00CB5" w14:textId="77777777" w:rsidR="00A10C47" w:rsidRPr="001A6DD3" w:rsidRDefault="00A10C47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70BF9D58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alt {</w:t>
      </w:r>
    </w:p>
    <w:p w14:paraId="02043D72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 //@siclog "Step 10"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@</w:t>
      </w:r>
    </w:p>
    <w:p w14:paraId="77B5F748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 //Check: Does UE send Msg3 containing an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RRCSetupRequest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message in the grant associated to the 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Random Access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 xml:space="preserve"> Response received in step 9?</w:t>
      </w:r>
    </w:p>
    <w:p w14:paraId="1ADC8032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 []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SRB.receive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(car_NR_SRB0_RrcPdu_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IND(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>nr_Cell1, cr_38508_RRCSetupRequest(?, ?))) {</w:t>
      </w:r>
    </w:p>
    <w:p w14:paraId="182EAC19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f_NR_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SetVerdictFailOrInconc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(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>__FILE__, __LINE__, "Step 10");</w:t>
      </w:r>
    </w:p>
    <w:p w14:paraId="518CFBD2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 }</w:t>
      </w:r>
    </w:p>
    <w:p w14:paraId="28A57EBB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//@siclog "Step 11"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siclog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@</w:t>
      </w:r>
    </w:p>
    <w:p w14:paraId="6FFBA4CC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//Check: Does the test result of generic test procedure in TS 38.508-1 [4] Table 4.9.3-1 indicate that the UE is camped on NR Cell 11 belonging to a new TA?</w:t>
      </w:r>
    </w:p>
    <w:p w14:paraId="23EE1049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 []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SRB.receive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(car_NR_SRB0_RrcPdu_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IND(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>nr_Cell11, cr_38508_RRCSetupRequest(?, ?))) {</w:t>
      </w:r>
    </w:p>
    <w:p w14:paraId="7EF382D4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    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f_NR_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PreliminaryPass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(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>__FILE__, __LINE__, "Step 11");</w:t>
      </w:r>
    </w:p>
    <w:p w14:paraId="5EEEF5B3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 }</w:t>
      </w:r>
    </w:p>
    <w:p w14:paraId="1054C971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}</w:t>
      </w:r>
    </w:p>
    <w:p w14:paraId="1FC0BFBB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A6DD3">
        <w:rPr>
          <w:rFonts w:ascii="Courier New" w:hAnsi="Courier New" w:cs="Courier New"/>
          <w:sz w:val="16"/>
          <w:szCs w:val="16"/>
          <w:highlight w:val="cyan"/>
        </w:rPr>
        <w:t>f_NR_ULGrantConfiguration_Start</w:t>
      </w:r>
      <w:proofErr w:type="spellEnd"/>
      <w:r w:rsidRPr="001A6DD3">
        <w:rPr>
          <w:rFonts w:ascii="Courier New" w:hAnsi="Courier New" w:cs="Courier New"/>
          <w:sz w:val="16"/>
          <w:szCs w:val="16"/>
          <w:highlight w:val="cyan"/>
        </w:rPr>
        <w:t>(nr_Cell11</w:t>
      </w:r>
      <w:proofErr w:type="gramStart"/>
      <w:r w:rsidRPr="001A6DD3">
        <w:rPr>
          <w:rFonts w:ascii="Courier New" w:hAnsi="Courier New" w:cs="Courier New"/>
          <w:sz w:val="16"/>
          <w:szCs w:val="16"/>
          <w:highlight w:val="cyan"/>
        </w:rPr>
        <w:t>);  /</w:t>
      </w:r>
      <w:proofErr w:type="gramEnd"/>
      <w:r w:rsidRPr="001A6DD3">
        <w:rPr>
          <w:rFonts w:ascii="Courier New" w:hAnsi="Courier New" w:cs="Courier New"/>
          <w:sz w:val="16"/>
          <w:szCs w:val="16"/>
          <w:highlight w:val="cyan"/>
        </w:rPr>
        <w:t>/@sic R5s240451 sic@</w:t>
      </w:r>
    </w:p>
    <w:p w14:paraId="40882DF1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</w:t>
      </w:r>
    </w:p>
    <w:p w14:paraId="43575B8E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//generic test procedure in TS 38.508-1 [4] Table 4.9.3-1 in NR Cell11</w:t>
      </w:r>
    </w:p>
    <w:p w14:paraId="09602ABC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f_NR_RRCSetup_Def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(nr_Cell11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49542119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// receive RRC Connection Setup Complete with piggy-backed NAS message on SRB1 (DCCH):</w:t>
      </w:r>
    </w:p>
    <w:p w14:paraId="3B869BC4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NasInd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: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 xml:space="preserve">=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f_NR_RRCSetupComplete_Def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(nr_Cell11,</w:t>
      </w:r>
    </w:p>
    <w:p w14:paraId="36128652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                                   cr_38508_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RRCSetupComplete(</w:t>
      </w:r>
      <w:proofErr w:type="spellStart"/>
      <w:proofErr w:type="gramEnd"/>
      <w:r w:rsidRPr="001A6DD3">
        <w:rPr>
          <w:rFonts w:ascii="Courier New" w:hAnsi="Courier New" w:cs="Courier New"/>
          <w:sz w:val="16"/>
          <w:szCs w:val="16"/>
        </w:rPr>
        <w:t>tsc_NR_RRC_TI_Def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, ?),</w:t>
      </w:r>
    </w:p>
    <w:p w14:paraId="7FB7C2A4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tsc_SHT_IntegrityProtected</w:t>
      </w:r>
      <w:proofErr w:type="spellEnd"/>
      <w:proofErr w:type="gramStart"/>
      <w:r w:rsidRPr="001A6DD3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47B2F906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if (not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f_Check_NG_RegistrationReqMsg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 (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v_GMM_MobilityInfo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v_NasInd.Pdu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, Mobility)) {</w:t>
      </w:r>
    </w:p>
    <w:p w14:paraId="3808474D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f_NR_</w:t>
      </w:r>
      <w:proofErr w:type="gramStart"/>
      <w:r w:rsidRPr="001A6DD3">
        <w:rPr>
          <w:rFonts w:ascii="Courier New" w:hAnsi="Courier New" w:cs="Courier New"/>
          <w:sz w:val="16"/>
          <w:szCs w:val="16"/>
        </w:rPr>
        <w:t>SetVerdictFailOrInconc</w:t>
      </w:r>
      <w:proofErr w:type="spellEnd"/>
      <w:r w:rsidRPr="001A6DD3">
        <w:rPr>
          <w:rFonts w:ascii="Courier New" w:hAnsi="Courier New" w:cs="Courier New"/>
          <w:sz w:val="16"/>
          <w:szCs w:val="16"/>
        </w:rPr>
        <w:t>(</w:t>
      </w:r>
      <w:proofErr w:type="gramEnd"/>
      <w:r w:rsidRPr="001A6DD3">
        <w:rPr>
          <w:rFonts w:ascii="Courier New" w:hAnsi="Courier New" w:cs="Courier New"/>
          <w:sz w:val="16"/>
          <w:szCs w:val="16"/>
        </w:rPr>
        <w:t>__FILE__, __LINE__, "Registration Request Message Failed");</w:t>
      </w:r>
    </w:p>
    <w:p w14:paraId="30A432EF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}</w:t>
      </w:r>
    </w:p>
    <w:p w14:paraId="2642CC20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  f_NR5GC_MobilityRegistration_Steps4_6(nr_Cell11, </w:t>
      </w:r>
      <w:proofErr w:type="spellStart"/>
      <w:r w:rsidRPr="001A6DD3">
        <w:rPr>
          <w:rFonts w:ascii="Courier New" w:hAnsi="Courier New" w:cs="Courier New"/>
          <w:sz w:val="16"/>
          <w:szCs w:val="16"/>
        </w:rPr>
        <w:t>v_GMM_MobilityInfo</w:t>
      </w:r>
      <w:proofErr w:type="spellEnd"/>
      <w:proofErr w:type="gramStart"/>
      <w:r w:rsidRPr="001A6DD3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6B9D9E2C" w14:textId="77777777" w:rsidR="001A6DD3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</w:p>
    <w:p w14:paraId="663637C8" w14:textId="18C9E0D1" w:rsidR="002D7CA6" w:rsidRPr="001A6DD3" w:rsidRDefault="001A6DD3" w:rsidP="001A6D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</w:rPr>
      </w:pPr>
      <w:r w:rsidRPr="001A6DD3">
        <w:rPr>
          <w:rFonts w:ascii="Courier New" w:hAnsi="Courier New" w:cs="Courier New"/>
          <w:sz w:val="16"/>
          <w:szCs w:val="16"/>
        </w:rPr>
        <w:t xml:space="preserve">  };</w:t>
      </w:r>
    </w:p>
    <w:p w14:paraId="391BCBE1" w14:textId="37F5A7E1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lastRenderedPageBreak/>
        <w:t xml:space="preserve">Branches </w:t>
      </w:r>
      <w:bookmarkEnd w:id="6"/>
      <w:bookmarkEnd w:id="7"/>
      <w:bookmarkEnd w:id="8"/>
      <w:r w:rsidRPr="003C4E4F">
        <w:rPr>
          <w:rFonts w:cs="Arial"/>
          <w:b/>
        </w:rPr>
        <w:t>executed</w:t>
      </w:r>
      <w:bookmarkEnd w:id="9"/>
      <w:bookmarkEnd w:id="14"/>
    </w:p>
    <w:p w14:paraId="1CBDC068" w14:textId="77777777" w:rsidR="002A4C0B" w:rsidRDefault="00662A05" w:rsidP="00662A05">
      <w:pPr>
        <w:rPr>
          <w:rFonts w:ascii="Arial" w:hAnsi="Arial" w:cs="Arial"/>
        </w:rPr>
      </w:pPr>
      <w:bookmarkStart w:id="18" w:name="_Toc122434494"/>
      <w:bookmarkStart w:id="19" w:name="_Toc295288971"/>
      <w:bookmarkStart w:id="20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</w:p>
    <w:p w14:paraId="22CE9F0B" w14:textId="3667D370" w:rsidR="002A4C0B" w:rsidRPr="002A4C0B" w:rsidRDefault="002A4C0B" w:rsidP="002A4C0B">
      <w:pPr>
        <w:pStyle w:val="ListParagraph"/>
        <w:numPr>
          <w:ilvl w:val="0"/>
          <w:numId w:val="40"/>
        </w:numPr>
        <w:rPr>
          <w:rFonts w:ascii="Arial" w:hAnsi="Arial" w:cs="Arial"/>
          <w:b/>
        </w:rPr>
      </w:pPr>
      <w:r w:rsidRPr="002A4C0B">
        <w:rPr>
          <w:rFonts w:ascii="Arial" w:hAnsi="Arial" w:cs="Arial"/>
        </w:rPr>
        <w:t>NR primary band n</w:t>
      </w:r>
      <w:r w:rsidR="00657C8F">
        <w:rPr>
          <w:rFonts w:ascii="Arial" w:hAnsi="Arial" w:cs="Arial"/>
        </w:rPr>
        <w:t xml:space="preserve">41 </w:t>
      </w:r>
      <w:r w:rsidRPr="002A4C0B">
        <w:rPr>
          <w:rFonts w:ascii="Arial" w:hAnsi="Arial" w:cs="Arial"/>
        </w:rPr>
        <w:t>using NR ciphering nea</w:t>
      </w:r>
      <w:r>
        <w:rPr>
          <w:rFonts w:ascii="Arial" w:hAnsi="Arial" w:cs="Arial"/>
        </w:rPr>
        <w:t>2</w:t>
      </w:r>
      <w:r w:rsidRPr="002A4C0B">
        <w:rPr>
          <w:rFonts w:ascii="Arial" w:hAnsi="Arial" w:cs="Arial"/>
        </w:rPr>
        <w:t xml:space="preserve"> and integrity algorithm nia</w:t>
      </w:r>
      <w:r>
        <w:rPr>
          <w:rFonts w:ascii="Arial" w:hAnsi="Arial" w:cs="Arial"/>
        </w:rPr>
        <w:t>2</w:t>
      </w:r>
      <w:r w:rsidRPr="002A4C0B">
        <w:rPr>
          <w:rFonts w:ascii="Arial" w:hAnsi="Arial" w:cs="Arial"/>
        </w:rPr>
        <w:t>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1172017"/>
      <w:bookmarkStart w:id="22" w:name="_Toc170406988"/>
      <w:r w:rsidRPr="003C4E4F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</w:p>
    <w:p w14:paraId="3F4DE0CB" w14:textId="2409D8D5" w:rsidR="00007D89" w:rsidRPr="003C4E4F" w:rsidRDefault="00657C8F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70406989"/>
      <w:bookmarkStart w:id="24" w:name="_Hlk120026754"/>
      <w:r>
        <w:rPr>
          <w:rFonts w:cs="Arial"/>
          <w:b/>
        </w:rPr>
        <w:t>Mediatek MT6815 UE</w:t>
      </w:r>
      <w:bookmarkEnd w:id="23"/>
    </w:p>
    <w:bookmarkEnd w:id="24"/>
    <w:p w14:paraId="29B59B52" w14:textId="1546CC3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657C8F">
        <w:rPr>
          <w:rFonts w:ascii="Arial" w:hAnsi="Arial" w:cs="Arial"/>
        </w:rPr>
        <w:t>Mediatek MT6815</w:t>
      </w:r>
      <w:r w:rsidR="0073341E" w:rsidRPr="0073341E">
        <w:rPr>
          <w:rFonts w:ascii="Arial" w:hAnsi="Arial" w:cs="Arial"/>
        </w:rPr>
        <w:t xml:space="preserve"> </w:t>
      </w:r>
      <w:r w:rsidR="00657C8F">
        <w:rPr>
          <w:rFonts w:ascii="Arial" w:hAnsi="Arial" w:cs="Arial"/>
        </w:rPr>
        <w:t>UE</w:t>
      </w:r>
      <w:r w:rsidR="0073341E"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passed this test case on </w:t>
      </w:r>
      <w:r w:rsidR="00EC1730" w:rsidRPr="006C4454">
        <w:rPr>
          <w:rFonts w:ascii="Arial" w:hAnsi="Arial" w:cs="Arial"/>
        </w:rPr>
        <w:t xml:space="preserve">Platform </w:t>
      </w:r>
      <w:r w:rsidR="006C4454" w:rsidRPr="006C4454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34EE173D" w:rsidR="00662A05" w:rsidRDefault="001D5966" w:rsidP="00D74D81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662A05" w:rsidRPr="003C4E4F">
        <w:rPr>
          <w:rFonts w:ascii="Arial" w:hAnsi="Arial" w:cs="Arial"/>
        </w:rPr>
        <w:t>TC_</w:t>
      </w:r>
      <w:r w:rsidR="00657C8F">
        <w:rPr>
          <w:rFonts w:ascii="Arial" w:hAnsi="Arial" w:cs="Arial"/>
        </w:rPr>
        <w:t>7</w:t>
      </w:r>
      <w:r w:rsidR="004A1B02">
        <w:rPr>
          <w:rFonts w:ascii="Arial" w:hAnsi="Arial" w:cs="Arial"/>
        </w:rPr>
        <w:t>_1_</w:t>
      </w:r>
      <w:r w:rsidR="00657C8F">
        <w:rPr>
          <w:rFonts w:ascii="Arial" w:hAnsi="Arial" w:cs="Arial"/>
        </w:rPr>
        <w:t>1</w:t>
      </w:r>
      <w:r w:rsidR="004A1B02">
        <w:rPr>
          <w:rFonts w:ascii="Arial" w:hAnsi="Arial" w:cs="Arial"/>
        </w:rPr>
        <w:t>_1_1</w:t>
      </w:r>
      <w:r w:rsidR="00657C8F">
        <w:rPr>
          <w:rFonts w:ascii="Arial" w:hAnsi="Arial" w:cs="Arial"/>
        </w:rPr>
        <w:t>5</w:t>
      </w:r>
      <w:r w:rsidR="00662A05" w:rsidRPr="003C4E4F">
        <w:rPr>
          <w:rFonts w:ascii="Arial" w:hAnsi="Arial" w:cs="Arial"/>
        </w:rPr>
        <w:t>_LOG.</w:t>
      </w:r>
      <w:r w:rsidR="006C4454">
        <w:rPr>
          <w:rFonts w:ascii="Arial" w:hAnsi="Arial" w:cs="Arial"/>
        </w:rPr>
        <w:t>xml</w:t>
      </w:r>
    </w:p>
    <w:p w14:paraId="79D6619E" w14:textId="77777777" w:rsidR="006C4454" w:rsidRPr="003C4E4F" w:rsidRDefault="006C4454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2CFE51F5" w:rsidR="00662A05" w:rsidRDefault="00662A05" w:rsidP="006C4454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657C8F">
        <w:rPr>
          <w:rFonts w:ascii="Arial" w:hAnsi="Arial" w:cs="Arial"/>
        </w:rPr>
        <w:t>7</w:t>
      </w:r>
      <w:r w:rsidR="004A1B02">
        <w:rPr>
          <w:rFonts w:ascii="Arial" w:hAnsi="Arial" w:cs="Arial"/>
        </w:rPr>
        <w:t>_1_</w:t>
      </w:r>
      <w:r w:rsidR="00657C8F">
        <w:rPr>
          <w:rFonts w:ascii="Arial" w:hAnsi="Arial" w:cs="Arial"/>
        </w:rPr>
        <w:t>1</w:t>
      </w:r>
      <w:r w:rsidR="004A1B02">
        <w:rPr>
          <w:rFonts w:ascii="Arial" w:hAnsi="Arial" w:cs="Arial"/>
        </w:rPr>
        <w:t>_1_1</w:t>
      </w:r>
      <w:r w:rsidR="00657C8F">
        <w:rPr>
          <w:rFonts w:ascii="Arial" w:hAnsi="Arial" w:cs="Arial"/>
        </w:rPr>
        <w:t>5</w:t>
      </w:r>
      <w:r w:rsidR="00A20BFD" w:rsidRPr="003C4E4F">
        <w:rPr>
          <w:rFonts w:ascii="Arial" w:hAnsi="Arial" w:cs="Arial"/>
        </w:rPr>
        <w:t>_</w:t>
      </w:r>
      <w:r w:rsidRPr="003C4E4F">
        <w:rPr>
          <w:rFonts w:ascii="Arial" w:hAnsi="Arial" w:cs="Arial"/>
        </w:rPr>
        <w:t>PIXIT.</w:t>
      </w:r>
      <w:r w:rsidR="006C4454">
        <w:rPr>
          <w:rFonts w:ascii="Arial" w:hAnsi="Arial" w:cs="Arial"/>
        </w:rPr>
        <w:t>txt</w:t>
      </w:r>
    </w:p>
    <w:p w14:paraId="745D0C39" w14:textId="5C067980" w:rsidR="006C4454" w:rsidRPr="003C4E4F" w:rsidRDefault="001D5966" w:rsidP="006C4454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5EEA2A1" w14:textId="6C0478CB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70406990"/>
      <w:r w:rsidRPr="003C4E4F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p w14:paraId="68C9CD36" w14:textId="054FDD77" w:rsidR="001E41F3" w:rsidRPr="00EE335B" w:rsidRDefault="00EE335B" w:rsidP="00EE335B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EE335B">
        <w:rPr>
          <w:rFonts w:ascii="Arial" w:hAnsi="Arial" w:cs="Arial"/>
        </w:rPr>
        <w:t>R5s240452: NR5GC FR1: Supporting information for addition of Rel-17 Redcap test case 7.1.1.1.15</w:t>
      </w:r>
    </w:p>
    <w:sectPr w:rsidR="001E41F3" w:rsidRPr="00EE335B" w:rsidSect="0010250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56BD73" w14:textId="77777777" w:rsidR="001C6AEF" w:rsidRDefault="001C6AEF">
      <w:r>
        <w:separator/>
      </w:r>
    </w:p>
  </w:endnote>
  <w:endnote w:type="continuationSeparator" w:id="0">
    <w:p w14:paraId="588744A4" w14:textId="77777777" w:rsidR="001C6AEF" w:rsidRDefault="001C6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B3B04" w14:textId="77777777" w:rsidR="001C6AEF" w:rsidRDefault="001C6AEF">
      <w:r>
        <w:separator/>
      </w:r>
    </w:p>
  </w:footnote>
  <w:footnote w:type="continuationSeparator" w:id="0">
    <w:p w14:paraId="6DF9D2D1" w14:textId="77777777" w:rsidR="001C6AEF" w:rsidRDefault="001C6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3"/>
  </w:num>
  <w:num w:numId="3" w16cid:durableId="1083718607">
    <w:abstractNumId w:val="6"/>
  </w:num>
  <w:num w:numId="4" w16cid:durableId="12107976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2"/>
  </w:num>
  <w:num w:numId="6" w16cid:durableId="1221668658">
    <w:abstractNumId w:val="17"/>
  </w:num>
  <w:num w:numId="7" w16cid:durableId="1811633016">
    <w:abstractNumId w:val="12"/>
  </w:num>
  <w:num w:numId="8" w16cid:durableId="1058895011">
    <w:abstractNumId w:val="35"/>
  </w:num>
  <w:num w:numId="9" w16cid:durableId="17244496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1"/>
  </w:num>
  <w:num w:numId="11" w16cid:durableId="1006713528">
    <w:abstractNumId w:val="15"/>
  </w:num>
  <w:num w:numId="12" w16cid:durableId="703486945">
    <w:abstractNumId w:val="3"/>
  </w:num>
  <w:num w:numId="13" w16cid:durableId="246039214">
    <w:abstractNumId w:val="10"/>
  </w:num>
  <w:num w:numId="14" w16cid:durableId="294260156">
    <w:abstractNumId w:val="33"/>
  </w:num>
  <w:num w:numId="15" w16cid:durableId="257107239">
    <w:abstractNumId w:val="9"/>
  </w:num>
  <w:num w:numId="16" w16cid:durableId="840659352">
    <w:abstractNumId w:val="8"/>
  </w:num>
  <w:num w:numId="17" w16cid:durableId="1128938593">
    <w:abstractNumId w:val="19"/>
  </w:num>
  <w:num w:numId="18" w16cid:durableId="239678638">
    <w:abstractNumId w:val="23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6"/>
  </w:num>
  <w:num w:numId="21" w16cid:durableId="541209329">
    <w:abstractNumId w:val="14"/>
  </w:num>
  <w:num w:numId="22" w16cid:durableId="1286503583">
    <w:abstractNumId w:val="4"/>
  </w:num>
  <w:num w:numId="23" w16cid:durableId="1015962952">
    <w:abstractNumId w:val="16"/>
  </w:num>
  <w:num w:numId="24" w16cid:durableId="1087574839">
    <w:abstractNumId w:val="0"/>
  </w:num>
  <w:num w:numId="25" w16cid:durableId="466555872">
    <w:abstractNumId w:val="20"/>
  </w:num>
  <w:num w:numId="26" w16cid:durableId="1142427735">
    <w:abstractNumId w:val="28"/>
  </w:num>
  <w:num w:numId="27" w16cid:durableId="1253931199">
    <w:abstractNumId w:val="11"/>
  </w:num>
  <w:num w:numId="28" w16cid:durableId="1093166998">
    <w:abstractNumId w:val="29"/>
  </w:num>
  <w:num w:numId="29" w16cid:durableId="291787887">
    <w:abstractNumId w:val="2"/>
  </w:num>
  <w:num w:numId="30" w16cid:durableId="1548642084">
    <w:abstractNumId w:val="24"/>
  </w:num>
  <w:num w:numId="31" w16cid:durableId="611521266">
    <w:abstractNumId w:val="30"/>
  </w:num>
  <w:num w:numId="32" w16cid:durableId="431390238">
    <w:abstractNumId w:val="21"/>
  </w:num>
  <w:num w:numId="33" w16cid:durableId="256643895">
    <w:abstractNumId w:val="34"/>
  </w:num>
  <w:num w:numId="34" w16cid:durableId="103692862">
    <w:abstractNumId w:val="7"/>
  </w:num>
  <w:num w:numId="35" w16cid:durableId="679283717">
    <w:abstractNumId w:val="26"/>
  </w:num>
  <w:num w:numId="36" w16cid:durableId="1988389660">
    <w:abstractNumId w:val="27"/>
  </w:num>
  <w:num w:numId="37" w16cid:durableId="1351183105">
    <w:abstractNumId w:val="22"/>
  </w:num>
  <w:num w:numId="38" w16cid:durableId="1970429090">
    <w:abstractNumId w:val="5"/>
  </w:num>
  <w:num w:numId="39" w16cid:durableId="1149202364">
    <w:abstractNumId w:val="18"/>
  </w:num>
  <w:num w:numId="40" w16cid:durableId="16664713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39"/>
    <w:rsid w:val="0005079B"/>
    <w:rsid w:val="00057721"/>
    <w:rsid w:val="00062540"/>
    <w:rsid w:val="00074B95"/>
    <w:rsid w:val="00075B9F"/>
    <w:rsid w:val="00076151"/>
    <w:rsid w:val="00076FC9"/>
    <w:rsid w:val="000810AA"/>
    <w:rsid w:val="00085B0B"/>
    <w:rsid w:val="000873E7"/>
    <w:rsid w:val="0009126D"/>
    <w:rsid w:val="000A0E6C"/>
    <w:rsid w:val="000A2482"/>
    <w:rsid w:val="000A269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0F0028"/>
    <w:rsid w:val="000F7A02"/>
    <w:rsid w:val="0010250E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37DE5"/>
    <w:rsid w:val="00140954"/>
    <w:rsid w:val="00145D43"/>
    <w:rsid w:val="001461F1"/>
    <w:rsid w:val="0015040D"/>
    <w:rsid w:val="001516A7"/>
    <w:rsid w:val="00153191"/>
    <w:rsid w:val="00162020"/>
    <w:rsid w:val="00163481"/>
    <w:rsid w:val="00171877"/>
    <w:rsid w:val="00173BE9"/>
    <w:rsid w:val="00174F31"/>
    <w:rsid w:val="00182A57"/>
    <w:rsid w:val="00186F4D"/>
    <w:rsid w:val="00187CF6"/>
    <w:rsid w:val="00192C46"/>
    <w:rsid w:val="001957ED"/>
    <w:rsid w:val="001A08B3"/>
    <w:rsid w:val="001A168C"/>
    <w:rsid w:val="001A1C81"/>
    <w:rsid w:val="001A36C2"/>
    <w:rsid w:val="001A6DD3"/>
    <w:rsid w:val="001A7B60"/>
    <w:rsid w:val="001B46C6"/>
    <w:rsid w:val="001B4DAE"/>
    <w:rsid w:val="001B52F0"/>
    <w:rsid w:val="001B5457"/>
    <w:rsid w:val="001B5937"/>
    <w:rsid w:val="001B76EA"/>
    <w:rsid w:val="001B7A65"/>
    <w:rsid w:val="001C3B08"/>
    <w:rsid w:val="001C6AEF"/>
    <w:rsid w:val="001D46C8"/>
    <w:rsid w:val="001D5966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44C0"/>
    <w:rsid w:val="00235192"/>
    <w:rsid w:val="002409E7"/>
    <w:rsid w:val="002460B5"/>
    <w:rsid w:val="0026004D"/>
    <w:rsid w:val="002639A2"/>
    <w:rsid w:val="002640DD"/>
    <w:rsid w:val="00266EE5"/>
    <w:rsid w:val="00267E81"/>
    <w:rsid w:val="0027344C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9734B"/>
    <w:rsid w:val="002A1F34"/>
    <w:rsid w:val="002A4C0B"/>
    <w:rsid w:val="002B069A"/>
    <w:rsid w:val="002B3B8D"/>
    <w:rsid w:val="002B5741"/>
    <w:rsid w:val="002C103D"/>
    <w:rsid w:val="002C11E5"/>
    <w:rsid w:val="002C519A"/>
    <w:rsid w:val="002C5A7A"/>
    <w:rsid w:val="002D20DD"/>
    <w:rsid w:val="002D23B3"/>
    <w:rsid w:val="002D3344"/>
    <w:rsid w:val="002D7CA6"/>
    <w:rsid w:val="002E472E"/>
    <w:rsid w:val="002E62AA"/>
    <w:rsid w:val="002F3FEF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3F643B"/>
    <w:rsid w:val="00402697"/>
    <w:rsid w:val="0040334F"/>
    <w:rsid w:val="00410371"/>
    <w:rsid w:val="00415C9D"/>
    <w:rsid w:val="00421152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62DDC"/>
    <w:rsid w:val="0046521A"/>
    <w:rsid w:val="00473E31"/>
    <w:rsid w:val="0047783B"/>
    <w:rsid w:val="00483464"/>
    <w:rsid w:val="00491E2E"/>
    <w:rsid w:val="00493085"/>
    <w:rsid w:val="00495888"/>
    <w:rsid w:val="00495D31"/>
    <w:rsid w:val="004A1B02"/>
    <w:rsid w:val="004A1C12"/>
    <w:rsid w:val="004A6D4E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4AD1"/>
    <w:rsid w:val="00547111"/>
    <w:rsid w:val="005509A1"/>
    <w:rsid w:val="005550BE"/>
    <w:rsid w:val="005600CD"/>
    <w:rsid w:val="00560B31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A174A"/>
    <w:rsid w:val="005B0E41"/>
    <w:rsid w:val="005B4178"/>
    <w:rsid w:val="005B41CF"/>
    <w:rsid w:val="005B51B3"/>
    <w:rsid w:val="005B51F0"/>
    <w:rsid w:val="005B614F"/>
    <w:rsid w:val="005B74B6"/>
    <w:rsid w:val="005C46C5"/>
    <w:rsid w:val="005C5FCB"/>
    <w:rsid w:val="005D5B00"/>
    <w:rsid w:val="005D69D2"/>
    <w:rsid w:val="005E12AF"/>
    <w:rsid w:val="005E2C44"/>
    <w:rsid w:val="005F0A25"/>
    <w:rsid w:val="00600D76"/>
    <w:rsid w:val="00601D23"/>
    <w:rsid w:val="00601DEF"/>
    <w:rsid w:val="006106A4"/>
    <w:rsid w:val="00611656"/>
    <w:rsid w:val="00614A76"/>
    <w:rsid w:val="00621188"/>
    <w:rsid w:val="006257ED"/>
    <w:rsid w:val="00632A59"/>
    <w:rsid w:val="00633439"/>
    <w:rsid w:val="006479B6"/>
    <w:rsid w:val="00653DE4"/>
    <w:rsid w:val="006572AB"/>
    <w:rsid w:val="00657C8F"/>
    <w:rsid w:val="00661417"/>
    <w:rsid w:val="006618EE"/>
    <w:rsid w:val="0066291E"/>
    <w:rsid w:val="00662A05"/>
    <w:rsid w:val="00665C47"/>
    <w:rsid w:val="00670381"/>
    <w:rsid w:val="00671969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2A00"/>
    <w:rsid w:val="006A4879"/>
    <w:rsid w:val="006B46FB"/>
    <w:rsid w:val="006B53E8"/>
    <w:rsid w:val="006C4454"/>
    <w:rsid w:val="006D48B7"/>
    <w:rsid w:val="006E21FB"/>
    <w:rsid w:val="006F0E64"/>
    <w:rsid w:val="006F4FBA"/>
    <w:rsid w:val="006F7A50"/>
    <w:rsid w:val="007014AF"/>
    <w:rsid w:val="00711985"/>
    <w:rsid w:val="00715D0E"/>
    <w:rsid w:val="00715DCF"/>
    <w:rsid w:val="0072197D"/>
    <w:rsid w:val="0073341E"/>
    <w:rsid w:val="00733810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97C1D"/>
    <w:rsid w:val="007A5263"/>
    <w:rsid w:val="007A62EA"/>
    <w:rsid w:val="007A6871"/>
    <w:rsid w:val="007A778B"/>
    <w:rsid w:val="007A7BA4"/>
    <w:rsid w:val="007B1E12"/>
    <w:rsid w:val="007B512A"/>
    <w:rsid w:val="007B6F3A"/>
    <w:rsid w:val="007C2097"/>
    <w:rsid w:val="007C454C"/>
    <w:rsid w:val="007C4F16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4DED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2A9A"/>
    <w:rsid w:val="008E4BB4"/>
    <w:rsid w:val="008F3789"/>
    <w:rsid w:val="008F686C"/>
    <w:rsid w:val="00902F19"/>
    <w:rsid w:val="0091086A"/>
    <w:rsid w:val="009122F8"/>
    <w:rsid w:val="00912C5F"/>
    <w:rsid w:val="009148DE"/>
    <w:rsid w:val="00914C22"/>
    <w:rsid w:val="009161B0"/>
    <w:rsid w:val="00921F01"/>
    <w:rsid w:val="00925AE0"/>
    <w:rsid w:val="00926037"/>
    <w:rsid w:val="009321C4"/>
    <w:rsid w:val="00932232"/>
    <w:rsid w:val="009355C4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11CA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0C47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558C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0680E"/>
    <w:rsid w:val="00B1188C"/>
    <w:rsid w:val="00B12CE9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8698E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476C9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12126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4D81"/>
    <w:rsid w:val="00D75DCF"/>
    <w:rsid w:val="00D83B66"/>
    <w:rsid w:val="00D84AE9"/>
    <w:rsid w:val="00D86314"/>
    <w:rsid w:val="00D94700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3485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7C4"/>
    <w:rsid w:val="00EA19A4"/>
    <w:rsid w:val="00EA3711"/>
    <w:rsid w:val="00EA7DCA"/>
    <w:rsid w:val="00EB09B7"/>
    <w:rsid w:val="00EB23E9"/>
    <w:rsid w:val="00EB2949"/>
    <w:rsid w:val="00EB605B"/>
    <w:rsid w:val="00EC1730"/>
    <w:rsid w:val="00EC17E0"/>
    <w:rsid w:val="00ED094F"/>
    <w:rsid w:val="00ED4892"/>
    <w:rsid w:val="00EE2572"/>
    <w:rsid w:val="00EE335B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2F3FE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86F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6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0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1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5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6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2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9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4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9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4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33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8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68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4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8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3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3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3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1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0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7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1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44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5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9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2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2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16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7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5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15</Pages>
  <Words>4164</Words>
  <Characters>23736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13</cp:revision>
  <cp:lastPrinted>1900-01-01T08:00:00Z</cp:lastPrinted>
  <dcterms:created xsi:type="dcterms:W3CDTF">2024-07-05T08:27:00Z</dcterms:created>
  <dcterms:modified xsi:type="dcterms:W3CDTF">2024-07-23T15:18:00Z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