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1807">
        <w:fldChar w:fldCharType="begin"/>
      </w:r>
      <w:r w:rsidR="00A31807">
        <w:instrText xml:space="preserve"> DOCPROPERTY  TSG/WGRef  \* MERGEFORMAT </w:instrText>
      </w:r>
      <w:r w:rsidR="00A31807">
        <w:fldChar w:fldCharType="separate"/>
      </w:r>
      <w:r w:rsidR="003609EF">
        <w:rPr>
          <w:b/>
          <w:noProof/>
          <w:sz w:val="24"/>
        </w:rPr>
        <w:t>RAN5</w:t>
      </w:r>
      <w:r w:rsidR="00A318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1807">
        <w:fldChar w:fldCharType="begin"/>
      </w:r>
      <w:r w:rsidR="00A31807">
        <w:instrText xml:space="preserve"> DOCPROPERTY  MtgSeq  \* MERGEFORMAT </w:instrText>
      </w:r>
      <w:r w:rsidR="00A31807">
        <w:fldChar w:fldCharType="separate"/>
      </w:r>
      <w:r w:rsidR="00EB09B7" w:rsidRPr="00EB09B7">
        <w:rPr>
          <w:b/>
          <w:noProof/>
          <w:sz w:val="24"/>
        </w:rPr>
        <w:t>2024</w:t>
      </w:r>
      <w:r w:rsidR="00A31807">
        <w:rPr>
          <w:b/>
          <w:noProof/>
          <w:sz w:val="24"/>
        </w:rPr>
        <w:fldChar w:fldCharType="end"/>
      </w:r>
      <w:r w:rsidR="00A31807">
        <w:fldChar w:fldCharType="begin"/>
      </w:r>
      <w:r w:rsidR="00A31807">
        <w:instrText xml:space="preserve"> DOCPROPERTY  MtgTitle  \* MERGEFORMAT </w:instrText>
      </w:r>
      <w:r w:rsidR="00A31807">
        <w:fldChar w:fldCharType="separate"/>
      </w:r>
      <w:r w:rsidR="00EB09B7">
        <w:rPr>
          <w:b/>
          <w:noProof/>
          <w:sz w:val="24"/>
        </w:rPr>
        <w:t>-TTCN email</w:t>
      </w:r>
      <w:r w:rsidR="00A3180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31807">
        <w:fldChar w:fldCharType="begin"/>
      </w:r>
      <w:r w:rsidR="00A31807">
        <w:instrText xml:space="preserve"> DOCPROPERTY  Tdoc#  \* MERGEFORMAT </w:instrText>
      </w:r>
      <w:r w:rsidR="00A31807">
        <w:fldChar w:fldCharType="separate"/>
      </w:r>
      <w:r w:rsidR="00E13F3D" w:rsidRPr="00E13F3D">
        <w:rPr>
          <w:b/>
          <w:i/>
          <w:noProof/>
          <w:sz w:val="28"/>
        </w:rPr>
        <w:t>R5s240428</w:t>
      </w:r>
      <w:r w:rsidR="00A31807">
        <w:rPr>
          <w:b/>
          <w:i/>
          <w:noProof/>
          <w:sz w:val="28"/>
        </w:rPr>
        <w:fldChar w:fldCharType="end"/>
      </w:r>
    </w:p>
    <w:p w14:paraId="7CB45193" w14:textId="77777777" w:rsidR="001E41F3" w:rsidRDefault="00A318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1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318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318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1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31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NR5GC </w:t>
            </w:r>
            <w:proofErr w:type="spellStart"/>
            <w:r w:rsidR="002640DD">
              <w:t>eCall</w:t>
            </w:r>
            <w:proofErr w:type="spellEnd"/>
            <w:r w:rsidR="002640DD">
              <w:t xml:space="preserve"> over IMS testcase 11.5.5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31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AF5AC4" w:rsidR="001E41F3" w:rsidRDefault="00203C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31807">
              <w:fldChar w:fldCharType="begin"/>
            </w:r>
            <w:r w:rsidR="00A31807">
              <w:instrText xml:space="preserve"> DOCPROPERTY  SourceIfTsg  \* MERGEFORMAT </w:instrText>
            </w:r>
            <w:r w:rsidR="00A31807">
              <w:fldChar w:fldCharType="separate"/>
            </w:r>
            <w:r w:rsidR="00A318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03C8D" w:rsidRDefault="00A318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03C8D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203C8D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3C8D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31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2024-06-21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1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18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3CEDD" w14:textId="77777777" w:rsidR="00203C8D" w:rsidRDefault="00203C8D" w:rsidP="0020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implementation of eCall 11.5.5 test case will fail as variables v_PDUSessionInfoList and v_PDUSessionId are assigned before UE has Registered to NR cell, assiging no values to v_PDUSessionInfoList and causing a runtime error when converting int2oct v_PDUSessionId.</w:t>
            </w:r>
          </w:p>
          <w:p w14:paraId="1A839CAD" w14:textId="77777777" w:rsidR="00203C8D" w:rsidRDefault="00203C8D" w:rsidP="00203C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769390" w:rsidR="001E41F3" w:rsidRDefault="00203C8D" w:rsidP="0020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issue can be corrected doing the assigments after UE has registered in NR cell and PDUs have been 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237D5" w:rsidR="001E41F3" w:rsidRDefault="00203C8D">
            <w:pPr>
              <w:pStyle w:val="CRCoverPage"/>
              <w:spacing w:after="0"/>
              <w:ind w:left="100"/>
              <w:rPr>
                <w:noProof/>
              </w:rPr>
            </w:pPr>
            <w:r w:rsidRPr="00203C8D">
              <w:rPr>
                <w:noProof/>
              </w:rPr>
              <w:t>Assigned values to variables v_PDUSessionInfoList and v_PDUSessionId after f_NR5GC_EmergencyCallLimitedService function has been called.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98C1B" w:rsidR="001E41F3" w:rsidRDefault="00203C8D">
            <w:pPr>
              <w:pStyle w:val="CRCoverPage"/>
              <w:spacing w:after="0"/>
              <w:ind w:left="100"/>
              <w:rPr>
                <w:noProof/>
              </w:rPr>
            </w:pPr>
            <w:r w:rsidRPr="00203C8D"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474" w:rsidR="001E41F3" w:rsidRDefault="00203C8D">
            <w:pPr>
              <w:pStyle w:val="CRCoverPage"/>
              <w:spacing w:after="0"/>
              <w:ind w:left="100"/>
              <w:rPr>
                <w:noProof/>
              </w:rPr>
            </w:pPr>
            <w:r w:rsidRPr="00203C8D">
              <w:rPr>
                <w:noProof/>
              </w:rPr>
              <w:t>11.5.5.NR5GC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30CE9" w:rsidR="001E41F3" w:rsidRDefault="00203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F33E61" w:rsidR="001E41F3" w:rsidRDefault="00203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CF31E" w:rsidR="001E41F3" w:rsidRDefault="00203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7A737" w14:textId="77777777" w:rsidR="00203C8D" w:rsidRPr="00203C8D" w:rsidRDefault="00203C8D" w:rsidP="00203C8D">
      <w:pPr>
        <w:spacing w:before="240" w:after="60"/>
        <w:outlineLvl w:val="0"/>
        <w:rPr>
          <w:rFonts w:ascii="Cambria" w:hAnsi="Cambria" w:cs="Arial"/>
          <w:b/>
          <w:bCs/>
          <w:iCs/>
          <w:kern w:val="28"/>
          <w:sz w:val="32"/>
          <w:szCs w:val="32"/>
          <w:lang w:eastAsia="en-GB"/>
        </w:rPr>
      </w:pPr>
      <w:bookmarkStart w:id="1" w:name="_Toc169765207"/>
      <w:r w:rsidRPr="00203C8D">
        <w:rPr>
          <w:rFonts w:ascii="Cambria" w:hAnsi="Cambria" w:cs="Arial"/>
          <w:b/>
          <w:bCs/>
          <w:i/>
          <w:iCs/>
          <w:kern w:val="28"/>
          <w:sz w:val="32"/>
          <w:szCs w:val="32"/>
        </w:rPr>
        <w:lastRenderedPageBreak/>
        <w:t>Table of Contents</w:t>
      </w:r>
      <w:bookmarkEnd w:id="1"/>
    </w:p>
    <w:p w14:paraId="0256BEC7" w14:textId="77777777" w:rsidR="00203C8D" w:rsidRPr="00203C8D" w:rsidRDefault="00203C8D" w:rsidP="00203C8D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rFonts w:cs="Arial"/>
          <w:noProof/>
          <w:sz w:val="22"/>
        </w:rPr>
        <w:fldChar w:fldCharType="begin"/>
      </w:r>
      <w:r w:rsidRPr="00203C8D">
        <w:rPr>
          <w:rFonts w:cs="Arial"/>
          <w:noProof/>
          <w:sz w:val="22"/>
        </w:rPr>
        <w:instrText xml:space="preserve"> TOC \o "1-3" </w:instrText>
      </w:r>
      <w:r w:rsidRPr="00203C8D">
        <w:rPr>
          <w:rFonts w:cs="Arial"/>
          <w:noProof/>
          <w:sz w:val="22"/>
        </w:rPr>
        <w:fldChar w:fldCharType="separate"/>
      </w:r>
      <w:r w:rsidRPr="00203C8D">
        <w:rPr>
          <w:rFonts w:cs="Arial"/>
          <w:iCs/>
          <w:noProof/>
          <w:sz w:val="22"/>
        </w:rPr>
        <w:t>Table of Contents</w:t>
      </w:r>
      <w:r w:rsidRPr="00203C8D">
        <w:rPr>
          <w:noProof/>
          <w:sz w:val="22"/>
        </w:rPr>
        <w:tab/>
      </w:r>
      <w:r w:rsidRPr="00203C8D">
        <w:rPr>
          <w:noProof/>
          <w:sz w:val="22"/>
        </w:rPr>
        <w:fldChar w:fldCharType="begin"/>
      </w:r>
      <w:r w:rsidRPr="00203C8D">
        <w:rPr>
          <w:noProof/>
          <w:sz w:val="22"/>
        </w:rPr>
        <w:instrText xml:space="preserve"> PAGEREF _Toc169765207 \h </w:instrText>
      </w:r>
      <w:r w:rsidRPr="00203C8D">
        <w:rPr>
          <w:noProof/>
          <w:sz w:val="22"/>
        </w:rPr>
      </w:r>
      <w:r w:rsidRPr="00203C8D">
        <w:rPr>
          <w:noProof/>
          <w:sz w:val="22"/>
        </w:rPr>
        <w:fldChar w:fldCharType="separate"/>
      </w:r>
      <w:r w:rsidRPr="00203C8D">
        <w:rPr>
          <w:noProof/>
          <w:sz w:val="22"/>
        </w:rPr>
        <w:t>2</w:t>
      </w:r>
      <w:r w:rsidRPr="00203C8D">
        <w:rPr>
          <w:noProof/>
          <w:sz w:val="22"/>
        </w:rPr>
        <w:fldChar w:fldCharType="end"/>
      </w:r>
    </w:p>
    <w:p w14:paraId="54E18AF2" w14:textId="77777777" w:rsidR="00203C8D" w:rsidRPr="00203C8D" w:rsidRDefault="00203C8D" w:rsidP="00203C8D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b/>
          <w:noProof/>
          <w:sz w:val="22"/>
          <w:lang w:eastAsia="ja-JP"/>
        </w:rPr>
        <w:t>1</w:t>
      </w:r>
      <w:r w:rsidRPr="00203C8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203C8D">
        <w:rPr>
          <w:b/>
          <w:noProof/>
          <w:sz w:val="22"/>
          <w:lang w:eastAsia="ja-JP"/>
        </w:rPr>
        <w:t>Overview</w:t>
      </w:r>
      <w:r w:rsidRPr="00203C8D">
        <w:rPr>
          <w:noProof/>
          <w:sz w:val="22"/>
        </w:rPr>
        <w:tab/>
      </w:r>
      <w:r w:rsidRPr="00203C8D">
        <w:rPr>
          <w:noProof/>
          <w:sz w:val="22"/>
        </w:rPr>
        <w:fldChar w:fldCharType="begin"/>
      </w:r>
      <w:r w:rsidRPr="00203C8D">
        <w:rPr>
          <w:noProof/>
          <w:sz w:val="22"/>
        </w:rPr>
        <w:instrText xml:space="preserve"> PAGEREF _Toc169765208 \h </w:instrText>
      </w:r>
      <w:r w:rsidRPr="00203C8D">
        <w:rPr>
          <w:noProof/>
          <w:sz w:val="22"/>
        </w:rPr>
      </w:r>
      <w:r w:rsidRPr="00203C8D">
        <w:rPr>
          <w:noProof/>
          <w:sz w:val="22"/>
        </w:rPr>
        <w:fldChar w:fldCharType="separate"/>
      </w:r>
      <w:r w:rsidRPr="00203C8D">
        <w:rPr>
          <w:noProof/>
          <w:sz w:val="22"/>
        </w:rPr>
        <w:t>2</w:t>
      </w:r>
      <w:r w:rsidRPr="00203C8D">
        <w:rPr>
          <w:noProof/>
          <w:sz w:val="22"/>
        </w:rPr>
        <w:fldChar w:fldCharType="end"/>
      </w:r>
    </w:p>
    <w:p w14:paraId="6B9C37A9" w14:textId="77777777" w:rsidR="00203C8D" w:rsidRPr="00203C8D" w:rsidRDefault="00203C8D" w:rsidP="00203C8D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b/>
          <w:noProof/>
          <w:sz w:val="22"/>
        </w:rPr>
        <w:t>2</w:t>
      </w:r>
      <w:r w:rsidRPr="00203C8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203C8D">
        <w:rPr>
          <w:b/>
          <w:noProof/>
          <w:sz w:val="22"/>
        </w:rPr>
        <w:t>Corrections required</w:t>
      </w:r>
      <w:r w:rsidRPr="00203C8D">
        <w:rPr>
          <w:noProof/>
          <w:sz w:val="22"/>
        </w:rPr>
        <w:tab/>
      </w:r>
      <w:r w:rsidRPr="00203C8D">
        <w:rPr>
          <w:noProof/>
          <w:sz w:val="22"/>
        </w:rPr>
        <w:fldChar w:fldCharType="begin"/>
      </w:r>
      <w:r w:rsidRPr="00203C8D">
        <w:rPr>
          <w:noProof/>
          <w:sz w:val="22"/>
        </w:rPr>
        <w:instrText xml:space="preserve"> PAGEREF _Toc169765209 \h </w:instrText>
      </w:r>
      <w:r w:rsidRPr="00203C8D">
        <w:rPr>
          <w:noProof/>
          <w:sz w:val="22"/>
        </w:rPr>
      </w:r>
      <w:r w:rsidRPr="00203C8D">
        <w:rPr>
          <w:noProof/>
          <w:sz w:val="22"/>
        </w:rPr>
        <w:fldChar w:fldCharType="separate"/>
      </w:r>
      <w:r w:rsidRPr="00203C8D">
        <w:rPr>
          <w:noProof/>
          <w:sz w:val="22"/>
        </w:rPr>
        <w:t>2</w:t>
      </w:r>
      <w:r w:rsidRPr="00203C8D">
        <w:rPr>
          <w:noProof/>
          <w:sz w:val="22"/>
        </w:rPr>
        <w:fldChar w:fldCharType="end"/>
      </w:r>
    </w:p>
    <w:p w14:paraId="631045C1" w14:textId="77777777" w:rsidR="00203C8D" w:rsidRPr="00203C8D" w:rsidRDefault="00203C8D" w:rsidP="00203C8D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b/>
          <w:noProof/>
          <w:lang w:val="pt-BR"/>
        </w:rPr>
        <w:t>2.1</w:t>
      </w:r>
      <w:r w:rsidRPr="00203C8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203C8D">
        <w:rPr>
          <w:b/>
          <w:noProof/>
          <w:lang w:val="pt-BR"/>
        </w:rPr>
        <w:t>Correction to function fl_TC_11_5_5_TestBody</w:t>
      </w:r>
      <w:r w:rsidRPr="00203C8D">
        <w:rPr>
          <w:noProof/>
        </w:rPr>
        <w:tab/>
      </w:r>
      <w:r w:rsidRPr="00203C8D">
        <w:rPr>
          <w:noProof/>
        </w:rPr>
        <w:fldChar w:fldCharType="begin"/>
      </w:r>
      <w:r w:rsidRPr="00203C8D">
        <w:rPr>
          <w:noProof/>
        </w:rPr>
        <w:instrText xml:space="preserve"> PAGEREF _Toc169765210 \h </w:instrText>
      </w:r>
      <w:r w:rsidRPr="00203C8D">
        <w:rPr>
          <w:noProof/>
        </w:rPr>
      </w:r>
      <w:r w:rsidRPr="00203C8D">
        <w:rPr>
          <w:noProof/>
        </w:rPr>
        <w:fldChar w:fldCharType="separate"/>
      </w:r>
      <w:r w:rsidRPr="00203C8D">
        <w:rPr>
          <w:noProof/>
        </w:rPr>
        <w:t>2</w:t>
      </w:r>
      <w:r w:rsidRPr="00203C8D">
        <w:rPr>
          <w:noProof/>
        </w:rPr>
        <w:fldChar w:fldCharType="end"/>
      </w:r>
    </w:p>
    <w:p w14:paraId="0250E498" w14:textId="77777777" w:rsidR="00203C8D" w:rsidRPr="00203C8D" w:rsidRDefault="00203C8D" w:rsidP="00203C8D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r w:rsidRPr="00203C8D">
        <w:rPr>
          <w:rFonts w:ascii="Arial" w:hAnsi="Arial" w:cs="Arial"/>
          <w:noProof/>
          <w:sz w:val="36"/>
        </w:rPr>
        <w:fldChar w:fldCharType="end"/>
      </w:r>
      <w:r w:rsidRPr="00203C8D">
        <w:rPr>
          <w:rFonts w:ascii="Arial" w:hAnsi="Arial"/>
          <w:b/>
          <w:sz w:val="36"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9765208"/>
      <w:bookmarkStart w:id="22" w:name="_Hlk107318485"/>
      <w:r w:rsidRPr="00203C8D">
        <w:rPr>
          <w:rFonts w:ascii="Arial" w:hAnsi="Arial"/>
          <w:b/>
          <w:sz w:val="36"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45E48C6" w14:textId="3C4035E8" w:rsidR="00203C8D" w:rsidRPr="00203C8D" w:rsidRDefault="00203C8D" w:rsidP="00203C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203C8D">
        <w:rPr>
          <w:rFonts w:cs="Arial"/>
        </w:rPr>
        <w:t>This document lists all the essential changes needed to correct problems in the iwd-TTCN3-B2022-09_D</w:t>
      </w:r>
      <w:r>
        <w:rPr>
          <w:rFonts w:cs="Arial"/>
        </w:rPr>
        <w:t>24</w:t>
      </w:r>
      <w:r w:rsidRPr="00203C8D">
        <w:rPr>
          <w:rFonts w:cs="Arial"/>
        </w:rPr>
        <w:t>wk</w:t>
      </w:r>
      <w:r>
        <w:rPr>
          <w:rFonts w:cs="Arial"/>
        </w:rPr>
        <w:t>24</w:t>
      </w:r>
      <w:r w:rsidRPr="00203C8D">
        <w:rPr>
          <w:rFonts w:cs="Arial"/>
        </w:rPr>
        <w:t xml:space="preserve"> related to the title of this CR</w:t>
      </w:r>
      <w:r w:rsidRPr="00203C8D">
        <w:rPr>
          <w:rFonts w:cs="Arial"/>
          <w:lang w:eastAsia="ja-JP"/>
        </w:rPr>
        <w:t xml:space="preserve">. </w:t>
      </w:r>
    </w:p>
    <w:p w14:paraId="601ABE8E" w14:textId="77777777" w:rsidR="00203C8D" w:rsidRPr="00724B5D" w:rsidRDefault="00203C8D" w:rsidP="00203C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s-ES" w:eastAsia="ja-JP"/>
        </w:rPr>
      </w:pPr>
      <w:proofErr w:type="spellStart"/>
      <w:r w:rsidRPr="00724B5D">
        <w:rPr>
          <w:rFonts w:cs="Arial"/>
          <w:b/>
          <w:sz w:val="24"/>
          <w:lang w:val="es-ES" w:eastAsia="ja-JP"/>
        </w:rPr>
        <w:t>Contact</w:t>
      </w:r>
      <w:proofErr w:type="spellEnd"/>
      <w:r w:rsidRPr="00724B5D">
        <w:rPr>
          <w:rFonts w:cs="Arial"/>
          <w:b/>
          <w:sz w:val="24"/>
          <w:lang w:val="es-ES" w:eastAsia="ja-JP"/>
        </w:rPr>
        <w:t xml:space="preserve">: </w:t>
      </w:r>
      <w:r w:rsidRPr="00724B5D">
        <w:rPr>
          <w:rFonts w:cs="Arial"/>
          <w:b/>
          <w:sz w:val="24"/>
          <w:lang w:val="es-ES" w:eastAsia="ja-JP"/>
        </w:rPr>
        <w:tab/>
        <w:t xml:space="preserve">Juan </w:t>
      </w:r>
      <w:proofErr w:type="spellStart"/>
      <w:r w:rsidRPr="00724B5D">
        <w:rPr>
          <w:rFonts w:cs="Arial"/>
          <w:b/>
          <w:sz w:val="24"/>
          <w:lang w:val="es-ES" w:eastAsia="ja-JP"/>
        </w:rPr>
        <w:t>Garcia</w:t>
      </w:r>
      <w:proofErr w:type="spellEnd"/>
      <w:r w:rsidRPr="00724B5D">
        <w:rPr>
          <w:rFonts w:cs="Arial"/>
          <w:b/>
          <w:sz w:val="24"/>
          <w:lang w:val="es-ES" w:eastAsia="ja-JP"/>
        </w:rPr>
        <w:t xml:space="preserve"> Martin</w:t>
      </w:r>
    </w:p>
    <w:p w14:paraId="7D0D2A45" w14:textId="77777777" w:rsidR="00203C8D" w:rsidRPr="00724B5D" w:rsidRDefault="00203C8D" w:rsidP="00203C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val="es-ES" w:eastAsia="ja-JP"/>
        </w:rPr>
      </w:pPr>
      <w:r w:rsidRPr="00724B5D">
        <w:rPr>
          <w:rFonts w:cs="Arial"/>
          <w:b/>
          <w:sz w:val="24"/>
          <w:lang w:val="es-ES" w:eastAsia="ja-JP"/>
        </w:rPr>
        <w:tab/>
      </w:r>
      <w:r w:rsidRPr="00724B5D">
        <w:rPr>
          <w:sz w:val="24"/>
          <w:szCs w:val="24"/>
          <w:lang w:val="es-ES"/>
        </w:rPr>
        <w:t>Juan.GarciaMartin@rohde-schwarz.com</w:t>
      </w:r>
      <w:r w:rsidRPr="00724B5D">
        <w:rPr>
          <w:rFonts w:cs="Arial"/>
          <w:sz w:val="24"/>
          <w:szCs w:val="24"/>
          <w:lang w:val="es-ES" w:eastAsia="ja-JP"/>
        </w:rPr>
        <w:br/>
      </w:r>
      <w:r w:rsidRPr="00724B5D">
        <w:rPr>
          <w:rFonts w:cs="Arial"/>
          <w:b/>
          <w:sz w:val="24"/>
          <w:szCs w:val="24"/>
          <w:lang w:val="es-ES" w:eastAsia="ja-JP"/>
        </w:rPr>
        <w:tab/>
      </w:r>
    </w:p>
    <w:bookmarkEnd w:id="22"/>
    <w:p w14:paraId="7D1B8D5A" w14:textId="77777777" w:rsidR="00203C8D" w:rsidRPr="00724B5D" w:rsidRDefault="00203C8D" w:rsidP="00203C8D">
      <w:pPr>
        <w:rPr>
          <w:lang w:val="es-ES" w:eastAsia="ja-JP"/>
        </w:rPr>
      </w:pPr>
    </w:p>
    <w:p w14:paraId="250AB24E" w14:textId="77777777" w:rsidR="00203C8D" w:rsidRPr="00203C8D" w:rsidRDefault="00203C8D" w:rsidP="00203C8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23" w:name="_Toc122434488"/>
      <w:bookmarkStart w:id="24" w:name="_Toc295288959"/>
      <w:bookmarkStart w:id="25" w:name="_Toc169765209"/>
      <w:r w:rsidRPr="00203C8D">
        <w:rPr>
          <w:rFonts w:ascii="Arial" w:hAnsi="Arial"/>
          <w:b/>
          <w:sz w:val="36"/>
        </w:rPr>
        <w:t>Corrections required</w:t>
      </w:r>
      <w:bookmarkEnd w:id="23"/>
      <w:bookmarkEnd w:id="24"/>
      <w:bookmarkEnd w:id="25"/>
    </w:p>
    <w:p w14:paraId="26671083" w14:textId="77777777" w:rsidR="00203C8D" w:rsidRPr="00203C8D" w:rsidRDefault="00203C8D" w:rsidP="00203C8D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/>
          <w:b/>
          <w:sz w:val="32"/>
          <w:lang w:val="pt-BR"/>
        </w:rPr>
      </w:pPr>
      <w:bookmarkStart w:id="26" w:name="_Toc169765210"/>
      <w:bookmarkStart w:id="27" w:name="_Toc122434493"/>
      <w:bookmarkStart w:id="28" w:name="_Toc295288970"/>
      <w:bookmarkStart w:id="29" w:name="_Toc325725665"/>
      <w:proofErr w:type="spellStart"/>
      <w:r w:rsidRPr="00203C8D">
        <w:rPr>
          <w:rFonts w:ascii="Arial" w:hAnsi="Arial"/>
          <w:b/>
          <w:sz w:val="32"/>
          <w:lang w:val="pt-BR"/>
        </w:rPr>
        <w:t>Correction</w:t>
      </w:r>
      <w:proofErr w:type="spellEnd"/>
      <w:r w:rsidRPr="00203C8D">
        <w:rPr>
          <w:rFonts w:ascii="Arial" w:hAnsi="Arial"/>
          <w:b/>
          <w:sz w:val="32"/>
          <w:lang w:val="pt-BR"/>
        </w:rPr>
        <w:t xml:space="preserve"> </w:t>
      </w:r>
      <w:proofErr w:type="spellStart"/>
      <w:r w:rsidRPr="00203C8D">
        <w:rPr>
          <w:rFonts w:ascii="Arial" w:hAnsi="Arial"/>
          <w:b/>
          <w:sz w:val="32"/>
          <w:lang w:val="pt-BR"/>
        </w:rPr>
        <w:t>to</w:t>
      </w:r>
      <w:proofErr w:type="spellEnd"/>
      <w:r w:rsidRPr="00203C8D">
        <w:rPr>
          <w:rFonts w:ascii="Arial" w:hAnsi="Arial"/>
          <w:b/>
          <w:sz w:val="32"/>
          <w:lang w:val="pt-BR"/>
        </w:rPr>
        <w:t xml:space="preserve"> </w:t>
      </w:r>
      <w:proofErr w:type="spellStart"/>
      <w:r w:rsidRPr="00203C8D">
        <w:rPr>
          <w:rFonts w:ascii="Arial" w:hAnsi="Arial"/>
          <w:b/>
          <w:sz w:val="32"/>
          <w:lang w:val="pt-BR"/>
        </w:rPr>
        <w:t>function</w:t>
      </w:r>
      <w:proofErr w:type="spellEnd"/>
      <w:r w:rsidRPr="00203C8D">
        <w:rPr>
          <w:rFonts w:ascii="Arial" w:hAnsi="Arial"/>
          <w:b/>
          <w:sz w:val="32"/>
          <w:lang w:val="pt-BR"/>
        </w:rPr>
        <w:t xml:space="preserve"> fl_TC_11_5_5_TestBody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03C8D" w:rsidRPr="00203C8D" w14:paraId="322647F7" w14:textId="77777777" w:rsidTr="00B137C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3194" w14:textId="77777777" w:rsidR="00203C8D" w:rsidRPr="00203C8D" w:rsidRDefault="00203C8D" w:rsidP="00203C8D">
            <w:pPr>
              <w:spacing w:before="40" w:after="40"/>
              <w:rPr>
                <w:rFonts w:ascii="Arial" w:hAnsi="Arial" w:cs="Arial"/>
                <w:b/>
              </w:rPr>
            </w:pPr>
            <w:r w:rsidRPr="00203C8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D93F" w14:textId="77777777" w:rsidR="00203C8D" w:rsidRPr="00203C8D" w:rsidRDefault="00203C8D" w:rsidP="00203C8D">
            <w:pPr>
              <w:spacing w:after="0"/>
              <w:rPr>
                <w:rFonts w:ascii="Arial" w:hAnsi="Arial" w:cs="Arial"/>
              </w:rPr>
            </w:pPr>
            <w:r w:rsidRPr="00203C8D">
              <w:rPr>
                <w:rFonts w:ascii="Arial" w:hAnsi="Arial" w:cs="Arial"/>
              </w:rPr>
              <w:t>fl_TC_11_5_5_TestBody</w:t>
            </w:r>
          </w:p>
        </w:tc>
      </w:tr>
      <w:tr w:rsidR="00203C8D" w:rsidRPr="00203C8D" w14:paraId="6317671E" w14:textId="77777777" w:rsidTr="00B137C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8ECC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</w:rPr>
            </w:pPr>
            <w:r w:rsidRPr="00203C8D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E732" w14:textId="77777777" w:rsidR="00203C8D" w:rsidRPr="00203C8D" w:rsidRDefault="00203C8D" w:rsidP="00203C8D">
            <w:pPr>
              <w:spacing w:after="0"/>
              <w:rPr>
                <w:rFonts w:ascii="Arial" w:hAnsi="Arial"/>
                <w:noProof/>
              </w:rPr>
            </w:pPr>
            <w:r w:rsidRPr="00203C8D">
              <w:rPr>
                <w:rFonts w:ascii="Arial" w:hAnsi="Arial"/>
                <w:noProof/>
              </w:rPr>
              <w:t>Current implementation of eCall 11.5.5 test case will fail as variables v_PDUSessionInfoList and v_PDUSessionId are assigned before UE has Registered to NR cell, assiging no values to v_PDUSessionInfoList and causing a runtime error when converting int2oct v_PDUSessionId.</w:t>
            </w:r>
          </w:p>
        </w:tc>
      </w:tr>
      <w:tr w:rsidR="00203C8D" w:rsidRPr="00203C8D" w14:paraId="321E7168" w14:textId="77777777" w:rsidTr="00B137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DC51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</w:rPr>
            </w:pPr>
            <w:r w:rsidRPr="00203C8D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D0E9" w14:textId="77777777" w:rsidR="00203C8D" w:rsidRPr="00203C8D" w:rsidRDefault="00203C8D" w:rsidP="00203C8D">
            <w:pPr>
              <w:spacing w:after="0"/>
              <w:rPr>
                <w:rFonts w:ascii="Arial" w:hAnsi="Arial"/>
                <w:noProof/>
              </w:rPr>
            </w:pPr>
            <w:r w:rsidRPr="00203C8D">
              <w:rPr>
                <w:rFonts w:ascii="Arial" w:hAnsi="Arial"/>
                <w:noProof/>
              </w:rPr>
              <w:t>Assigned values to variables v_PDUSessionInfoList and v_PDUSessionId after f_NR5GC_EmergencyCallLimitedService function has been called.</w:t>
            </w:r>
          </w:p>
        </w:tc>
      </w:tr>
      <w:tr w:rsidR="00203C8D" w:rsidRPr="00203C8D" w14:paraId="5C511A2E" w14:textId="77777777" w:rsidTr="00B137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78DF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</w:rPr>
            </w:pPr>
            <w:r w:rsidRPr="00203C8D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7E6" w14:textId="77777777" w:rsidR="00203C8D" w:rsidRPr="00203C8D" w:rsidRDefault="00203C8D" w:rsidP="00203C8D">
            <w:pPr>
              <w:spacing w:after="0"/>
              <w:rPr>
                <w:rFonts w:ascii="Arial" w:hAnsi="Arial" w:cs="Arial"/>
                <w:noProof/>
              </w:rPr>
            </w:pPr>
            <w:r w:rsidRPr="00203C8D">
              <w:rPr>
                <w:rFonts w:ascii="Arial" w:hAnsi="Arial" w:cs="Arial"/>
                <w:noProof/>
              </w:rPr>
              <w:t>NR5GC\11.5\ECall_NR5GC.ttcn</w:t>
            </w:r>
          </w:p>
        </w:tc>
      </w:tr>
      <w:tr w:rsidR="00203C8D" w:rsidRPr="00203C8D" w14:paraId="478A06E2" w14:textId="77777777" w:rsidTr="00B137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3892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03C8D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50F" w14:textId="7C2E7F62" w:rsidR="00203C8D" w:rsidRPr="00203C8D" w:rsidRDefault="00724B5D" w:rsidP="00203C8D">
            <w:pPr>
              <w:rPr>
                <w:rFonts w:ascii="Arial" w:hAnsi="Arial"/>
                <w:highlight w:val="red"/>
              </w:rPr>
            </w:pPr>
            <w:r w:rsidRPr="00724B5D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536DC0E" w14:textId="77777777" w:rsidR="00203C8D" w:rsidRPr="00203C8D" w:rsidRDefault="00203C8D" w:rsidP="00203C8D">
      <w:pPr>
        <w:spacing w:after="0"/>
        <w:rPr>
          <w:rFonts w:ascii="Arial" w:hAnsi="Arial"/>
          <w:b/>
          <w:sz w:val="32"/>
          <w:lang w:val="pt-BR"/>
        </w:rPr>
      </w:pPr>
      <w:bookmarkStart w:id="30" w:name="_Toc54888064"/>
    </w:p>
    <w:p w14:paraId="74A4B14A" w14:textId="77777777" w:rsidR="00203C8D" w:rsidRPr="00203C8D" w:rsidRDefault="00203C8D" w:rsidP="00203C8D">
      <w:pPr>
        <w:spacing w:after="0"/>
        <w:rPr>
          <w:rFonts w:ascii="Arial" w:hAnsi="Arial"/>
          <w:b/>
        </w:rPr>
      </w:pPr>
      <w:r w:rsidRPr="00203C8D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C8D" w:rsidRPr="00203C8D" w14:paraId="01396465" w14:textId="77777777" w:rsidTr="00B137C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A8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422DA69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>function fl_TC_11_5_5_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6C5DD2B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66689B3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PDUSessionInfoList_Type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PDUSessionInfoList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= f_NR5GC_MobileInfo_GetSessionInfoList();</w:t>
            </w:r>
          </w:p>
          <w:p w14:paraId="5617F27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O1_Type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PDUSessionId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= int2oct(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f_Get_PDUSessionIdForDNNType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v_PDUSessionInfoList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Emergency_PDN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), 1);</w:t>
            </w:r>
          </w:p>
          <w:p w14:paraId="6FBE66E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NR_SRB_COMMON_IND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ReceivedAsp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767E55F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NG_NAS_DL_Pdu_Type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MsgToSend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67B447BB" w14:textId="77777777" w:rsidR="00203C8D" w:rsidRPr="00724B5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s-ES"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>var</w:t>
            </w:r>
            <w:proofErr w:type="spellEnd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 xml:space="preserve"> default </w:t>
            </w:r>
            <w:proofErr w:type="spellStart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>v_</w:t>
            </w:r>
            <w:proofErr w:type="gramStart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>MyDefaultVar</w:t>
            </w:r>
            <w:proofErr w:type="spellEnd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 xml:space="preserve"> :</w:t>
            </w:r>
            <w:proofErr w:type="gramEnd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 xml:space="preserve">= </w:t>
            </w:r>
            <w:proofErr w:type="spellStart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>null</w:t>
            </w:r>
            <w:proofErr w:type="spellEnd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>;</w:t>
            </w:r>
          </w:p>
          <w:p w14:paraId="0A30C5E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24B5D">
              <w:rPr>
                <w:rFonts w:ascii="Courier New" w:hAnsi="Courier New" w:cs="Courier New"/>
                <w:bCs/>
                <w:lang w:val="es-ES" w:eastAsia="de-DE"/>
              </w:rPr>
              <w:t xml:space="preserve">    </w:t>
            </w: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var float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Wait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:=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5.0; // @sic R5-243594 sic@</w:t>
            </w:r>
          </w:p>
          <w:p w14:paraId="0C24D0C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B6A8CC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1A6AAD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SwitchOnAndResetIMS(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1F5F01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307D22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2"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E17214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Delay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60.0);</w:t>
            </w:r>
          </w:p>
          <w:p w14:paraId="7864703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 R5-227244 R5s240050 sic@</w:t>
            </w:r>
          </w:p>
          <w:p w14:paraId="4031DC8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3E4F15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//@siclog "Step 3"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10B847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InitiateECall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UT, MANUAL);</w:t>
            </w:r>
          </w:p>
          <w:p w14:paraId="01E5148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4C52713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4A-4R"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1CD23F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f_NR5GC_EmergencyCallLimitedService(nr_Cell1); // @sic R5-227244 sic@</w:t>
            </w:r>
          </w:p>
          <w:p w14:paraId="05E9B04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11D06D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5-5A"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19D090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f_IMS_IPCAN_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SendCoOrdMsg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IMS[tsc_Index_IMS2]);</w:t>
            </w:r>
          </w:p>
          <w:p w14:paraId="00711D8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E877E4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MyDefaultVar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= activate(a_NR5GC_Deregistration_REQ(nr_Cell1)); // @sic R5-243594 sic@</w:t>
            </w:r>
          </w:p>
          <w:p w14:paraId="7F04E0F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93658F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IMS[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tsc_Index_IMS2].receive(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cmr_IMS_IPCAN_Trigger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("IMS Call Release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Msgs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Sent"));  // @sic R5s220039, R5-225362 sic@ sic@</w:t>
            </w:r>
          </w:p>
          <w:p w14:paraId="3501365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5B"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A8E32E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MsgToSend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f_Get_NG_PDUSessionReleaseCommand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v_PDUSessionId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cs_GMM_GSM_Cause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(omit, '00100100'B));</w:t>
            </w:r>
          </w:p>
          <w:p w14:paraId="0C444B9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cas_NR_SRB_NasPdu_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REQ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nr_Cell1, tsc_NR_RbId_SRB2, -, cs_NG_NAS_RequestWithPiggybacking(tsc_SHT_IntegrityProtected_Ciphered,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v_MsgToSend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3315DBF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8A47E5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5C"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98F301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car_NR_SRB_NasPdu_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nr_Cell1, tsc_NR_RbId_SRB2, cr_NG_NAS_IndWithPiggybacking(tsc_SHT_IntegrityProtected_Ciphered))) -&gt; value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5339D9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f_Check_NG_PDUSessionReleaseComplete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v_PDUSessionInfoList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ReceivedAsp.Signalling.Nas</w:t>
            </w:r>
            <w:proofErr w:type="spellEnd"/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[0].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Pdu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v_PDUSessionId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3831AA8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__FILE__, __LINE__, "PDU Session Release Complete failed");</w:t>
            </w:r>
          </w:p>
          <w:p w14:paraId="6467125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137A0F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28271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7"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5713A2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(nr_Cell1); // @sic R5-227244 sic@</w:t>
            </w:r>
          </w:p>
          <w:p w14:paraId="73D0FA5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deactivate(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v_MyDefaultVar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); //@sic R5-243594 sic@</w:t>
            </w:r>
          </w:p>
          <w:p w14:paraId="332054A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A5BCF3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8"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F2AA28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Delay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120.0); // @sic R5-243594 sic@</w:t>
            </w:r>
          </w:p>
          <w:p w14:paraId="11A97AE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DDC6DF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9"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C73A79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InitiateECall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UT, TEST, -, LOCAL_CNF_REQUIRED); // @sic R5s230789 sic@</w:t>
            </w:r>
          </w:p>
          <w:p w14:paraId="7BF07C2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3D6F40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10"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85B812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//Check: Does UE send an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RRCConnectionRequest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on NGC Cell A within 5 seconds?</w:t>
            </w:r>
          </w:p>
          <w:p w14:paraId="6975ED1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CheckNoRRCSetupReq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v_Wait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, -, "Step 10: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received");  // @sic R5-227244 sic@</w:t>
            </w:r>
          </w:p>
          <w:p w14:paraId="6C15490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</w:p>
          <w:p w14:paraId="079F317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</w:tc>
      </w:tr>
    </w:tbl>
    <w:p w14:paraId="11CD3915" w14:textId="77777777" w:rsidR="00203C8D" w:rsidRPr="00203C8D" w:rsidRDefault="00203C8D" w:rsidP="00203C8D">
      <w:pPr>
        <w:spacing w:after="0"/>
        <w:rPr>
          <w:rFonts w:ascii="Arial" w:hAnsi="Arial"/>
          <w:b/>
        </w:rPr>
      </w:pPr>
    </w:p>
    <w:p w14:paraId="09138B90" w14:textId="77777777" w:rsidR="00203C8D" w:rsidRPr="00203C8D" w:rsidRDefault="00203C8D" w:rsidP="00203C8D">
      <w:pPr>
        <w:spacing w:after="0"/>
        <w:rPr>
          <w:rFonts w:ascii="Arial" w:hAnsi="Arial"/>
          <w:b/>
        </w:rPr>
      </w:pPr>
      <w:r w:rsidRPr="00203C8D"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C8D" w:rsidRPr="00203C8D" w14:paraId="13A93952" w14:textId="77777777" w:rsidTr="00B137C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36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F9D3AF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function </w:t>
            </w:r>
            <w:bookmarkStart w:id="31" w:name="_Hlk169765116"/>
            <w:r w:rsidRPr="00203C8D">
              <w:rPr>
                <w:rFonts w:ascii="Courier New" w:hAnsi="Courier New" w:cs="Courier New"/>
                <w:bCs/>
                <w:lang w:eastAsia="de-DE"/>
              </w:rPr>
              <w:t>fl_TC_11_5_5_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TestBody</w:t>
            </w:r>
            <w:bookmarkEnd w:id="31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5DEAF17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193F1C4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var </w:t>
            </w:r>
            <w:proofErr w:type="spell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PDUSessionInfoList_Type</w:t>
            </w:r>
            <w:proofErr w:type="spellEnd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</w:t>
            </w:r>
            <w:proofErr w:type="spell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PDUSessionInfoList</w:t>
            </w:r>
            <w:proofErr w:type="spellEnd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;</w:t>
            </w:r>
            <w:proofErr w:type="gramEnd"/>
          </w:p>
          <w:p w14:paraId="252BCD4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var O1_Type </w:t>
            </w:r>
            <w:proofErr w:type="spell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PDUSessionId</w:t>
            </w:r>
            <w:proofErr w:type="spellEnd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;</w:t>
            </w:r>
            <w:proofErr w:type="gramEnd"/>
          </w:p>
          <w:p w14:paraId="1C6E99E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NR_SRB_COMMON_IND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ReceivedAsp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5A11D6A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NG_NAS_DL_Pdu_Type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MsgToSend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7963B76D" w14:textId="77777777" w:rsidR="00203C8D" w:rsidRPr="00724B5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s-ES"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>var</w:t>
            </w:r>
            <w:proofErr w:type="spellEnd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 xml:space="preserve"> default </w:t>
            </w:r>
            <w:proofErr w:type="spellStart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>v_</w:t>
            </w:r>
            <w:proofErr w:type="gramStart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>MyDefaultVar</w:t>
            </w:r>
            <w:proofErr w:type="spellEnd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 xml:space="preserve"> :</w:t>
            </w:r>
            <w:proofErr w:type="gramEnd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 xml:space="preserve">= </w:t>
            </w:r>
            <w:proofErr w:type="spellStart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>null</w:t>
            </w:r>
            <w:proofErr w:type="spellEnd"/>
            <w:r w:rsidRPr="00724B5D">
              <w:rPr>
                <w:rFonts w:ascii="Courier New" w:hAnsi="Courier New" w:cs="Courier New"/>
                <w:bCs/>
                <w:lang w:val="es-ES" w:eastAsia="de-DE"/>
              </w:rPr>
              <w:t>;</w:t>
            </w:r>
          </w:p>
          <w:p w14:paraId="0180C1B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24B5D">
              <w:rPr>
                <w:rFonts w:ascii="Courier New" w:hAnsi="Courier New" w:cs="Courier New"/>
                <w:bCs/>
                <w:lang w:val="es-ES" w:eastAsia="de-DE"/>
              </w:rPr>
              <w:t xml:space="preserve">    </w:t>
            </w: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var float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Wait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:=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5.0; // @sic R5-243594 sic@</w:t>
            </w:r>
          </w:p>
          <w:p w14:paraId="4395544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2CF728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B6A5E1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f_NR5GC_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SwitchOnAndResetIMS(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AA8948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0563EA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2"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7AF71E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Delay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60.0);</w:t>
            </w:r>
          </w:p>
          <w:p w14:paraId="60B26D5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 R5-227244 R5s240050 sic@</w:t>
            </w:r>
          </w:p>
          <w:p w14:paraId="381946B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CBAEFD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3"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A8ED8C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InitiateECall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UT, MANUAL);</w:t>
            </w:r>
          </w:p>
          <w:p w14:paraId="051F187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14F9923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4A-4R"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56A7EA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f_NR5GC_EmergencyCallLimitedService(nr_Cell1); // @sic R5-227244 sic@</w:t>
            </w:r>
          </w:p>
          <w:p w14:paraId="2188A0A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1873EE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5-5A"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C849B1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f_IMS_IPCAN_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SendCoOrdMsg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IMS[tsc_Index_IMS2]);</w:t>
            </w:r>
          </w:p>
          <w:p w14:paraId="563E177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717423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MyDefaultVar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= activate(a_NR5GC_Deregistration_REQ(nr_Cell1)); // @sic R5-243594 sic@</w:t>
            </w:r>
          </w:p>
          <w:p w14:paraId="4253255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ACC8F1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IMS[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tsc_Index_IMS2].receive(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cmr_IMS_IPCAN_Trigger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("IMS Call Release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Msgs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Sent"));  // @sic R5s220039, R5-225362 sic@ sic@</w:t>
            </w:r>
          </w:p>
          <w:p w14:paraId="649B25D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5B"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F06E4C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PDUSessionInfoList</w:t>
            </w:r>
            <w:proofErr w:type="spellEnd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= f_NR5GC_MobileInfo_GetSessionInfoList();  </w:t>
            </w:r>
          </w:p>
          <w:p w14:paraId="3683409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PDUSessionId</w:t>
            </w:r>
            <w:proofErr w:type="spellEnd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= int2oct(</w:t>
            </w:r>
            <w:proofErr w:type="spell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f_Get_PDUSessionIdForDNNType</w:t>
            </w:r>
            <w:proofErr w:type="spellEnd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(</w:t>
            </w:r>
            <w:proofErr w:type="spell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v_PDUSessionInfoList</w:t>
            </w:r>
            <w:proofErr w:type="spellEnd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, </w:t>
            </w:r>
            <w:proofErr w:type="spellStart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Emergency_PDN</w:t>
            </w:r>
            <w:proofErr w:type="spellEnd"/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), 1);</w:t>
            </w: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6451D7B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MsgToSend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f_Get_NG_PDUSessionReleaseCommand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v_PDUSessionId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cs_GMM_GSM_Cause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(omit, '00100100'B));</w:t>
            </w:r>
          </w:p>
          <w:p w14:paraId="32CC7E4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cas_NR_SRB_NasPdu_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REQ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nr_Cell1, tsc_NR_RbId_SRB2, -, cs_NG_NAS_RequestWithPiggybacking(tsc_SHT_IntegrityProtected_Ciphered,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v_MsgToSend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6A15A05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AB42F8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5C"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D90EBD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car_NR_SRB_NasPdu_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nr_Cell1, tsc_NR_RbId_SRB2, cr_NG_NAS_IndWithPiggybacking(tsc_SHT_IntegrityProtected_Ciphered))) -&gt; value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BB3A89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f_Check_NG_PDUSessionReleaseComplete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v_PDUSessionInfoList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ReceivedAsp.Signalling.Nas</w:t>
            </w:r>
            <w:proofErr w:type="spellEnd"/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[0].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Pdu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v_PDUSessionId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46575F6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__FILE__, __LINE__, "PDU Session Release Complete failed");</w:t>
            </w:r>
          </w:p>
          <w:p w14:paraId="20F3D54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548C22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34C499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7"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0AF613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(nr_Cell1); // @sic R5-227244 sic@</w:t>
            </w:r>
          </w:p>
          <w:p w14:paraId="133192D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deactivate(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v_MyDefaultVar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); //@sic R5-243594 sic@</w:t>
            </w:r>
          </w:p>
          <w:p w14:paraId="6FDBE2F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19E8D1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8"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A97C5A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Delay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120.0); // @sic R5-243594 sic@</w:t>
            </w:r>
          </w:p>
          <w:p w14:paraId="4B85B19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2FBC51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9"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FC553F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InitiateECall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>UT, TEST, -, LOCAL_CNF_REQUIRED); // @sic R5s230789 sic@</w:t>
            </w:r>
          </w:p>
          <w:p w14:paraId="0032ABD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2F7BFE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10"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58A0ED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//Check: Does UE send an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RRCConnectionRequest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on NGC Cell A within 5 seconds?</w:t>
            </w:r>
          </w:p>
          <w:p w14:paraId="7C67EAA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03C8D">
              <w:rPr>
                <w:rFonts w:ascii="Courier New" w:hAnsi="Courier New" w:cs="Courier New"/>
                <w:bCs/>
                <w:lang w:eastAsia="de-DE"/>
              </w:rPr>
              <w:t>CheckNoRRCSetupReq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v_Wait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, -, "Step 10: </w:t>
            </w:r>
            <w:proofErr w:type="spellStart"/>
            <w:r w:rsidRPr="00203C8D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received");  // @sic R5-227244 sic@</w:t>
            </w:r>
          </w:p>
          <w:p w14:paraId="39A1EA6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</w:p>
        </w:tc>
      </w:tr>
      <w:bookmarkEnd w:id="27"/>
      <w:bookmarkEnd w:id="28"/>
      <w:bookmarkEnd w:id="29"/>
      <w:bookmarkEnd w:id="3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8470F" w14:textId="77777777" w:rsidR="00B34CB4" w:rsidRDefault="00B34CB4">
      <w:r>
        <w:separator/>
      </w:r>
    </w:p>
  </w:endnote>
  <w:endnote w:type="continuationSeparator" w:id="0">
    <w:p w14:paraId="7DEB1E08" w14:textId="77777777" w:rsidR="00B34CB4" w:rsidRDefault="00B3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703CC" w14:textId="77777777" w:rsidR="00203C8D" w:rsidRDefault="00203C8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CB51F" w14:textId="77777777" w:rsidR="00203C8D" w:rsidRDefault="00203C8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A785" w14:textId="77777777" w:rsidR="00203C8D" w:rsidRDefault="00203C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05E36" w14:textId="77777777" w:rsidR="00B34CB4" w:rsidRDefault="00B34CB4">
      <w:r>
        <w:separator/>
      </w:r>
    </w:p>
  </w:footnote>
  <w:footnote w:type="continuationSeparator" w:id="0">
    <w:p w14:paraId="6095D657" w14:textId="77777777" w:rsidR="00B34CB4" w:rsidRDefault="00B34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1C6CF06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03C8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A4E6C44" wp14:editId="4D9C3A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38209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60957532"/>
                          </w:sdtPr>
                          <w:sdtEndPr/>
                          <w:sdtContent>
                            <w:p w14:paraId="26B25D51" w14:textId="30BEEEB4" w:rsidR="00203C8D" w:rsidRPr="00A11327" w:rsidRDefault="00203C8D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4E6C4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60957532"/>
                    </w:sdtPr>
                    <w:sdtEndPr/>
                    <w:sdtContent>
                      <w:p w14:paraId="26B25D51" w14:textId="30BEEEB4" w:rsidR="00203C8D" w:rsidRPr="00A11327" w:rsidRDefault="00203C8D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23FD3" w14:textId="01C1E394" w:rsidR="00203C8D" w:rsidRDefault="00203C8D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6444D3B" wp14:editId="055387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5656A4D" w14:textId="56177984" w:rsidR="00203C8D" w:rsidRPr="00A11327" w:rsidRDefault="00203C8D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444D3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5656A4D" w14:textId="56177984" w:rsidR="00203C8D" w:rsidRPr="00A11327" w:rsidRDefault="00203C8D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C217A" w14:textId="6DA568D3" w:rsidR="00203C8D" w:rsidRDefault="00203C8D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DB3461C" wp14:editId="619589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756847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60957424"/>
                          </w:sdtPr>
                          <w:sdtEndPr/>
                          <w:sdtContent>
                            <w:p w14:paraId="719B1214" w14:textId="61CA5413" w:rsidR="00203C8D" w:rsidRPr="00A11327" w:rsidRDefault="00203C8D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B3461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60957424"/>
                    </w:sdtPr>
                    <w:sdtEndPr/>
                    <w:sdtContent>
                      <w:p w14:paraId="719B1214" w14:textId="61CA5413" w:rsidR="00203C8D" w:rsidRPr="00A11327" w:rsidRDefault="00203C8D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08345FF" w:rsidR="00695808" w:rsidRDefault="00203C8D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720FA5D" wp14:editId="57319A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859342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3165695"/>
                          </w:sdtPr>
                          <w:sdtEndPr/>
                          <w:sdtContent>
                            <w:p w14:paraId="731EC8C0" w14:textId="1B7D8E0D" w:rsidR="00203C8D" w:rsidRPr="00A11327" w:rsidRDefault="00203C8D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20FA5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3165695"/>
                    </w:sdtPr>
                    <w:sdtEndPr/>
                    <w:sdtContent>
                      <w:p w14:paraId="731EC8C0" w14:textId="1B7D8E0D" w:rsidR="00203C8D" w:rsidRPr="00A11327" w:rsidRDefault="00203C8D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14CDB757" w:rsidR="00695808" w:rsidRDefault="00695808">
    <w:pPr>
      <w:pStyle w:val="Encabezado"/>
      <w:tabs>
        <w:tab w:val="right" w:pos="9639"/>
      </w:tabs>
    </w:pPr>
    <w:r>
      <w:tab/>
    </w:r>
    <w:r w:rsidR="00203C8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2FF36E2" wp14:editId="03E951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700204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96004509"/>
                          </w:sdtPr>
                          <w:sdtEndPr/>
                          <w:sdtContent>
                            <w:p w14:paraId="3EF3A8F9" w14:textId="2AF34F15" w:rsidR="00203C8D" w:rsidRPr="00A11327" w:rsidRDefault="00203C8D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FF36E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96004509"/>
                    </w:sdtPr>
                    <w:sdtEndPr/>
                    <w:sdtContent>
                      <w:p w14:paraId="3EF3A8F9" w14:textId="2AF34F15" w:rsidR="00203C8D" w:rsidRPr="00A11327" w:rsidRDefault="00203C8D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C6044BC" w:rsidR="00695808" w:rsidRDefault="00203C8D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39D137" wp14:editId="691C11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465879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7273831"/>
                          </w:sdtPr>
                          <w:sdtEndPr/>
                          <w:sdtContent>
                            <w:p w14:paraId="31ED8FD4" w14:textId="69543FDF" w:rsidR="00203C8D" w:rsidRPr="00A11327" w:rsidRDefault="00203C8D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39D13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7273831"/>
                    </w:sdtPr>
                    <w:sdtEndPr/>
                    <w:sdtContent>
                      <w:p w14:paraId="31ED8FD4" w14:textId="69543FDF" w:rsidR="00203C8D" w:rsidRPr="00A11327" w:rsidRDefault="00203C8D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31525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53"/>
    <w:rsid w:val="00070E09"/>
    <w:rsid w:val="000A6394"/>
    <w:rsid w:val="000B7FED"/>
    <w:rsid w:val="000C038A"/>
    <w:rsid w:val="000C6598"/>
    <w:rsid w:val="000D44B3"/>
    <w:rsid w:val="00145D43"/>
    <w:rsid w:val="0015273A"/>
    <w:rsid w:val="00192C46"/>
    <w:rsid w:val="001A08B3"/>
    <w:rsid w:val="001A7B60"/>
    <w:rsid w:val="001B52F0"/>
    <w:rsid w:val="001B7A65"/>
    <w:rsid w:val="001E41F3"/>
    <w:rsid w:val="00203C8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76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4B5D"/>
    <w:rsid w:val="00726E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1527"/>
    <w:rsid w:val="009741B3"/>
    <w:rsid w:val="009777D9"/>
    <w:rsid w:val="00991B88"/>
    <w:rsid w:val="009A5753"/>
    <w:rsid w:val="009A579D"/>
    <w:rsid w:val="009E3297"/>
    <w:rsid w:val="009F734F"/>
    <w:rsid w:val="00A246B6"/>
    <w:rsid w:val="00A31807"/>
    <w:rsid w:val="00A47E70"/>
    <w:rsid w:val="00A50CF0"/>
    <w:rsid w:val="00A7671C"/>
    <w:rsid w:val="00AA2CBC"/>
    <w:rsid w:val="00AC5820"/>
    <w:rsid w:val="00AD1CD8"/>
    <w:rsid w:val="00B258BB"/>
    <w:rsid w:val="00B34CB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Textodelmarcadordeposicin">
    <w:name w:val="Placeholder Text"/>
    <w:basedOn w:val="Fuentedeprrafopredeter"/>
    <w:uiPriority w:val="99"/>
    <w:unhideWhenUsed/>
    <w:rsid w:val="00203C8D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203C8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03C8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1381</Words>
  <Characters>7601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2</cp:revision>
  <cp:lastPrinted>1899-12-31T23:00:00Z</cp:lastPrinted>
  <dcterms:created xsi:type="dcterms:W3CDTF">2024-06-24T12:17:00Z</dcterms:created>
  <dcterms:modified xsi:type="dcterms:W3CDTF">2024-06-24T12:17:00Z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R5s240428</vt:lpwstr>
  </property>
  <property fmtid="{D5CDD505-2E9C-101B-9397-08002B2CF9AE}" pid="10" name="Spec#">
    <vt:lpwstr>38.523-3</vt:lpwstr>
  </property>
  <property fmtid="{D5CDD505-2E9C-101B-9397-08002B2CF9AE}" pid="11" name="Cr#">
    <vt:lpwstr>3466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of NR5GC eCall over IMS testcase 11.5.5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2024-06-21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2024-06-21T09:12:32Z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968c3445-79c7-4b62-84a0-bf58d1784ff0</vt:lpwstr>
  </property>
  <property fmtid="{D5CDD505-2E9C-101B-9397-08002B2CF9AE}" pid="27" name="MSIP_Label_9764cdcd-3664-4d05-9615-7cbf65a4f0a8_ContentBits">
    <vt:lpwstr>0</vt:lpwstr>
  </property>
</Properties>
</file>