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16B1" w14:textId="77777777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D5DFD" w:rsidRPr="005D5DFD">
        <w:rPr>
          <w:b/>
          <w:i/>
          <w:noProof/>
          <w:sz w:val="28"/>
        </w:rPr>
        <w:t>R5s240427</w:t>
      </w:r>
      <w:r w:rsidR="005D5DFD">
        <w:rPr>
          <w:b/>
          <w:i/>
          <w:noProof/>
          <w:sz w:val="28"/>
        </w:rPr>
        <w:t xml:space="preserve"> </w:t>
      </w:r>
    </w:p>
    <w:p w14:paraId="71E46927" w14:textId="77777777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EA38CC">
        <w:fldChar w:fldCharType="begin"/>
      </w:r>
      <w:r w:rsidR="0072478F">
        <w:instrText xml:space="preserve"> DOCPROPERTY  Country  \* MERGEFORMAT </w:instrText>
      </w:r>
      <w:r w:rsidR="00EA38CC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EDD9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2E9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70C7BB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01F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DCA7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64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0C0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2550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95E149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5F063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24C40B" w14:textId="77777777" w:rsidR="001E41F3" w:rsidRPr="00410371" w:rsidRDefault="0086617D" w:rsidP="00547111">
            <w:pPr>
              <w:pStyle w:val="CRCoverPage"/>
              <w:spacing w:after="0"/>
              <w:rPr>
                <w:noProof/>
              </w:rPr>
            </w:pPr>
            <w:r w:rsidRPr="0086617D">
              <w:rPr>
                <w:b/>
                <w:noProof/>
                <w:sz w:val="28"/>
              </w:rPr>
              <w:t>3465</w:t>
            </w:r>
          </w:p>
        </w:tc>
        <w:tc>
          <w:tcPr>
            <w:tcW w:w="709" w:type="dxa"/>
          </w:tcPr>
          <w:p w14:paraId="77819E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AC8F25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C45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3B4F0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7121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448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2CE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13C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BA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130CFB6" w14:textId="77777777" w:rsidTr="00547111">
        <w:tc>
          <w:tcPr>
            <w:tcW w:w="9641" w:type="dxa"/>
            <w:gridSpan w:val="9"/>
          </w:tcPr>
          <w:p w14:paraId="6986BD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9D76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453E65" w14:textId="77777777" w:rsidTr="00A7671C">
        <w:tc>
          <w:tcPr>
            <w:tcW w:w="2835" w:type="dxa"/>
          </w:tcPr>
          <w:p w14:paraId="4BCB55F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52ADD8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62CB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3BD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FAB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2F4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A7D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264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F1F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7760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A0A74B" w14:textId="77777777" w:rsidTr="00547111">
        <w:tc>
          <w:tcPr>
            <w:tcW w:w="9640" w:type="dxa"/>
            <w:gridSpan w:val="11"/>
          </w:tcPr>
          <w:p w14:paraId="19BE6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1056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3ECC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A635" w14:textId="77777777" w:rsidR="001E41F3" w:rsidRDefault="00000000" w:rsidP="00E703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66AD">
                <w:t xml:space="preserve">Correction to </w:t>
              </w:r>
              <w:r w:rsidR="00E70359">
                <w:rPr>
                  <w:rFonts w:hint="eastAsia"/>
                  <w:lang w:eastAsia="zh-CN"/>
                </w:rPr>
                <w:t>NSA</w:t>
              </w:r>
              <w:r w:rsidR="00CF66AD">
                <w:t xml:space="preserve"> testcase </w:t>
              </w:r>
              <w:r w:rsidR="00CF66AD">
                <w:rPr>
                  <w:rFonts w:hint="eastAsia"/>
                  <w:lang w:eastAsia="zh-CN"/>
                </w:rPr>
                <w:t>7.1.1.1.2</w:t>
              </w:r>
            </w:fldSimple>
          </w:p>
        </w:tc>
      </w:tr>
      <w:tr w:rsidR="001E41F3" w14:paraId="6AE1F3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688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392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C4A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B9B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B641B" w14:textId="77777777"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14:paraId="27F398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A8A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731F1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24E47B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3EC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BAA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FB5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73EE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8A9FD9" w14:textId="77777777"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 w:rsidRPr="00A97A8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F231C9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0C1D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5D881" w14:textId="77777777" w:rsidR="001E41F3" w:rsidRDefault="00000000" w:rsidP="003F4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06</w:t>
              </w:r>
              <w:r w:rsidR="003F4082">
                <w:rPr>
                  <w:noProof/>
                </w:rPr>
                <w:t>-</w:t>
              </w:r>
              <w:r w:rsidR="003F4082">
                <w:rPr>
                  <w:rFonts w:hint="eastAsia"/>
                  <w:noProof/>
                  <w:lang w:eastAsia="zh-CN"/>
                </w:rPr>
                <w:t>21</w:t>
              </w:r>
            </w:fldSimple>
          </w:p>
        </w:tc>
      </w:tr>
      <w:tr w:rsidR="001E41F3" w14:paraId="7285CB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2AA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AB1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CF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748A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F53F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A9AD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5C7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135E1A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0DC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8CFC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D8524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14:paraId="7D3D46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66E9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17C6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2F02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9B5B8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25CA2A32" w14:textId="77777777" w:rsidTr="00547111">
        <w:tc>
          <w:tcPr>
            <w:tcW w:w="1843" w:type="dxa"/>
          </w:tcPr>
          <w:p w14:paraId="32BA59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9E0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F8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18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98AA0" w14:textId="77777777" w:rsidR="001E41F3" w:rsidRDefault="00F67D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Different UE </w:t>
            </w:r>
            <w:r w:rsidRPr="006517C7">
              <w:rPr>
                <w:rFonts w:cs="Arial"/>
                <w:lang w:eastAsia="zh-CN"/>
              </w:rPr>
              <w:t>takes different time</w:t>
            </w:r>
            <w:r>
              <w:rPr>
                <w:rFonts w:cs="Arial" w:hint="eastAsia"/>
                <w:lang w:eastAsia="zh-CN"/>
              </w:rPr>
              <w:t xml:space="preserve"> to access to NR, if TTCN code runs fast,in </w:t>
            </w:r>
            <w:r>
              <w:rPr>
                <w:rFonts w:cs="Arial"/>
                <w:lang w:eastAsia="zh-CN"/>
              </w:rPr>
              <w:t>function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B85A61">
              <w:rPr>
                <w:rFonts w:cs="Arial"/>
                <w:lang w:eastAsia="zh-CN"/>
              </w:rPr>
              <w:t>f_TC_7_1_1_1_2_NR_TestBody1</w:t>
            </w:r>
            <w:r>
              <w:rPr>
                <w:rFonts w:cs="Arial" w:hint="eastAsia"/>
                <w:lang w:eastAsia="zh-CN"/>
              </w:rPr>
              <w:t>, rach will configured for SS,which may lead to error then handle msg4 for UE access to NR.</w:t>
            </w:r>
          </w:p>
        </w:tc>
      </w:tr>
      <w:tr w:rsidR="001E41F3" w14:paraId="71B46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A1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56F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3F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BB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6FA5AF" w14:textId="77777777" w:rsidR="001E41F3" w:rsidRDefault="00917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Add delay before </w:t>
            </w: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>f_TC_7_1_1_1_2_NR_TestBody1</w:t>
            </w:r>
          </w:p>
        </w:tc>
      </w:tr>
      <w:tr w:rsidR="001E41F3" w14:paraId="1B4880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3E1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4C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836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22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3CCE4" w14:textId="77777777" w:rsidR="001E41F3" w:rsidRDefault="00AA03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 conformant UE can fail the test cases</w:t>
            </w:r>
            <w:r w:rsidR="007659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804425A" w14:textId="77777777" w:rsidTr="00547111">
        <w:tc>
          <w:tcPr>
            <w:tcW w:w="2694" w:type="dxa"/>
            <w:gridSpan w:val="2"/>
          </w:tcPr>
          <w:p w14:paraId="10044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0A4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16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24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45AE7" w14:textId="77777777" w:rsidR="001E41F3" w:rsidRDefault="000C6B85">
            <w:pPr>
              <w:pStyle w:val="CRCoverPage"/>
              <w:spacing w:after="0"/>
              <w:ind w:left="100"/>
              <w:rPr>
                <w:noProof/>
              </w:rPr>
            </w:pPr>
            <w:r w:rsidRPr="000C6B85">
              <w:rPr>
                <w:noProof/>
              </w:rPr>
              <w:t>7.1.1.1.2.ENDC</w:t>
            </w:r>
          </w:p>
        </w:tc>
      </w:tr>
      <w:tr w:rsidR="001E41F3" w14:paraId="7088B7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08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D9A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CF4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E4A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32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2A8B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27D8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9D7E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877B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FB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D87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9236C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20A2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73C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BD2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F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180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20FFD" w14:textId="77777777"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C3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E8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A52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7014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4993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E8B58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4AA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345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6E587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A3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D39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6754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573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18E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E185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250C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82A42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FE0A3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B64F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CBC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DB81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0CA5EC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46110C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98822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608C9AF" w14:textId="77777777" w:rsidR="00F42A6B" w:rsidRDefault="00EA38CC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42A6B" w:rsidRPr="00B436B0">
        <w:rPr>
          <w:rFonts w:cs="Arial"/>
          <w:iCs/>
        </w:rPr>
        <w:t>Table of Contents</w:t>
      </w:r>
      <w:r w:rsidR="00F42A6B">
        <w:tab/>
      </w:r>
      <w:r w:rsidR="00F42A6B">
        <w:fldChar w:fldCharType="begin"/>
      </w:r>
      <w:r w:rsidR="00F42A6B">
        <w:instrText xml:space="preserve"> PAGEREF _Toc169882249 \h </w:instrText>
      </w:r>
      <w:r w:rsidR="00F42A6B">
        <w:fldChar w:fldCharType="separate"/>
      </w:r>
      <w:r w:rsidR="00F42A6B">
        <w:t>2</w:t>
      </w:r>
      <w:r w:rsidR="00F42A6B">
        <w:fldChar w:fldCharType="end"/>
      </w:r>
    </w:p>
    <w:p w14:paraId="4A2E24A0" w14:textId="77777777" w:rsidR="00F42A6B" w:rsidRDefault="00F42A6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436B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436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_Toc169882250 \h </w:instrText>
      </w:r>
      <w:r>
        <w:fldChar w:fldCharType="separate"/>
      </w:r>
      <w:r>
        <w:t>3</w:t>
      </w:r>
      <w:r>
        <w:fldChar w:fldCharType="end"/>
      </w:r>
    </w:p>
    <w:p w14:paraId="673FF73F" w14:textId="77777777" w:rsidR="00F42A6B" w:rsidRDefault="00F42A6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436B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436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_Toc169882251 \h </w:instrText>
      </w:r>
      <w:r>
        <w:fldChar w:fldCharType="separate"/>
      </w:r>
      <w:r>
        <w:t>3</w:t>
      </w:r>
      <w:r>
        <w:fldChar w:fldCharType="end"/>
      </w:r>
    </w:p>
    <w:p w14:paraId="1BFD2606" w14:textId="77777777" w:rsidR="00F42A6B" w:rsidRDefault="00F42A6B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B436B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B436B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_Toc169882252 \h </w:instrText>
      </w:r>
      <w:r>
        <w:fldChar w:fldCharType="separate"/>
      </w:r>
      <w:r>
        <w:t>3</w:t>
      </w:r>
      <w:r>
        <w:fldChar w:fldCharType="end"/>
      </w:r>
    </w:p>
    <w:p w14:paraId="59A86A80" w14:textId="77777777" w:rsidR="0072478F" w:rsidRDefault="00EA38CC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2D0AA4CA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69882250"/>
      <w:r>
        <w:rPr>
          <w:b/>
          <w:lang w:eastAsia="ja-JP"/>
        </w:rPr>
        <w:lastRenderedPageBreak/>
        <w:t>Overview</w:t>
      </w:r>
      <w:bookmarkEnd w:id="2"/>
      <w:bookmarkEnd w:id="3"/>
    </w:p>
    <w:p w14:paraId="0C60AFA1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14:paraId="743E6995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19657EE1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69882251"/>
      <w:r w:rsidRPr="00854C55">
        <w:rPr>
          <w:b/>
        </w:rPr>
        <w:t>Corrections required</w:t>
      </w:r>
      <w:bookmarkEnd w:id="4"/>
      <w:bookmarkEnd w:id="5"/>
      <w:bookmarkEnd w:id="6"/>
    </w:p>
    <w:p w14:paraId="65C13A0E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6988225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6AE82199" w14:textId="77777777" w:rsidTr="001A7545">
        <w:trPr>
          <w:trHeight w:val="447"/>
        </w:trPr>
        <w:tc>
          <w:tcPr>
            <w:tcW w:w="1985" w:type="dxa"/>
          </w:tcPr>
          <w:p w14:paraId="40DD0D64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B579B27" w14:textId="77777777" w:rsidR="0072478F" w:rsidRPr="002D56A7" w:rsidRDefault="00F333BA" w:rsidP="001A7545">
            <w:pPr>
              <w:spacing w:after="0"/>
            </w:pPr>
            <w:r w:rsidRPr="00F333BA">
              <w:t>f_TC_7_1_1_1_2_ENDC_NR()</w:t>
            </w:r>
          </w:p>
        </w:tc>
      </w:tr>
      <w:tr w:rsidR="0072478F" w14:paraId="1160CC7F" w14:textId="77777777" w:rsidTr="001A7545">
        <w:trPr>
          <w:trHeight w:val="452"/>
        </w:trPr>
        <w:tc>
          <w:tcPr>
            <w:tcW w:w="1985" w:type="dxa"/>
          </w:tcPr>
          <w:p w14:paraId="665DE34A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E57FB3" w14:textId="77777777" w:rsidR="0072478F" w:rsidRPr="0022675A" w:rsidRDefault="00205A90" w:rsidP="009E548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Different UE </w:t>
            </w:r>
            <w:r w:rsidRPr="00F42A6B">
              <w:rPr>
                <w:rFonts w:ascii="Arial" w:hAnsi="Arial" w:cs="Arial"/>
                <w:lang w:eastAsia="zh-CN"/>
              </w:rPr>
              <w:t>takes different time</w:t>
            </w:r>
            <w:r>
              <w:rPr>
                <w:rFonts w:ascii="Arial" w:hAnsi="Arial" w:cs="Arial" w:hint="eastAsia"/>
                <w:lang w:eastAsia="zh-CN"/>
              </w:rPr>
              <w:t xml:space="preserve"> to access to NR, if TTCN code runs fast,in </w:t>
            </w:r>
            <w:r>
              <w:rPr>
                <w:rFonts w:ascii="Arial" w:hAnsi="Arial" w:cs="Arial"/>
                <w:lang w:eastAsia="zh-CN"/>
              </w:rPr>
              <w:t>function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B85A61">
              <w:rPr>
                <w:rFonts w:ascii="Arial" w:hAnsi="Arial" w:cs="Arial"/>
                <w:lang w:eastAsia="zh-CN"/>
              </w:rPr>
              <w:t>f_TC_7_1_1_1_2_NR_TestBody1</w:t>
            </w:r>
            <w:r>
              <w:rPr>
                <w:rFonts w:ascii="Arial" w:hAnsi="Arial" w:cs="Arial" w:hint="eastAsia"/>
                <w:lang w:eastAsia="zh-CN"/>
              </w:rPr>
              <w:t xml:space="preserve">, rach will configured for SS,which may lead to error then handle msg4 for </w:t>
            </w:r>
            <w:r w:rsidR="00647DC6">
              <w:rPr>
                <w:rFonts w:ascii="Arial" w:hAnsi="Arial" w:cs="Arial" w:hint="eastAsia"/>
                <w:lang w:eastAsia="zh-CN"/>
              </w:rPr>
              <w:t xml:space="preserve">UE </w:t>
            </w:r>
            <w:r w:rsidR="009E5487">
              <w:rPr>
                <w:rFonts w:ascii="Arial" w:hAnsi="Arial" w:cs="Arial" w:hint="eastAsia"/>
                <w:lang w:eastAsia="zh-CN"/>
              </w:rPr>
              <w:t>access to NR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72478F" w14:paraId="7706A1CF" w14:textId="77777777" w:rsidTr="001A7545">
        <w:tc>
          <w:tcPr>
            <w:tcW w:w="1985" w:type="dxa"/>
          </w:tcPr>
          <w:p w14:paraId="4991EF24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900B18" w14:textId="77777777" w:rsidR="0072478F" w:rsidRPr="000352E9" w:rsidRDefault="00A30CE5" w:rsidP="00405C8E">
            <w:pPr>
              <w:pStyle w:val="CRCoverPage"/>
              <w:spacing w:after="0"/>
              <w:rPr>
                <w:noProof/>
                <w:lang w:val="en-SG" w:eastAsia="zh-CN"/>
              </w:rPr>
            </w:pPr>
            <w:r>
              <w:rPr>
                <w:rFonts w:hint="eastAsia"/>
                <w:noProof/>
                <w:lang w:val="en-SG" w:eastAsia="zh-CN"/>
              </w:rPr>
              <w:t xml:space="preserve">Add delay before </w:t>
            </w: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>f_TC_7_1_1_1_2_NR_TestBody</w:t>
            </w:r>
            <w:r w:rsidR="009C582D">
              <w:rPr>
                <w:rFonts w:ascii="Courier New" w:hAnsi="Courier New" w:cs="Courier New" w:hint="eastAsia"/>
                <w:color w:val="000000"/>
                <w:lang w:eastAsia="zh-CN"/>
              </w:rPr>
              <w:t>1</w:t>
            </w:r>
            <w:r w:rsidR="00865118">
              <w:rPr>
                <w:rFonts w:ascii="Courier New" w:hAnsi="Courier New" w:cs="Courier New" w:hint="eastAsia"/>
                <w:color w:val="000000"/>
                <w:lang w:eastAsia="zh-CN"/>
              </w:rPr>
              <w:t>.</w:t>
            </w:r>
            <w:r w:rsidR="009C582D">
              <w:rPr>
                <w:rFonts w:hint="eastAsia"/>
                <w:noProof/>
                <w:lang w:val="en-SG" w:eastAsia="zh-CN"/>
              </w:rPr>
              <w:t xml:space="preserve"> </w:t>
            </w:r>
          </w:p>
        </w:tc>
      </w:tr>
      <w:tr w:rsidR="0072478F" w14:paraId="392537BD" w14:textId="77777777" w:rsidTr="001A7545">
        <w:tc>
          <w:tcPr>
            <w:tcW w:w="1985" w:type="dxa"/>
          </w:tcPr>
          <w:p w14:paraId="547A7969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9908AAE" w14:textId="77777777" w:rsidR="0072478F" w:rsidRPr="00E751F5" w:rsidRDefault="00F333BA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F333BA">
              <w:rPr>
                <w:rFonts w:ascii="Arial" w:hAnsi="Arial" w:cs="Arial"/>
                <w:noProof/>
              </w:rPr>
              <w:t>MAC_ENDC_NR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72478F" w:rsidRPr="00E751F5" w14:paraId="46CAA0BD" w14:textId="77777777" w:rsidTr="001A7545">
        <w:tc>
          <w:tcPr>
            <w:tcW w:w="1985" w:type="dxa"/>
          </w:tcPr>
          <w:p w14:paraId="63D81152" w14:textId="77777777" w:rsidR="0072478F" w:rsidRPr="00E751F5" w:rsidRDefault="0072478F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31D5173" w14:textId="395AF08E" w:rsidR="0072478F" w:rsidRPr="00E751F5" w:rsidRDefault="009D0845" w:rsidP="001A754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as improvement for Stability and repeatability of test case.</w:t>
            </w:r>
          </w:p>
        </w:tc>
      </w:tr>
    </w:tbl>
    <w:p w14:paraId="66854527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14:paraId="21BAE8D9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57A" w:rsidRPr="00504291" w14:paraId="400E0AA5" w14:textId="77777777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941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>function f_TC_7_1_1_1_2_ENDC_NR() runs on ENDC_NR_PTC</w:t>
            </w:r>
          </w:p>
          <w:p w14:paraId="44D5063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{ // Random access procedure / Successful / C-RNTI Based / Preamble selected by MAC itself</w:t>
            </w:r>
          </w:p>
          <w:p w14:paraId="3B5CD10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72CC2AA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14:paraId="1D8DF19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;</w:t>
            </w:r>
          </w:p>
          <w:p w14:paraId="697AC18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14:paraId="255EC89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14:paraId="4042D27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;</w:t>
            </w:r>
          </w:p>
          <w:p w14:paraId="5E9168F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v_NR_UplinkBWP_List; //@sic R5s190837 sic@</w:t>
            </w:r>
          </w:p>
          <w:p w14:paraId="0B739822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14:paraId="6C9FF4C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4F7DE7A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v_NR_RachProcedure;</w:t>
            </w:r>
          </w:p>
          <w:p w14:paraId="2C2DEE6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791ED5D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2EFF0B8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0968F85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0C802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14:paraId="499CD10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v_MAC_CellGroupConfig.tag_Config.tag_ToAddModList[0].timeAlignmentTimer := ms750;</w:t>
            </w:r>
          </w:p>
          <w:p w14:paraId="200CAFC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21BF0BE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39395F4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690850D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1287E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04F5429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5007D32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573C392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69CA5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test mode</w:t>
            </w:r>
          </w:p>
          <w:p w14:paraId="41851DE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1, 0, -, -, -, -, -, -);</w:t>
            </w:r>
          </w:p>
          <w:p w14:paraId="2AD9627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70A33B8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f_EUTRA_NR_WaitForCoOrd_Trigger(EUTRA);</w:t>
            </w:r>
          </w:p>
          <w:p w14:paraId="412EC09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A057D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5757E41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14:paraId="61D7587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14:paraId="1D6AD4C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14:paraId="2672C66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if (v_IsFR1)</w:t>
            </w:r>
          </w:p>
          <w:p w14:paraId="1C32B9B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610B2F7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//FR1 TDD</w:t>
            </w:r>
          </w:p>
          <w:p w14:paraId="0529CD5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2FB750E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v_RACH_ConfigGeneric := cs_RACH_ConfigGeneric71112_FR1_TDD;</w:t>
            </w:r>
          </w:p>
          <w:p w14:paraId="26A7A70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08BE993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else if (f_NR_CellInfo_GetHalfDuplexFDD(nr_Cell1) ) //Half Duplex FR1 FDD</w:t>
            </w:r>
          </w:p>
          <w:p w14:paraId="1308DA9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{ //@sic R5-233408 sic@</w:t>
            </w:r>
          </w:p>
          <w:p w14:paraId="55B716F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v_RACH_ConfigGeneric := cs_RACH_ConfigGeneric71112_FR1_HDFDD;</w:t>
            </w:r>
          </w:p>
          <w:p w14:paraId="6BF802F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496179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else  //FR1 FDD</w:t>
            </w:r>
          </w:p>
          <w:p w14:paraId="2D13EAA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01EBB1F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v_RACH_ConfigGeneric := cs_RACH_ConfigGeneric71112_FR1_FDD;</w:t>
            </w:r>
          </w:p>
          <w:p w14:paraId="65FD910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4BB130E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7AED23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14:paraId="38C31A7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{ // FR2</w:t>
            </w:r>
          </w:p>
          <w:p w14:paraId="2FDC021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489CD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v_RACH_ConfigGeneric := cs_RACH_ConfigGeneric71112_FR2;</w:t>
            </w:r>
          </w:p>
          <w:p w14:paraId="4AB5F3A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151C1D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f_NR_GetSpCellConfigDef(nr_Cell1);</w:t>
            </w:r>
          </w:p>
          <w:p w14:paraId="7886ED7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 := f_NR_CellInfo_GetUplinkBWP_List(nr_Cell1);</w:t>
            </w:r>
          </w:p>
          <w:p w14:paraId="6B51A2B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35DBF2E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14:paraId="5202C9E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R5s190837 sic@</w:t>
            </w:r>
          </w:p>
          <w:p w14:paraId="5008AD6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v_RACH_ConfigGeneric;</w:t>
            </w:r>
          </w:p>
          <w:p w14:paraId="77F07C3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valueof(v_RACH_ConfigGeneric);</w:t>
            </w:r>
          </w:p>
          <w:p w14:paraId="5FDA2E3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14:paraId="502C8F22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14:paraId="587BF54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14:paraId="267E5EAB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14:paraId="59029BD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cs_GroupBConfigured_Def;</w:t>
            </w:r>
          </w:p>
          <w:p w14:paraId="5421592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valueof(cs_GroupBConfigured_Def);</w:t>
            </w:r>
          </w:p>
          <w:p w14:paraId="1E66030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14:paraId="4A8F5041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14:paraId="77069B3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</w:p>
          <w:p w14:paraId="537E53E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 // @sic R5s200549 sic@</w:t>
            </w:r>
          </w:p>
          <w:p w14:paraId="30653ED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14:paraId="3728EFB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387FF92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085E1D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B3620C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693DE5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21C6637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52E373D2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v_SCGConfig,-,-,-,reconfigurationWithSync_CheckRACH);  //@sic R5s190541 sic@</w:t>
            </w:r>
          </w:p>
          <w:p w14:paraId="7ADF2F1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14:paraId="5F1E12C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C2D6D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B82C8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f_TC_7_1_1_1_2_NR_TestBody1(tsc_NR_DRB2);</w:t>
            </w:r>
          </w:p>
          <w:p w14:paraId="049102A6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A1F585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14:paraId="2F8D111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14:paraId="51D5997D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cs_NR_RachProcedureConfig_71112_2(v_NR_PhysicalParameters);</w:t>
            </w:r>
          </w:p>
          <w:p w14:paraId="0A6E2D1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14:paraId="3FC4E602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f_NR_SendRRCReconfigurationContentsToEUTRA (omit, v_SCGConfig,-,-,-,reconfigurationWithSync_CheckRACH);  //@sic R5s190541 sic@</w:t>
            </w:r>
          </w:p>
          <w:p w14:paraId="7FB8B0F7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14:paraId="6B69F68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B24851E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f_TC_7_1_1_1_2_NR_TestBody2(tsc_NR_DRB2);</w:t>
            </w:r>
          </w:p>
          <w:p w14:paraId="2313C085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CD6204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2D361A08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0F9171F0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14:paraId="59CCAD2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1C588A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067D5AA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14:paraId="120BC58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68A5DED3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3E623E7C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A040239" w14:textId="77777777" w:rsidR="006904EA" w:rsidRPr="006904E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D6231D" w14:textId="77777777" w:rsidR="00C8557A" w:rsidRPr="00A361CA" w:rsidRDefault="006904EA" w:rsidP="006904E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904E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5BB2020" w14:textId="77777777"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14:paraId="26CC50B5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57A" w:rsidRPr="00504291" w14:paraId="08DA05B0" w14:textId="77777777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E495" w14:textId="77777777" w:rsidR="00181F0D" w:rsidRPr="00181F0D" w:rsidRDefault="00C8557A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181F0D" w:rsidRPr="00181F0D">
              <w:rPr>
                <w:rFonts w:ascii="Courier New" w:hAnsi="Courier New" w:cs="Courier New"/>
                <w:color w:val="000000"/>
                <w:lang w:eastAsia="de-DE"/>
              </w:rPr>
              <w:t>function f_TC_7_1_1_1_2_ENDC_NR() runs on ENDC_NR_PTC</w:t>
            </w:r>
          </w:p>
          <w:p w14:paraId="5F8DDDC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{ // Random access procedure / Successful / C-RNTI Based / Preamble selected by MAC itself</w:t>
            </w:r>
          </w:p>
          <w:p w14:paraId="6081F73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74F6676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14:paraId="2BE9B38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;</w:t>
            </w:r>
          </w:p>
          <w:p w14:paraId="3F985B04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14:paraId="52E88BA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14:paraId="3E4298C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;</w:t>
            </w:r>
          </w:p>
          <w:p w14:paraId="1BEAED1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v_NR_UplinkBWP_List; //@sic R5s190837 sic@</w:t>
            </w:r>
          </w:p>
          <w:p w14:paraId="1E96886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14:paraId="0FFC040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523453B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v_NR_RachProcedure;</w:t>
            </w:r>
          </w:p>
          <w:p w14:paraId="3C7D84E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14:paraId="365F71F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f_ENDC_NR_Init();</w:t>
            </w:r>
          </w:p>
          <w:p w14:paraId="06A3325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3DCE52B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48625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14:paraId="06F27DD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v_MAC_CellGroupConfig.tag_Config.tag_ToAddModList[0].timeAlignmentTimer := </w:t>
            </w: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ms750;</w:t>
            </w:r>
          </w:p>
          <w:p w14:paraId="1FD2D58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14:paraId="7656AB3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75F3D4B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263377A0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80E934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14:paraId="2F7F2C9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f_NR_ENDC_PreambleOnEUTRA(nr_Cell1, MCG_Only);</w:t>
            </w:r>
          </w:p>
          <w:p w14:paraId="3CDE2EE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14:paraId="32BA983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6EE560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on SS the SCG DRB in test mode</w:t>
            </w:r>
          </w:p>
          <w:p w14:paraId="28627AD4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f_NR_ENDC_ConfigAM_UM(nr_Cell1, 1, 0, -, -, -, -, -, -);</w:t>
            </w:r>
          </w:p>
          <w:p w14:paraId="650EE08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Wait for Trigger from EUTRA indicating start of Test Body</w:t>
            </w:r>
          </w:p>
          <w:p w14:paraId="06C82F6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f_EUTRA_NR_WaitForCoOrd_Trigger(EUTRA);</w:t>
            </w:r>
          </w:p>
          <w:p w14:paraId="48D02BA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27BBA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1057A80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0A-0B" siclog@</w:t>
            </w:r>
          </w:p>
          <w:p w14:paraId="0DD6CA3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14:paraId="0418BBD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14:paraId="43EAAD0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if (v_IsFR1)</w:t>
            </w:r>
          </w:p>
          <w:p w14:paraId="1CFCA66F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2389AF5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//FR1 TDD</w:t>
            </w:r>
          </w:p>
          <w:p w14:paraId="74186D3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682334F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v_RACH_ConfigGeneric := cs_RACH_ConfigGeneric71112_FR1_TDD;</w:t>
            </w:r>
          </w:p>
          <w:p w14:paraId="29B4D5E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14:paraId="197EF2C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else if (f_NR_CellInfo_GetHalfDuplexFDD(nr_Cell1) ) //Half Duplex FR1 FDD</w:t>
            </w:r>
          </w:p>
          <w:p w14:paraId="3633CF4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{ //@sic R5-233408 sic@</w:t>
            </w:r>
          </w:p>
          <w:p w14:paraId="7CA37F40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v_RACH_ConfigGeneric := cs_RACH_ConfigGeneric71112_FR1_HDFDD;</w:t>
            </w:r>
          </w:p>
          <w:p w14:paraId="2755BDC0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F5D403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else  //FR1 FDD</w:t>
            </w:r>
          </w:p>
          <w:p w14:paraId="5774A90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184B2A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v_RACH_ConfigGeneric := cs_RACH_ConfigGeneric71112_FR1_FDD;</w:t>
            </w:r>
          </w:p>
          <w:p w14:paraId="4AC787D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14:paraId="63B319A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8EBC74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14:paraId="3848BDB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{ // FR2</w:t>
            </w:r>
          </w:p>
          <w:p w14:paraId="59A2136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CF4A0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v_RACH_ConfigGeneric := cs_RACH_ConfigGeneric71112_FR2;</w:t>
            </w:r>
          </w:p>
          <w:p w14:paraId="6057F92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9FE751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f_NR_GetSpCellConfigDef(nr_Cell1);</w:t>
            </w:r>
          </w:p>
          <w:p w14:paraId="21DE82A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 := f_NR_CellInfo_GetUplinkBWP_List(nr_Cell1);</w:t>
            </w:r>
          </w:p>
          <w:p w14:paraId="7046A98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61E201E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v_SpCellConfig.reconfigurationWithSync.rach_ConfigDedicated := omit;</w:t>
            </w:r>
          </w:p>
          <w:p w14:paraId="367093F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R5s190837 sic@</w:t>
            </w:r>
          </w:p>
          <w:p w14:paraId="17E99E1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v_RACH_ConfigGeneric;</w:t>
            </w:r>
          </w:p>
          <w:p w14:paraId="78636C2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valueof(v_RACH_ConfigGeneric);</w:t>
            </w:r>
          </w:p>
          <w:p w14:paraId="193978DA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14:paraId="4CDE04C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14:paraId="7C695DD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14:paraId="7141F95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14:paraId="0B08532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v_SpCellConfig.reconfigurationWithSync.spCellConfigCommon.uplinkConfigCommon.initialUplinkBWP.rach_ConfigCommon.setup.groupBconfigured := cs_GroupBConfigured_Def;</w:t>
            </w:r>
          </w:p>
          <w:p w14:paraId="596AEE6F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valueof(cs_GroupBConfigured_Def);</w:t>
            </w:r>
          </w:p>
          <w:p w14:paraId="764A0E6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14:paraId="1217B62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14:paraId="32B4A2B5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6D2C2B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 // @sic R5s200549 sic@</w:t>
            </w:r>
          </w:p>
          <w:p w14:paraId="6E857CFD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 (tsc_NR_CellGroupId_SCG,</w:t>
            </w:r>
          </w:p>
          <w:p w14:paraId="1218D5D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5DCF9FF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0137EBC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95CAAC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3104F5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14:paraId="33C080A4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7B13EAB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(omit, v_SCGConfig,-,-,-,reconfigurationWithSync_CheckRACH);  //@sic R5s190541 sic@</w:t>
            </w:r>
          </w:p>
          <w:p w14:paraId="4620783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14:paraId="66B010F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0B87EF2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920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f_Delay(0.01);</w:t>
            </w:r>
          </w:p>
          <w:p w14:paraId="78EDBA8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1A8CD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f_TC_7_1_1_1_2_NR_TestBody1(tsc_NR_DRB2);</w:t>
            </w:r>
          </w:p>
          <w:p w14:paraId="3C99D0DF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3EEE0C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R5s201316 sic@</w:t>
            </w:r>
          </w:p>
          <w:p w14:paraId="2E318C4E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14:paraId="3DE062B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cs_NR_RachProcedureConfig_71112_2(v_NR_PhysicalParameters);</w:t>
            </w:r>
          </w:p>
          <w:p w14:paraId="643863F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14:paraId="625FF83C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f_NR_SendRRCReconfigurationContentsToEUTRA (omit, v_SCGConfig,-,-,-,reconfigurationWithSync_CheckRACH);  //@sic R5s190541 sic@</w:t>
            </w:r>
          </w:p>
          <w:p w14:paraId="16C2F92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Now send octetstrings to EUTRA</w:t>
            </w:r>
          </w:p>
          <w:p w14:paraId="50DD217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5992F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f_TC_7_1_1_1_2_NR_TestBody2(tsc_NR_DRB2);</w:t>
            </w:r>
          </w:p>
          <w:p w14:paraId="5D680B8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B8F5FA2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14:paraId="4654B406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 Send Trigger to EUTRA indicating Finish of Test Body</w:t>
            </w:r>
          </w:p>
          <w:p w14:paraId="3A8B32D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cms_EUTRA_NR_Trigger);</w:t>
            </w:r>
          </w:p>
          <w:p w14:paraId="092ACBE3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DC6C2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//Wait from coordination AFTER the connection is released in E-UTRA</w:t>
            </w:r>
          </w:p>
          <w:p w14:paraId="282DDFD9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f_EUTRA_NR_WaitForCoOrd_Trigger(EUTRA, "Postamble");</w:t>
            </w:r>
          </w:p>
          <w:p w14:paraId="02F14CD8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14:paraId="7E1DB91B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f_NR_ReleaseAllCells();</w:t>
            </w:r>
          </w:p>
          <w:p w14:paraId="55533B51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5178297" w14:textId="77777777" w:rsidR="00181F0D" w:rsidRPr="00181F0D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F9D7D7" w14:textId="77777777" w:rsidR="00C8557A" w:rsidRPr="00F212AA" w:rsidRDefault="00181F0D" w:rsidP="00181F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1F0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F18D55B" w14:textId="77777777" w:rsidR="0072478F" w:rsidRPr="00C8557A" w:rsidRDefault="0072478F" w:rsidP="0072478F">
      <w:pPr>
        <w:rPr>
          <w:rFonts w:cs="Arial"/>
          <w:color w:val="FF0000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7ECE" w14:textId="77777777" w:rsidR="004A3EEA" w:rsidRDefault="004A3EEA">
      <w:r>
        <w:separator/>
      </w:r>
    </w:p>
  </w:endnote>
  <w:endnote w:type="continuationSeparator" w:id="0">
    <w:p w14:paraId="7EE352AF" w14:textId="77777777" w:rsidR="004A3EEA" w:rsidRDefault="004A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D8202" w14:textId="77777777" w:rsidR="004A3EEA" w:rsidRDefault="004A3EEA">
      <w:r>
        <w:separator/>
      </w:r>
    </w:p>
  </w:footnote>
  <w:footnote w:type="continuationSeparator" w:id="0">
    <w:p w14:paraId="7B253142" w14:textId="77777777" w:rsidR="004A3EEA" w:rsidRDefault="004A3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20C0" w14:textId="77777777" w:rsidR="00695808" w:rsidRDefault="00695808">
    <w:r>
      <w:t xml:space="preserve">Page </w:t>
    </w:r>
    <w:r w:rsidR="00EA38CC">
      <w:fldChar w:fldCharType="begin"/>
    </w:r>
    <w:r w:rsidR="00374DD4">
      <w:instrText>PAGE</w:instrText>
    </w:r>
    <w:r w:rsidR="00EA38CC">
      <w:fldChar w:fldCharType="separate"/>
    </w:r>
    <w:r>
      <w:rPr>
        <w:noProof/>
      </w:rPr>
      <w:t>1</w:t>
    </w:r>
    <w:r w:rsidR="00EA38C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A4C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3B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6D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02873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21524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4729073">
    <w:abstractNumId w:val="0"/>
  </w:num>
  <w:num w:numId="4" w16cid:durableId="1681084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96"/>
    <w:rsid w:val="00070E09"/>
    <w:rsid w:val="00094FFB"/>
    <w:rsid w:val="000A6394"/>
    <w:rsid w:val="000B7FED"/>
    <w:rsid w:val="000C038A"/>
    <w:rsid w:val="000C6598"/>
    <w:rsid w:val="000C6B85"/>
    <w:rsid w:val="000D44B3"/>
    <w:rsid w:val="00145D43"/>
    <w:rsid w:val="00181F0D"/>
    <w:rsid w:val="00192C46"/>
    <w:rsid w:val="001A08B3"/>
    <w:rsid w:val="001A7B60"/>
    <w:rsid w:val="001B52F0"/>
    <w:rsid w:val="001B7A65"/>
    <w:rsid w:val="001E41F3"/>
    <w:rsid w:val="00205A90"/>
    <w:rsid w:val="0026004D"/>
    <w:rsid w:val="002640DD"/>
    <w:rsid w:val="00275D12"/>
    <w:rsid w:val="00284FEB"/>
    <w:rsid w:val="002860C4"/>
    <w:rsid w:val="002B5741"/>
    <w:rsid w:val="002E472E"/>
    <w:rsid w:val="002F15F0"/>
    <w:rsid w:val="00305409"/>
    <w:rsid w:val="003609EF"/>
    <w:rsid w:val="0036231A"/>
    <w:rsid w:val="00374DD4"/>
    <w:rsid w:val="003E1A36"/>
    <w:rsid w:val="003E1EA3"/>
    <w:rsid w:val="003F4082"/>
    <w:rsid w:val="00405C8E"/>
    <w:rsid w:val="00410371"/>
    <w:rsid w:val="004242F1"/>
    <w:rsid w:val="00427748"/>
    <w:rsid w:val="004A3EEA"/>
    <w:rsid w:val="004B72EF"/>
    <w:rsid w:val="004B75B7"/>
    <w:rsid w:val="005141D9"/>
    <w:rsid w:val="0051580D"/>
    <w:rsid w:val="0054030B"/>
    <w:rsid w:val="00547111"/>
    <w:rsid w:val="00587EE3"/>
    <w:rsid w:val="00592D74"/>
    <w:rsid w:val="005D5DFD"/>
    <w:rsid w:val="005E2C44"/>
    <w:rsid w:val="00621188"/>
    <w:rsid w:val="006257ED"/>
    <w:rsid w:val="00647DC6"/>
    <w:rsid w:val="006517C7"/>
    <w:rsid w:val="00653DE4"/>
    <w:rsid w:val="00665C47"/>
    <w:rsid w:val="006904EA"/>
    <w:rsid w:val="00695808"/>
    <w:rsid w:val="006B46FB"/>
    <w:rsid w:val="006C5D54"/>
    <w:rsid w:val="006E21FB"/>
    <w:rsid w:val="0072478F"/>
    <w:rsid w:val="007459D2"/>
    <w:rsid w:val="007659EC"/>
    <w:rsid w:val="00792342"/>
    <w:rsid w:val="007977A8"/>
    <w:rsid w:val="007B512A"/>
    <w:rsid w:val="007C2097"/>
    <w:rsid w:val="007D6A07"/>
    <w:rsid w:val="007F7259"/>
    <w:rsid w:val="008040A8"/>
    <w:rsid w:val="008279FA"/>
    <w:rsid w:val="00860108"/>
    <w:rsid w:val="008626E7"/>
    <w:rsid w:val="00865118"/>
    <w:rsid w:val="0086617D"/>
    <w:rsid w:val="00870EE7"/>
    <w:rsid w:val="00882109"/>
    <w:rsid w:val="008863B9"/>
    <w:rsid w:val="008A45A6"/>
    <w:rsid w:val="008B2850"/>
    <w:rsid w:val="008D39E6"/>
    <w:rsid w:val="008D3CCC"/>
    <w:rsid w:val="008F3789"/>
    <w:rsid w:val="008F686C"/>
    <w:rsid w:val="009148DE"/>
    <w:rsid w:val="009172F5"/>
    <w:rsid w:val="00941E30"/>
    <w:rsid w:val="009531B0"/>
    <w:rsid w:val="009741B3"/>
    <w:rsid w:val="009777D9"/>
    <w:rsid w:val="00991B88"/>
    <w:rsid w:val="009A5753"/>
    <w:rsid w:val="009A579D"/>
    <w:rsid w:val="009C582D"/>
    <w:rsid w:val="009D0845"/>
    <w:rsid w:val="009E3297"/>
    <w:rsid w:val="009E5487"/>
    <w:rsid w:val="009F734F"/>
    <w:rsid w:val="00A246B6"/>
    <w:rsid w:val="00A30CE5"/>
    <w:rsid w:val="00A47E70"/>
    <w:rsid w:val="00A50CF0"/>
    <w:rsid w:val="00A7671C"/>
    <w:rsid w:val="00A94CFF"/>
    <w:rsid w:val="00A97A81"/>
    <w:rsid w:val="00AA0347"/>
    <w:rsid w:val="00AA2CBC"/>
    <w:rsid w:val="00AA4D1D"/>
    <w:rsid w:val="00AC198B"/>
    <w:rsid w:val="00AC5820"/>
    <w:rsid w:val="00AD1CD8"/>
    <w:rsid w:val="00B258BB"/>
    <w:rsid w:val="00B67B97"/>
    <w:rsid w:val="00B85A61"/>
    <w:rsid w:val="00B968C8"/>
    <w:rsid w:val="00BA3EC5"/>
    <w:rsid w:val="00BA51D9"/>
    <w:rsid w:val="00BA623C"/>
    <w:rsid w:val="00BB5DFC"/>
    <w:rsid w:val="00BD279D"/>
    <w:rsid w:val="00BD6BB8"/>
    <w:rsid w:val="00C550B6"/>
    <w:rsid w:val="00C66BA2"/>
    <w:rsid w:val="00C7265C"/>
    <w:rsid w:val="00C8557A"/>
    <w:rsid w:val="00C870F6"/>
    <w:rsid w:val="00C95985"/>
    <w:rsid w:val="00CC5026"/>
    <w:rsid w:val="00CC68D0"/>
    <w:rsid w:val="00CF66AD"/>
    <w:rsid w:val="00D03F9A"/>
    <w:rsid w:val="00D06D51"/>
    <w:rsid w:val="00D24991"/>
    <w:rsid w:val="00D50255"/>
    <w:rsid w:val="00D66520"/>
    <w:rsid w:val="00D84AE9"/>
    <w:rsid w:val="00D9124E"/>
    <w:rsid w:val="00DA4E06"/>
    <w:rsid w:val="00DB58EE"/>
    <w:rsid w:val="00DC023F"/>
    <w:rsid w:val="00DE34CF"/>
    <w:rsid w:val="00E13F3D"/>
    <w:rsid w:val="00E34898"/>
    <w:rsid w:val="00E3516A"/>
    <w:rsid w:val="00E70359"/>
    <w:rsid w:val="00E9201B"/>
    <w:rsid w:val="00EA38CC"/>
    <w:rsid w:val="00EB09B7"/>
    <w:rsid w:val="00EB6D8B"/>
    <w:rsid w:val="00ED7414"/>
    <w:rsid w:val="00EE7D7C"/>
    <w:rsid w:val="00F24579"/>
    <w:rsid w:val="00F25D98"/>
    <w:rsid w:val="00F300FB"/>
    <w:rsid w:val="00F333BA"/>
    <w:rsid w:val="00F42A6B"/>
    <w:rsid w:val="00F67511"/>
    <w:rsid w:val="00F67D04"/>
    <w:rsid w:val="00FB6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3BF8C8"/>
  <w15:docId w15:val="{49B05FF6-D851-4617-8A56-3449559C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7</Pages>
  <Words>2138</Words>
  <Characters>12190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2024-07-04T05:56:00Z</dcterms:created>
  <dcterms:modified xsi:type="dcterms:W3CDTF">2024-07-04T05:56:00Z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