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R5s240426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test case 9.1.5.1.4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AD9C8" w:rsidR="001E41F3" w:rsidRDefault="00184D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35A18" w:rsidR="001E41F3" w:rsidRDefault="00770BE1">
            <w:pPr>
              <w:pStyle w:val="CRCoverPage"/>
              <w:spacing w:after="0"/>
              <w:ind w:left="100"/>
              <w:rPr>
                <w:noProof/>
              </w:rPr>
            </w:pPr>
            <w:r w:rsidRPr="00770BE1">
              <w:rPr>
                <w:noProof/>
              </w:rPr>
              <w:t>The required implementation to execute the NR5GC test case 9.1.5.1.4 is missing from the NR5GC_Testsuite module.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ED37D" w:rsidR="001E41F3" w:rsidRDefault="00770BE1">
            <w:pPr>
              <w:pStyle w:val="CRCoverPage"/>
              <w:spacing w:after="0"/>
              <w:ind w:left="100"/>
              <w:rPr>
                <w:noProof/>
              </w:rPr>
            </w:pPr>
            <w:r w:rsidRPr="00770BE1">
              <w:rPr>
                <w:noProof/>
              </w:rPr>
              <w:t>Added the missing implementation to enable execution of this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F1FB7" w:rsidR="001E41F3" w:rsidRDefault="00770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 test case can not be executed</w:t>
            </w:r>
            <w:r w:rsidR="008F0BE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D60C3" w:rsidR="001E41F3" w:rsidRDefault="00184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B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70BE1" w:rsidRDefault="00770BE1" w:rsidP="00770B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6C41B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70BE1" w:rsidRDefault="00770BE1" w:rsidP="00770B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70BE1" w:rsidRDefault="00770BE1" w:rsidP="00770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B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70BE1" w:rsidRDefault="00770BE1" w:rsidP="00770B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E1D78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70BE1" w:rsidRDefault="00770BE1" w:rsidP="00770B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70BE1" w:rsidRDefault="00770BE1" w:rsidP="00770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B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70BE1" w:rsidRDefault="00770BE1" w:rsidP="00770B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D6062" w:rsidR="00770BE1" w:rsidRDefault="00770BE1" w:rsidP="00770B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70BE1" w:rsidRDefault="00770BE1" w:rsidP="00770B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70BE1" w:rsidRDefault="00770BE1" w:rsidP="00770B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4B0B7" w14:textId="77777777" w:rsidR="00184DD7" w:rsidRPr="00D83A7A" w:rsidRDefault="00184DD7" w:rsidP="00184DD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9785230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2F9722D7" w14:textId="07BC4B8E" w:rsidR="00184DD7" w:rsidRDefault="00184DD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DC76D5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_Toc169785230 \h </w:instrText>
      </w:r>
      <w:r>
        <w:fldChar w:fldCharType="separate"/>
      </w:r>
      <w:r>
        <w:t>2</w:t>
      </w:r>
      <w:r>
        <w:fldChar w:fldCharType="end"/>
      </w:r>
    </w:p>
    <w:p w14:paraId="54206473" w14:textId="222098A9" w:rsidR="00184DD7" w:rsidRDefault="00184DD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C76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C76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_Toc169785231 \h </w:instrText>
      </w:r>
      <w:r>
        <w:fldChar w:fldCharType="separate"/>
      </w:r>
      <w:r>
        <w:t>3</w:t>
      </w:r>
      <w:r>
        <w:fldChar w:fldCharType="end"/>
      </w:r>
    </w:p>
    <w:p w14:paraId="79BA8184" w14:textId="6328AA04" w:rsidR="00184DD7" w:rsidRDefault="00184DD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C76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C76D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_Toc169785232 \h </w:instrText>
      </w:r>
      <w:r>
        <w:fldChar w:fldCharType="separate"/>
      </w:r>
      <w:r>
        <w:t>3</w:t>
      </w:r>
      <w:r>
        <w:fldChar w:fldCharType="end"/>
      </w:r>
    </w:p>
    <w:p w14:paraId="03079AD2" w14:textId="55C76FF3" w:rsidR="00184DD7" w:rsidRDefault="00184DD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DC76D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DC76D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_Toc169785233 \h </w:instrText>
      </w:r>
      <w:r>
        <w:fldChar w:fldCharType="separate"/>
      </w:r>
      <w:r>
        <w:t>3</w:t>
      </w:r>
      <w:r>
        <w:fldChar w:fldCharType="end"/>
      </w:r>
    </w:p>
    <w:p w14:paraId="6D5F3BF3" w14:textId="55CB1320" w:rsidR="00184DD7" w:rsidRDefault="00184DD7" w:rsidP="00184DD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98BD9DA" w14:textId="77777777" w:rsidR="00184DD7" w:rsidRDefault="00184DD7" w:rsidP="00184DD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69785231"/>
      <w:r>
        <w:rPr>
          <w:b/>
          <w:lang w:eastAsia="ja-JP"/>
        </w:rPr>
        <w:lastRenderedPageBreak/>
        <w:t>Overview</w:t>
      </w:r>
      <w:bookmarkEnd w:id="2"/>
    </w:p>
    <w:p w14:paraId="053174B6" w14:textId="0DC388A5" w:rsidR="00184DD7" w:rsidRDefault="00184DD7" w:rsidP="00184D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770BE1" w:rsidRPr="00770BE1">
        <w:rPr>
          <w:rFonts w:cs="Arial"/>
        </w:rPr>
        <w:t>iwd-TTCN3-B2022-09_D24wk24</w:t>
      </w:r>
      <w:r w:rsidR="00770BE1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55572EFA" w14:textId="77777777" w:rsidR="00184DD7" w:rsidRDefault="00184DD7" w:rsidP="00184D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DE225B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0CB203E4" w14:textId="77777777" w:rsidR="00184DD7" w:rsidRPr="00854C55" w:rsidRDefault="00184DD7" w:rsidP="00184DD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69785232"/>
      <w:r w:rsidRPr="00854C55">
        <w:rPr>
          <w:b/>
        </w:rPr>
        <w:t>Corrections required.</w:t>
      </w:r>
      <w:bookmarkEnd w:id="3"/>
    </w:p>
    <w:p w14:paraId="244BF7DA" w14:textId="77777777" w:rsidR="00184DD7" w:rsidRDefault="00184DD7" w:rsidP="00184DD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69785233"/>
      <w:r>
        <w:rPr>
          <w:b/>
          <w:lang w:val="pt-BR"/>
        </w:rPr>
        <w:t>Change 1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84DD7" w14:paraId="2ABA9D05" w14:textId="77777777" w:rsidTr="001B2951">
        <w:trPr>
          <w:trHeight w:val="447"/>
        </w:trPr>
        <w:tc>
          <w:tcPr>
            <w:tcW w:w="1985" w:type="dxa"/>
          </w:tcPr>
          <w:p w14:paraId="11703E9D" w14:textId="77777777" w:rsidR="00184DD7" w:rsidRPr="00E751F5" w:rsidRDefault="00184DD7" w:rsidP="001B29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A1ECD67" w14:textId="77777777" w:rsidR="00184DD7" w:rsidRPr="002D56A7" w:rsidRDefault="00184DD7" w:rsidP="001B2951">
            <w:pPr>
              <w:spacing w:after="0"/>
            </w:pPr>
            <w:r w:rsidRPr="00886AF3">
              <w:rPr>
                <w:rFonts w:ascii="Arial" w:hAnsi="Arial" w:cs="Arial"/>
                <w:lang w:eastAsia="zh-CN"/>
              </w:rPr>
              <w:t>module NR5GC_Testsuite</w:t>
            </w:r>
          </w:p>
        </w:tc>
      </w:tr>
      <w:tr w:rsidR="00184DD7" w14:paraId="60D4E21D" w14:textId="77777777" w:rsidTr="001B2951">
        <w:trPr>
          <w:trHeight w:val="452"/>
        </w:trPr>
        <w:tc>
          <w:tcPr>
            <w:tcW w:w="1985" w:type="dxa"/>
          </w:tcPr>
          <w:p w14:paraId="54268FEC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66C3908" w14:textId="6A3BE568" w:rsidR="00184DD7" w:rsidRPr="0022675A" w:rsidRDefault="00184DD7" w:rsidP="001B295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required implementation to execute the NR5GC test case </w:t>
            </w:r>
            <w:r w:rsidRPr="00E861C5">
              <w:rPr>
                <w:rFonts w:ascii="Arial" w:hAnsi="Arial" w:cs="Arial"/>
                <w:lang w:eastAsia="zh-CN"/>
              </w:rPr>
              <w:t>9.1.5.1.4</w:t>
            </w:r>
            <w:r>
              <w:rPr>
                <w:rFonts w:ascii="Arial" w:hAnsi="Arial" w:cs="Arial"/>
                <w:lang w:eastAsia="zh-CN"/>
              </w:rPr>
              <w:t xml:space="preserve"> is missing from the </w:t>
            </w:r>
            <w:r w:rsidRPr="00886AF3">
              <w:rPr>
                <w:rFonts w:ascii="Arial" w:hAnsi="Arial" w:cs="Arial"/>
                <w:lang w:eastAsia="zh-CN"/>
              </w:rPr>
              <w:t>NR5GC_Testsuite</w:t>
            </w:r>
            <w:r>
              <w:rPr>
                <w:rFonts w:ascii="Arial" w:hAnsi="Arial" w:cs="Arial"/>
                <w:lang w:eastAsia="zh-CN"/>
              </w:rPr>
              <w:t xml:space="preserve"> module</w:t>
            </w:r>
            <w:r w:rsidR="00770BE1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84DD7" w14:paraId="26E693ED" w14:textId="77777777" w:rsidTr="001B2951">
        <w:tc>
          <w:tcPr>
            <w:tcW w:w="1985" w:type="dxa"/>
          </w:tcPr>
          <w:p w14:paraId="61F35630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3E5F9B" w14:textId="241431E6" w:rsidR="00184DD7" w:rsidRPr="00E861C5" w:rsidRDefault="00184DD7" w:rsidP="001B295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Added the missing implementation to enable execution of this test case</w:t>
            </w:r>
            <w:r w:rsidR="00770BE1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84DD7" w14:paraId="0D4466C7" w14:textId="77777777" w:rsidTr="001B2951">
        <w:tc>
          <w:tcPr>
            <w:tcW w:w="1985" w:type="dxa"/>
          </w:tcPr>
          <w:p w14:paraId="76C5C409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FE7E6A" w14:textId="77777777" w:rsidR="00184DD7" w:rsidRPr="00E751F5" w:rsidRDefault="00184DD7" w:rsidP="001B2951">
            <w:pPr>
              <w:spacing w:after="0"/>
              <w:rPr>
                <w:rFonts w:ascii="Arial" w:hAnsi="Arial" w:cs="Arial"/>
                <w:noProof/>
              </w:rPr>
            </w:pPr>
            <w:r w:rsidRPr="00F30661">
              <w:rPr>
                <w:rFonts w:ascii="Arial" w:hAnsi="Arial" w:cs="Arial"/>
                <w:lang w:eastAsia="zh-CN"/>
              </w:rPr>
              <w:t>NR5GC_Testsuite</w:t>
            </w:r>
            <w:r w:rsidRPr="00956F25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184DD7" w:rsidRPr="00E751F5" w14:paraId="7C0104B8" w14:textId="77777777" w:rsidTr="001B2951">
        <w:tc>
          <w:tcPr>
            <w:tcW w:w="1985" w:type="dxa"/>
          </w:tcPr>
          <w:p w14:paraId="14279199" w14:textId="77777777" w:rsidR="00184DD7" w:rsidRPr="00E751F5" w:rsidRDefault="00184DD7" w:rsidP="001B295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0961FD" w14:textId="185744F8" w:rsidR="00184DD7" w:rsidRPr="00E751F5" w:rsidRDefault="00C72AB2" w:rsidP="001B295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2348D1">
              <w:rPr>
                <w:rFonts w:ascii="Arial" w:hAnsi="Arial"/>
                <w:highlight w:val="cyan"/>
              </w:rPr>
              <w:t xml:space="preserve">. </w:t>
            </w:r>
            <w:r w:rsidR="00D85555" w:rsidRPr="00D85555">
              <w:rPr>
                <w:rFonts w:ascii="Arial" w:hAnsi="Arial"/>
                <w:highlight w:val="cyan"/>
              </w:rPr>
              <w:t>In addition</w:t>
            </w:r>
            <w:r w:rsidR="00D85555">
              <w:rPr>
                <w:rFonts w:ascii="Arial" w:hAnsi="Arial"/>
                <w:highlight w:val="cyan"/>
              </w:rPr>
              <w:t xml:space="preserve">, </w:t>
            </w:r>
            <w:r w:rsidR="00924889">
              <w:rPr>
                <w:rFonts w:ascii="Arial" w:hAnsi="Arial"/>
                <w:highlight w:val="cyan"/>
              </w:rPr>
              <w:t>one further update is needed to</w:t>
            </w:r>
            <w:r w:rsidR="00D85555" w:rsidRPr="00D85555">
              <w:rPr>
                <w:rFonts w:ascii="Arial" w:hAnsi="Arial"/>
                <w:highlight w:val="cyan"/>
              </w:rPr>
              <w:t xml:space="preserve"> set the </w:t>
            </w:r>
            <w:r w:rsidR="00D85555">
              <w:rPr>
                <w:rFonts w:ascii="Arial" w:hAnsi="Arial"/>
                <w:highlight w:val="cyan"/>
              </w:rPr>
              <w:t xml:space="preserve">SNPN Only </w:t>
            </w:r>
            <w:r w:rsidR="00D85555" w:rsidRPr="00D85555">
              <w:rPr>
                <w:rFonts w:ascii="Arial" w:hAnsi="Arial"/>
                <w:highlight w:val="cyan"/>
              </w:rPr>
              <w:t>attribute</w:t>
            </w:r>
            <w:r w:rsidR="00924889">
              <w:rPr>
                <w:rFonts w:ascii="Arial" w:hAnsi="Arial"/>
                <w:highlight w:val="cyan"/>
              </w:rPr>
              <w:t xml:space="preserve"> in </w:t>
            </w:r>
            <w:r w:rsidR="00D85555">
              <w:rPr>
                <w:rFonts w:ascii="Arial" w:hAnsi="Arial"/>
                <w:highlight w:val="cyan"/>
              </w:rPr>
              <w:t xml:space="preserve">the </w:t>
            </w:r>
            <w:r w:rsidR="00D85555" w:rsidRPr="00D85555">
              <w:rPr>
                <w:rFonts w:ascii="Arial" w:hAnsi="Arial"/>
                <w:highlight w:val="cyan"/>
              </w:rPr>
              <w:t>tes</w:t>
            </w:r>
            <w:r w:rsidR="00924889">
              <w:rPr>
                <w:rFonts w:ascii="Arial" w:hAnsi="Arial"/>
                <w:highlight w:val="cyan"/>
              </w:rPr>
              <w:t>t. See additional MCC160 implementation below.</w:t>
            </w:r>
            <w:r w:rsidR="002348D1">
              <w:rPr>
                <w:rFonts w:ascii="Arial" w:hAnsi="Arial"/>
                <w:highlight w:val="cyan"/>
              </w:rPr>
              <w:t xml:space="preserve"> </w:t>
            </w:r>
          </w:p>
        </w:tc>
      </w:tr>
    </w:tbl>
    <w:p w14:paraId="4E1EF091" w14:textId="77777777" w:rsidR="00184DD7" w:rsidRDefault="00184DD7" w:rsidP="00184DD7">
      <w:pPr>
        <w:rPr>
          <w:noProof/>
        </w:rPr>
      </w:pPr>
    </w:p>
    <w:p w14:paraId="13FFCFE8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4DD7" w14:paraId="17854B87" w14:textId="77777777" w:rsidTr="001B29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9F7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bookmarkStart w:id="5" w:name="_Hlk169784146"/>
            <w:r w:rsidRPr="00514BBA">
              <w:rPr>
                <w:rFonts w:ascii="Arial" w:hAnsi="Arial" w:cs="Arial"/>
                <w:lang w:val="en-US" w:eastAsia="en-GB"/>
              </w:rPr>
              <w:t>module NR5GC_Testsuite {</w:t>
            </w:r>
          </w:p>
          <w:p w14:paraId="0A062BE6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9CED100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7E34BA8C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</w:p>
          <w:p w14:paraId="47E58CF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>//----------------------------------------------------------------------------</w:t>
            </w:r>
          </w:p>
          <w:p w14:paraId="4C5E90C3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testcase TC_9_1_5_1_3a_NR5GC() runs on MTC_NR5GC system SYSTEM_NR5GC {</w:t>
            </w:r>
          </w:p>
          <w:p w14:paraId="62E4744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714E007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  Initial registration / 5GS services / NSSAI handling / NSSAI storage</w:t>
            </w:r>
          </w:p>
          <w:p w14:paraId="5875B1CC" w14:textId="77777777" w:rsidR="00184DD7" w:rsidRPr="00C72AB2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72AB2">
              <w:rPr>
                <w:rFonts w:ascii="Arial" w:hAnsi="Arial" w:cs="Arial"/>
                <w:lang w:val="es-ES" w:eastAsia="en-GB"/>
              </w:rPr>
              <w:t>var NR5GC_PTC        v_NR5GC      := null;</w:t>
            </w:r>
          </w:p>
          <w:p w14:paraId="3632B8A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2AB2">
              <w:rPr>
                <w:rFonts w:ascii="Arial" w:hAnsi="Arial" w:cs="Arial"/>
                <w:lang w:val="es-ES" w:eastAsia="en-GB"/>
              </w:rPr>
              <w:t xml:space="preserve">    </w:t>
            </w:r>
            <w:r w:rsidRPr="00723244">
              <w:rPr>
                <w:rFonts w:ascii="Arial" w:hAnsi="Arial" w:cs="Arial"/>
                <w:lang w:val="en-US" w:eastAsia="en-GB"/>
              </w:rPr>
              <w:t>var IMS_PTC          v_IMS1       := null;</w:t>
            </w:r>
          </w:p>
          <w:p w14:paraId="52E2947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5966831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4CC06F8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timer t_GuardTimer := int2float(900);</w:t>
            </w:r>
          </w:p>
          <w:p w14:paraId="0D83B49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0B4965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7AF8875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B6DA2A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2805860F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6F4B96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v_NR5GC.start(f_TC_9_1_5_1_3a_NR5GC());</w:t>
            </w:r>
          </w:p>
          <w:p w14:paraId="257A6B7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47A224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t_GuardTimer.start;</w:t>
            </w:r>
          </w:p>
          <w:p w14:paraId="3C81DA6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CA48EB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f_MTC_MainLoop_NR5GC(t_GuardTimer);</w:t>
            </w:r>
          </w:p>
          <w:p w14:paraId="3004C30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41BA994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2E96A89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64CF398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CDE7CC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7E65D9D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246347E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  <w:r w:rsidRPr="00514BBA">
              <w:rPr>
                <w:rFonts w:ascii="Arial" w:hAnsi="Arial" w:cs="Arial"/>
                <w:lang w:val="en-US" w:eastAsia="en-GB"/>
              </w:rPr>
              <w:t xml:space="preserve">  testcase TC_9_1_5_1_5_NR5GC() runs on MTC_NR5GC system SYSTEM_NR5GC {</w:t>
            </w:r>
          </w:p>
          <w:p w14:paraId="0FCA3C5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5C78A945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  Initial registration / Abnormal / Change of cell into a new tracking area / Failure after 5 attempts</w:t>
            </w:r>
          </w:p>
          <w:p w14:paraId="1C029E9A" w14:textId="77777777" w:rsidR="00184DD7" w:rsidRPr="00C72AB2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r w:rsidRPr="00C72AB2">
              <w:rPr>
                <w:rFonts w:ascii="Arial" w:hAnsi="Arial" w:cs="Arial"/>
                <w:lang w:val="es-ES" w:eastAsia="en-GB"/>
              </w:rPr>
              <w:t>var NR5GC_PTC        v_NR5GC      := null;</w:t>
            </w:r>
          </w:p>
          <w:p w14:paraId="2B8B27F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2AB2">
              <w:rPr>
                <w:rFonts w:ascii="Arial" w:hAnsi="Arial" w:cs="Arial"/>
                <w:lang w:val="es-ES" w:eastAsia="en-GB"/>
              </w:rPr>
              <w:t xml:space="preserve">    </w:t>
            </w:r>
            <w:r w:rsidRPr="00514BBA">
              <w:rPr>
                <w:rFonts w:ascii="Arial" w:hAnsi="Arial" w:cs="Arial"/>
                <w:lang w:val="en-US" w:eastAsia="en-GB"/>
              </w:rPr>
              <w:t>var IMS_PTC          v_IMS1       := null;</w:t>
            </w:r>
          </w:p>
          <w:p w14:paraId="1488835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5423C0A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AA29FE8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timer t_GuardTimer := int2float(1000);</w:t>
            </w:r>
          </w:p>
          <w:p w14:paraId="4BDD6DEF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8CF3DF9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11892C4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673BFA9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318C8E8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844027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v_NR5GC.start(f_TC_9_1_5_1_5_NR5GC());</w:t>
            </w:r>
          </w:p>
          <w:p w14:paraId="641E947F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433B84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t_GuardTimer.start;</w:t>
            </w:r>
          </w:p>
          <w:p w14:paraId="4F3099F0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68E5D7D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f_MTC_MainLoop_NR5GC(t_GuardTimer);</w:t>
            </w:r>
          </w:p>
          <w:p w14:paraId="6EA53AF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53D3ABD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A73FAB1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4E656338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29C2C32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//----------------------------------------------------------------------------</w:t>
            </w:r>
          </w:p>
          <w:p w14:paraId="5C582D4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control {</w:t>
            </w:r>
          </w:p>
          <w:p w14:paraId="3DCD5EE6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(f_NR_TestcaseApplicability(NR_C39A, "TC_10_1_1_1_NR5GC"))                                       { execute(TC_10_1_1_1_NR5GC()); }</w:t>
            </w:r>
          </w:p>
          <w:p w14:paraId="0ABE653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(f_NR_TestcaseApplicability(NR_C39A, "TC_10_1_1_2_NR5GC"))                                       { execute(TC_10_1_1_2_NR5GC()); }</w:t>
            </w:r>
          </w:p>
          <w:p w14:paraId="453CAECA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"TC_10_1_2_1_NR5GC"))                                        { execute(TC_10_1_2_1_NR5GC()); }</w:t>
            </w:r>
          </w:p>
          <w:p w14:paraId="440A58B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BFB574D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5450FC7D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1F3273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8355B9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"TC_9_1_5_1_3_NR5GC"))                                       { execute(TC_9_1_5_1_3_NR5GC()); }</w:t>
            </w:r>
          </w:p>
          <w:p w14:paraId="2206FF6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"TC_9_1_5_1_3a_NR5GC"))                                      { execute(TC_9_1_5_1_3a_NR5GC()); }</w:t>
            </w:r>
          </w:p>
          <w:p w14:paraId="017FF213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"TC_9_1_5_1_5_NR5GC"))                                       { execute(TC_9_1_5_1_5_NR5GC()); }</w:t>
            </w:r>
          </w:p>
          <w:p w14:paraId="24768178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151A5C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64515F5A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0C3EDC4" w14:textId="77777777" w:rsidR="00184DD7" w:rsidRPr="008B4B2C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  <w:bookmarkEnd w:id="5"/>
    </w:tbl>
    <w:p w14:paraId="6FAF2CEB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</w:p>
    <w:p w14:paraId="2E5B1A06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4DD7" w14:paraId="782EABCE" w14:textId="77777777" w:rsidTr="001B295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2C52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>module NR5GC_Testsuite {</w:t>
            </w:r>
          </w:p>
          <w:p w14:paraId="066B4552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4F1442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60C90E0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</w:p>
          <w:p w14:paraId="1C2C0B8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>//----------------------------------------------------------------------------</w:t>
            </w:r>
          </w:p>
          <w:p w14:paraId="60C2B32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testcase TC_9_1_5_1_3a_NR5GC() runs on MTC_NR5GC system SYSTEM_NR5GC {</w:t>
            </w:r>
          </w:p>
          <w:p w14:paraId="285F9DB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7733027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//   Initial registration / 5GS services / NSSAI handling / NSSAI storage</w:t>
            </w:r>
          </w:p>
          <w:p w14:paraId="7AF2B93D" w14:textId="77777777" w:rsidR="00184DD7" w:rsidRPr="00C72AB2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72AB2">
              <w:rPr>
                <w:rFonts w:ascii="Arial" w:hAnsi="Arial" w:cs="Arial"/>
                <w:lang w:val="es-ES" w:eastAsia="en-GB"/>
              </w:rPr>
              <w:t>var NR5GC_PTC        v_NR5GC      := null;</w:t>
            </w:r>
          </w:p>
          <w:p w14:paraId="4CB95EE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2AB2">
              <w:rPr>
                <w:rFonts w:ascii="Arial" w:hAnsi="Arial" w:cs="Arial"/>
                <w:lang w:val="es-ES" w:eastAsia="en-GB"/>
              </w:rPr>
              <w:t xml:space="preserve">    </w:t>
            </w:r>
            <w:r w:rsidRPr="00723244">
              <w:rPr>
                <w:rFonts w:ascii="Arial" w:hAnsi="Arial" w:cs="Arial"/>
                <w:lang w:val="en-US" w:eastAsia="en-GB"/>
              </w:rPr>
              <w:t>var IMS_PTC          v_IMS1       := null;</w:t>
            </w:r>
          </w:p>
          <w:p w14:paraId="7E7ACCF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4815DBA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9993B51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timer t_GuardTimer := int2float(900);</w:t>
            </w:r>
          </w:p>
          <w:p w14:paraId="5685402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0FA2A8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283F20A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8D4F18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3C4189E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9533011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lastRenderedPageBreak/>
              <w:t xml:space="preserve">    v_NR5GC.start(f_TC_9_1_5_1_3a_NR5GC());</w:t>
            </w:r>
          </w:p>
          <w:p w14:paraId="4767BFE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23A2F46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t_GuardTimer.start;</w:t>
            </w:r>
          </w:p>
          <w:p w14:paraId="3D348445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2C31E0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  f_MTC_MainLoop_NR5GC(t_GuardTimer);</w:t>
            </w:r>
          </w:p>
          <w:p w14:paraId="326335D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2315C11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149D617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74B1622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>testcase TC_9_1_5_1_4_NR5GC() runs on MTC_NR5GC system SYSTEM_NR5GC {</w:t>
            </w:r>
          </w:p>
          <w:p w14:paraId="540F746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// @purpose</w:t>
            </w:r>
          </w:p>
          <w:p w14:paraId="6FF114D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//   Initial registration / 5GS services / MICO mode / TAI list handling</w:t>
            </w:r>
          </w:p>
          <w:p w14:paraId="0EB96742" w14:textId="77777777" w:rsidR="00184DD7" w:rsidRPr="00C72AB2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s-E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r w:rsidRPr="00C72AB2">
              <w:rPr>
                <w:rFonts w:ascii="Arial" w:hAnsi="Arial" w:cs="Arial"/>
                <w:highlight w:val="yellow"/>
                <w:lang w:val="es-ES" w:eastAsia="en-GB"/>
              </w:rPr>
              <w:t>var NR5GC_PTC        v_NR5GC      := null;</w:t>
            </w:r>
          </w:p>
          <w:p w14:paraId="79BAF8DC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C72AB2">
              <w:rPr>
                <w:rFonts w:ascii="Arial" w:hAnsi="Arial" w:cs="Arial"/>
                <w:highlight w:val="yellow"/>
                <w:lang w:val="es-ES" w:eastAsia="en-GB"/>
              </w:rPr>
              <w:t xml:space="preserve">    </w:t>
            </w: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>var IMS_PTC          v_IMS1       := null;</w:t>
            </w:r>
          </w:p>
          <w:p w14:paraId="14E9FE5F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var IMS_PTC          v_IMS2       := null;</w:t>
            </w:r>
          </w:p>
          <w:p w14:paraId="6FD02C1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20388DA8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timer t_GuardTimer := int2float(300);</w:t>
            </w:r>
          </w:p>
          <w:p w14:paraId="349F201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579F5684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v_NR5GC := NR5GC_PTC.create("NR5GC") alive;</w:t>
            </w:r>
          </w:p>
          <w:p w14:paraId="16C6F453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6997DCFB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f_MTC_ConnectPTCs_NR5GC(system, v_NR5GC, v_IMS1, v_IMS2);</w:t>
            </w:r>
          </w:p>
          <w:p w14:paraId="0205784E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26E50A2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v_NR5GC.start(f_TC_9_1_5_1_4_NR5GC());</w:t>
            </w:r>
          </w:p>
          <w:p w14:paraId="3BC23389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243FEB4F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t_GuardTimer.start;</w:t>
            </w:r>
          </w:p>
          <w:p w14:paraId="4332F5B0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</w:t>
            </w:r>
          </w:p>
          <w:p w14:paraId="15083F6D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  f_MTC_MainLoop_NR5GC(t_GuardTimer);</w:t>
            </w:r>
          </w:p>
          <w:p w14:paraId="7875EDF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highlight w:val="yellow"/>
                <w:lang w:val="en-US" w:eastAsia="en-GB"/>
              </w:rPr>
              <w:t xml:space="preserve">  }</w:t>
            </w:r>
          </w:p>
          <w:p w14:paraId="5F364357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C24622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1B0964EA" w14:textId="77777777" w:rsidR="00184DD7" w:rsidRPr="00723244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5271215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723244">
              <w:rPr>
                <w:rFonts w:ascii="Arial" w:hAnsi="Arial" w:cs="Arial"/>
                <w:lang w:val="en-US" w:eastAsia="en-GB"/>
              </w:rPr>
              <w:t xml:space="preserve">  </w:t>
            </w:r>
            <w:r w:rsidRPr="00514BBA">
              <w:rPr>
                <w:rFonts w:ascii="Arial" w:hAnsi="Arial" w:cs="Arial"/>
                <w:lang w:val="en-US" w:eastAsia="en-GB"/>
              </w:rPr>
              <w:t xml:space="preserve">  testcase TC_9_1_5_1_5_NR5GC() runs on MTC_NR5GC system SYSTEM_NR5GC {</w:t>
            </w:r>
          </w:p>
          <w:p w14:paraId="59184F75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@purpose</w:t>
            </w:r>
          </w:p>
          <w:p w14:paraId="14AD2156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//   Initial registration / Abnormal / Change of cell into a new tracking area / Failure after 5 attempts</w:t>
            </w:r>
          </w:p>
          <w:p w14:paraId="50E48DF3" w14:textId="77777777" w:rsidR="00184DD7" w:rsidRPr="00C72AB2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72AB2">
              <w:rPr>
                <w:rFonts w:ascii="Arial" w:hAnsi="Arial" w:cs="Arial"/>
                <w:lang w:val="es-ES" w:eastAsia="en-GB"/>
              </w:rPr>
              <w:t>var NR5GC_PTC        v_NR5GC      := null;</w:t>
            </w:r>
          </w:p>
          <w:p w14:paraId="6B267579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72AB2">
              <w:rPr>
                <w:rFonts w:ascii="Arial" w:hAnsi="Arial" w:cs="Arial"/>
                <w:lang w:val="es-ES" w:eastAsia="en-GB"/>
              </w:rPr>
              <w:t xml:space="preserve">    </w:t>
            </w:r>
            <w:r w:rsidRPr="00514BBA">
              <w:rPr>
                <w:rFonts w:ascii="Arial" w:hAnsi="Arial" w:cs="Arial"/>
                <w:lang w:val="en-US" w:eastAsia="en-GB"/>
              </w:rPr>
              <w:t>var IMS_PTC          v_IMS1       := null;</w:t>
            </w:r>
          </w:p>
          <w:p w14:paraId="3D7586C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var IMS_PTC          v_IMS2       := null;</w:t>
            </w:r>
          </w:p>
          <w:p w14:paraId="60BFBE94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36FF288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timer t_GuardTimer := int2float(1000);</w:t>
            </w:r>
          </w:p>
          <w:p w14:paraId="75C1B68D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3852953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 := NR5GC_PTC.create("NR5GC") alive;</w:t>
            </w:r>
          </w:p>
          <w:p w14:paraId="468F106C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975CCB5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f_MTC_ConnectPTCs_NR5GC(system, v_NR5GC, v_IMS1, v_IMS2);</w:t>
            </w:r>
          </w:p>
          <w:p w14:paraId="373B34E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569C3E8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v_NR5GC.start(f_TC_9_1_5_1_5_NR5GC());</w:t>
            </w:r>
          </w:p>
          <w:p w14:paraId="758D7F62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05CC637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t_GuardTimer.start;</w:t>
            </w:r>
          </w:p>
          <w:p w14:paraId="122D1050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5D788DA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  f_MTC_MainLoop_NR5GC(t_GuardTimer);</w:t>
            </w:r>
          </w:p>
          <w:p w14:paraId="18AA1174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14BBA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4F6C4517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A354C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1FF92753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4664F6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//----------------------------------------------------------------------------</w:t>
            </w:r>
          </w:p>
          <w:p w14:paraId="540006DE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control {</w:t>
            </w:r>
          </w:p>
          <w:p w14:paraId="20144931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(f_NR_TestcaseApplicability(NR_C39A, "TC_10_1_1_1_NR5GC"))                                       { execute(TC_10_1_1_1_NR5GC()); }</w:t>
            </w:r>
          </w:p>
          <w:p w14:paraId="4548AEC6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(f_NR_TestcaseApplicability(NR_C39A, "TC_10_1_1_2_NR5GC"))                                       { execute(TC_10_1_1_2_NR5GC()); }</w:t>
            </w:r>
          </w:p>
          <w:p w14:paraId="1065B0D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"TC_10_1_2_1_NR5GC"))                                        { execute(TC_10_1_2_1_NR5GC()); }</w:t>
            </w:r>
          </w:p>
          <w:p w14:paraId="283D991F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E280783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40B510D8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D5409A7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C034E0C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"TC_9_1_5_1_3_NR5GC"))                                       { execute(TC_9_1_5_1_3_NR5GC()); }</w:t>
            </w:r>
          </w:p>
          <w:p w14:paraId="45D5D7EF" w14:textId="77777777" w:rsidR="00184DD7" w:rsidRPr="00514BBA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(f_NR_TestcaseApplicability(NR_C21, "TC_9_1_5_1_3a_NR5GC"))                                      { execute(TC_9_1_5_1_3a_NR5GC()); }</w:t>
            </w:r>
          </w:p>
          <w:p w14:paraId="37C9C0CB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FB6F6D">
              <w:rPr>
                <w:rFonts w:ascii="Arial" w:hAnsi="Arial" w:cs="Arial"/>
                <w:highlight w:val="yellow"/>
                <w:lang w:val="en-US" w:eastAsia="de-DE"/>
              </w:rPr>
              <w:t>if (f_NR_TestcaseApplicability(NR_C313, "TC_9_1_5_1_4_NR5GC"))                                       { execute(TC_9_1_5_1_4_NR5GC()); }</w:t>
            </w:r>
          </w:p>
          <w:p w14:paraId="51F604D6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14BBA">
              <w:rPr>
                <w:rFonts w:ascii="Arial" w:hAnsi="Arial" w:cs="Arial"/>
                <w:lang w:val="en-US" w:eastAsia="de-DE"/>
              </w:rPr>
              <w:t xml:space="preserve">    if (f_NR_TestcaseAp</w:t>
            </w:r>
            <w:r>
              <w:rPr>
                <w:rFonts w:ascii="Arial" w:hAnsi="Arial" w:cs="Arial"/>
                <w:lang w:val="en-US" w:eastAsia="de-DE"/>
              </w:rPr>
              <w:t>4</w:t>
            </w:r>
            <w:r w:rsidRPr="00514BBA">
              <w:rPr>
                <w:rFonts w:ascii="Arial" w:hAnsi="Arial" w:cs="Arial"/>
                <w:lang w:val="en-US" w:eastAsia="de-DE"/>
              </w:rPr>
              <w:t>licability(NR_C21, "TC_9_1_5_1_5_NR5GC"))                                       { execute(TC_9_1_5_1_5_NR5GC()); }</w:t>
            </w:r>
          </w:p>
          <w:p w14:paraId="66245E75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C488ABE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25FF6581" w14:textId="77777777" w:rsidR="00184DD7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1E5CE78" w14:textId="77777777" w:rsidR="00184DD7" w:rsidRPr="008B4B2C" w:rsidRDefault="00184DD7" w:rsidP="001B29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</w:tc>
      </w:tr>
    </w:tbl>
    <w:p w14:paraId="3181F25A" w14:textId="77777777" w:rsidR="00184DD7" w:rsidRDefault="00184DD7" w:rsidP="00184DD7">
      <w:pPr>
        <w:spacing w:after="0"/>
        <w:rPr>
          <w:rFonts w:ascii="Arial" w:hAnsi="Arial"/>
          <w:b/>
          <w:lang w:eastAsia="en-GB"/>
        </w:rPr>
      </w:pPr>
    </w:p>
    <w:p w14:paraId="5C9830CB" w14:textId="59291A93" w:rsidR="00184DD7" w:rsidRDefault="002348D1" w:rsidP="002348D1">
      <w:pPr>
        <w:spacing w:before="40" w:after="40"/>
        <w:rPr>
          <w:rFonts w:ascii="Arial" w:hAnsi="Arial"/>
          <w:b/>
          <w:bCs/>
        </w:rPr>
      </w:pPr>
      <w:r w:rsidRPr="002348D1">
        <w:rPr>
          <w:rFonts w:ascii="Arial" w:hAnsi="Arial"/>
          <w:b/>
          <w:bCs/>
          <w:highlight w:val="cyan"/>
        </w:rPr>
        <w:t>Additional MCC16</w:t>
      </w:r>
      <w:r w:rsidR="00924889">
        <w:rPr>
          <w:rFonts w:ascii="Arial" w:hAnsi="Arial"/>
          <w:b/>
          <w:bCs/>
          <w:highlight w:val="cyan"/>
        </w:rPr>
        <w:t>0 implementation</w:t>
      </w:r>
      <w:r w:rsidRPr="002348D1">
        <w:rPr>
          <w:rFonts w:ascii="Arial" w:hAnsi="Arial"/>
          <w:b/>
          <w:bCs/>
          <w:highlight w:val="cyan"/>
        </w:rPr>
        <w:t xml:space="preserve"> </w:t>
      </w:r>
    </w:p>
    <w:p w14:paraId="36A16757" w14:textId="323E5A1D" w:rsidR="002348D1" w:rsidRPr="002348D1" w:rsidRDefault="002348D1" w:rsidP="002348D1">
      <w:pPr>
        <w:spacing w:before="40" w:after="40"/>
        <w:rPr>
          <w:rFonts w:ascii="Arial" w:hAnsi="Arial"/>
          <w:b/>
          <w:bCs/>
        </w:rPr>
      </w:pPr>
      <w:r w:rsidRPr="002348D1">
        <w:rPr>
          <w:rFonts w:ascii="Arial" w:hAnsi="Arial"/>
          <w:b/>
          <w:bCs/>
        </w:rPr>
        <w:t xml:space="preserve">module </w:t>
      </w:r>
      <w:proofErr w:type="spellStart"/>
      <w:r w:rsidRPr="002348D1">
        <w:rPr>
          <w:rFonts w:ascii="Arial" w:hAnsi="Arial"/>
          <w:b/>
          <w:bCs/>
        </w:rPr>
        <w:t>TestcaseProperties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348D1" w14:paraId="5F972191" w14:textId="77777777" w:rsidTr="001A2E44">
        <w:trPr>
          <w:trHeight w:val="7083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836E" w14:textId="1A28004D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Courier New" w:hAnsi="Courier New" w:cs="Courier New"/>
                <w:lang w:val="en-US"/>
              </w:rPr>
              <w:t xml:space="preserve"> </w:t>
            </w:r>
            <w:r w:rsidRPr="002348D1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2348D1">
              <w:rPr>
                <w:rFonts w:ascii="Arial" w:hAnsi="Arial" w:cs="Arial"/>
                <w:lang w:val="en-US" w:eastAsia="de-DE"/>
              </w:rPr>
              <w:t>f_GetTestcaseAttrib_SNPN_Only</w:t>
            </w:r>
            <w:proofErr w:type="spellEnd"/>
            <w:r w:rsidRPr="002348D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348D1">
              <w:rPr>
                <w:rFonts w:ascii="Arial" w:hAnsi="Arial" w:cs="Arial"/>
                <w:lang w:val="en-US" w:eastAsia="de-DE"/>
              </w:rPr>
              <w:t>charstring</w:t>
            </w:r>
            <w:proofErr w:type="spellEnd"/>
            <w:r w:rsidRPr="002348D1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348D1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2348D1">
              <w:rPr>
                <w:rFonts w:ascii="Arial" w:hAnsi="Arial" w:cs="Arial"/>
                <w:lang w:val="en-US" w:eastAsia="de-DE"/>
              </w:rPr>
              <w:t xml:space="preserve">) return </w:t>
            </w:r>
            <w:proofErr w:type="spellStart"/>
            <w:r w:rsidRPr="002348D1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</w:p>
          <w:p w14:paraId="40890A2C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64581372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select (</w:t>
            </w:r>
            <w:proofErr w:type="spellStart"/>
            <w:r w:rsidRPr="002348D1">
              <w:rPr>
                <w:rFonts w:ascii="Arial" w:hAnsi="Arial" w:cs="Arial"/>
                <w:lang w:val="en-US" w:eastAsia="de-DE"/>
              </w:rPr>
              <w:t>p_Testcase</w:t>
            </w:r>
            <w:proofErr w:type="spellEnd"/>
            <w:r w:rsidRPr="002348D1">
              <w:rPr>
                <w:rFonts w:ascii="Arial" w:hAnsi="Arial" w:cs="Arial"/>
                <w:lang w:val="en-US" w:eastAsia="de-DE"/>
              </w:rPr>
              <w:t>) {</w:t>
            </w:r>
          </w:p>
          <w:p w14:paraId="21EEF7F9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("TC_10_1_1_1_NR5GC") { return true; }</w:t>
            </w:r>
          </w:p>
          <w:p w14:paraId="67ABD316" w14:textId="77777777" w:rsid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...</w:t>
            </w:r>
          </w:p>
          <w:p w14:paraId="60BB5224" w14:textId="77777777" w:rsid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 xml:space="preserve">      </w:t>
            </w:r>
            <w:r w:rsidRPr="00514BBA">
              <w:rPr>
                <w:rFonts w:ascii="Arial" w:hAnsi="Arial" w:cs="Arial"/>
                <w:b/>
                <w:bCs/>
                <w:color w:val="FF0000"/>
                <w:lang w:val="en-US" w:eastAsia="en-GB"/>
              </w:rPr>
              <w:t>SKIPPED TEXT</w:t>
            </w:r>
          </w:p>
          <w:p w14:paraId="1E784594" w14:textId="77777777" w:rsid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...</w:t>
            </w:r>
          </w:p>
          <w:p w14:paraId="45CDE5B5" w14:textId="63317C7F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("TC_9_1_5_1_3_NR5GC") { return true; }</w:t>
            </w:r>
          </w:p>
          <w:p w14:paraId="06F22E1E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("TC_9_1_5_1_3a_NR5GC") { return true; }</w:t>
            </w:r>
          </w:p>
          <w:p w14:paraId="13DFF4D1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</w:t>
            </w:r>
            <w:r w:rsidRPr="002348D1">
              <w:rPr>
                <w:rFonts w:ascii="Arial" w:hAnsi="Arial" w:cs="Arial"/>
                <w:highlight w:val="cyan"/>
                <w:lang w:val="en-US" w:eastAsia="de-DE"/>
              </w:rPr>
              <w:t>case ("TC_9_1_5_1_4_NR5GC") { return true; }</w:t>
            </w:r>
          </w:p>
          <w:p w14:paraId="11BFA715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("TC_9_1_5_1_5_NR5GC") { return true; }</w:t>
            </w:r>
          </w:p>
          <w:p w14:paraId="00798A1A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("TC_9_1_5_1_9_NR5GC") { return true; }</w:t>
            </w:r>
          </w:p>
          <w:p w14:paraId="51B3C722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("TC_9_1_5_2_1_NR5GC") { return true; }</w:t>
            </w:r>
          </w:p>
          <w:p w14:paraId="78EB4C53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("TC_9_1_5_2_2_NR5GC") { return true; }</w:t>
            </w:r>
          </w:p>
          <w:p w14:paraId="75DC03CF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("TC_9_1_5_2_4_NR5GC") { return true; }</w:t>
            </w:r>
          </w:p>
          <w:p w14:paraId="148B1F8D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("TC_9_1_5_2_7_NR5GC") { return true; }</w:t>
            </w:r>
          </w:p>
          <w:p w14:paraId="384627BC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("TC_9_1_5_2_8_NR5GC") { return true; }</w:t>
            </w:r>
          </w:p>
          <w:p w14:paraId="766F2405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("TC_9_1_6_1_1_NR5GC") { return true; }</w:t>
            </w:r>
          </w:p>
          <w:p w14:paraId="20C5D405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("TC_9_1_6_1_2_NR5GC") { return true; }</w:t>
            </w:r>
          </w:p>
          <w:p w14:paraId="60639590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("TC_9_1_6_1_3_NR5GC") { return true; }</w:t>
            </w:r>
          </w:p>
          <w:p w14:paraId="676D95AB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("TC_9_1_6_2_1_NR5GC") { return true; }</w:t>
            </w:r>
          </w:p>
          <w:p w14:paraId="7213B196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("TC_9_1_6_2_2_NR5GC") { return true; }</w:t>
            </w:r>
          </w:p>
          <w:p w14:paraId="7890B9FB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("TC_9_1_7_1_NR5GC") { return true; }</w:t>
            </w:r>
          </w:p>
          <w:p w14:paraId="633BC100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("TC_9_1_7_2_NR5GC") { return true; }</w:t>
            </w:r>
          </w:p>
          <w:p w14:paraId="06680FB8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("TC_9_1_8_1_NR5GC") { return true; }</w:t>
            </w:r>
          </w:p>
          <w:p w14:paraId="612FBCD7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  case ("TC_9_1_8_2_NR5GC") { return true; }</w:t>
            </w:r>
          </w:p>
          <w:p w14:paraId="7F6C6A61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7D3A091D" w14:textId="77777777" w:rsidR="002348D1" w:rsidRPr="002348D1" w:rsidRDefault="002348D1" w:rsidP="002348D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Arial" w:hAnsi="Arial" w:cs="Arial"/>
                <w:lang w:val="en-US" w:eastAsia="de-DE"/>
              </w:rPr>
              <w:t xml:space="preserve">    return false;</w:t>
            </w:r>
          </w:p>
          <w:p w14:paraId="3E33AD96" w14:textId="3FAF04D5" w:rsidR="002348D1" w:rsidRPr="008B4B2C" w:rsidRDefault="002348D1" w:rsidP="002348D1">
            <w:pPr>
              <w:rPr>
                <w:rFonts w:ascii="Arial" w:hAnsi="Arial" w:cs="Arial"/>
                <w:lang w:val="en-US" w:eastAsia="de-DE"/>
              </w:rPr>
            </w:pPr>
            <w:r w:rsidRPr="002348D1">
              <w:rPr>
                <w:rFonts w:ascii="Courier New" w:hAnsi="Courier New" w:cs="Courier New"/>
                <w:lang w:val="en-US"/>
              </w:rPr>
              <w:t>}</w:t>
            </w:r>
          </w:p>
        </w:tc>
      </w:tr>
    </w:tbl>
    <w:p w14:paraId="5121487F" w14:textId="77777777" w:rsidR="002348D1" w:rsidRPr="001A2E44" w:rsidRDefault="002348D1" w:rsidP="002348D1">
      <w:pPr>
        <w:autoSpaceDE w:val="0"/>
        <w:autoSpaceDN w:val="0"/>
        <w:adjustRightInd w:val="0"/>
        <w:spacing w:after="0"/>
        <w:rPr>
          <w:rStyle w:val="Emphasis"/>
          <w:rFonts w:ascii="Cambria" w:hAnsi="Cambria" w:cs="Arial"/>
          <w:b/>
          <w:bCs/>
          <w:i w:val="0"/>
          <w:iCs w:val="0"/>
          <w:kern w:val="28"/>
          <w:sz w:val="32"/>
          <w:szCs w:val="32"/>
        </w:rPr>
      </w:pPr>
    </w:p>
    <w:sectPr w:rsidR="002348D1" w:rsidRPr="001A2E44" w:rsidSect="001C643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49872" w14:textId="77777777" w:rsidR="002545F7" w:rsidRDefault="002545F7">
      <w:r>
        <w:separator/>
      </w:r>
    </w:p>
  </w:endnote>
  <w:endnote w:type="continuationSeparator" w:id="0">
    <w:p w14:paraId="11ADAFD4" w14:textId="77777777" w:rsidR="002545F7" w:rsidRDefault="00254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DEE33" w14:textId="77777777" w:rsidR="002545F7" w:rsidRDefault="002545F7">
      <w:r>
        <w:separator/>
      </w:r>
    </w:p>
  </w:footnote>
  <w:footnote w:type="continuationSeparator" w:id="0">
    <w:p w14:paraId="70FE72FD" w14:textId="77777777" w:rsidR="002545F7" w:rsidRDefault="00254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1B6C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49CC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0A1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46CF"/>
    <w:rsid w:val="00184DD7"/>
    <w:rsid w:val="00192C46"/>
    <w:rsid w:val="001A08B3"/>
    <w:rsid w:val="001A2E44"/>
    <w:rsid w:val="001A7B60"/>
    <w:rsid w:val="001B52F0"/>
    <w:rsid w:val="001B7A65"/>
    <w:rsid w:val="001C643B"/>
    <w:rsid w:val="001D215A"/>
    <w:rsid w:val="001E3133"/>
    <w:rsid w:val="001E41F3"/>
    <w:rsid w:val="002348D1"/>
    <w:rsid w:val="002545F7"/>
    <w:rsid w:val="0026004D"/>
    <w:rsid w:val="002640DD"/>
    <w:rsid w:val="00275D12"/>
    <w:rsid w:val="00284FEB"/>
    <w:rsid w:val="002860C4"/>
    <w:rsid w:val="002B3A19"/>
    <w:rsid w:val="002B5741"/>
    <w:rsid w:val="002E472E"/>
    <w:rsid w:val="00305409"/>
    <w:rsid w:val="003609EF"/>
    <w:rsid w:val="0036231A"/>
    <w:rsid w:val="00374DD4"/>
    <w:rsid w:val="003809F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0BE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BE4"/>
    <w:rsid w:val="008F3789"/>
    <w:rsid w:val="008F686C"/>
    <w:rsid w:val="00900D1F"/>
    <w:rsid w:val="009148DE"/>
    <w:rsid w:val="00924889"/>
    <w:rsid w:val="00941E30"/>
    <w:rsid w:val="009531B0"/>
    <w:rsid w:val="009741B3"/>
    <w:rsid w:val="009777D9"/>
    <w:rsid w:val="00991B88"/>
    <w:rsid w:val="009A5753"/>
    <w:rsid w:val="009A579D"/>
    <w:rsid w:val="009B379C"/>
    <w:rsid w:val="009E3297"/>
    <w:rsid w:val="009F734F"/>
    <w:rsid w:val="00A202B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AB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555"/>
    <w:rsid w:val="00D9124E"/>
    <w:rsid w:val="00D94404"/>
    <w:rsid w:val="00DE34CF"/>
    <w:rsid w:val="00DE7B0B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48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C643B"/>
    <w:rPr>
      <w:i/>
      <w:iCs/>
    </w:rPr>
  </w:style>
  <w:style w:type="paragraph" w:styleId="Title">
    <w:name w:val="Title"/>
    <w:basedOn w:val="Normal"/>
    <w:next w:val="Normal"/>
    <w:link w:val="TitleChar"/>
    <w:qFormat/>
    <w:rsid w:val="001C64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C643B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78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1670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2024-06-20T20:02:00Z</dcterms:created>
  <dcterms:modified xsi:type="dcterms:W3CDTF">2024-06-20T20:12:00Z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R5s240426</vt:lpwstr>
  </property>
  <property fmtid="{D5CDD505-2E9C-101B-9397-08002B2CF9AE}" pid="10" name="Spec#">
    <vt:lpwstr>38.523-3</vt:lpwstr>
  </property>
  <property fmtid="{D5CDD505-2E9C-101B-9397-08002B2CF9AE}" pid="11" name="Cr#">
    <vt:lpwstr>3464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 case 9.1.5.1.4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2024-06-20</vt:lpwstr>
  </property>
  <property fmtid="{D5CDD505-2E9C-101B-9397-08002B2CF9AE}" pid="20" name="Release">
    <vt:lpwstr>Rel-17</vt:lpwstr>
  </property>
</Properties>
</file>