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CFBB3F" w14:textId="77777777" w:rsidR="00D55084" w:rsidRDefault="00D55084" w:rsidP="00D550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0FD7">
        <w:fldChar w:fldCharType="begin"/>
      </w:r>
      <w:r w:rsidR="007E0FD7">
        <w:instrText xml:space="preserve"> DOCPROPERTY  TSG/WGRef  \* MERGEFORMAT </w:instrText>
      </w:r>
      <w:r w:rsidR="007E0FD7">
        <w:fldChar w:fldCharType="separate"/>
      </w:r>
      <w:r>
        <w:rPr>
          <w:b/>
          <w:noProof/>
          <w:sz w:val="24"/>
        </w:rPr>
        <w:t>RAN5</w:t>
      </w:r>
      <w:r w:rsidR="007E0FD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E0FD7">
        <w:fldChar w:fldCharType="begin"/>
      </w:r>
      <w:r w:rsidR="007E0FD7">
        <w:instrText xml:space="preserve"> DOCPROPERTY  MtgSeq  \* MERGEFORMAT </w:instrText>
      </w:r>
      <w:r w:rsidR="007E0FD7">
        <w:fldChar w:fldCharType="separate"/>
      </w:r>
      <w:r w:rsidRPr="00EB09B7">
        <w:rPr>
          <w:b/>
          <w:noProof/>
          <w:sz w:val="24"/>
        </w:rPr>
        <w:t>2024</w:t>
      </w:r>
      <w:r w:rsidR="007E0FD7">
        <w:rPr>
          <w:b/>
          <w:noProof/>
          <w:sz w:val="24"/>
        </w:rPr>
        <w:fldChar w:fldCharType="end"/>
      </w:r>
      <w:r w:rsidR="007E0FD7">
        <w:fldChar w:fldCharType="begin"/>
      </w:r>
      <w:r w:rsidR="007E0FD7">
        <w:instrText xml:space="preserve"> DOCPROPERTY  MtgTitle  \* MERGEFORMAT </w:instrText>
      </w:r>
      <w:r w:rsidR="007E0FD7">
        <w:fldChar w:fldCharType="separate"/>
      </w:r>
      <w:r>
        <w:rPr>
          <w:b/>
          <w:noProof/>
          <w:sz w:val="24"/>
        </w:rPr>
        <w:t>-TTCN email</w:t>
      </w:r>
      <w:r w:rsidR="007E0FD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E0FD7">
        <w:fldChar w:fldCharType="begin"/>
      </w:r>
      <w:r w:rsidR="007E0FD7">
        <w:instrText xml:space="preserve"> DOCPROPERTY  Tdoc#  \* MERGEFORMAT </w:instrText>
      </w:r>
      <w:r w:rsidR="007E0FD7">
        <w:fldChar w:fldCharType="separate"/>
      </w:r>
      <w:r w:rsidRPr="00E13F3D">
        <w:rPr>
          <w:b/>
          <w:i/>
          <w:noProof/>
          <w:sz w:val="28"/>
        </w:rPr>
        <w:t>R5s240425</w:t>
      </w:r>
      <w:r w:rsidR="007E0FD7">
        <w:rPr>
          <w:b/>
          <w:i/>
          <w:noProof/>
          <w:sz w:val="28"/>
        </w:rPr>
        <w:fldChar w:fldCharType="end"/>
      </w:r>
    </w:p>
    <w:p w14:paraId="454F2160" w14:textId="77777777" w:rsidR="00D55084" w:rsidRDefault="007E0FD7" w:rsidP="00D5508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55084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5508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D5508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55084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D5508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55084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084" w14:paraId="7308C372" w14:textId="77777777" w:rsidTr="006863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03047" w14:textId="77777777" w:rsidR="00D55084" w:rsidRDefault="00D55084" w:rsidP="006863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55084" w14:paraId="304ADAB4" w14:textId="77777777" w:rsidTr="00686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EDA56" w14:textId="77777777" w:rsidR="00D55084" w:rsidRDefault="00D55084" w:rsidP="006863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084" w14:paraId="3207431A" w14:textId="77777777" w:rsidTr="00686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4ED7A" w14:textId="77777777" w:rsidR="00D55084" w:rsidRDefault="00D5508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84" w14:paraId="62E351D3" w14:textId="77777777" w:rsidTr="006863CC">
        <w:tc>
          <w:tcPr>
            <w:tcW w:w="142" w:type="dxa"/>
            <w:tcBorders>
              <w:left w:val="single" w:sz="4" w:space="0" w:color="auto"/>
            </w:tcBorders>
          </w:tcPr>
          <w:p w14:paraId="5BA617DB" w14:textId="77777777" w:rsidR="00D55084" w:rsidRDefault="00D55084" w:rsidP="006863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EE1D7B" w14:textId="77777777" w:rsidR="00D55084" w:rsidRPr="00410371" w:rsidRDefault="007E0FD7" w:rsidP="006863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55084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EDA0E6" w14:textId="77777777" w:rsidR="00D55084" w:rsidRDefault="00D55084" w:rsidP="006863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424748" w14:textId="77777777" w:rsidR="00D55084" w:rsidRPr="00410371" w:rsidRDefault="007E0FD7" w:rsidP="006863C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55084" w:rsidRPr="00410371">
              <w:rPr>
                <w:b/>
                <w:noProof/>
                <w:sz w:val="28"/>
              </w:rPr>
              <w:t>3463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B58A0D" w14:textId="77777777" w:rsidR="00D55084" w:rsidRDefault="00D55084" w:rsidP="006863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7DC6B3" w14:textId="77777777" w:rsidR="00D55084" w:rsidRPr="00410371" w:rsidRDefault="007E0FD7" w:rsidP="006863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55084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3CA0C9" w14:textId="77777777" w:rsidR="00D55084" w:rsidRDefault="00D55084" w:rsidP="006863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F11E1A" w14:textId="77777777" w:rsidR="00D55084" w:rsidRPr="00410371" w:rsidRDefault="007E0FD7" w:rsidP="006863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55084" w:rsidRPr="00410371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1CB89E" w14:textId="77777777" w:rsidR="00D55084" w:rsidRDefault="00D55084" w:rsidP="006863CC">
            <w:pPr>
              <w:pStyle w:val="CRCoverPage"/>
              <w:spacing w:after="0"/>
              <w:rPr>
                <w:noProof/>
              </w:rPr>
            </w:pPr>
          </w:p>
        </w:tc>
      </w:tr>
      <w:tr w:rsidR="00D55084" w14:paraId="7BF15256" w14:textId="77777777" w:rsidTr="00686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6EFFB" w14:textId="77777777" w:rsidR="00D55084" w:rsidRDefault="00D55084" w:rsidP="006863CC">
            <w:pPr>
              <w:pStyle w:val="CRCoverPage"/>
              <w:spacing w:after="0"/>
              <w:rPr>
                <w:noProof/>
              </w:rPr>
            </w:pPr>
          </w:p>
        </w:tc>
      </w:tr>
      <w:tr w:rsidR="00D55084" w14:paraId="72F00385" w14:textId="77777777" w:rsidTr="006863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F0AB7E" w14:textId="77777777" w:rsidR="00D55084" w:rsidRPr="00F25D98" w:rsidRDefault="00D55084" w:rsidP="006863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084" w14:paraId="06E0D365" w14:textId="77777777" w:rsidTr="006863CC">
        <w:tc>
          <w:tcPr>
            <w:tcW w:w="9641" w:type="dxa"/>
            <w:gridSpan w:val="9"/>
          </w:tcPr>
          <w:p w14:paraId="7CC4042B" w14:textId="77777777" w:rsidR="00D55084" w:rsidRDefault="00D5508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1A8136" w14:textId="77777777" w:rsidR="00D55084" w:rsidRDefault="00D55084" w:rsidP="00D550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084" w14:paraId="69AD38CD" w14:textId="77777777" w:rsidTr="006863CC">
        <w:tc>
          <w:tcPr>
            <w:tcW w:w="2835" w:type="dxa"/>
          </w:tcPr>
          <w:p w14:paraId="65DBE54F" w14:textId="77777777" w:rsidR="00D55084" w:rsidRDefault="00D55084" w:rsidP="006863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F8E8BB" w14:textId="77777777" w:rsidR="00D55084" w:rsidRDefault="00D55084" w:rsidP="00686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053064" w14:textId="77777777" w:rsidR="00D55084" w:rsidRDefault="00D55084" w:rsidP="00686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1E39BB" w14:textId="77777777" w:rsidR="00D55084" w:rsidRDefault="00D55084" w:rsidP="006863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9986C3" w14:textId="77777777" w:rsidR="00D55084" w:rsidRDefault="00D55084" w:rsidP="00686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D3B9C9" w14:textId="77777777" w:rsidR="00D55084" w:rsidRDefault="00D55084" w:rsidP="006863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B30C8" w14:textId="77777777" w:rsidR="00D55084" w:rsidRDefault="00D55084" w:rsidP="00686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DB3D8C" w14:textId="77777777" w:rsidR="00D55084" w:rsidRDefault="00D55084" w:rsidP="00686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1C57" w14:textId="77777777" w:rsidR="00D55084" w:rsidRDefault="00D55084" w:rsidP="006863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6912C6" w14:textId="77777777" w:rsidR="00D55084" w:rsidRDefault="00D55084" w:rsidP="00D550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084" w14:paraId="3868F2A5" w14:textId="77777777" w:rsidTr="006863CC">
        <w:tc>
          <w:tcPr>
            <w:tcW w:w="9640" w:type="dxa"/>
            <w:gridSpan w:val="11"/>
          </w:tcPr>
          <w:p w14:paraId="1B020AE7" w14:textId="77777777" w:rsidR="00D55084" w:rsidRDefault="00D5508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84" w14:paraId="25A4C28C" w14:textId="77777777" w:rsidTr="006863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317CA8" w14:textId="77777777" w:rsidR="00D55084" w:rsidRDefault="00D55084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81544" w14:textId="77777777" w:rsidR="00D55084" w:rsidRDefault="007E0FD7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55084">
              <w:t>Correction to NR5GC testcase 9.1.6.1.1</w:t>
            </w:r>
            <w:r>
              <w:fldChar w:fldCharType="end"/>
            </w:r>
          </w:p>
        </w:tc>
      </w:tr>
      <w:tr w:rsidR="00D55084" w14:paraId="147E5B91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3CC83D77" w14:textId="77777777" w:rsidR="00D55084" w:rsidRDefault="00D55084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EAD871" w14:textId="77777777" w:rsidR="00D55084" w:rsidRDefault="00D5508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84" w14:paraId="2162283E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4E8B8E76" w14:textId="77777777" w:rsidR="00D55084" w:rsidRDefault="00D55084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514F7" w14:textId="77777777" w:rsidR="00D55084" w:rsidRDefault="007E0FD7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55084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55084" w14:paraId="502FD57F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4DAE8433" w14:textId="77777777" w:rsidR="00D55084" w:rsidRDefault="00D55084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282C7" w14:textId="0C80C681" w:rsidR="00D55084" w:rsidRDefault="00D55084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E0FD7">
              <w:fldChar w:fldCharType="begin"/>
            </w:r>
            <w:r w:rsidR="007E0FD7">
              <w:instrText xml:space="preserve"> DOCPROPERTY  SourceIfTsg  \* MERGEFORMAT </w:instrText>
            </w:r>
            <w:r w:rsidR="007E0FD7">
              <w:fldChar w:fldCharType="separate"/>
            </w:r>
            <w:r w:rsidR="007E0FD7">
              <w:fldChar w:fldCharType="end"/>
            </w:r>
          </w:p>
        </w:tc>
      </w:tr>
      <w:tr w:rsidR="00D55084" w14:paraId="3CBFBD40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561E54BC" w14:textId="77777777" w:rsidR="00D55084" w:rsidRDefault="00D55084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A583D7" w14:textId="77777777" w:rsidR="00D55084" w:rsidRDefault="00D5508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84" w14:paraId="3C8091BD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22CC1A8A" w14:textId="77777777" w:rsidR="00D55084" w:rsidRDefault="00D55084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22F541" w14:textId="77777777" w:rsidR="00D55084" w:rsidRDefault="007E0FD7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55084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277F46" w14:textId="77777777" w:rsidR="00D55084" w:rsidRDefault="00D55084" w:rsidP="006863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A9745" w14:textId="77777777" w:rsidR="00D55084" w:rsidRDefault="00D55084" w:rsidP="00686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9E8B0" w14:textId="77777777" w:rsidR="00D55084" w:rsidRDefault="007E0FD7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55084">
              <w:rPr>
                <w:noProof/>
              </w:rPr>
              <w:t>2024-06-19</w:t>
            </w:r>
            <w:r>
              <w:rPr>
                <w:noProof/>
              </w:rPr>
              <w:fldChar w:fldCharType="end"/>
            </w:r>
          </w:p>
        </w:tc>
      </w:tr>
      <w:tr w:rsidR="00D55084" w14:paraId="66784594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2B63C56C" w14:textId="77777777" w:rsidR="00D55084" w:rsidRDefault="00D55084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9977D5" w14:textId="77777777" w:rsidR="00D55084" w:rsidRDefault="00D5508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96F7AC" w14:textId="77777777" w:rsidR="00D55084" w:rsidRDefault="00D5508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A884C3" w14:textId="77777777" w:rsidR="00D55084" w:rsidRDefault="00D5508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F9E94F" w14:textId="77777777" w:rsidR="00D55084" w:rsidRDefault="00D5508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84" w14:paraId="38A27E61" w14:textId="77777777" w:rsidTr="006863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1227D1" w14:textId="77777777" w:rsidR="00D55084" w:rsidRDefault="00D55084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8E49BA" w14:textId="77777777" w:rsidR="00D55084" w:rsidRDefault="007E0FD7" w:rsidP="006863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5508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AF4560" w14:textId="77777777" w:rsidR="00D55084" w:rsidRDefault="00D55084" w:rsidP="006863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0567CB" w14:textId="77777777" w:rsidR="00D55084" w:rsidRDefault="00D55084" w:rsidP="006863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B8A3A" w14:textId="77777777" w:rsidR="00D55084" w:rsidRDefault="007E0FD7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55084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55084" w14:paraId="4ADAC6E9" w14:textId="77777777" w:rsidTr="006863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D728A1" w14:textId="77777777" w:rsidR="00D55084" w:rsidRDefault="00D55084" w:rsidP="006863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3E822D" w14:textId="77777777" w:rsidR="00D55084" w:rsidRDefault="00D55084" w:rsidP="006863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14E271" w14:textId="77777777" w:rsidR="00D55084" w:rsidRDefault="00D55084" w:rsidP="006863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0110D" w14:textId="77777777" w:rsidR="00D55084" w:rsidRPr="007C2097" w:rsidRDefault="00D55084" w:rsidP="006863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55084" w14:paraId="1B98D258" w14:textId="77777777" w:rsidTr="006863CC">
        <w:tc>
          <w:tcPr>
            <w:tcW w:w="1843" w:type="dxa"/>
          </w:tcPr>
          <w:p w14:paraId="460DB269" w14:textId="77777777" w:rsidR="00D55084" w:rsidRDefault="00D55084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8230DA" w14:textId="77777777" w:rsidR="00D55084" w:rsidRDefault="00D5508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84" w14:paraId="4AFEFEE5" w14:textId="77777777" w:rsidTr="00686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CA47D2" w14:textId="77777777" w:rsidR="00D55084" w:rsidRDefault="00D55084" w:rsidP="00D5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11199" w14:textId="77777777" w:rsidR="00D55084" w:rsidRDefault="00D55084" w:rsidP="00D5508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 current TTCN implementation, at Step 13a3, USIM is removed, and the TTCN expects a De-registraiton REQ.</w:t>
            </w:r>
          </w:p>
          <w:p w14:paraId="441D0CB3" w14:textId="77777777" w:rsidR="00D55084" w:rsidRDefault="00D55084" w:rsidP="00D55084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97CFB02" w14:textId="77777777" w:rsidR="00D55084" w:rsidRDefault="00D55084" w:rsidP="00D5508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does not accommodate a possibility of the UE releasing the PDU session that has been established in Step 13a2 prior to this.</w:t>
            </w:r>
          </w:p>
          <w:p w14:paraId="3AB6363F" w14:textId="77777777" w:rsidR="00D55084" w:rsidRDefault="00D55084" w:rsidP="00D55084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B32128F" w14:textId="7B4BE367" w:rsidR="00D55084" w:rsidRDefault="00D55084" w:rsidP="00D5508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This needs to be accommodated </w:t>
            </w:r>
          </w:p>
        </w:tc>
      </w:tr>
      <w:tr w:rsidR="00D55084" w14:paraId="72462880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57647" w14:textId="77777777" w:rsidR="00D55084" w:rsidRDefault="00D55084" w:rsidP="00D5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74887" w14:textId="77777777" w:rsidR="00D55084" w:rsidRDefault="00D55084" w:rsidP="00D5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84" w14:paraId="3653849B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C9EF4" w14:textId="77777777" w:rsidR="00D55084" w:rsidRDefault="00D55084" w:rsidP="00D5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5FE26D" w14:textId="77777777" w:rsidR="00D55084" w:rsidRDefault="00D55084" w:rsidP="00D5508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Implemented the TTCN to handle the PDU Session release after Step 13a3. Kindle see detailed change below.</w:t>
            </w:r>
          </w:p>
          <w:p w14:paraId="15BAB236" w14:textId="5E7E3AC0" w:rsidR="00D55084" w:rsidRDefault="00D55084" w:rsidP="00D5508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A Prose CR will be raised for this.</w:t>
            </w:r>
          </w:p>
        </w:tc>
      </w:tr>
      <w:tr w:rsidR="00D55084" w14:paraId="66C61F0A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2F09F" w14:textId="77777777" w:rsidR="00D55084" w:rsidRDefault="00D55084" w:rsidP="00D5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5D416" w14:textId="77777777" w:rsidR="00D55084" w:rsidRDefault="00D55084" w:rsidP="00D5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84" w14:paraId="445C5790" w14:textId="77777777" w:rsidTr="006863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A1B4AC" w14:textId="77777777" w:rsidR="00D55084" w:rsidRDefault="00D55084" w:rsidP="00D5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D15DC" w14:textId="2BA0B8B5" w:rsidR="00D55084" w:rsidRDefault="00D55084" w:rsidP="00D55084">
            <w:pPr>
              <w:pStyle w:val="CRCoverPage"/>
              <w:spacing w:after="0"/>
              <w:rPr>
                <w:noProof/>
              </w:rPr>
            </w:pPr>
            <w:r w:rsidRPr="00E335DA">
              <w:rPr>
                <w:rFonts w:cs="Arial"/>
                <w:noProof/>
              </w:rPr>
              <w:t>A conformant UE can fail the test cases</w:t>
            </w:r>
          </w:p>
        </w:tc>
      </w:tr>
      <w:tr w:rsidR="00D55084" w14:paraId="732717CD" w14:textId="77777777" w:rsidTr="006863CC">
        <w:tc>
          <w:tcPr>
            <w:tcW w:w="2694" w:type="dxa"/>
            <w:gridSpan w:val="2"/>
          </w:tcPr>
          <w:p w14:paraId="25980375" w14:textId="77777777" w:rsidR="00D55084" w:rsidRDefault="00D55084" w:rsidP="00D5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C978AB" w14:textId="77777777" w:rsidR="00D55084" w:rsidRDefault="00D55084" w:rsidP="00D5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84" w14:paraId="72FB3538" w14:textId="77777777" w:rsidTr="00686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C911F4" w14:textId="77777777" w:rsidR="00D55084" w:rsidRDefault="00D55084" w:rsidP="00D5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2887E" w14:textId="4FDAD33E" w:rsidR="00D55084" w:rsidRDefault="00D55084" w:rsidP="00D5508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>9.1.6.1.1.NR5GC</w:t>
            </w:r>
          </w:p>
        </w:tc>
      </w:tr>
      <w:tr w:rsidR="00D55084" w14:paraId="065F1531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59151" w14:textId="77777777" w:rsidR="00D55084" w:rsidRDefault="00D55084" w:rsidP="00D5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4A086" w14:textId="77777777" w:rsidR="00D55084" w:rsidRDefault="00D55084" w:rsidP="00D5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84" w14:paraId="5837510E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CAA7B" w14:textId="77777777" w:rsidR="00D55084" w:rsidRDefault="00D55084" w:rsidP="00D5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4F492" w14:textId="77777777" w:rsidR="00D55084" w:rsidRDefault="00D55084" w:rsidP="00D5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874E3F" w14:textId="77777777" w:rsidR="00D55084" w:rsidRDefault="00D55084" w:rsidP="00D5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D18C1E" w14:textId="77777777" w:rsidR="00D55084" w:rsidRDefault="00D55084" w:rsidP="00D550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954CE" w14:textId="77777777" w:rsidR="00D55084" w:rsidRDefault="00D55084" w:rsidP="00D550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084" w14:paraId="5271AF27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D6757" w14:textId="77777777" w:rsidR="00D55084" w:rsidRDefault="00D55084" w:rsidP="00D5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26BF8" w14:textId="77777777" w:rsidR="00D55084" w:rsidRDefault="00D55084" w:rsidP="00D5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4CA21" w14:textId="0ABD9126" w:rsidR="00D55084" w:rsidRDefault="00D55084" w:rsidP="00D5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DB474E" w14:textId="77777777" w:rsidR="00D55084" w:rsidRDefault="00D55084" w:rsidP="00D550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4B43B8" w14:textId="434C0D31" w:rsidR="00D55084" w:rsidRDefault="00D55084" w:rsidP="00D550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084" w14:paraId="7B35641B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945AE" w14:textId="77777777" w:rsidR="00D55084" w:rsidRDefault="00D55084" w:rsidP="00D550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30E3B" w14:textId="25760445" w:rsidR="00D55084" w:rsidRDefault="00D55084" w:rsidP="00D5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5EE89" w14:textId="77777777" w:rsidR="00D55084" w:rsidRDefault="00D55084" w:rsidP="00D5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2CD669" w14:textId="77777777" w:rsidR="00D55084" w:rsidRDefault="00D55084" w:rsidP="00D550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2A4F6A" w14:textId="6929A4EE" w:rsidR="00D55084" w:rsidRDefault="00D55084" w:rsidP="00D550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D55084" w14:paraId="4597AC3B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E4E67" w14:textId="77777777" w:rsidR="00D55084" w:rsidRDefault="00D55084" w:rsidP="00D550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2A327" w14:textId="77777777" w:rsidR="00D55084" w:rsidRDefault="00D55084" w:rsidP="00D5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9F1ED" w14:textId="3B8E9E03" w:rsidR="00D55084" w:rsidRDefault="00D55084" w:rsidP="00D5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22D402" w14:textId="77777777" w:rsidR="00D55084" w:rsidRDefault="00D55084" w:rsidP="00D550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2C3270" w14:textId="21245AD6" w:rsidR="00D55084" w:rsidRDefault="00D55084" w:rsidP="00D550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084" w14:paraId="23B7AAD9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74074" w14:textId="77777777" w:rsidR="00D55084" w:rsidRDefault="00D55084" w:rsidP="00D550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3086FF" w14:textId="77777777" w:rsidR="00D55084" w:rsidRDefault="00D55084" w:rsidP="00D55084">
            <w:pPr>
              <w:pStyle w:val="CRCoverPage"/>
              <w:spacing w:after="0"/>
              <w:rPr>
                <w:noProof/>
              </w:rPr>
            </w:pPr>
          </w:p>
        </w:tc>
      </w:tr>
      <w:tr w:rsidR="00D55084" w14:paraId="6C072EDB" w14:textId="77777777" w:rsidTr="006863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2201E0" w14:textId="77777777" w:rsidR="00D55084" w:rsidRDefault="00D55084" w:rsidP="00D5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ECD50" w14:textId="77777777" w:rsidR="00D55084" w:rsidRDefault="00D55084" w:rsidP="00D550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5084" w:rsidRPr="008863B9" w14:paraId="29AFF990" w14:textId="77777777" w:rsidTr="006863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D7B9F" w14:textId="77777777" w:rsidR="00D55084" w:rsidRPr="008863B9" w:rsidRDefault="00D55084" w:rsidP="00D5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9C6A8A" w14:textId="77777777" w:rsidR="00D55084" w:rsidRPr="008863B9" w:rsidRDefault="00D55084" w:rsidP="00D550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084" w14:paraId="405A590F" w14:textId="77777777" w:rsidTr="00686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5E373" w14:textId="77777777" w:rsidR="00D55084" w:rsidRDefault="00D55084" w:rsidP="00D5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3A052" w14:textId="77777777" w:rsidR="00D55084" w:rsidRDefault="00D55084" w:rsidP="00D550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6C86B8" w14:textId="77777777" w:rsidR="00FA13E4" w:rsidRDefault="00FA13E4" w:rsidP="00FA13E4">
      <w:pPr>
        <w:pStyle w:val="CRCoverPage"/>
        <w:spacing w:after="0"/>
        <w:rPr>
          <w:noProof/>
          <w:sz w:val="8"/>
          <w:szCs w:val="8"/>
        </w:rPr>
      </w:pPr>
    </w:p>
    <w:p w14:paraId="616413A7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752E27B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76958" w14:textId="77777777" w:rsidR="009478EE" w:rsidRDefault="009478EE" w:rsidP="009478EE">
      <w:pPr>
        <w:rPr>
          <w:noProof/>
        </w:rPr>
      </w:pPr>
    </w:p>
    <w:p w14:paraId="7A21149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6970028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CF7A215" w14:textId="247AC377" w:rsidR="00D55084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55084" w:rsidRPr="00C57CB4">
        <w:rPr>
          <w:rFonts w:ascii="Arial" w:hAnsi="Arial" w:cs="Arial"/>
          <w:iCs/>
        </w:rPr>
        <w:t>Table of Contents</w:t>
      </w:r>
      <w:r w:rsidR="00D55084">
        <w:tab/>
      </w:r>
      <w:r w:rsidR="00D55084">
        <w:fldChar w:fldCharType="begin"/>
      </w:r>
      <w:r w:rsidR="00D55084">
        <w:instrText xml:space="preserve"> PAGEREF _Toc169700283 \h </w:instrText>
      </w:r>
      <w:r w:rsidR="00D55084">
        <w:fldChar w:fldCharType="separate"/>
      </w:r>
      <w:r w:rsidR="00D55084">
        <w:t>2</w:t>
      </w:r>
      <w:r w:rsidR="00D55084">
        <w:fldChar w:fldCharType="end"/>
      </w:r>
    </w:p>
    <w:p w14:paraId="3311C5D6" w14:textId="2A4FEB55" w:rsidR="00D55084" w:rsidRDefault="00D550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57CB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57CB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_Toc169700284 \h </w:instrText>
      </w:r>
      <w:r>
        <w:fldChar w:fldCharType="separate"/>
      </w:r>
      <w:r>
        <w:t>2</w:t>
      </w:r>
      <w:r>
        <w:fldChar w:fldCharType="end"/>
      </w:r>
    </w:p>
    <w:p w14:paraId="4BDF8426" w14:textId="22AA0EED" w:rsidR="00D55084" w:rsidRDefault="00D550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57CB4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57CB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_Toc169700285 \h </w:instrText>
      </w:r>
      <w:r>
        <w:fldChar w:fldCharType="separate"/>
      </w:r>
      <w:r>
        <w:t>2</w:t>
      </w:r>
      <w:r>
        <w:fldChar w:fldCharType="end"/>
      </w:r>
    </w:p>
    <w:p w14:paraId="58DD84BD" w14:textId="487FAE4E" w:rsidR="00D55084" w:rsidRDefault="00D550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57CB4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57CB4">
        <w:rPr>
          <w:rFonts w:cs="Arial"/>
          <w:b/>
          <w:bCs/>
          <w:color w:val="000000"/>
          <w:lang w:val="en-US" w:eastAsia="en-GB"/>
        </w:rPr>
        <w:t>f</w:t>
      </w:r>
      <w:r w:rsidRPr="00C57CB4">
        <w:rPr>
          <w:rFonts w:cs="Arial"/>
          <w:b/>
          <w:bCs/>
          <w:lang w:val="en-US" w:eastAsia="zh-CN"/>
        </w:rPr>
        <w:t>l_TC_9_1_6_1_1_TestBody</w:t>
      </w:r>
      <w:r>
        <w:tab/>
      </w:r>
      <w:r>
        <w:fldChar w:fldCharType="begin"/>
      </w:r>
      <w:r>
        <w:instrText xml:space="preserve"> PAGEREF _Toc169700286 \h </w:instrText>
      </w:r>
      <w:r>
        <w:fldChar w:fldCharType="separate"/>
      </w:r>
      <w:r>
        <w:t>2</w:t>
      </w:r>
      <w:r>
        <w:fldChar w:fldCharType="end"/>
      </w:r>
    </w:p>
    <w:p w14:paraId="6AD4C80D" w14:textId="453A25D2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69700284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00B849A" w14:textId="53B58444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981ED4">
        <w:rPr>
          <w:lang w:val="en-US"/>
        </w:rPr>
        <w:t>iwd-TTCN3-B2022-09_D24wk</w:t>
      </w:r>
      <w:r w:rsidR="002D11F5">
        <w:rPr>
          <w:lang w:val="en-US"/>
        </w:rPr>
        <w:t>24</w:t>
      </w:r>
      <w:r w:rsidR="00981ED4">
        <w:rPr>
          <w:lang w:val="en-US"/>
        </w:rPr>
        <w:t xml:space="preserve"> TTCN-3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54EAAE6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4A30C669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4C388555" w14:textId="77777777" w:rsidR="007A73E5" w:rsidRDefault="007A73E5" w:rsidP="007A73E5">
      <w:pPr>
        <w:rPr>
          <w:b/>
          <w:sz w:val="24"/>
          <w:lang w:eastAsia="ja-JP"/>
        </w:rPr>
      </w:pPr>
    </w:p>
    <w:p w14:paraId="2F5FE9E4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69700285"/>
      <w:r w:rsidRPr="00854C55">
        <w:rPr>
          <w:b/>
        </w:rPr>
        <w:t>Corrections required</w:t>
      </w:r>
      <w:bookmarkEnd w:id="22"/>
      <w:bookmarkEnd w:id="23"/>
      <w:bookmarkEnd w:id="24"/>
    </w:p>
    <w:p w14:paraId="0D9CABC5" w14:textId="3B631201" w:rsidR="004A40D5" w:rsidRPr="00BF440C" w:rsidRDefault="00BF440C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szCs w:val="32"/>
          <w:lang w:eastAsia="en-GB"/>
        </w:rPr>
      </w:pPr>
      <w:bookmarkStart w:id="25" w:name="_Toc169700286"/>
      <w:r w:rsidRPr="00BF440C">
        <w:rPr>
          <w:rFonts w:cs="Arial"/>
          <w:b/>
          <w:bCs/>
          <w:color w:val="000000"/>
          <w:szCs w:val="32"/>
          <w:lang w:val="en-US" w:eastAsia="en-GB"/>
        </w:rPr>
        <w:t>f</w:t>
      </w:r>
      <w:r w:rsidR="003B6016" w:rsidRPr="003B6016">
        <w:rPr>
          <w:rFonts w:cs="Arial"/>
          <w:b/>
          <w:bCs/>
          <w:szCs w:val="32"/>
          <w:lang w:val="en-US" w:eastAsia="zh-CN"/>
        </w:rPr>
        <w:t>l_TC_9_1_6_1_1_TestBody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3713E99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532C" w14:textId="77777777" w:rsidR="004A40D5" w:rsidRDefault="00C05EAB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9813" w14:textId="5878797D" w:rsidR="004A40D5" w:rsidRPr="00E13853" w:rsidRDefault="003B6016" w:rsidP="00206ED0">
            <w:pPr>
              <w:pStyle w:val="CRCoverPage"/>
              <w:spacing w:after="0"/>
              <w:rPr>
                <w:noProof/>
              </w:rPr>
            </w:pPr>
            <w:r w:rsidRPr="003B6016">
              <w:rPr>
                <w:rFonts w:cs="Arial"/>
                <w:lang w:val="en-US" w:eastAsia="zh-CN"/>
              </w:rPr>
              <w:t>fl_TC_9_1_6_1_1_TestBody</w:t>
            </w:r>
          </w:p>
        </w:tc>
      </w:tr>
      <w:tr w:rsidR="004A40D5" w14:paraId="2A168E45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2EA3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AFBE" w14:textId="77777777" w:rsidR="003B6016" w:rsidRDefault="003B6016" w:rsidP="003B60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 current TTCN implementation, at Step 13a3, USIM is removed, and the TTCN expects a De-registraiton REQ.</w:t>
            </w:r>
          </w:p>
          <w:p w14:paraId="42C2E3EA" w14:textId="77777777" w:rsidR="003B6016" w:rsidRDefault="003B6016" w:rsidP="003B60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49AE6452" w14:textId="77777777" w:rsidR="003B6016" w:rsidRDefault="003B6016" w:rsidP="003B60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does not accommodate a possibility of the UE releasing the PDU session that has been established in Step 13a2 prior to this.</w:t>
            </w:r>
          </w:p>
          <w:p w14:paraId="424B6F3C" w14:textId="77777777" w:rsidR="003B6016" w:rsidRDefault="003B6016" w:rsidP="003B60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C67EDB2" w14:textId="62F73BA5" w:rsidR="006E31A3" w:rsidRPr="00A47C98" w:rsidRDefault="003B6016" w:rsidP="003B60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needs to be accommodated</w:t>
            </w:r>
          </w:p>
        </w:tc>
      </w:tr>
      <w:tr w:rsidR="00C44B35" w14:paraId="6B17EF2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C748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D7BE" w14:textId="77777777" w:rsidR="003B6016" w:rsidRDefault="003B6016" w:rsidP="003B60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Implemented the TTCN to handle the PDU Session release after Step 13a3. Kindle see detailed change below.</w:t>
            </w:r>
          </w:p>
          <w:p w14:paraId="61FE127B" w14:textId="66995B81" w:rsidR="00C44B35" w:rsidRPr="00C80D5B" w:rsidRDefault="003B6016" w:rsidP="003B60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 Prose CR will be raised for this.</w:t>
            </w:r>
          </w:p>
        </w:tc>
      </w:tr>
      <w:tr w:rsidR="00C44B35" w14:paraId="426EB5A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3EF4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C852" w14:textId="2D7A26F1" w:rsidR="00C44B35" w:rsidRPr="00CC39F9" w:rsidRDefault="003B6016" w:rsidP="00C44B3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Deregistration_NR5GC.ttcn</w:t>
            </w:r>
          </w:p>
        </w:tc>
      </w:tr>
      <w:tr w:rsidR="00C44B35" w14:paraId="4CC8325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770E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53FA" w14:textId="77777777" w:rsidR="00C44B35" w:rsidRPr="007E0FD7" w:rsidRDefault="007E0FD7" w:rsidP="00C44B35">
            <w:pPr>
              <w:rPr>
                <w:rFonts w:ascii="Arial" w:hAnsi="Arial"/>
                <w:highlight w:val="red"/>
                <w:lang w:eastAsia="zh-CN"/>
              </w:rPr>
            </w:pPr>
            <w:r w:rsidRPr="007E0FD7">
              <w:rPr>
                <w:rFonts w:ascii="Arial" w:hAnsi="Arial"/>
                <w:highlight w:val="red"/>
                <w:lang w:eastAsia="zh-CN"/>
              </w:rPr>
              <w:t>Rejected</w:t>
            </w:r>
          </w:p>
          <w:p w14:paraId="26B01952" w14:textId="2AF58C0D" w:rsidR="007E0FD7" w:rsidRDefault="007E0FD7" w:rsidP="00C44B35">
            <w:pPr>
              <w:rPr>
                <w:rFonts w:ascii="Arial" w:hAnsi="Arial"/>
                <w:highlight w:val="cyan"/>
                <w:lang w:eastAsia="zh-CN"/>
              </w:rPr>
            </w:pPr>
            <w:r w:rsidRPr="007E0FD7">
              <w:rPr>
                <w:rFonts w:ascii="Arial" w:hAnsi="Arial"/>
                <w:highlight w:val="red"/>
                <w:lang w:eastAsia="zh-CN"/>
              </w:rPr>
              <w:t xml:space="preserve">Because the associated prose CR </w:t>
            </w:r>
            <w:r w:rsidRPr="007E0FD7">
              <w:rPr>
                <w:rFonts w:ascii="Arial" w:hAnsi="Arial"/>
                <w:highlight w:val="red"/>
                <w:lang w:eastAsia="zh-CN"/>
              </w:rPr>
              <w:t>R5-245752</w:t>
            </w:r>
            <w:r w:rsidRPr="007E0FD7">
              <w:rPr>
                <w:rFonts w:ascii="Arial" w:hAnsi="Arial"/>
                <w:highlight w:val="red"/>
                <w:lang w:eastAsia="zh-CN"/>
              </w:rPr>
              <w:t xml:space="preserve"> was set as not pursued at RAN5#104.</w:t>
            </w:r>
          </w:p>
        </w:tc>
      </w:tr>
    </w:tbl>
    <w:p w14:paraId="373FD506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26DC217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20694AFB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5CEF" w14:textId="77777777" w:rsidR="00151E51" w:rsidRDefault="005041F3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3A12CA7C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pc_USIM_Removal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7DEEDB39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 The UE is switched on.</w:t>
            </w:r>
          </w:p>
          <w:p w14:paraId="4F5D144A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13a1"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0E03B04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SwitchOnAndResetIMS(</w:t>
            </w:r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);    //@sic R5s220733 sic@</w:t>
            </w:r>
          </w:p>
          <w:p w14:paraId="7544E403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EEC45F1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//The UE performs Registration procedure as specified in TS 38.508-1 [4] subclause 4.5.2 with 'connected without release'.</w:t>
            </w:r>
          </w:p>
          <w:p w14:paraId="79441C51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"step13a2"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4FF53AD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f_NR5GC_RRC_IdleState1N_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Def(</w:t>
            </w:r>
            <w:proofErr w:type="spellStart"/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noRrcConnectionRelease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239DE41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1102540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//Cause removal of USIM from the UE without powering down.</w:t>
            </w:r>
          </w:p>
          <w:p w14:paraId="7371E695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"step13a3"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3A7D644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f_UT_USIM_Remove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(UT);</w:t>
            </w:r>
          </w:p>
          <w:p w14:paraId="08D3DD87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2E62A08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//Check: Does the UE transmit a DEREGISTRATION REQUEST with the De-registration type IE indicating "switch off"?</w:t>
            </w:r>
          </w:p>
          <w:p w14:paraId="12E75245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"step13a4"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F4BE0FB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tsc_NR_RbId_SRB2,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))) -&gt; value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; // @sic R5s190109 sic@</w:t>
            </w:r>
          </w:p>
          <w:p w14:paraId="2D02D4B4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14:paraId="60A6B6DC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not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f_Check_NG_DeregistrationReqMOMsg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v_ReceivedMsg.Pdu.Msg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crs_DeregisterType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('1'B, '0'B, '01'B))) {</w:t>
            </w:r>
          </w:p>
          <w:p w14:paraId="76C1FBF9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__FILE__, __LINE__, "De-registration Request Message Failed");</w:t>
            </w:r>
          </w:p>
          <w:p w14:paraId="0AEC686F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A6F303C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{</w:t>
            </w:r>
          </w:p>
          <w:p w14:paraId="069A3356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"Step 13");</w:t>
            </w:r>
          </w:p>
          <w:p w14:paraId="64B00CEF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8FF56A0" w14:textId="50ED0A7C" w:rsid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E7EC571" w14:textId="5A372FE4" w:rsidR="005041F3" w:rsidRPr="00850B74" w:rsidRDefault="005041F3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026E4B3D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C4924A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B743980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528C" w14:textId="77777777" w:rsidR="00903973" w:rsidRDefault="005041F3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24997CED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pc_USIM_Removal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F5A4BAB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 The UE is switched on.</w:t>
            </w:r>
          </w:p>
          <w:p w14:paraId="3615A21C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//@siclog "Step 13a1"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6F8CE7B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SwitchOnAndResetIMS(</w:t>
            </w:r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);    //@sic R5s220733 sic@</w:t>
            </w:r>
          </w:p>
          <w:p w14:paraId="42163B5F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9F07A8F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//The UE performs Registration procedure as specified in TS 38.508-1 [4] subclause 4.5.2 with 'connected without release'.</w:t>
            </w:r>
          </w:p>
          <w:p w14:paraId="499AB1FD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"step13a2"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EAB2248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f_NR5GC_RRC_IdleState1N_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Def(</w:t>
            </w:r>
            <w:proofErr w:type="spellStart"/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noRrcConnectionRelease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64F092A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11F3E09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//Cause removal of USIM from the UE without powering down.</w:t>
            </w:r>
          </w:p>
          <w:p w14:paraId="569BDECC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"step13a3"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4BF17F2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f_UT_USIM_Remove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(UT);</w:t>
            </w:r>
          </w:p>
          <w:p w14:paraId="22065E9B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96822EB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//Check: Does the UE transmit a DEREGISTRATION REQUEST with the De-registration type IE indicating "switch off"?</w:t>
            </w:r>
          </w:p>
          <w:p w14:paraId="5B107D91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"step13a4"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2AE089B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tsc_NR_RbId_SRB2,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))) -&gt; value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; // @sic R5s190109 sic@</w:t>
            </w:r>
          </w:p>
          <w:p w14:paraId="098CEF7D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14:paraId="7ECC4554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DetachReq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</w:t>
            </w:r>
            <w:proofErr w:type="gramEnd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= f_NR5GC_OptionalPDUsReleasedOnSwitchOff (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v_NGC_NASCellA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v_ReceivedAsp.Signalling.Nas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[0]); //WA#9_1_6_1_1</w:t>
            </w:r>
          </w:p>
          <w:p w14:paraId="7D8CAD2F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not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f_Check_NG_DeregistrationReqMOMsg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v_DetachReq.Pdu.Msg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/*WA#9_1_6_1_1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v_ReceivedMsg.Pdu.Msg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*/</w:t>
            </w: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crs_DeregisterType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('1'B, '0'B, '01'B))) {</w:t>
            </w:r>
          </w:p>
          <w:p w14:paraId="18DCE614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__FILE__, __LINE__, "De-registration Request Message Failed");</w:t>
            </w:r>
          </w:p>
          <w:p w14:paraId="6D73466F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A6200DD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{</w:t>
            </w:r>
          </w:p>
          <w:p w14:paraId="1CC817E5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"Step 13");</w:t>
            </w:r>
          </w:p>
          <w:p w14:paraId="43497E8A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7ED4026" w14:textId="75883F82" w:rsid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A5935DC" w14:textId="1E6F5254" w:rsidR="005041F3" w:rsidRPr="00F212AA" w:rsidRDefault="005041F3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1C101E14" w14:textId="77777777" w:rsidR="00607238" w:rsidRDefault="00607238" w:rsidP="0060723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315EB8D0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BFF1A3" w14:textId="77777777" w:rsidR="000D4290" w:rsidRDefault="000D4290">
      <w:r>
        <w:separator/>
      </w:r>
    </w:p>
  </w:endnote>
  <w:endnote w:type="continuationSeparator" w:id="0">
    <w:p w14:paraId="3B41373D" w14:textId="77777777" w:rsidR="000D4290" w:rsidRDefault="000D4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B74BA3" w14:textId="77777777" w:rsidR="000D4290" w:rsidRDefault="000D4290">
      <w:r>
        <w:separator/>
      </w:r>
    </w:p>
  </w:footnote>
  <w:footnote w:type="continuationSeparator" w:id="0">
    <w:p w14:paraId="71831531" w14:textId="77777777" w:rsidR="000D4290" w:rsidRDefault="000D4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51964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D13F3A8" wp14:editId="0177600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94DBCDE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13F3A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94DBCDE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F3AC6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BAAD676" wp14:editId="43F24D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CA07D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AAD67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CA07D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AF62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18F3F61" wp14:editId="2F7F4E7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AB8836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8F3F6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AB8836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64059B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1F23074" wp14:editId="0339AA5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F1DF97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2307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F1DF97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A5DA5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64850B3" wp14:editId="2F4CCA5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B92505B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4850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B92505B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5577F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FFBE20C" wp14:editId="6D1BA9C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47465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FBE20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47465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260CFA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47144F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184E61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7100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9388272">
    <w:abstractNumId w:val="21"/>
  </w:num>
  <w:num w:numId="3" w16cid:durableId="1694838528">
    <w:abstractNumId w:val="9"/>
  </w:num>
  <w:num w:numId="4" w16cid:durableId="1489202775">
    <w:abstractNumId w:val="38"/>
  </w:num>
  <w:num w:numId="5" w16cid:durableId="464665422">
    <w:abstractNumId w:val="30"/>
  </w:num>
  <w:num w:numId="6" w16cid:durableId="1954822072">
    <w:abstractNumId w:val="35"/>
  </w:num>
  <w:num w:numId="7" w16cid:durableId="1093041789">
    <w:abstractNumId w:val="12"/>
  </w:num>
  <w:num w:numId="8" w16cid:durableId="1306466033">
    <w:abstractNumId w:val="36"/>
  </w:num>
  <w:num w:numId="9" w16cid:durableId="574361280">
    <w:abstractNumId w:val="20"/>
  </w:num>
  <w:num w:numId="10" w16cid:durableId="659314549">
    <w:abstractNumId w:val="25"/>
  </w:num>
  <w:num w:numId="11" w16cid:durableId="1053850856">
    <w:abstractNumId w:val="0"/>
  </w:num>
  <w:num w:numId="12" w16cid:durableId="553393773">
    <w:abstractNumId w:val="11"/>
  </w:num>
  <w:num w:numId="13" w16cid:durableId="74129296">
    <w:abstractNumId w:val="40"/>
  </w:num>
  <w:num w:numId="14" w16cid:durableId="281040592">
    <w:abstractNumId w:val="5"/>
  </w:num>
  <w:num w:numId="15" w16cid:durableId="1566793922">
    <w:abstractNumId w:val="28"/>
  </w:num>
  <w:num w:numId="16" w16cid:durableId="1658068633">
    <w:abstractNumId w:val="24"/>
  </w:num>
  <w:num w:numId="17" w16cid:durableId="168643054">
    <w:abstractNumId w:val="26"/>
  </w:num>
  <w:num w:numId="18" w16cid:durableId="936450780">
    <w:abstractNumId w:val="16"/>
  </w:num>
  <w:num w:numId="19" w16cid:durableId="1610165467">
    <w:abstractNumId w:val="37"/>
  </w:num>
  <w:num w:numId="20" w16cid:durableId="1848014122">
    <w:abstractNumId w:val="32"/>
  </w:num>
  <w:num w:numId="21" w16cid:durableId="663902209">
    <w:abstractNumId w:val="39"/>
  </w:num>
  <w:num w:numId="22" w16cid:durableId="1497453570">
    <w:abstractNumId w:val="29"/>
  </w:num>
  <w:num w:numId="23" w16cid:durableId="74594034">
    <w:abstractNumId w:val="17"/>
  </w:num>
  <w:num w:numId="24" w16cid:durableId="757285243">
    <w:abstractNumId w:val="22"/>
  </w:num>
  <w:num w:numId="25" w16cid:durableId="598296653">
    <w:abstractNumId w:val="6"/>
  </w:num>
  <w:num w:numId="26" w16cid:durableId="13120193">
    <w:abstractNumId w:val="14"/>
  </w:num>
  <w:num w:numId="27" w16cid:durableId="2013215965">
    <w:abstractNumId w:val="19"/>
  </w:num>
  <w:num w:numId="28" w16cid:durableId="1342121483">
    <w:abstractNumId w:val="1"/>
  </w:num>
  <w:num w:numId="29" w16cid:durableId="295765969">
    <w:abstractNumId w:val="2"/>
  </w:num>
  <w:num w:numId="30" w16cid:durableId="1902521525">
    <w:abstractNumId w:val="18"/>
  </w:num>
  <w:num w:numId="31" w16cid:durableId="749736530">
    <w:abstractNumId w:val="34"/>
  </w:num>
  <w:num w:numId="32" w16cid:durableId="754282165">
    <w:abstractNumId w:val="4"/>
  </w:num>
  <w:num w:numId="33" w16cid:durableId="736827285">
    <w:abstractNumId w:val="10"/>
  </w:num>
  <w:num w:numId="34" w16cid:durableId="996811563">
    <w:abstractNumId w:val="8"/>
  </w:num>
  <w:num w:numId="35" w16cid:durableId="1644655334">
    <w:abstractNumId w:val="3"/>
  </w:num>
  <w:num w:numId="36" w16cid:durableId="1967078602">
    <w:abstractNumId w:val="31"/>
  </w:num>
  <w:num w:numId="37" w16cid:durableId="2117944886">
    <w:abstractNumId w:val="13"/>
  </w:num>
  <w:num w:numId="38" w16cid:durableId="1905216597">
    <w:abstractNumId w:val="23"/>
  </w:num>
  <w:num w:numId="39" w16cid:durableId="1589313549">
    <w:abstractNumId w:val="15"/>
  </w:num>
  <w:num w:numId="40" w16cid:durableId="1882787950">
    <w:abstractNumId w:val="27"/>
  </w:num>
  <w:num w:numId="41" w16cid:durableId="1917930583">
    <w:abstractNumId w:val="7"/>
  </w:num>
  <w:num w:numId="42" w16cid:durableId="1035157784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5B7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1D1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418E"/>
    <w:rsid w:val="0006562C"/>
    <w:rsid w:val="000658D8"/>
    <w:rsid w:val="0006591B"/>
    <w:rsid w:val="00065A0F"/>
    <w:rsid w:val="000660F3"/>
    <w:rsid w:val="00067771"/>
    <w:rsid w:val="00067DBE"/>
    <w:rsid w:val="00067F11"/>
    <w:rsid w:val="00071387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304"/>
    <w:rsid w:val="00080856"/>
    <w:rsid w:val="000808F6"/>
    <w:rsid w:val="000810E8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2DC3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5BF"/>
    <w:rsid w:val="000D40AB"/>
    <w:rsid w:val="000D4290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F0539"/>
    <w:rsid w:val="000F09DA"/>
    <w:rsid w:val="000F0F70"/>
    <w:rsid w:val="000F0F81"/>
    <w:rsid w:val="000F119F"/>
    <w:rsid w:val="000F1560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07C9A"/>
    <w:rsid w:val="00110548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4F33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649"/>
    <w:rsid w:val="00143ACE"/>
    <w:rsid w:val="0014504D"/>
    <w:rsid w:val="001450CF"/>
    <w:rsid w:val="0014554B"/>
    <w:rsid w:val="001456EB"/>
    <w:rsid w:val="00145D43"/>
    <w:rsid w:val="00145DEC"/>
    <w:rsid w:val="00145FBC"/>
    <w:rsid w:val="001467D7"/>
    <w:rsid w:val="00146DCF"/>
    <w:rsid w:val="0014712D"/>
    <w:rsid w:val="001473FD"/>
    <w:rsid w:val="00147408"/>
    <w:rsid w:val="00150375"/>
    <w:rsid w:val="00150799"/>
    <w:rsid w:val="00150952"/>
    <w:rsid w:val="00151740"/>
    <w:rsid w:val="00151E51"/>
    <w:rsid w:val="00152FAF"/>
    <w:rsid w:val="001533CE"/>
    <w:rsid w:val="0015586B"/>
    <w:rsid w:val="00155AF0"/>
    <w:rsid w:val="0015619B"/>
    <w:rsid w:val="001565F8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A06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C3D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475F"/>
    <w:rsid w:val="001C5C2A"/>
    <w:rsid w:val="001C6BC1"/>
    <w:rsid w:val="001C76B8"/>
    <w:rsid w:val="001D0CF9"/>
    <w:rsid w:val="001D1407"/>
    <w:rsid w:val="001D22EC"/>
    <w:rsid w:val="001D29C1"/>
    <w:rsid w:val="001D3C55"/>
    <w:rsid w:val="001D6AD5"/>
    <w:rsid w:val="001D76CD"/>
    <w:rsid w:val="001D7DA2"/>
    <w:rsid w:val="001E0BCF"/>
    <w:rsid w:val="001E0C6E"/>
    <w:rsid w:val="001E1129"/>
    <w:rsid w:val="001E188B"/>
    <w:rsid w:val="001E1BEE"/>
    <w:rsid w:val="001E287B"/>
    <w:rsid w:val="001E3938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0CD7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104"/>
    <w:rsid w:val="002345E0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0C3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4C8C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F0C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1F5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3DC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4ED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5966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32C3"/>
    <w:rsid w:val="003742A3"/>
    <w:rsid w:val="00374A24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ADC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212"/>
    <w:rsid w:val="003A0D19"/>
    <w:rsid w:val="003A1114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6016"/>
    <w:rsid w:val="003B724A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4B67"/>
    <w:rsid w:val="003E51C2"/>
    <w:rsid w:val="003E5B34"/>
    <w:rsid w:val="003E5EA4"/>
    <w:rsid w:val="003E6F3F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74BE"/>
    <w:rsid w:val="003F7CD1"/>
    <w:rsid w:val="004013ED"/>
    <w:rsid w:val="0040172D"/>
    <w:rsid w:val="00401946"/>
    <w:rsid w:val="00401AA6"/>
    <w:rsid w:val="00401F47"/>
    <w:rsid w:val="00402795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8C4"/>
    <w:rsid w:val="004129A3"/>
    <w:rsid w:val="00413C72"/>
    <w:rsid w:val="00413E33"/>
    <w:rsid w:val="0041471B"/>
    <w:rsid w:val="004152D5"/>
    <w:rsid w:val="004153A1"/>
    <w:rsid w:val="00415402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53E9"/>
    <w:rsid w:val="0042625D"/>
    <w:rsid w:val="00426FCD"/>
    <w:rsid w:val="00430A7D"/>
    <w:rsid w:val="00431186"/>
    <w:rsid w:val="0043163D"/>
    <w:rsid w:val="00432830"/>
    <w:rsid w:val="00433603"/>
    <w:rsid w:val="00433730"/>
    <w:rsid w:val="00434525"/>
    <w:rsid w:val="0043576E"/>
    <w:rsid w:val="00435B12"/>
    <w:rsid w:val="00436A20"/>
    <w:rsid w:val="00440D0A"/>
    <w:rsid w:val="00440F27"/>
    <w:rsid w:val="0044257F"/>
    <w:rsid w:val="004434EC"/>
    <w:rsid w:val="00444377"/>
    <w:rsid w:val="00446488"/>
    <w:rsid w:val="0044735D"/>
    <w:rsid w:val="004479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A2A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67E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36C0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5867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1F3"/>
    <w:rsid w:val="00504291"/>
    <w:rsid w:val="005045C7"/>
    <w:rsid w:val="00504646"/>
    <w:rsid w:val="005046A6"/>
    <w:rsid w:val="0050517D"/>
    <w:rsid w:val="00505236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1EF5"/>
    <w:rsid w:val="00562D8F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B94"/>
    <w:rsid w:val="00581ECE"/>
    <w:rsid w:val="0058240F"/>
    <w:rsid w:val="00582A39"/>
    <w:rsid w:val="005830A7"/>
    <w:rsid w:val="00583FEE"/>
    <w:rsid w:val="00584960"/>
    <w:rsid w:val="005855D1"/>
    <w:rsid w:val="005861EE"/>
    <w:rsid w:val="00586E2E"/>
    <w:rsid w:val="00587F6A"/>
    <w:rsid w:val="005912FE"/>
    <w:rsid w:val="00591BC7"/>
    <w:rsid w:val="00592D74"/>
    <w:rsid w:val="0059301A"/>
    <w:rsid w:val="00593326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C7E57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3D6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238"/>
    <w:rsid w:val="006073DB"/>
    <w:rsid w:val="00607C23"/>
    <w:rsid w:val="00610C5B"/>
    <w:rsid w:val="00613A2E"/>
    <w:rsid w:val="00613BB7"/>
    <w:rsid w:val="00613D6B"/>
    <w:rsid w:val="006149E4"/>
    <w:rsid w:val="00614ECB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331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4E99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91021"/>
    <w:rsid w:val="00691818"/>
    <w:rsid w:val="00693862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0357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110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7C5"/>
    <w:rsid w:val="006F0DA9"/>
    <w:rsid w:val="006F1B3D"/>
    <w:rsid w:val="006F1F56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E69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5880"/>
    <w:rsid w:val="007169BC"/>
    <w:rsid w:val="00716B78"/>
    <w:rsid w:val="00716C41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EF9"/>
    <w:rsid w:val="0072522A"/>
    <w:rsid w:val="0072553F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069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1AE"/>
    <w:rsid w:val="00762213"/>
    <w:rsid w:val="007627D8"/>
    <w:rsid w:val="00762AEB"/>
    <w:rsid w:val="00762E97"/>
    <w:rsid w:val="00763406"/>
    <w:rsid w:val="00763BA2"/>
    <w:rsid w:val="007656FE"/>
    <w:rsid w:val="007658A5"/>
    <w:rsid w:val="007668C7"/>
    <w:rsid w:val="0076794A"/>
    <w:rsid w:val="007714A2"/>
    <w:rsid w:val="0077295E"/>
    <w:rsid w:val="007730CE"/>
    <w:rsid w:val="00773780"/>
    <w:rsid w:val="00773869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2DD9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1E11"/>
    <w:rsid w:val="007C2097"/>
    <w:rsid w:val="007C20B6"/>
    <w:rsid w:val="007C2391"/>
    <w:rsid w:val="007C28A7"/>
    <w:rsid w:val="007C3439"/>
    <w:rsid w:val="007C36F2"/>
    <w:rsid w:val="007C380F"/>
    <w:rsid w:val="007C3B00"/>
    <w:rsid w:val="007C4F84"/>
    <w:rsid w:val="007C6ABF"/>
    <w:rsid w:val="007C77B7"/>
    <w:rsid w:val="007C7BAF"/>
    <w:rsid w:val="007D12A0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0FD7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199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4DB"/>
    <w:rsid w:val="00861BAC"/>
    <w:rsid w:val="00861EC3"/>
    <w:rsid w:val="008626E7"/>
    <w:rsid w:val="00863B8B"/>
    <w:rsid w:val="00864DAC"/>
    <w:rsid w:val="00865155"/>
    <w:rsid w:val="008657BF"/>
    <w:rsid w:val="00865F72"/>
    <w:rsid w:val="008667AF"/>
    <w:rsid w:val="0086692B"/>
    <w:rsid w:val="00866D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9DC"/>
    <w:rsid w:val="008C2F23"/>
    <w:rsid w:val="008C307A"/>
    <w:rsid w:val="008C4333"/>
    <w:rsid w:val="008C6934"/>
    <w:rsid w:val="008D01F1"/>
    <w:rsid w:val="008D18B2"/>
    <w:rsid w:val="008D1ACE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3973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45A8"/>
    <w:rsid w:val="009273EA"/>
    <w:rsid w:val="00927787"/>
    <w:rsid w:val="0093020E"/>
    <w:rsid w:val="00930528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A7A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0927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1ED4"/>
    <w:rsid w:val="00982DFC"/>
    <w:rsid w:val="0098336A"/>
    <w:rsid w:val="00984618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49CE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3F7B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0431"/>
    <w:rsid w:val="009E10F4"/>
    <w:rsid w:val="009E1E0A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700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0E1A"/>
    <w:rsid w:val="00A11801"/>
    <w:rsid w:val="00A118F7"/>
    <w:rsid w:val="00A11D89"/>
    <w:rsid w:val="00A12CE3"/>
    <w:rsid w:val="00A12FBC"/>
    <w:rsid w:val="00A132A6"/>
    <w:rsid w:val="00A13632"/>
    <w:rsid w:val="00A136ED"/>
    <w:rsid w:val="00A144AA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60F0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C98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0F37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2FF0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53D2"/>
    <w:rsid w:val="00A86BDD"/>
    <w:rsid w:val="00A903D3"/>
    <w:rsid w:val="00A90724"/>
    <w:rsid w:val="00A91419"/>
    <w:rsid w:val="00A916D2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2083"/>
    <w:rsid w:val="00AB36AD"/>
    <w:rsid w:val="00AB4631"/>
    <w:rsid w:val="00AB509D"/>
    <w:rsid w:val="00AB5B36"/>
    <w:rsid w:val="00AB5C37"/>
    <w:rsid w:val="00AB5E54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627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4919"/>
    <w:rsid w:val="00AF49B2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6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32A"/>
    <w:rsid w:val="00B23571"/>
    <w:rsid w:val="00B23DAA"/>
    <w:rsid w:val="00B24EC9"/>
    <w:rsid w:val="00B2588E"/>
    <w:rsid w:val="00B258BB"/>
    <w:rsid w:val="00B25DB6"/>
    <w:rsid w:val="00B260AB"/>
    <w:rsid w:val="00B26E8E"/>
    <w:rsid w:val="00B27A60"/>
    <w:rsid w:val="00B27A76"/>
    <w:rsid w:val="00B27C73"/>
    <w:rsid w:val="00B30281"/>
    <w:rsid w:val="00B3074E"/>
    <w:rsid w:val="00B30D15"/>
    <w:rsid w:val="00B3127E"/>
    <w:rsid w:val="00B31305"/>
    <w:rsid w:val="00B324FB"/>
    <w:rsid w:val="00B331F9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E0A"/>
    <w:rsid w:val="00B447DD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3CB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1EBB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918AC"/>
    <w:rsid w:val="00B91C30"/>
    <w:rsid w:val="00B928A9"/>
    <w:rsid w:val="00B92942"/>
    <w:rsid w:val="00B92A7D"/>
    <w:rsid w:val="00B93321"/>
    <w:rsid w:val="00B9335B"/>
    <w:rsid w:val="00B94E2E"/>
    <w:rsid w:val="00B94EA0"/>
    <w:rsid w:val="00B9523C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101"/>
    <w:rsid w:val="00BB1BF6"/>
    <w:rsid w:val="00BB2043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900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40C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CA6"/>
    <w:rsid w:val="00C01E7A"/>
    <w:rsid w:val="00C0215D"/>
    <w:rsid w:val="00C02292"/>
    <w:rsid w:val="00C057CB"/>
    <w:rsid w:val="00C05EAB"/>
    <w:rsid w:val="00C07A7D"/>
    <w:rsid w:val="00C1082F"/>
    <w:rsid w:val="00C10D23"/>
    <w:rsid w:val="00C10F29"/>
    <w:rsid w:val="00C11925"/>
    <w:rsid w:val="00C1285C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065"/>
    <w:rsid w:val="00C2628A"/>
    <w:rsid w:val="00C27C4C"/>
    <w:rsid w:val="00C303D1"/>
    <w:rsid w:val="00C30A15"/>
    <w:rsid w:val="00C315A0"/>
    <w:rsid w:val="00C319ED"/>
    <w:rsid w:val="00C32AB2"/>
    <w:rsid w:val="00C32F95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3AF3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B40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320E"/>
    <w:rsid w:val="00C74C26"/>
    <w:rsid w:val="00C74D7B"/>
    <w:rsid w:val="00C77243"/>
    <w:rsid w:val="00C77298"/>
    <w:rsid w:val="00C777BE"/>
    <w:rsid w:val="00C777F1"/>
    <w:rsid w:val="00C77E55"/>
    <w:rsid w:val="00C77EA6"/>
    <w:rsid w:val="00C80BD9"/>
    <w:rsid w:val="00C80D5B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DC4"/>
    <w:rsid w:val="00CB5ED7"/>
    <w:rsid w:val="00CB64B0"/>
    <w:rsid w:val="00CB69DE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6B3C"/>
    <w:rsid w:val="00CF72CE"/>
    <w:rsid w:val="00D00537"/>
    <w:rsid w:val="00D00932"/>
    <w:rsid w:val="00D01605"/>
    <w:rsid w:val="00D03268"/>
    <w:rsid w:val="00D03582"/>
    <w:rsid w:val="00D0387D"/>
    <w:rsid w:val="00D03914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115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2F3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45F3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5084"/>
    <w:rsid w:val="00D56B68"/>
    <w:rsid w:val="00D57575"/>
    <w:rsid w:val="00D57C55"/>
    <w:rsid w:val="00D6054B"/>
    <w:rsid w:val="00D60CA3"/>
    <w:rsid w:val="00D61874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42A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1CA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3D08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6F69"/>
    <w:rsid w:val="00DE7CE0"/>
    <w:rsid w:val="00DF0897"/>
    <w:rsid w:val="00DF0BCF"/>
    <w:rsid w:val="00DF0FB2"/>
    <w:rsid w:val="00DF343E"/>
    <w:rsid w:val="00DF4546"/>
    <w:rsid w:val="00DF4AA6"/>
    <w:rsid w:val="00DF6448"/>
    <w:rsid w:val="00DF69F6"/>
    <w:rsid w:val="00DF71D7"/>
    <w:rsid w:val="00E00408"/>
    <w:rsid w:val="00E0170D"/>
    <w:rsid w:val="00E01762"/>
    <w:rsid w:val="00E01AB4"/>
    <w:rsid w:val="00E028F4"/>
    <w:rsid w:val="00E029A5"/>
    <w:rsid w:val="00E04144"/>
    <w:rsid w:val="00E04501"/>
    <w:rsid w:val="00E04823"/>
    <w:rsid w:val="00E04908"/>
    <w:rsid w:val="00E05218"/>
    <w:rsid w:val="00E0521F"/>
    <w:rsid w:val="00E05E1E"/>
    <w:rsid w:val="00E05E71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1DF1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B68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5D4A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8D2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047"/>
    <w:rsid w:val="00EE3408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48F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3494"/>
    <w:rsid w:val="00F7548F"/>
    <w:rsid w:val="00F7580F"/>
    <w:rsid w:val="00F75B69"/>
    <w:rsid w:val="00F75DFD"/>
    <w:rsid w:val="00F75F04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3E4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B7C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1C7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60CB"/>
    <w:rsid w:val="00FF6477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F565E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3B6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H4VU7HTV54JD-1231737843-1312</_dlc_DocId>
    <_dlc_DocIdUrl xmlns="05fef6b6-48ff-4793-a586-dff4857ec2fd">
      <Url>https://sharepoint.rsint.net/teams/MRT_Dev/_layouts/15/DocIdRedir.aspx?ID=H4VU7HTV54JD-1231737843-1312</Url>
      <Description>H4VU7HTV54JD-1231737843-1312</Description>
    </_dlc_DocIdUrl>
  </documentManagement>
</p:properties>
</file>

<file path=customXml/itemProps1.xml><?xml version="1.0" encoding="utf-8"?>
<ds:datastoreItem xmlns:ds="http://schemas.openxmlformats.org/officeDocument/2006/customXml" ds:itemID="{CEA17155-F808-4650-9F44-9FB0649962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4419AA-6618-4672-869C-3364991360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653</Words>
  <Characters>6079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2024-07-05T10:07:00Z</dcterms:created>
  <dcterms:modified xsi:type="dcterms:W3CDTF">2024-09-10T09:31:00Z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bb8d1bf0-d62d-402f-aa04-662a64d0d21d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