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R5s240411</w:t>
        </w:r>
      </w:fldSimple>
    </w:p>
    <w:p w14:paraId="7CB45193" w14:textId="77777777" w:rsidR="001E41F3" w:rsidRDefault="00F90E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0E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0E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0E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0E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0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NB-IoT NTN test case 22.3.1.5a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0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A191B" w:rsidR="001E41F3" w:rsidRDefault="00F174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0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0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0E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0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CB78F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At step 4 of the test case, UL Grant transmission need to be started. However function call to f_NBIOT_ULGrantTransmission() is missing at step 4. Also NPdcchperiod need to be initialised with current NPdcchPeriod before adding Delta parameters to it. Otherwise NPdcchPeriod shall be based on Step 2 and not Step 3, which would be wrong as per test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0A973E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Reinitialised v_NpdcchPeriod with current NpdcchPeriod and added call to f_NBIOT_ULGrantTransmission() to start the UL Grant 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CDCCF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19D9B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22.3.1.5a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4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5436" w:rsidRDefault="004B5436" w:rsidP="004B5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01540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5436" w:rsidRDefault="004B5436" w:rsidP="004B54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4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5436" w:rsidRDefault="004B5436" w:rsidP="004B54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9C13A9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5436" w:rsidRDefault="004B5436" w:rsidP="004B5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4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5436" w:rsidRDefault="004B5436" w:rsidP="004B54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2B50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5436" w:rsidRDefault="004B5436" w:rsidP="004B5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373DD" w14:textId="77777777" w:rsidR="00D31C67" w:rsidRPr="00D83A7A" w:rsidRDefault="00D31C67" w:rsidP="00D31C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68897981"/>
      <w:bookmarkStart w:id="2" w:name="_Toc54888063"/>
      <w:bookmarkStart w:id="3" w:name="_Toc100131355"/>
      <w:bookmarkStart w:id="4" w:name="_Toc122434493"/>
      <w:bookmarkStart w:id="5" w:name="_Toc295288970"/>
      <w:bookmarkStart w:id="6" w:name="_Toc325725665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387C2801" w14:textId="42739F2D" w:rsidR="00D31C67" w:rsidRDefault="00D31C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E17F6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_Toc168897981 \h </w:instrText>
      </w:r>
      <w:r>
        <w:fldChar w:fldCharType="separate"/>
      </w:r>
      <w:r>
        <w:t>2</w:t>
      </w:r>
      <w:r>
        <w:fldChar w:fldCharType="end"/>
      </w:r>
    </w:p>
    <w:p w14:paraId="0E178C7A" w14:textId="2F1BE708" w:rsidR="00D31C67" w:rsidRDefault="00D31C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_Toc168897982 \h </w:instrText>
      </w:r>
      <w:r>
        <w:fldChar w:fldCharType="separate"/>
      </w:r>
      <w:r>
        <w:t>3</w:t>
      </w:r>
      <w:r>
        <w:fldChar w:fldCharType="end"/>
      </w:r>
    </w:p>
    <w:p w14:paraId="3874DD31" w14:textId="58648F1E" w:rsidR="00D31C67" w:rsidRDefault="00D31C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_Toc168897983 \h </w:instrText>
      </w:r>
      <w:r>
        <w:fldChar w:fldCharType="separate"/>
      </w:r>
      <w:r>
        <w:t>3</w:t>
      </w:r>
      <w:r>
        <w:fldChar w:fldCharType="end"/>
      </w:r>
    </w:p>
    <w:p w14:paraId="76567577" w14:textId="222DBBB9" w:rsidR="00D31C67" w:rsidRDefault="00D31C67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_Toc168897984 \h </w:instrText>
      </w:r>
      <w:r>
        <w:fldChar w:fldCharType="separate"/>
      </w:r>
      <w:r>
        <w:t>3</w:t>
      </w:r>
      <w:r>
        <w:fldChar w:fldCharType="end"/>
      </w:r>
    </w:p>
    <w:p w14:paraId="7E595989" w14:textId="6DE5602C" w:rsidR="00D31C67" w:rsidRDefault="00D31C67" w:rsidP="00D31C6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E91BA37" w14:textId="77777777" w:rsidR="00D31C67" w:rsidRDefault="00D31C67" w:rsidP="00D31C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7" w:name="_Toc122434485"/>
      <w:bookmarkStart w:id="8" w:name="_Toc168863014"/>
      <w:bookmarkStart w:id="9" w:name="_Hlk168863133"/>
      <w:bookmarkStart w:id="10" w:name="_Toc168897984"/>
      <w:r>
        <w:rPr>
          <w:b/>
          <w:lang w:eastAsia="ja-JP"/>
        </w:rPr>
        <w:lastRenderedPageBreak/>
        <w:t>Overview</w:t>
      </w:r>
      <w:bookmarkEnd w:id="7"/>
      <w:bookmarkEnd w:id="8"/>
    </w:p>
    <w:p w14:paraId="07A18BA1" w14:textId="77777777" w:rsidR="00D31C67" w:rsidRDefault="00D31C67" w:rsidP="00D31C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4D051D">
        <w:rPr>
          <w:rFonts w:cs="Arial"/>
        </w:rPr>
        <w:t>iwd-TTCN3-B2022-09_D24wk12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764314" w14:textId="77777777" w:rsidR="00D31C67" w:rsidRDefault="00D31C67" w:rsidP="00D31C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2F83AD1" w14:textId="77777777" w:rsidR="00D31C67" w:rsidRPr="00854C55" w:rsidRDefault="00D31C67" w:rsidP="00D31C6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68863015"/>
      <w:bookmarkStart w:id="14" w:name="_Hlk168863153"/>
      <w:bookmarkEnd w:id="9"/>
      <w:r w:rsidRPr="00854C55">
        <w:rPr>
          <w:b/>
        </w:rPr>
        <w:t xml:space="preserve">Corrections </w:t>
      </w:r>
      <w:bookmarkEnd w:id="11"/>
      <w:bookmarkEnd w:id="12"/>
      <w:r w:rsidRPr="00854C55">
        <w:rPr>
          <w:b/>
        </w:rPr>
        <w:t>required</w:t>
      </w:r>
      <w:bookmarkEnd w:id="13"/>
    </w:p>
    <w:bookmarkEnd w:id="14"/>
    <w:p w14:paraId="0BCC28DC" w14:textId="1E9E152E" w:rsidR="00753417" w:rsidRDefault="00753417" w:rsidP="00753417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  <w:bookmarkEnd w:id="2"/>
      <w:bookmarkEnd w:id="3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3417" w14:paraId="38C8E361" w14:textId="77777777" w:rsidTr="00F90EA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28D5" w14:textId="77777777" w:rsidR="00753417" w:rsidRPr="003C0071" w:rsidRDefault="00753417" w:rsidP="00F90EA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3F7" w14:textId="77777777" w:rsidR="00753417" w:rsidRPr="003C0071" w:rsidRDefault="00753417" w:rsidP="00F90EA0">
            <w:pPr>
              <w:spacing w:after="0"/>
              <w:rPr>
                <w:rFonts w:ascii="Arial" w:hAnsi="Arial" w:cs="Arial"/>
              </w:rPr>
            </w:pPr>
            <w:r w:rsidRPr="00D47128">
              <w:rPr>
                <w:rFonts w:ascii="Arial" w:hAnsi="Arial" w:cs="Arial"/>
              </w:rPr>
              <w:t>f_TC_22_3_1_5a_NBIOT</w:t>
            </w:r>
            <w:r w:rsidRPr="00DE64B8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753417" w14:paraId="64F398A0" w14:textId="77777777" w:rsidTr="00F90EA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C001" w14:textId="77777777" w:rsidR="00753417" w:rsidRDefault="00753417" w:rsidP="00F90E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FF1" w14:textId="77777777" w:rsidR="00753417" w:rsidRPr="004127A6" w:rsidRDefault="00753417" w:rsidP="00F90EA0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rFonts w:cs="Arial"/>
              </w:rPr>
              <w:t xml:space="preserve">At step 4 of the test case, UL Grant transmission need to be started. However function call to </w:t>
            </w:r>
            <w:proofErr w:type="spellStart"/>
            <w:r w:rsidRPr="00D47128">
              <w:rPr>
                <w:rFonts w:cs="Arial"/>
              </w:rPr>
              <w:t>f_NBIOT_</w:t>
            </w:r>
            <w:proofErr w:type="gramStart"/>
            <w:r w:rsidRPr="00D47128">
              <w:rPr>
                <w:rFonts w:cs="Arial"/>
              </w:rPr>
              <w:t>ULGrantTransmission</w:t>
            </w:r>
            <w:proofErr w:type="spellEnd"/>
            <w:r>
              <w:rPr>
                <w:rFonts w:cs="Arial"/>
              </w:rPr>
              <w:t>(</w:t>
            </w:r>
            <w:proofErr w:type="gramEnd"/>
            <w:r>
              <w:rPr>
                <w:rFonts w:cs="Arial"/>
              </w:rPr>
              <w:t xml:space="preserve">) is missing at step 4. </w:t>
            </w:r>
            <w:proofErr w:type="gramStart"/>
            <w:r>
              <w:rPr>
                <w:rFonts w:cs="Arial"/>
              </w:rPr>
              <w:t>Also</w:t>
            </w:r>
            <w:proofErr w:type="gram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NPdcchperiod</w:t>
            </w:r>
            <w:proofErr w:type="spellEnd"/>
            <w:r>
              <w:rPr>
                <w:rFonts w:cs="Arial"/>
              </w:rPr>
              <w:t xml:space="preserve"> need to be initialised with current </w:t>
            </w:r>
            <w:proofErr w:type="spellStart"/>
            <w:r>
              <w:rPr>
                <w:rFonts w:cs="Arial"/>
              </w:rPr>
              <w:t>NPdcchPeriod</w:t>
            </w:r>
            <w:proofErr w:type="spellEnd"/>
            <w:r>
              <w:rPr>
                <w:rFonts w:cs="Arial"/>
              </w:rPr>
              <w:t xml:space="preserve"> before adding Delta parameters to it. Otherwise </w:t>
            </w:r>
            <w:proofErr w:type="spellStart"/>
            <w:r>
              <w:rPr>
                <w:rFonts w:cs="Arial"/>
              </w:rPr>
              <w:t>NPdcchPeriod</w:t>
            </w:r>
            <w:proofErr w:type="spellEnd"/>
            <w:r>
              <w:rPr>
                <w:rFonts w:cs="Arial"/>
              </w:rPr>
              <w:t xml:space="preserve"> shall be based on Step 2 and not Step 3, which would be wrong as per test procedure.</w:t>
            </w:r>
          </w:p>
        </w:tc>
      </w:tr>
      <w:tr w:rsidR="00753417" w14:paraId="461C9627" w14:textId="77777777" w:rsidTr="00F90E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176D" w14:textId="77777777" w:rsidR="00753417" w:rsidRDefault="00753417" w:rsidP="00F90E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09D" w14:textId="625A96CE" w:rsidR="00753417" w:rsidRDefault="004B5436" w:rsidP="00F90EA0">
            <w:pPr>
              <w:pStyle w:val="CRCoverPage"/>
              <w:spacing w:after="0"/>
              <w:rPr>
                <w:noProof/>
                <w:lang w:val="en-SG"/>
              </w:rPr>
            </w:pPr>
            <w:r>
              <w:t>R</w:t>
            </w:r>
            <w:r w:rsidR="00753417">
              <w:rPr>
                <w:rFonts w:cs="Arial"/>
              </w:rPr>
              <w:t>einitialise</w:t>
            </w:r>
            <w:r>
              <w:rPr>
                <w:rFonts w:cs="Arial"/>
              </w:rPr>
              <w:t>d</w:t>
            </w:r>
            <w:r w:rsidR="00753417">
              <w:rPr>
                <w:rFonts w:cs="Arial"/>
              </w:rPr>
              <w:t xml:space="preserve"> </w:t>
            </w:r>
            <w:proofErr w:type="spellStart"/>
            <w:r w:rsidR="00753417" w:rsidRPr="00D47128">
              <w:rPr>
                <w:rFonts w:cs="Arial"/>
              </w:rPr>
              <w:t>v_NpdcchPeriod</w:t>
            </w:r>
            <w:proofErr w:type="spellEnd"/>
            <w:r w:rsidR="00753417">
              <w:rPr>
                <w:rFonts w:cs="Arial"/>
              </w:rPr>
              <w:t xml:space="preserve"> with current </w:t>
            </w:r>
            <w:proofErr w:type="spellStart"/>
            <w:r w:rsidR="00753417">
              <w:rPr>
                <w:rFonts w:cs="Arial"/>
              </w:rPr>
              <w:t>NpdcchPeriod</w:t>
            </w:r>
            <w:proofErr w:type="spellEnd"/>
            <w:r w:rsidR="00753417">
              <w:rPr>
                <w:rFonts w:cs="Arial"/>
              </w:rPr>
              <w:t xml:space="preserve"> and added call to </w:t>
            </w:r>
            <w:proofErr w:type="spellStart"/>
            <w:r w:rsidR="00753417" w:rsidRPr="00D47128">
              <w:rPr>
                <w:rFonts w:cs="Arial"/>
              </w:rPr>
              <w:t>f_NBIOT_</w:t>
            </w:r>
            <w:proofErr w:type="gramStart"/>
            <w:r w:rsidR="00753417" w:rsidRPr="00D47128">
              <w:rPr>
                <w:rFonts w:cs="Arial"/>
              </w:rPr>
              <w:t>ULGrantTransmission</w:t>
            </w:r>
            <w:proofErr w:type="spellEnd"/>
            <w:r w:rsidR="00753417">
              <w:rPr>
                <w:rFonts w:cs="Arial"/>
              </w:rPr>
              <w:t>(</w:t>
            </w:r>
            <w:proofErr w:type="gramEnd"/>
            <w:r w:rsidR="00753417">
              <w:rPr>
                <w:rFonts w:cs="Arial"/>
              </w:rPr>
              <w:t xml:space="preserve">) to start the </w:t>
            </w:r>
            <w:r>
              <w:rPr>
                <w:rFonts w:cs="Arial"/>
              </w:rPr>
              <w:t xml:space="preserve">UL </w:t>
            </w:r>
            <w:r w:rsidR="00753417">
              <w:rPr>
                <w:rFonts w:cs="Arial"/>
              </w:rPr>
              <w:t>Grant transmission</w:t>
            </w:r>
            <w:r>
              <w:rPr>
                <w:rFonts w:cs="Arial"/>
              </w:rPr>
              <w:t>.</w:t>
            </w:r>
          </w:p>
        </w:tc>
      </w:tr>
      <w:tr w:rsidR="00753417" w14:paraId="48FA2374" w14:textId="77777777" w:rsidTr="00F90E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3E64" w14:textId="77777777" w:rsidR="00753417" w:rsidRDefault="00753417" w:rsidP="00F90EA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591" w14:textId="77777777" w:rsidR="00753417" w:rsidRDefault="00753417" w:rsidP="00F90EA0">
            <w:pPr>
              <w:spacing w:after="0"/>
              <w:rPr>
                <w:rFonts w:ascii="Arial" w:hAnsi="Arial" w:cs="Arial"/>
                <w:noProof/>
              </w:rPr>
            </w:pPr>
            <w:r w:rsidRPr="00D47128">
              <w:rPr>
                <w:rFonts w:ascii="Arial" w:hAnsi="Arial" w:cs="Arial"/>
                <w:noProof/>
              </w:rPr>
              <w:t>NBIOT_MAC_NTN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753417" w14:paraId="751D0CE4" w14:textId="77777777" w:rsidTr="00F90EA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E292" w14:textId="77777777" w:rsidR="00753417" w:rsidRDefault="00753417" w:rsidP="00F90EA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52F" w14:textId="5BE513D5" w:rsidR="00476D3A" w:rsidRPr="0073704E" w:rsidRDefault="00F90EA0" w:rsidP="000616B5">
            <w:pPr>
              <w:rPr>
                <w:rFonts w:ascii="Arial" w:hAnsi="Arial"/>
                <w:highlight w:val="red"/>
              </w:rPr>
            </w:pPr>
            <w:r w:rsidRPr="000616B5">
              <w:rPr>
                <w:rFonts w:ascii="Arial" w:hAnsi="Arial"/>
                <w:highlight w:val="cyan"/>
              </w:rPr>
              <w:t>Accepted</w:t>
            </w:r>
            <w:r w:rsidR="00476D3A" w:rsidRPr="000616B5">
              <w:rPr>
                <w:rFonts w:ascii="Arial" w:hAnsi="Arial"/>
                <w:highlight w:val="cyan"/>
              </w:rPr>
              <w:t xml:space="preserve">, but </w:t>
            </w:r>
            <w:proofErr w:type="spellStart"/>
            <w:r w:rsidR="00476D3A" w:rsidRPr="000616B5">
              <w:rPr>
                <w:rFonts w:ascii="Arial" w:hAnsi="Arial"/>
                <w:highlight w:val="cyan"/>
              </w:rPr>
              <w:t>v_NpdcchPeriod</w:t>
            </w:r>
            <w:proofErr w:type="spellEnd"/>
            <w:r w:rsidR="00476D3A" w:rsidRPr="000616B5">
              <w:rPr>
                <w:rFonts w:ascii="Arial" w:hAnsi="Arial"/>
                <w:highlight w:val="cyan"/>
              </w:rPr>
              <w:t xml:space="preserve"> will be initialised differently: since running </w:t>
            </w:r>
            <w:r w:rsidR="00476D3A" w:rsidRPr="000616B5">
              <w:rPr>
                <w:i/>
                <w:highlight w:val="cyan"/>
              </w:rPr>
              <w:t>uLRetransmissionTimer-r</w:t>
            </w:r>
            <w:proofErr w:type="gramStart"/>
            <w:r w:rsidR="00476D3A" w:rsidRPr="000616B5">
              <w:rPr>
                <w:i/>
                <w:highlight w:val="cyan"/>
              </w:rPr>
              <w:t xml:space="preserve">13 </w:t>
            </w:r>
            <w:r w:rsidR="00476D3A" w:rsidRPr="000616B5">
              <w:rPr>
                <w:i/>
                <w:highlight w:val="cyan"/>
              </w:rPr>
              <w:t xml:space="preserve"> </w:t>
            </w:r>
            <w:r w:rsidR="00476D3A" w:rsidRPr="000616B5">
              <w:rPr>
                <w:rFonts w:ascii="Arial" w:hAnsi="Arial"/>
                <w:highlight w:val="cyan"/>
              </w:rPr>
              <w:t>implies</w:t>
            </w:r>
            <w:proofErr w:type="gramEnd"/>
            <w:r w:rsidR="00476D3A" w:rsidRPr="000616B5">
              <w:rPr>
                <w:rFonts w:ascii="Arial" w:hAnsi="Arial"/>
                <w:highlight w:val="cyan"/>
              </w:rPr>
              <w:t xml:space="preserve"> an Active Time there is no need to consider DRX. It is proposed to </w:t>
            </w:r>
            <w:r w:rsidR="005161FB" w:rsidRPr="000616B5">
              <w:rPr>
                <w:rFonts w:ascii="Arial" w:hAnsi="Arial"/>
                <w:highlight w:val="cyan"/>
              </w:rPr>
              <w:t>clarify the calculation of the</w:t>
            </w:r>
            <w:r w:rsidR="000616B5" w:rsidRPr="000616B5">
              <w:rPr>
                <w:rFonts w:ascii="Arial" w:hAnsi="Arial"/>
                <w:highlight w:val="cyan"/>
              </w:rPr>
              <w:t xml:space="preserve"> grant transmission timing based on status of UL HARQ RTT and </w:t>
            </w:r>
            <w:proofErr w:type="spellStart"/>
            <w:r w:rsidR="000616B5" w:rsidRPr="000616B5">
              <w:rPr>
                <w:rFonts w:ascii="Arial" w:hAnsi="Arial"/>
                <w:highlight w:val="cyan"/>
              </w:rPr>
              <w:t>drx-ULRetransmissionTimer</w:t>
            </w:r>
            <w:proofErr w:type="spellEnd"/>
            <w:r w:rsidR="000616B5" w:rsidRPr="000616B5">
              <w:rPr>
                <w:rFonts w:ascii="Arial" w:hAnsi="Arial"/>
                <w:highlight w:val="cyan"/>
              </w:rPr>
              <w:t xml:space="preserve"> values</w:t>
            </w:r>
            <w:r w:rsidR="000616B5">
              <w:rPr>
                <w:rFonts w:ascii="Arial" w:hAnsi="Arial"/>
                <w:highlight w:val="cyan"/>
              </w:rPr>
              <w:t>. See proposed implementation</w:t>
            </w:r>
          </w:p>
        </w:tc>
      </w:tr>
    </w:tbl>
    <w:p w14:paraId="76847618" w14:textId="77777777" w:rsidR="00753417" w:rsidRDefault="00753417" w:rsidP="00753417">
      <w:pPr>
        <w:spacing w:after="0"/>
        <w:rPr>
          <w:rFonts w:ascii="Arial" w:hAnsi="Arial"/>
          <w:b/>
          <w:sz w:val="32"/>
          <w:lang w:val="pt-BR"/>
        </w:rPr>
      </w:pPr>
      <w:bookmarkStart w:id="15" w:name="_Toc54888064"/>
    </w:p>
    <w:p w14:paraId="52B36CE1" w14:textId="77777777" w:rsidR="00753417" w:rsidRDefault="00753417" w:rsidP="0075341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3417" w14:paraId="540E7A35" w14:textId="77777777" w:rsidTr="00F90EA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ED0" w14:textId="77777777" w:rsidR="00753417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0C49AB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function f_TC_22_3_1_5a_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NBIOT(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) runs on NBIOT_PTC</w:t>
            </w:r>
          </w:p>
          <w:p w14:paraId="716F5CE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584CEE2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NPDCCH_ConfigDedicated_NB_r13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A582F8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NPdcchSearchSpaceCandidateIndex_Type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424D33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NPdcchUESpecificSearchSpace_Type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v_NPdcchUESpecificSearchSpace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3C8D30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MAC_MainConfig_NB_r13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MainConfig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cs_MAC_MainConfig_NB_SRB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A53B34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DL_CCCH_Message_NB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81112B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NB_RLC_CountsInfoList_Type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;   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// RLC status to be maintained by Send/Receive functions</w:t>
            </w:r>
          </w:p>
          <w:p w14:paraId="2208D11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TimingInfo_Type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74A904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MAC_PDU_Type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28D2E9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RLC_SDU_Type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D40041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MAC_SDUList_Type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2BE9753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641B14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NBIOT_SearchSpaceParameters_Type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tsc_NBIOT_SearchSpaceParameters_Def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13B519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(present)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MAC_PDU_Type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2BB5719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NB_UL_TransRetransmissionList_Type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AD4352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NB_DciUlInfo_Type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A07FDF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FA6129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NB_SYSTEM_IND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v_SYSTEM_IND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124175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0A0B22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//System information combination 8 as defined in TS 36.508 [18] clause 8.1.4.3.1.1 is used.</w:t>
            </w:r>
          </w:p>
          <w:p w14:paraId="3FDEA56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f_NBIOT_Init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(c8);</w:t>
            </w:r>
          </w:p>
          <w:p w14:paraId="5B7C659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E513CE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//Create and configure all cells</w:t>
            </w:r>
          </w:p>
          <w:p w14:paraId="1D9A198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f_NBIOT_CellConfig_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Def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CONTROL_PLANE);</w:t>
            </w:r>
          </w:p>
          <w:p w14:paraId="3BD1041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C96AFD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configure RRC Connection Setup being used during RACH procedure: Message modified according to Table 22.3.1.5a.3.3-1</w:t>
            </w:r>
          </w:p>
          <w:p w14:paraId="1BE56C0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MainConfig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cs_MAC_MainConfig_NB_SRB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4B6E31F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v_MAC_MainConfig.ul_SCH_Config_r13.periodicBSR_Timer_r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13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infinity_;</w:t>
            </w:r>
          </w:p>
          <w:p w14:paraId="5D7FC05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v_MAC_MainConfig.drx_Config_r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13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903EF1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F7A1B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ConfigDedicated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cs_NPDCCH_ConfigDedicated_NB_DEFAULT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1502CB7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v_NPDCCH_ConfigDedicated.npdcch_NumRepetitions_r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13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r64;</w:t>
            </w:r>
          </w:p>
          <w:p w14:paraId="27441E5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SearchSpaceParameters.Rmax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64;      // to be used for timing calculations</w:t>
            </w:r>
          </w:p>
          <w:p w14:paraId="7B4D03C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498275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RrcConnSetup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f_NBIOT_508_RRCConnectionSetup(-, -,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v_MAC_MainConfig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C2A1A4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f_NBIOT_SS_ConfigRachProcedureMsg4(nbiot_Cell1,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63F28A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007691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5813D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Modify cell configuration for UE specific search space according to Table 22.3.1.5a.3.3-1 and UL grants to be scheduled in the last search space candidate as needed for step 2:</w:t>
            </w:r>
          </w:p>
          <w:p w14:paraId="28FEE41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SearchSpaceCandidateForULGrant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    /* as we have a NPDCCH period of 256ms (instead of 64ms), there is no issue always to use the last search space candidate during the test case */</w:t>
            </w:r>
          </w:p>
          <w:p w14:paraId="558057C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NPdcchUESpecificSearchSpace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cs_NPdcchUESpecificSearchSpace(v_NPDCCH_ConfigDedicated.npdcch_NumRepetitions_r13,</w:t>
            </w:r>
          </w:p>
          <w:p w14:paraId="37B3A9C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v_NPDCCH_ConfigDedicated.npdcch_StartSF_USS_r13,</w:t>
            </w:r>
          </w:p>
          <w:p w14:paraId="0285449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v_NPDCCH_ConfigDedicated.npdcch_Offset_USS_r13,</w:t>
            </w:r>
          </w:p>
          <w:p w14:paraId="4DA5DE2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-,</w:t>
            </w:r>
          </w:p>
          <w:p w14:paraId="6F49457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8FA739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B30686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CommonCellConfig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cas_NB_CellConfig_REQ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(nbiot_Cell1, -, -, cds_NB_BasicCellConfig_NPDCCH(cs_NPdcchConfig(v_NPdcchUESpecificSearchSpace))));</w:t>
            </w:r>
          </w:p>
          <w:p w14:paraId="3B22126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DrxCtrlConfig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cs_NB_DrxCtrl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));    //@sic R5s230746 Ch2.1.2 sic@</w:t>
            </w:r>
          </w:p>
          <w:p w14:paraId="252800D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B5C7C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is in state 2B-NB according to TS 36.508 [18] clause 8.1.5.2B with test loop mode G closed</w:t>
            </w:r>
          </w:p>
          <w:p w14:paraId="7ABEA8B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SetCellPower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tsc_ServingCellRS_EPRE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7F5B328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Switch on UE</w:t>
            </w:r>
          </w:p>
          <w:p w14:paraId="68AE017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SwitchOnUE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UT, false);</w:t>
            </w:r>
          </w:p>
          <w:p w14:paraId="767A1FE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62677D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is in Automatic PLMN selection mode</w:t>
            </w:r>
          </w:p>
          <w:p w14:paraId="4CD089C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f_UT_AutomaticPLMN_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Select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UT); //@sic R5s2390746 Ch.2.1.1 sic@</w:t>
            </w:r>
          </w:p>
          <w:p w14:paraId="7742C89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preconfigured UE location is defined in TS 36.508 [18] Clause 4.13.</w:t>
            </w:r>
          </w:p>
          <w:p w14:paraId="5815801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f_UT_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ConfigureNTNPosition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UT,-,NO_CNF_REQUIRED);</w:t>
            </w:r>
          </w:p>
          <w:p w14:paraId="4BE0310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2C67DC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Now continue with the procedure</w:t>
            </w:r>
          </w:p>
          <w:p w14:paraId="43D38AF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InitialRegistration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CONTROL_PLANE, PREAMBLE, STATE2A_NB_TESTLOOP_ModeG);</w:t>
            </w:r>
          </w:p>
          <w:p w14:paraId="2586F99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621600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</w:t>
            </w:r>
          </w:p>
          <w:p w14:paraId="096EE94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f_NBIOT_CloseUE_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TestLoopModeGH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           // Bring UE to state 2B-NB</w:t>
            </w:r>
          </w:p>
          <w:p w14:paraId="7EF7393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f_NBIOT_UE_TestLoopMode_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Type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STATE2A_NB_TESTLOOP_ModeG),</w:t>
            </w:r>
          </w:p>
          <w:p w14:paraId="6D5B655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tsc_TestLoopModeGH_UplinkMode_RLC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64CDEB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09711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f_NBIOT_L2_CPMode_StopULGrant_EnableSrbTestMode(nbiot_Cell1,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TransparentMode_RLC_MAC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//@sic R5s2390746 Ch.2.1.3 sic@</w:t>
            </w:r>
          </w:p>
          <w:p w14:paraId="3B44724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4BE1998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f_NBIOT_TestBody_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true, layer2);</w:t>
            </w:r>
          </w:p>
          <w:p w14:paraId="28CB108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144FD8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DrxCtrlConfig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cs_NB_DrxCtrl_None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//@sic R5s2390746 Ch.2.1.4 sic@</w:t>
            </w:r>
          </w:p>
          <w:p w14:paraId="1EBE132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Delay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1.0); //@sic R5s2390746 Ch.2.1.5 sic@</w:t>
            </w:r>
          </w:p>
          <w:p w14:paraId="7CF0CDF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3D19D1D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f_NBIOT_SS_ConfigUL_HARQ_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IndMode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enable);</w:t>
            </w:r>
          </w:p>
          <w:p w14:paraId="229535C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13BC32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CBA255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first NPDCCH period of the next DRX On Duration the SS schedules the DL transmission of a MAC PDU in the first search space candidate of the search space.</w:t>
            </w:r>
          </w:p>
          <w:p w14:paraId="0C37CF6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tsc_FirstNpdcchPeriod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41C76D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308CAF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crs_PDCP_SDU_16B;</w:t>
            </w:r>
          </w:p>
          <w:p w14:paraId="635F0E9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RlcSduList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{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};</w:t>
            </w:r>
          </w:p>
          <w:p w14:paraId="50BEAA4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{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f_NBIOT_MAC_CPMode_EncodeMacSdu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(STATE2A_NB_TESTLOOP_ModeG,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 };    // NAS/RRC PDU gets encoded by NAS emulator and packed into RLC PDU</w:t>
            </w:r>
          </w:p>
          <w:p w14:paraId="3D97BC0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f_NBIOT_MAC_PDU_WithSDUs_TX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(tsc_LchId_SIB1bis,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114A4D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SendMacPdu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tsc_FirstSearchSpaceCandidate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004BF9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+ 1;</w:t>
            </w:r>
          </w:p>
          <w:p w14:paraId="21361A5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339E03F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1A"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00BEAD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 a HARQ ACK for the DL MAC PDU in Step 1.</w:t>
            </w:r>
          </w:p>
          <w:p w14:paraId="743C5DA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ack));</w:t>
            </w:r>
          </w:p>
          <w:p w14:paraId="4AE2C73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90124C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2"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BECCF0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of the next DRX On Duration the SS allocates an UL grant for UE in the last search space candidate of the search space.</w:t>
            </w:r>
          </w:p>
          <w:p w14:paraId="06CFB07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8B0918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8CCB86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{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cs_NB_UL_TransRetransmission_NewTransmission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0CAE34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cs_NB_UL_TransRetransmission_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ReTransmission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1)}; //@sic R5s230746 Ch2.1.6 sic@</w:t>
            </w:r>
          </w:p>
          <w:p w14:paraId="427E7D9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9A5501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DciUlInfo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cs_NB_DciInfo_CcchDcchDtchUL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(2, 4,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5FF5A3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ULGrantTransmission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cs_NB_SingleGrant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)),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034456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0058137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4DF027F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3"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139A66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loops back the MAC PDU.</w:t>
            </w:r>
          </w:p>
          <w:p w14:paraId="6BB2128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f_NBIOT_MacPdu_SingleRlcAmdPdu_RX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(-,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 //same as in Step 1</w:t>
            </w:r>
          </w:p>
          <w:p w14:paraId="297D1BE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f_NBIOT_MAC_CPMode_MacPdu_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FA477E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2398FD5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4"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F3AAD7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491DB26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On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duration and UL Retransmission timer) (Note 5)</w:t>
            </w:r>
          </w:p>
          <w:p w14:paraId="1352032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F347F">
              <w:rPr>
                <w:rFonts w:ascii="Courier New" w:hAnsi="Courier New" w:cs="Courier New"/>
                <w:bCs/>
                <w:highlight w:val="yellow"/>
                <w:lang w:eastAsia="de-DE"/>
              </w:rPr>
              <w:t>[Changes Here]</w:t>
            </w:r>
          </w:p>
          <w:p w14:paraId="4C4F613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f_SubFrameTiming_AddMilliSeconds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, 10); //x=10</w:t>
            </w:r>
          </w:p>
          <w:p w14:paraId="1C51F68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f_SubFrameTiming_CalculateCycleStartTime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f_NBIOT_SearchSpace_GetPdcchPeriod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),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v_SearchSpaceParameters.Alpha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F6AF6E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58DCFD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{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cs_NB_UL_TransRetransmission_ReTransmission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(1)};  //RV=1</w:t>
            </w:r>
          </w:p>
          <w:p w14:paraId="7C6A0945" w14:textId="77777777" w:rsidR="00753417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DciUlInfo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cs_NB_DciInfo_CcchDcchDtchUL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(2, 4,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AF28A7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</w:t>
            </w:r>
            <w:r w:rsidRPr="002F347F">
              <w:rPr>
                <w:rFonts w:ascii="Courier New" w:hAnsi="Courier New" w:cs="Courier New"/>
                <w:bCs/>
                <w:highlight w:val="yellow"/>
                <w:lang w:eastAsia="de-DE"/>
              </w:rPr>
              <w:t>[Changes Here]</w:t>
            </w:r>
          </w:p>
          <w:p w14:paraId="15B5B398" w14:textId="77777777" w:rsidR="00753417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B79DF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5"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D330A9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//Void.</w:t>
            </w:r>
          </w:p>
          <w:p w14:paraId="2A29BC7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E30D07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6"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1BA42E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loop back the MAC PDU?</w:t>
            </w:r>
          </w:p>
          <w:p w14:paraId="71A5009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IncrementVRR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0;</w:t>
            </w:r>
          </w:p>
          <w:p w14:paraId="6215746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f_NBIOT_MAC_CPMode_MacPdu_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//@sic R5s230746 Ch2.1.7 sic@</w:t>
            </w:r>
          </w:p>
          <w:p w14:paraId="6C20814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__FILE__, __LINE__, "Step 6");</w:t>
            </w:r>
          </w:p>
          <w:p w14:paraId="360CF23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29B4E50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6A"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BC3D8A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transmits an RLC STATUS PDU to acknowledge received data.</w:t>
            </w:r>
          </w:p>
          <w:p w14:paraId="435A2EB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SendRlcStatus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, nbiot_Cell1);</w:t>
            </w:r>
          </w:p>
          <w:p w14:paraId="75C006D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ack)); //@sic R5s230746 Ch2.1.8 sic@</w:t>
            </w:r>
          </w:p>
          <w:p w14:paraId="62D33B7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C9C806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stops allocating UL Grant.</w:t>
            </w:r>
          </w:p>
          <w:p w14:paraId="7AF77A4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ULGrantTransmission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cs_NB_UL_GrantScheduling_Stop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31C290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6A5FB76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"Steps 7-10"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50BE8E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//Void.</w:t>
            </w:r>
          </w:p>
          <w:p w14:paraId="64F2A16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B271BA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11"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65D903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3E727C0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90DD20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fl_TC_22_3_1_5_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SendInvalidMacPdu(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23FC93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</w:p>
          <w:p w14:paraId="5417E97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12"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463B4C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transmits a HARQ NACK for the DL MAC PDU in Step 11.</w:t>
            </w:r>
          </w:p>
          <w:p w14:paraId="701ADB2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5156757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CE4E0F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13"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3967CC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next NPDCCH period the SS schedules the DL transmission of a (new) MAC PDU in the first search space candidate.</w:t>
            </w:r>
          </w:p>
          <w:p w14:paraId="6F3DC89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//Note: The NDI of the corresponding DCI indicates a new transmission. (Note 5)</w:t>
            </w:r>
          </w:p>
          <w:p w14:paraId="304625A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tsc_FirstNpdcchPeriod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E1F197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5A209AA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= crs_PDCP_SDU_16B;</w:t>
            </w:r>
          </w:p>
          <w:p w14:paraId="2FD91FB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{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f_NBIOT_MAC_CPMode_EncodeMacSdu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(STATE2A_NB_TESTLOOP_ModeG,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 };    // NAS/RRC PDU gets encoded by NAS emulator and packed into RLC PDU</w:t>
            </w:r>
          </w:p>
          <w:p w14:paraId="37A30B7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f_NBIOT_MAC_PDU_WithSDUs_TX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(tsc_LchId_SIB1bis,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04FBDFD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SendMacPdu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tsc_FirstSearchSpaceCandidate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DC6645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+ 1;</w:t>
            </w:r>
          </w:p>
          <w:p w14:paraId="4F042A6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DDBB89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14"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145466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 HARQ ACK for the DL MAC PDU in Step 13?</w:t>
            </w:r>
          </w:p>
          <w:p w14:paraId="79AADD9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ack));</w:t>
            </w:r>
          </w:p>
          <w:p w14:paraId="2B04EE6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__FILE__, __LINE__, "Step 14");</w:t>
            </w:r>
          </w:p>
          <w:p w14:paraId="773BF1D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1BA877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15"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BEB0A6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02FC455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2FD5F7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fl_TC_22_3_1_5_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SendInvalidMacPdu(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D43526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</w:p>
          <w:p w14:paraId="4ABD674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16"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F2EEBA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transmits a HARQ NACK for the DL MAC PDU in Step 15.</w:t>
            </w:r>
          </w:p>
          <w:p w14:paraId="2614152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)) -&gt; value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v_SYSTEM_IND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B7B5F3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v_SYSTEM_IND.Common.TimingInfo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;  //@sic R5-237435 sic@</w:t>
            </w:r>
          </w:p>
          <w:p w14:paraId="76FFAA3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9323B3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17"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716F6E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370B367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//Note 1: Six NPDCCH periods is the duration of the drx-RetransmissionTimer-r13.</w:t>
            </w:r>
          </w:p>
          <w:p w14:paraId="44363E3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/(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Note 5)</w:t>
            </w:r>
          </w:p>
          <w:p w14:paraId="6FFC9D0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f_NBIOT_IncrementSearchSpace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v_TimingInfo.SubFrame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), int2float(5),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 //@sic R5s230746 Ch2.1.9, R5-237435, R5s240006 sic@</w:t>
            </w:r>
          </w:p>
          <w:p w14:paraId="49216E2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28BF98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SendMacPdu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6EF099B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F44F97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18"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423F05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 HARQ ACK for the DL MAC PDU in Step 17?</w:t>
            </w:r>
          </w:p>
          <w:p w14:paraId="61C777A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ack));</w:t>
            </w:r>
          </w:p>
          <w:p w14:paraId="3C46BAF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__FILE__, __LINE__, "Step 18");</w:t>
            </w:r>
          </w:p>
          <w:p w14:paraId="007F08B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247D574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19"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78A04A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starts allocating UL Grant</w:t>
            </w:r>
          </w:p>
          <w:p w14:paraId="04E05E8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f_NBIOT_SS_ConfigUL_HARQ_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IndMode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nbiot_Cell1, disable);  //@sic R5s230746 Ch.2.1.10 R5-237435 sic@</w:t>
            </w:r>
          </w:p>
          <w:p w14:paraId="2E98498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ULGrantTransmission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3496EA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326AF6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20"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E238E6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loops back the MAC PDU.</w:t>
            </w:r>
          </w:p>
          <w:p w14:paraId="051B080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f_NBIOT_MAC_CPMode_MacPdu_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Receive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790F724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60A0963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"Step 21"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BAF964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transmits an RLC STATUS PDU to acknowledge received data.</w:t>
            </w:r>
          </w:p>
          <w:p w14:paraId="6A24AA2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SendRlcStatus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, nbiot_Cell1);</w:t>
            </w:r>
          </w:p>
          <w:p w14:paraId="1BA1B41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58719E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f_NBIOT_SS_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DrxCtrlConfig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cs_NB_DrxCtrl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)); //@sic R5s2390746 Ch.2.1.4 sic@</w:t>
            </w:r>
          </w:p>
          <w:p w14:paraId="4AFA295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f_NBIOT_TestBody_Set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(false);</w:t>
            </w:r>
          </w:p>
          <w:p w14:paraId="7A1171D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//------------------------------------</w:t>
            </w:r>
          </w:p>
          <w:p w14:paraId="0A49CAA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f_NBIOT_L2_Postamble_State2B_</w:t>
            </w:r>
            <w:proofErr w:type="gramStart"/>
            <w:r w:rsidRPr="002F347F">
              <w:rPr>
                <w:rFonts w:ascii="Courier New" w:hAnsi="Courier New" w:cs="Courier New"/>
                <w:bCs/>
                <w:lang w:eastAsia="de-DE"/>
              </w:rPr>
              <w:t>NB(</w:t>
            </w:r>
            <w:proofErr w:type="gram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bCs/>
                <w:lang w:eastAsia="de-DE"/>
              </w:rPr>
              <w:t>v_RLC_CountsInfoListByRef.AM_VRR</w:t>
            </w:r>
            <w:proofErr w:type="spellEnd"/>
            <w:r w:rsidRPr="002F347F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BF1533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04137028" w14:textId="77777777" w:rsidR="00753417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} //f_TC_22_3_1_5a_NTN_NBIOT</w:t>
            </w: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8C260F4" w14:textId="77777777" w:rsidR="00753417" w:rsidRPr="0063303B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</w:tc>
      </w:tr>
    </w:tbl>
    <w:p w14:paraId="00E9592B" w14:textId="77777777" w:rsidR="00753417" w:rsidRDefault="00753417" w:rsidP="00753417">
      <w:pPr>
        <w:spacing w:after="0"/>
        <w:rPr>
          <w:rFonts w:ascii="Arial" w:hAnsi="Arial"/>
          <w:b/>
        </w:rPr>
      </w:pPr>
    </w:p>
    <w:p w14:paraId="130E802B" w14:textId="77777777" w:rsidR="00753417" w:rsidRDefault="00753417" w:rsidP="0075341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3417" w14:paraId="5B26B031" w14:textId="77777777" w:rsidTr="00F90EA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B848" w14:textId="77777777" w:rsidR="00753417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456C2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function f_TC_22_3_1_5a_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NBIOT(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) runs on NBIOT_PTC</w:t>
            </w:r>
          </w:p>
          <w:p w14:paraId="6052C2A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202AF5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NPDCCH_ConfigDedicated_NB_r13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1C0CEC8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NPdcchSearchSpaceCandidateIndex_Type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36D9D32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NPdcchUESpecificSearchSpace_Type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v_NPdcchUESpecificSearchSpace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5D8735A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MAC_MainConfig_NB_r13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MainConfig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cs_MAC_MainConfig_NB_SRB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2722D68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DL_CCCH_Message_NB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E8D117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NB_RLC_CountsInfoList_Type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;   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// RLC status to be maintained by Send/Receive functions</w:t>
            </w:r>
          </w:p>
          <w:p w14:paraId="04E32DC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1A605D1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MAC_PDU_Type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DE0633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RLC_SDU_Type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244A4A3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MAC_SDUList_Type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510DB36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15A7B88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NBIOT_SearchSpaceParameters_Type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tsc_NBIOT_SearchSpaceParameters_Def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5E5EEB8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MAC_PDU_Type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A7EAE1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NB_UL_TransRetransmissionList_Type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68E9F24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NB_DciUlInfo_Type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200C87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23165C7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NB_SYSTEM_IND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2BE4EFF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08D6577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//System information combination 8 as defined in TS 36.508 [18] clause 8.1.4.3.1.1 is used.</w:t>
            </w:r>
          </w:p>
          <w:p w14:paraId="21E6DC7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f_NBIOT_Init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(c8);</w:t>
            </w:r>
          </w:p>
          <w:p w14:paraId="30A5298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363D5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//Create and configure all cells</w:t>
            </w:r>
          </w:p>
          <w:p w14:paraId="7ADCEA2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f_NBIOT_CellConfig_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CONTROL_PLANE);</w:t>
            </w:r>
          </w:p>
          <w:p w14:paraId="080FE46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4BA6EE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configure RRC Connection Setup being used during RACH procedure: Message modified according to Table 22.3.1.5a.3.3-1</w:t>
            </w:r>
          </w:p>
          <w:p w14:paraId="5F3E71A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MainConfig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cs_MAC_MainConfig_NB_SRB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99C1C8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v_MAC_MainConfig.ul_SCH_Config_r13.periodicBSR_Timer_r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13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infinity_;</w:t>
            </w:r>
          </w:p>
          <w:p w14:paraId="74FEDAE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v_MAC_MainConfig.drx_Config_r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13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7020BFE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7022F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ConfigDedicated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cs_NPDCCH_ConfigDedicated_NB_DEFAULT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6FF95FC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v_NPDCCH_ConfigDedicated.npdcch_NumRepetitions_r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13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r64;</w:t>
            </w:r>
          </w:p>
          <w:p w14:paraId="4CDC222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SearchSpaceParameters.Rmax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64;      // to be used for timing calculations</w:t>
            </w:r>
          </w:p>
          <w:p w14:paraId="3417B38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4FD93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RrcConnSetup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f_NBIOT_508_RRCConnectionSetup(-, -,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v_MAC_MainConfig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v_NPDCCH_ConfigDedicated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6E4D57F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f_NBIOT_SS_ConfigRachProcedureMsg4(nbiot_Cell1,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v_RrcConnSetup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28348D0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13076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0FEDA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Modify cell configuration for UE specific search space according to Table 22.3.1.5a.3.3-1 and UL grants to be scheduled in the last search space candidate as needed for step 2:</w:t>
            </w:r>
          </w:p>
          <w:p w14:paraId="5A1D2DC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SearchSpaceCandidateForULGrant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    /* as we have a NPDCCH period of 256ms (instead of 64ms), there is no issue always to use the last search space candidate during the test case */</w:t>
            </w:r>
          </w:p>
          <w:p w14:paraId="2C733EA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NPdcchUESpecificSearchSpace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cs_NPdcchUESpecificSearchSpace(v_NPDCCH_ConfigDedicated.npdcch_NumRepetitions_r13,</w:t>
            </w:r>
          </w:p>
          <w:p w14:paraId="5C3641E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v_NPDCCH_ConfigDedicated.npdcch_StartSF_USS_r13,</w:t>
            </w:r>
          </w:p>
          <w:p w14:paraId="288B73E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v_NPDCCH_ConfigDedicated.npdcch_Offset_USS_r13,</w:t>
            </w:r>
          </w:p>
          <w:p w14:paraId="08EAC3E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-,</w:t>
            </w:r>
          </w:p>
          <w:p w14:paraId="316A645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v_SearchSpaceCandidateForULGrant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99814E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A66BDB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CommonCellConfig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cas_NB_CellConfig_REQ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(nbiot_Cell1, -, -, cds_NB_BasicCellConfig_NPDCCH(cs_NPdcchConfig(v_NPdcchUESpecificSearchSpace))));</w:t>
            </w:r>
          </w:p>
          <w:p w14:paraId="12888FC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DrxCtrlConfig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cs_NB_DrxCtrl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));    //@sic R5s230746 Ch2.1.2 sic@</w:t>
            </w:r>
          </w:p>
          <w:p w14:paraId="1C00F35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B849BA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is in state 2B-NB according to TS 36.508 [18] clause 8.1.5.2B with test loop mode G closed</w:t>
            </w:r>
          </w:p>
          <w:p w14:paraId="595485A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SetCellPower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tsc_ServingCellRS_EPRE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1A990B4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14:paraId="7C51621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SwitchOnUE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UT, false);</w:t>
            </w:r>
          </w:p>
          <w:p w14:paraId="592C6C3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840307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is in Automatic PLMN selection mode</w:t>
            </w:r>
          </w:p>
          <w:p w14:paraId="718FAE0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f_UT_AutomaticPLMN_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Select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UT); //@sic R5s2390746 Ch.2.1.1 sic@</w:t>
            </w:r>
          </w:p>
          <w:p w14:paraId="30132A5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preconfigured UE location is defined in TS 36.508 [18] Clause 4.13.</w:t>
            </w:r>
          </w:p>
          <w:p w14:paraId="6A4D0F1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ConfigureNTNPosition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UT,-,NO_CNF_REQUIRED);</w:t>
            </w:r>
          </w:p>
          <w:p w14:paraId="294804D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AEED47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14:paraId="4759DF0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InitialRegistration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CONTROL_PLANE, PREAMBLE, STATE2A_NB_TESTLOOP_ModeG);</w:t>
            </w:r>
          </w:p>
          <w:p w14:paraId="5DCEDF4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593DD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EA5B1F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f_NBIOT_CloseUE_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TestLoopModeGH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           // Bring UE to state 2B-NB</w:t>
            </w:r>
          </w:p>
          <w:p w14:paraId="45A993F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f_NBIOT_UE_TestLoopMode_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Type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STATE2A_NB_TESTLOOP_ModeG),</w:t>
            </w:r>
          </w:p>
          <w:p w14:paraId="159F5EC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tsc_TestLoopModeGH_UplinkMode_RLC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1E02BFA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7FEDB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f_NBIOT_L2_CPMode_StopULGrant_EnableSrbTestMode(nbiot_Cell1,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TransparentMode_RLC_MAC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//@sic R5s2390746 Ch.2.1.3 sic@</w:t>
            </w:r>
          </w:p>
          <w:p w14:paraId="48D07E1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01814F8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f_NBIOT_TestBody_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true, layer2);</w:t>
            </w:r>
          </w:p>
          <w:p w14:paraId="58D4E9D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B1B203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DrxCtrlConfig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cs_NB_DrxCtrl_None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//@sic R5s2390746 Ch.2.1.4 sic@</w:t>
            </w:r>
          </w:p>
          <w:p w14:paraId="5AAEC34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1.0); //@sic R5s2390746 Ch.2.1.5 sic@</w:t>
            </w:r>
          </w:p>
          <w:p w14:paraId="7D856B2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26CAF8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f_NBIOT_SS_ConfigUL_HARQ_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IndMode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enable);</w:t>
            </w:r>
          </w:p>
          <w:p w14:paraId="1E95B6E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096FAA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6B1C0DF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first NPDCCH period of the next DRX On Duration the SS schedules the DL transmission of a MAC PDU in the first search space candidate of the search space.</w:t>
            </w:r>
          </w:p>
          <w:p w14:paraId="2E4FFF3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tsc_FirstNpdcchPeriod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4DFEB60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3F99E43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crs_PDCP_SDU_16B;</w:t>
            </w:r>
          </w:p>
          <w:p w14:paraId="0DD5CCC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RlcSduList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};</w:t>
            </w:r>
          </w:p>
          <w:p w14:paraId="5E1CE4B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f_NBIOT_MAC_CPMode_EncodeMacSdu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(STATE2A_NB_TESTLOOP_ModeG,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 };    // NAS/RRC PDU gets encoded by NAS emulator and packed into RLC PDU</w:t>
            </w:r>
          </w:p>
          <w:p w14:paraId="157F7A8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f_NBIOT_MAC_PDU_WithSDUs_TX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(tsc_LchId_SIB1bis,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68C676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SendMacPdu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tsc_FirstSearchSpaceCandidate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6367DCD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2291138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A7FF6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1A"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71FF1EC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 a HARQ ACK for the DL MAC PDU in Step 1.</w:t>
            </w:r>
          </w:p>
          <w:p w14:paraId="634D009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ack));</w:t>
            </w:r>
          </w:p>
          <w:p w14:paraId="1C1BF57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7A4F64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0E88DB0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of the next DRX On Duration the SS allocates an UL grant for UE in the last search space candidate of the search space.</w:t>
            </w:r>
          </w:p>
          <w:p w14:paraId="3347A8A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F1D29D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CD9FE0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cs_NB_UL_TransRetransmission_NewTransmission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,</w:t>
            </w:r>
          </w:p>
          <w:p w14:paraId="51F3613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cs_NB_UL_TransRetransmission_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ReTransmission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1)}; //@sic R5s230746 Ch2.1.6 sic@</w:t>
            </w:r>
          </w:p>
          <w:p w14:paraId="00E5021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8E5CB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DciUlInfo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cs_NB_DciInfo_CcchDcchDtchUL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(2, 4,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2C88887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ULGrantTransmission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cs_NB_SingleGrant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)),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CE81F7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00BD0B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05347C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5F4D5A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loops back the MAC PDU.</w:t>
            </w:r>
          </w:p>
          <w:p w14:paraId="0CB59BB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f_NBIOT_MacPdu_SingleRlcAmdPdu_RX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 //same as in Step 1</w:t>
            </w:r>
          </w:p>
          <w:p w14:paraId="2E23CE3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f_NBIOT_MAC_CPMode_MacPdu_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2EA9FA4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9F4474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B5F001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4693BDB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On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 duration and UL Retransmission timer) (Note 5)</w:t>
            </w:r>
          </w:p>
          <w:p w14:paraId="2CE1C7E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CBEF27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f_SubFrameTiming_AddMilliSeconds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, 10); //x=10</w:t>
            </w:r>
          </w:p>
          <w:p w14:paraId="74696BC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f_SubFrameTiming_CalculateCycleStartTime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f_NBIOT_SearchSpace_GetPdcchPeriod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v_SearchSpaceParameters.Alpha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B582DA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0DB0A7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cs_NB_UL_TransRetransmission_ReTransmission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(1)};  //RV=1</w:t>
            </w:r>
          </w:p>
          <w:p w14:paraId="7E2E8CE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DciUlInfo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cs_NB_DciInfo_CcchDcchDtchUL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(2, 4,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ADFF01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ULGrantTransmission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nbiot_Cell1,</w:t>
            </w:r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cs_NB_SingleGrant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v_DciUlInfo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 xml:space="preserve">)), </w:t>
            </w:r>
            <w:proofErr w:type="spellStart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C0AF73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2BBB477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4AB22A9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//Void.</w:t>
            </w:r>
          </w:p>
          <w:p w14:paraId="3019258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FC1356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6"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422ACBA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loop back the MAC PDU?</w:t>
            </w:r>
          </w:p>
          <w:p w14:paraId="7ED446B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IncrementVRR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0;</w:t>
            </w:r>
          </w:p>
          <w:p w14:paraId="30AAEF3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f_NBIOT_MAC_CPMode_MacPdu_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v_IncrementVRR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//@sic R5s230746 Ch2.1.7 sic@</w:t>
            </w:r>
          </w:p>
          <w:p w14:paraId="28A9000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7673ED7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869693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6A"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5EF6100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transmits an RLC STATUS PDU to acknowledge received data.</w:t>
            </w:r>
          </w:p>
          <w:p w14:paraId="20D1234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SendRlcStatus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, nbiot_Cell1);</w:t>
            </w:r>
          </w:p>
          <w:p w14:paraId="1243FD2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ack)); //@sic R5s230746 Ch2.1.8 sic@</w:t>
            </w:r>
          </w:p>
          <w:p w14:paraId="5553227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15D5D7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stops allocating UL Grant.</w:t>
            </w:r>
          </w:p>
          <w:p w14:paraId="25D8315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ULGrantTransmission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cs_NB_UL_GrantScheduling_Stop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1EABC63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4A089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"Steps 7-10"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1439698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//Void.</w:t>
            </w:r>
          </w:p>
          <w:p w14:paraId="7992D2A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A87D1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11"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2AD3407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055C9A5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4C99497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fl_TC_22_3_1_5_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SendInvalidMacPdu(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2FA4B9A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</w:t>
            </w:r>
          </w:p>
          <w:p w14:paraId="5D73A19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12"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80C3C0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transmits a HARQ NACK for the DL MAC PDU in Step 11.</w:t>
            </w:r>
          </w:p>
          <w:p w14:paraId="4868E97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));</w:t>
            </w:r>
          </w:p>
          <w:p w14:paraId="7BD2124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5155FD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13"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600B117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next NPDCCH period the SS schedules the DL transmission of a (new) MAC PDU in the first search space candidate.</w:t>
            </w:r>
          </w:p>
          <w:p w14:paraId="23AA42A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//Note: The NDI of the corresponding DCI indicates a new transmission. (Note 5)</w:t>
            </w:r>
          </w:p>
          <w:p w14:paraId="55CB9F2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tsc_FirstNpdcchPeriod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FA5E55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1A5B7D8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= crs_PDCP_SDU_16B;</w:t>
            </w:r>
          </w:p>
          <w:p w14:paraId="42EBEFA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f_NBIOT_MAC_CPMode_EncodeMacSdu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(STATE2A_NB_TESTLOOP_ModeG,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 };    // NAS/RRC PDU gets encoded by NAS emulator and packed into RLC PDU</w:t>
            </w:r>
          </w:p>
          <w:p w14:paraId="7054947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f_NBIOT_MAC_PDU_WithSDUs_TX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(tsc_LchId_SIB1bis,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7D0235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SendMacPdu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tsc_FirstSearchSpaceCandidate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6E8D4E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2D3BF44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0177CF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502217E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transmit a HARQ ACK for the DL MAC PDU in Step 13?</w:t>
            </w:r>
          </w:p>
          <w:p w14:paraId="46FAC7D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ack));</w:t>
            </w:r>
          </w:p>
          <w:p w14:paraId="1DD23AC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__FILE__, __LINE__, "Step 14");</w:t>
            </w:r>
          </w:p>
          <w:p w14:paraId="2526E2A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FD1F72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15"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1502C4B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264199DE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3DB8970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fl_TC_22_3_1_5_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SendInvalidMacPdu(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6D86453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</w:t>
            </w:r>
          </w:p>
          <w:p w14:paraId="531A949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16"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DC25811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transmits a HARQ NACK for the DL MAC PDU in Step 15.</w:t>
            </w:r>
          </w:p>
          <w:p w14:paraId="63B9526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)) -&gt; value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</w:t>
            </w:r>
          </w:p>
          <w:p w14:paraId="579B052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v_SYSTEM_IND.Common.TimingInfo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;  //@sic R5-237435 sic@</w:t>
            </w:r>
          </w:p>
          <w:p w14:paraId="712234F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56A24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17"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E9B45D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65D34C1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//Note 1: Six NPDCCH periods is the duration of the drx-RetransmissionTimer-r13.</w:t>
            </w:r>
          </w:p>
          <w:p w14:paraId="761A889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/(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Note 5)</w:t>
            </w:r>
          </w:p>
          <w:p w14:paraId="72F6BCDA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f_NBIOT_IncrementSearchSpace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v_TimingInfo.SubFrame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), int2float(5),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 //@sic R5s230746 Ch2.1.9, R5-237435, R5s240006 sic@</w:t>
            </w:r>
          </w:p>
          <w:p w14:paraId="7EB7F9CB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72F6D1A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SendMacPdu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1D6366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1F210E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18"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0E7FD8C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transmit a HARQ ACK for the DL MAC PDU in Step 17?</w:t>
            </w:r>
          </w:p>
          <w:p w14:paraId="59AAEBE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ack));</w:t>
            </w:r>
          </w:p>
          <w:p w14:paraId="0D28F8E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__FILE__, __LINE__, "Step 18");</w:t>
            </w:r>
          </w:p>
          <w:p w14:paraId="77E2672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39D035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19"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7995D9EC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starts allocating UL Grant</w:t>
            </w:r>
          </w:p>
          <w:p w14:paraId="04D6313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f_NBIOT_SS_ConfigUL_HARQ_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IndMode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nbiot_Cell1, disable);  //@sic R5s230746 Ch.2.1.10 R5-237435 sic@</w:t>
            </w:r>
          </w:p>
          <w:p w14:paraId="282AD5D6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ULGrantTransmission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cs_NB_UL_GrantScheduling_Start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0E5A37D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61C85A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20"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7F3F1B25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loops back the MAC PDU.</w:t>
            </w:r>
          </w:p>
          <w:p w14:paraId="33015A58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f_NBIOT_MAC_CPMode_MacPdu_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Receive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55F3BE34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2D4C1B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 "Step 21"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@</w:t>
            </w:r>
          </w:p>
          <w:p w14:paraId="371911E7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transmits an RLC STATUS PDU to acknowledge received data.</w:t>
            </w:r>
          </w:p>
          <w:p w14:paraId="57D0A52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SendRlcStatus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, nbiot_Cell1);</w:t>
            </w:r>
          </w:p>
          <w:p w14:paraId="7A5BEE80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D9ACF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f_NBIOT_SS_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DrxCtrlConfig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cs_NB_DrxCtrl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)); //@sic R5s2390746 Ch.2.1.4 sic@</w:t>
            </w:r>
          </w:p>
          <w:p w14:paraId="40CC90E9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f_NBIOT_TestBody_Set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2E0220D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//------------------------------------</w:t>
            </w:r>
          </w:p>
          <w:p w14:paraId="6B86F34F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f_NBIOT_L2_Postamble_State2B_</w:t>
            </w:r>
            <w:proofErr w:type="gramStart"/>
            <w:r w:rsidRPr="002F347F">
              <w:rPr>
                <w:rFonts w:ascii="Courier New" w:hAnsi="Courier New" w:cs="Courier New"/>
                <w:lang w:eastAsia="de-DE"/>
              </w:rPr>
              <w:t>NB(</w:t>
            </w:r>
            <w:proofErr w:type="gramEnd"/>
            <w:r w:rsidRPr="002F347F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F347F">
              <w:rPr>
                <w:rFonts w:ascii="Courier New" w:hAnsi="Courier New" w:cs="Courier New"/>
                <w:lang w:eastAsia="de-DE"/>
              </w:rPr>
              <w:t>v_RLC_CountsInfoListByRef.AM_VRR</w:t>
            </w:r>
            <w:proofErr w:type="spellEnd"/>
            <w:r w:rsidRPr="002F347F">
              <w:rPr>
                <w:rFonts w:ascii="Courier New" w:hAnsi="Courier New" w:cs="Courier New"/>
                <w:lang w:eastAsia="de-DE"/>
              </w:rPr>
              <w:t>);</w:t>
            </w:r>
          </w:p>
          <w:p w14:paraId="33310C72" w14:textId="77777777" w:rsidR="00753417" w:rsidRPr="002F347F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BB74DCC" w14:textId="77777777" w:rsidR="00753417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} //f_TC_22_3_1_5a_NTN_NBIOT</w:t>
            </w:r>
          </w:p>
          <w:p w14:paraId="423089E3" w14:textId="77777777" w:rsidR="00753417" w:rsidRPr="00CA4CF2" w:rsidRDefault="00753417" w:rsidP="00F90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bookmarkEnd w:id="4"/>
      <w:bookmarkEnd w:id="5"/>
      <w:bookmarkEnd w:id="6"/>
      <w:bookmarkEnd w:id="15"/>
    </w:tbl>
    <w:p w14:paraId="764222C3" w14:textId="181CC313" w:rsidR="00753417" w:rsidRDefault="00753417" w:rsidP="00753417">
      <w:pPr>
        <w:spacing w:after="0"/>
        <w:rPr>
          <w:rFonts w:ascii="Arial" w:hAnsi="Arial"/>
          <w:b/>
        </w:rPr>
      </w:pPr>
    </w:p>
    <w:p w14:paraId="654EFAD5" w14:textId="384F307A" w:rsidR="000616B5" w:rsidRDefault="000616B5" w:rsidP="000616B5">
      <w:pPr>
        <w:spacing w:after="0"/>
        <w:rPr>
          <w:rFonts w:ascii="Arial" w:hAnsi="Arial"/>
          <w:b/>
        </w:rPr>
      </w:pPr>
      <w:r w:rsidRPr="000616B5">
        <w:rPr>
          <w:rFonts w:ascii="Arial" w:hAnsi="Arial"/>
          <w:b/>
          <w:highlight w:val="cyan"/>
        </w:rPr>
        <w:t>MCC160 proposed implementation</w:t>
      </w:r>
      <w:r w:rsidRPr="000616B5">
        <w:rPr>
          <w:rFonts w:ascii="Arial" w:hAnsi="Arial"/>
          <w:b/>
          <w:highlight w:val="cy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16B5" w14:paraId="7B2E9254" w14:textId="77777777" w:rsidTr="004062A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3EE6" w14:textId="77777777" w:rsidR="000616B5" w:rsidRDefault="000616B5" w:rsidP="004062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0A2317A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>function f_TC_22_3_1_5a_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NBIOT(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) runs on NBIOT_PTC</w:t>
            </w:r>
          </w:p>
          <w:p w14:paraId="7F4F71A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5C8FE6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NPDCCH_ConfigDedicated_NB_r13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v_NPDCCH_ConfigDedicated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2AD44EF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NPdcchSearchSpaceCandidateIndex_Type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v_SearchSpaceCandidateForULGrant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2DE6579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NPdcchUESpecificSearchSpace_Type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v_NPdcchUESpecificSearchSpace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78BBDB8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MAC_MainConfig_NB_r13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MainConfig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cs_MAC_MainConfig_NB_SRB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59E0C9E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DL_CCCH_Message_NB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v_RrcConnSetup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1FAEFF2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NB_RLC_CountsInfoList_Type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CountsInfoListByRef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;   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// RLC status to be maintained by Send/Receive functions</w:t>
            </w:r>
          </w:p>
          <w:p w14:paraId="177E8F2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TimingInfo_Type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6D4574F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MAC_PDU_Type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1CA45C3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RLC_SDU_Type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68720D2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MAC_SDUList_Type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7A6EADC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030EE3F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NBIOT_SearchSpaceParameters_Type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tsc_NBIOT_SearchSpaceParameters_Def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6D4B9D9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MAC_PDU_Type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08E9B28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NB_UL_TransRetransmissionList_Type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0872BB9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NB_DciUlInfo_Type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v_DciUlInfo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34933B7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v_IncrementVRR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0F5D132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NB_SYSTEM_IND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00B3BD1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var NB_L2_DATA_IND v_NB_L2_DATA_IND;</w:t>
            </w:r>
          </w:p>
          <w:p w14:paraId="0A6A0EF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val="de-DE"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val="de-DE" w:eastAsia="de-DE"/>
              </w:rPr>
              <w:t>var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val="de-DE" w:eastAsia="de-DE"/>
              </w:rPr>
              <w:t xml:space="preserve"> integer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val="de-DE" w:eastAsia="de-DE"/>
              </w:rPr>
              <w:t>v_UL_HARQ_RTT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val="de-DE" w:eastAsia="de-DE"/>
              </w:rPr>
              <w:t>;</w:t>
            </w:r>
          </w:p>
          <w:p w14:paraId="21CD245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val="de-DE" w:eastAsia="de-DE"/>
              </w:rPr>
              <w:t xml:space="preserve">    </w:t>
            </w: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var integer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LegacyTA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 0;</w:t>
            </w:r>
          </w:p>
          <w:p w14:paraId="55F8510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var integer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v_CommonTA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;</w:t>
            </w:r>
          </w:p>
          <w:p w14:paraId="3249177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var integer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v_UeSpecificTA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;</w:t>
            </w:r>
          </w:p>
          <w:p w14:paraId="39167FA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var integer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;</w:t>
            </w:r>
          </w:p>
          <w:p w14:paraId="2F2B3B4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var integer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v_Drx_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ULRetransmissionTimer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 6144;</w:t>
            </w:r>
          </w:p>
          <w:p w14:paraId="288EBD7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  </w:t>
            </w:r>
          </w:p>
          <w:p w14:paraId="07070C1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if (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f_NBIOT_MobileInfo_GetNTNSatelliteType</w:t>
            </w:r>
            <w:proofErr w:type="spellEnd"/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()=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ntn_GSO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)</w:t>
            </w:r>
          </w:p>
          <w:p w14:paraId="3467BF5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{//@sic R5s240411 sic@</w:t>
            </w:r>
          </w:p>
          <w:p w14:paraId="0B248FE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CommonTA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 8243100;</w:t>
            </w:r>
          </w:p>
          <w:p w14:paraId="14B0565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UeSpecificTA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 7476932;</w:t>
            </w:r>
          </w:p>
          <w:p w14:paraId="4BED633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}</w:t>
            </w:r>
          </w:p>
          <w:p w14:paraId="6D04B28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else</w:t>
            </w:r>
          </w:p>
          <w:p w14:paraId="6842256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{</w:t>
            </w:r>
          </w:p>
          <w:p w14:paraId="4CA104E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CommonTA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 0;</w:t>
            </w:r>
          </w:p>
          <w:p w14:paraId="5847009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UeSpecificTA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 124805;</w:t>
            </w:r>
          </w:p>
          <w:p w14:paraId="36EF854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}</w:t>
            </w:r>
          </w:p>
          <w:p w14:paraId="1DD9443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  </w:t>
            </w:r>
          </w:p>
          <w:p w14:paraId="331A039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:=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(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v_LegacyTA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+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v_CommonTA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+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v_UeSpecificTA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)* 1/(15000 * 2048); //TS 36.523-3 cl 7A.14.2.2</w:t>
            </w:r>
          </w:p>
          <w:p w14:paraId="0809628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B1562E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E8028E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//System information combination 8 as defined in TS 36.508 [18] clause 8.1.4.3.1.1 is used.</w:t>
            </w:r>
          </w:p>
          <w:p w14:paraId="05AE493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f_NBIOT_Init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(c8);</w:t>
            </w:r>
          </w:p>
          <w:p w14:paraId="0A3A886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28FF30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//Create and configure all cells</w:t>
            </w:r>
          </w:p>
          <w:p w14:paraId="676BD11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f_NBIOT_CellConfig_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CONTROL_PLANE);</w:t>
            </w:r>
          </w:p>
          <w:p w14:paraId="2E419FB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6986AE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 configure RRC Connection Setup being used during RACH procedure: Message modified according to Table 22.3.1.5a.3.3-1</w:t>
            </w:r>
          </w:p>
          <w:p w14:paraId="404AB1D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MainConfig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cs_MAC_MainConfig_NB_SRB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0C95FB6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v_MAC_MainConfig.ul_SCH_Config_r13.periodicBSR_Timer_r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13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infinity_;</w:t>
            </w:r>
          </w:p>
          <w:p w14:paraId="70DA2D8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v_MAC_MainConfig.drx_Config_r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13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7D126E9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294DC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ConfigDedicated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cs_NPDCCH_ConfigDedicated_NB_DEFAULT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1699AAA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v_NPDCCH_ConfigDedicated.npdcch_NumRepetitions_r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13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r64;</w:t>
            </w:r>
          </w:p>
          <w:p w14:paraId="2035917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SearchSpaceParameters.Rmax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64;      // to be used for timing calculations</w:t>
            </w:r>
          </w:p>
          <w:p w14:paraId="4219EA7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745344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RrcConnSetup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f_NBIOT_508_RRCConnectionSetup(-, -,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v_MAC_MainConfig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v_NPDCCH_ConfigDedicated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34F30EC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f_NBIOT_SS_ConfigRachProcedureMsg4(nbiot_Cell1,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v_RrcConnSetup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6B8A24A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AC33D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4E9D6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 Modify cell configuration for UE specific search space according to Table 22.3.1.5a.3.3-1 and UL grants to be scheduled in the last search space candidate as needed for step 2:</w:t>
            </w:r>
          </w:p>
          <w:p w14:paraId="5CF90C0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SearchSpaceCandidateForULGrant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    /* as we have a NPDCCH period of 256ms (instead of 64ms), there is no issue always to use the last search space candidate during the test case */</w:t>
            </w:r>
          </w:p>
          <w:p w14:paraId="595018D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NPdcchUESpecificSearchSpace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cs_NPdcchUESpecificSearchSpace(v_NPDCCH_ConfigDedicated.npdcch_NumRepetitions_r13,</w:t>
            </w:r>
          </w:p>
          <w:p w14:paraId="70D5492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v_NPDCCH_ConfigDedicated.npdcch_StartSF_USS_r13,</w:t>
            </w:r>
          </w:p>
          <w:p w14:paraId="4163D8E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v_NPDCCH_ConfigDedicated.npdcch_Offset_USS_r13,</w:t>
            </w:r>
          </w:p>
          <w:p w14:paraId="2E84BBE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-,</w:t>
            </w:r>
          </w:p>
          <w:p w14:paraId="352990A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v_SearchSpaceCandidateForULGrant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169EC9D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B2AE1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f_NBIOT_SS_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CommonCellConfig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cas_NB_CellConfig_REQ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(nbiot_Cell1, -, -, cds_NB_BasicCellConfig_NPDCCH(cs_NPdcchConfig(v_NPdcchUESpecificSearchSpace))));</w:t>
            </w:r>
          </w:p>
          <w:p w14:paraId="35CCEEB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f_NBIOT_SS_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DrxCtrlConfig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cs_NB_DrxCtrl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));    //@sic R5s230746 Ch2.1.2 sic@</w:t>
            </w:r>
          </w:p>
          <w:p w14:paraId="11EF885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4EA74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UE is in state 2B-NB according to TS 36.508 [18] clause 8.1.5.2B with test loop mode G closed</w:t>
            </w:r>
          </w:p>
          <w:p w14:paraId="3D75478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SetCellPower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tsc_ServingCellRS_EPRE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5746115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14:paraId="3613DD6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SwitchOnUE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UT, false);</w:t>
            </w:r>
          </w:p>
          <w:p w14:paraId="33222F2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177F0D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f_UT_AutomaticPLMN_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Select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UT); //@sic R5s240281 FFS Prose CR, R5s2390746 Ch.2.1.1 sic@</w:t>
            </w:r>
          </w:p>
          <w:p w14:paraId="315F43B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preconfigured UE location is defined in TS 36.508 [18] Clause 4.13.</w:t>
            </w:r>
          </w:p>
          <w:p w14:paraId="2EB6AF7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f_NBIOT_PreconfigureNTN_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UE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); // @sic R5w240103 sic@</w:t>
            </w:r>
          </w:p>
          <w:p w14:paraId="3176EB4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A2C1A3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14:paraId="48F5B42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InitialRegistration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CONTROL_PLANE, PREAMBLE, STATE2A_NB_TESTLOOP_ModeG);</w:t>
            </w:r>
          </w:p>
          <w:p w14:paraId="150BFFC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611C9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927A6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f_NBIOT_CloseUE_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TestLoopModeGH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           // Bring UE to state 2B-NB</w:t>
            </w:r>
          </w:p>
          <w:p w14:paraId="5E6EF8C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f_NBIOT_UE_TestLoopMode_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Type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STATE2A_NB_TESTLOOP_ModeG),</w:t>
            </w:r>
          </w:p>
          <w:p w14:paraId="624A633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tsc_TestLoopModeGH_UplinkMode_RLC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5ACE653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B0ED0F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CountsInfoListByRef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f_NBIOT_L2_CPMode_StopULGrant_EnableSrbTestMode(nbiot_Cell1,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TransparentMode_RLC_MAC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 //@sic R5s2390746 Ch.2.1.3 sic@</w:t>
            </w:r>
          </w:p>
          <w:p w14:paraId="42728A1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F28545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f_NBIOT_TestBody_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true, layer2);</w:t>
            </w:r>
          </w:p>
          <w:p w14:paraId="0938927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A5747D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f_NBIOT_SS_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DrxCtrlConfig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cs_NB_DrxCtrl_None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 //@sic R5s2390746 Ch.2.1.4 sic@</w:t>
            </w:r>
          </w:p>
          <w:p w14:paraId="616C5C9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1.0); //@sic R5s2390746 Ch.2.1.5 sic@</w:t>
            </w:r>
          </w:p>
          <w:p w14:paraId="152A253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CE2869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f_NBIOT_SS_ConfigUL_HARQ_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IndMode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enable);</w:t>
            </w:r>
          </w:p>
          <w:p w14:paraId="695175D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5229B0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4BA2919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//In the first NPDCCH period of the next DRX On Duration the SS schedules the DL transmission of a MAC PDU in the first search space candidate of the search space.</w:t>
            </w:r>
          </w:p>
          <w:p w14:paraId="36B9433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tsc_FirstNpdcchPeriod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7C54BFF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5A5553E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RlcSdu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crs_PDCP_SDU_16B;</w:t>
            </w:r>
          </w:p>
          <w:p w14:paraId="1680916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RlcSduList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};</w:t>
            </w:r>
          </w:p>
          <w:p w14:paraId="5D57A12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f_NBIOT_MAC_CPMode_EncodeMacSdu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(STATE2A_NB_TESTLOOP_ModeG,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 };    // NAS/RRC PDU gets encoded by NAS emulator and packed into RLC PDU</w:t>
            </w:r>
          </w:p>
          <w:p w14:paraId="05CECCA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f_NBIOT_MAC_PDU_WithSDUs_TX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(tsc_LchId_SIB1bis,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698E214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SendMacPdu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tsc_FirstSearchSpaceCandidate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0CA0396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v_RLC_CountsInfoListByRef.AM_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VTS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79C6E14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DBC8DB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1A"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2594D51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UE transmit a HARQ ACK for the DL MAC PDU in Step 1.</w:t>
            </w:r>
          </w:p>
          <w:p w14:paraId="59BF644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ack));</w:t>
            </w:r>
          </w:p>
          <w:p w14:paraId="1E7746A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0DEFB8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6563D84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//In the last NPDCCH period of the next DRX On Duration the SS allocates an UL grant for UE in the last search space candidate of the search space.</w:t>
            </w:r>
          </w:p>
          <w:p w14:paraId="426D407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744FB85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315F3BD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TransRetransmissionList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cs_NB_UL_TransRetransmission_NewTransmission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,</w:t>
            </w:r>
          </w:p>
          <w:p w14:paraId="2D87925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cs_NB_UL_TransRetransmission_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ReTransmission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1)}; //@sic R5s230746 Ch2.1.6 sic@</w:t>
            </w:r>
          </w:p>
          <w:p w14:paraId="4505779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C96B8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DciUlInfo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cs_NB_DciInfo_CcchDcchDtchUL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(2, 4,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332E7F5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ULGrantTransmission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cs_NB_UL_GrantScheduling_Start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cs_NB_SingleGrant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v_DciUlInfo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)),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19D91FE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39A8AF5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175B63B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280D256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UE loops back the MAC PDU.</w:t>
            </w:r>
          </w:p>
          <w:p w14:paraId="1B614DB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RX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f_NBIOT_MacPdu_SingleRlcAmdPdu_RX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  //same as in Step 1</w:t>
            </w:r>
          </w:p>
          <w:p w14:paraId="7EEF492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v_NB_L2_DATA_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IND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</w:t>
            </w:r>
            <w:r w:rsidRPr="000616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f_NBIOT_MAC_CPMode_MacPdu_Receive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 //@sic R5s240411 sic@</w:t>
            </w:r>
          </w:p>
          <w:p w14:paraId="3CD58D85" w14:textId="3328A126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TimingInfo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= v_NB_L2_DATA_IND.Common.TimingInfo; // reference time for calculation of </w:t>
            </w:r>
            <w:r>
              <w:rPr>
                <w:rFonts w:ascii="Courier New" w:hAnsi="Courier New" w:cs="Courier New"/>
                <w:highlight w:val="cyan"/>
                <w:lang w:eastAsia="de-DE"/>
              </w:rPr>
              <w:t>UE</w:t>
            </w: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timer </w:t>
            </w:r>
            <w:r>
              <w:rPr>
                <w:rFonts w:ascii="Courier New" w:hAnsi="Courier New" w:cs="Courier New"/>
                <w:highlight w:val="cyan"/>
                <w:lang w:eastAsia="de-DE"/>
              </w:rPr>
              <w:t>start</w:t>
            </w: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@sic R5s240411 sic@</w:t>
            </w:r>
          </w:p>
          <w:p w14:paraId="67A2FE0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72F772A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//For NB-IoT, when single TB is scheduled by PDCCH the UL HARQ RTT timer length is set to 4 subframes plus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RTToffset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+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deltaPDCCH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, </w:t>
            </w:r>
          </w:p>
          <w:p w14:paraId="19F59DE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//where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deltaPDCCH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is the interval starting from the subframe following the last subframe of the PUSCH transmission plus 3 subframes plus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RTToffset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to the first subframe of the next PDCCH occasion</w:t>
            </w:r>
          </w:p>
          <w:p w14:paraId="7EB658F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v_UL_HARQ_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RTT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= 3 + (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v_TA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+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f_NBIOT_CellInfo_Get_Kmac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(nbiot_Cell1))/2; //3 subframes + half of RTT  @sic R5s240411 sic@</w:t>
            </w:r>
            <w:r w:rsidRPr="000616B5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47EE2B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 </w:t>
            </w:r>
          </w:p>
          <w:p w14:paraId="02CCD70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07612E9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3645EA1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On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 duration and UL Retransmission timer) (Note 5)</w:t>
            </w:r>
          </w:p>
          <w:p w14:paraId="3331856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v_Drx_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ULRetransmissionTimer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v_Drx_ULRetransmissionTimer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- 10;  // x = 10  @sic R5s240411 sic@  </w:t>
            </w:r>
          </w:p>
          <w:p w14:paraId="0DD6A46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NpdcchPeriod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f_SubFrameTiming_AddMilliSeconds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valueof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v_TimingInfo.SubFrame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),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v_UL_HARQ_RTT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+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v_Drx_ULRetransmissionTimer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); // @sic R5s240411 sic@</w:t>
            </w:r>
            <w:r w:rsidRPr="000616B5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E6E6FF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NpdcchPeriod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f_SubFrameTiming_CalculateCycleStartTime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f_NBIOT_SearchSpace_GetPdcchPeriod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),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v_SearchSpaceParameters.Alpha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); // + </w:t>
            </w:r>
            <w:proofErr w:type="spellStart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>delatPDCCH</w:t>
            </w:r>
            <w:proofErr w:type="spellEnd"/>
            <w:r w:rsidRPr="000616B5">
              <w:rPr>
                <w:rFonts w:ascii="Courier New" w:hAnsi="Courier New" w:cs="Courier New"/>
                <w:highlight w:val="cyan"/>
                <w:lang w:eastAsia="de-DE"/>
              </w:rPr>
              <w:t xml:space="preserve"> @sic R5s240411 sic@</w:t>
            </w:r>
            <w:r w:rsidRPr="000616B5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DCA416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033CE59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TransRetransmissionList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</w:t>
            </w:r>
            <w:bookmarkStart w:id="16" w:name="_GoBack"/>
            <w:bookmarkEnd w:id="16"/>
            <w:r w:rsidRPr="000616B5">
              <w:rPr>
                <w:rFonts w:ascii="Courier New" w:hAnsi="Courier New" w:cs="Courier New"/>
                <w:lang w:eastAsia="de-DE"/>
              </w:rPr>
              <w:t>_UL_TransRetransmission_ReTransmission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(1)};  //RV=1</w:t>
            </w:r>
          </w:p>
          <w:p w14:paraId="52418AF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DciUlInfo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cs_NB_DciInfo_CcchDcchDtchUL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(2, 4,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v_TransRetransmissionList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377D9BF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ULGrantTransmission</w:t>
            </w:r>
            <w:proofErr w:type="spellEnd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cs_NB_UL_GrantScheduling_Start</w:t>
            </w:r>
            <w:proofErr w:type="spellEnd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cs_NB_SingleGrant</w:t>
            </w:r>
            <w:proofErr w:type="spellEnd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v_DciUlInfo</w:t>
            </w:r>
            <w:proofErr w:type="spellEnd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 xml:space="preserve">)), </w:t>
            </w:r>
            <w:proofErr w:type="spellStart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v_TimingInfo</w:t>
            </w:r>
            <w:proofErr w:type="spellEnd"/>
            <w:r w:rsidRPr="000616B5">
              <w:rPr>
                <w:rFonts w:ascii="Courier New" w:hAnsi="Courier New" w:cs="Courier New"/>
                <w:highlight w:val="yellow"/>
                <w:lang w:eastAsia="de-DE"/>
              </w:rPr>
              <w:t>); //@sic R5s240411 sic@</w:t>
            </w:r>
          </w:p>
          <w:p w14:paraId="68D47EC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3B11BA9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32311D0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//Void.</w:t>
            </w:r>
          </w:p>
          <w:p w14:paraId="2134A43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B8D7F3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6"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7E555C2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//Check: Does the UE loop back the MAC PDU?</w:t>
            </w:r>
          </w:p>
          <w:p w14:paraId="2BBC5C6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IncrementVRR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0;</w:t>
            </w:r>
          </w:p>
          <w:p w14:paraId="743152A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f_NBIOT_MAC_CPMode_MacPdu_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v_IncrementVRR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 //@sic R5s230746 Ch2.1.7 sic@</w:t>
            </w:r>
          </w:p>
          <w:p w14:paraId="233CA0D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67F33FB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9E0CAC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6A"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3FD089C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SS transmits an RLC STATUS PDU to acknowledge received data.</w:t>
            </w:r>
          </w:p>
          <w:p w14:paraId="3E41EAB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SendRlcStatus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, nbiot_Cell1);</w:t>
            </w:r>
          </w:p>
          <w:p w14:paraId="01D61F0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ack)); //@sic R5s230746 Ch2.1.8 sic@</w:t>
            </w:r>
          </w:p>
          <w:p w14:paraId="0E716AB9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017F581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SS stops allocating UL Grant.</w:t>
            </w:r>
          </w:p>
          <w:p w14:paraId="22322C7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ULGrantTransmission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cs_NB_UL_GrantScheduling_Stop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79E1439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1EC1BE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"Steps 7-10"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69F7518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//Void.</w:t>
            </w:r>
          </w:p>
          <w:p w14:paraId="50003F8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491E57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11"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5C1C4A9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lastRenderedPageBreak/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4466463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22A0912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fl_TC_22_3_1_5_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SendInvalidMacPdu(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04ECA77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</w:t>
            </w:r>
          </w:p>
          <w:p w14:paraId="05E01E4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12"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01F5375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UE transmits a HARQ NACK for the DL MAC PDU in Step 11.</w:t>
            </w:r>
          </w:p>
          <w:p w14:paraId="375815D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));</w:t>
            </w:r>
          </w:p>
          <w:p w14:paraId="494B874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192281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13"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0F186D5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//In the next NPDCCH period the SS schedules the DL transmission of a (new) MAC PDU in the first search space candidate.</w:t>
            </w:r>
          </w:p>
          <w:p w14:paraId="3726A58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//Note: The NDI of the corresponding DCI indicates a new transmission. (Note 5)</w:t>
            </w:r>
          </w:p>
          <w:p w14:paraId="60A9E5F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tsc_FirstNpdcchPeriod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70E91DF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3A2F344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RlcSdu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= crs_PDCP_SDU_16B;</w:t>
            </w:r>
          </w:p>
          <w:p w14:paraId="3FF5F77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SDUList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f_NBIOT_MAC_CPMode_EncodeMacSdu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(STATE2A_NB_TESTLOOP_ModeG,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v_RlcSdu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 };    // NAS/RRC PDU gets encoded by NAS emulator and packed into RLC PDU</w:t>
            </w:r>
          </w:p>
          <w:p w14:paraId="5A2452D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f_NBIOT_MAC_PDU_WithSDUs_TX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(tsc_LchId_SIB1bis,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v_MAC_SDUList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3E8C146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SendMacPdu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tsc_FirstSearchSpaceCandidate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1EF7494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v_RLC_CountsInfoListByRef.AM_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VTS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0FC3C3F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4104D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2D6465F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//Check: Does the UE transmit a HARQ ACK for the DL MAC PDU in Step 13?</w:t>
            </w:r>
          </w:p>
          <w:p w14:paraId="7FA923E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ack));</w:t>
            </w:r>
          </w:p>
          <w:p w14:paraId="16D326F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__FILE__, __LINE__, "Step 14");</w:t>
            </w:r>
          </w:p>
          <w:p w14:paraId="3D8AA7A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0B4F587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15"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7E008A3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75C25AE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fl_NBIOT_DrxCycle_NpdcchPeriod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(nbiot_Cell1,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tsc_LastNpdcchPeriod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3C265FB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fl_TC_22_3_1_5_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SendInvalidMacPdu(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27326C1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  </w:t>
            </w:r>
          </w:p>
          <w:p w14:paraId="546A415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16"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0B59984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UE transmits a HARQ NACK for the DL MAC PDU in Step 15.</w:t>
            </w:r>
          </w:p>
          <w:p w14:paraId="07337DF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)) -&gt; value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v_SYSTEM_IND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</w:t>
            </w:r>
          </w:p>
          <w:p w14:paraId="5D74199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v_SYSTEM_IND.Common.TimingInfo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;  //@sic R5-237435 sic@</w:t>
            </w:r>
          </w:p>
          <w:p w14:paraId="4A076E4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A1F911D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17"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480EB2CB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76EDE47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//Note 1: Six NPDCCH periods is the duration of the drx-RetransmissionTimer-r13.</w:t>
            </w:r>
          </w:p>
          <w:p w14:paraId="1F63B24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/(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Note 5)</w:t>
            </w:r>
          </w:p>
          <w:p w14:paraId="4EBC2FF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f_NBIOT_IncrementSearchSpace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v_TimingInfo.SubFrame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), int2float(5),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v_SearchSpaceParameters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 //@sic R5s230746 Ch2.1.9, R5-237435, R5s240006 sic@</w:t>
            </w:r>
          </w:p>
          <w:p w14:paraId="24897B4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cs_TimingInfo_SubFrameFull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v_NpdcchPeriod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494A9354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SendMacPdu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tsc_LastSearchSpaceCandidate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4D02DD2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01E9E5C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18"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0520ABE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//Check: Does the UE transmit a HARQ ACK for the DL MAC PDU in Step 17?</w:t>
            </w:r>
          </w:p>
          <w:p w14:paraId="516FA7F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car_NB_UL_HARQ_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ack));</w:t>
            </w:r>
          </w:p>
          <w:p w14:paraId="438C9B6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__FILE__, __LINE__, "Step 18");</w:t>
            </w:r>
          </w:p>
          <w:p w14:paraId="0432645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C3FE74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19"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5A982C7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SS starts allocating UL Grant</w:t>
            </w:r>
          </w:p>
          <w:p w14:paraId="1AEEA860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f_NBIOT_SS_ConfigUL_HARQ_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IndMode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nbiot_Cell1, disable);  //@sic R5s230746 Ch.2.1.10 R5-237435 sic@</w:t>
            </w:r>
          </w:p>
          <w:p w14:paraId="50BE27DE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ULGrantTransmission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cs_NB_UL_GrantScheduling_Start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2A0C43F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3975BA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20"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50A3ED1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UE loops back the MAC PDU.</w:t>
            </w:r>
          </w:p>
          <w:p w14:paraId="3BCC240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f_NBIOT_MAC_CPMode_MacPdu_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Receive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v_MAC_PDU_RX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218F5772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131A72A7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 "Step 21"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@</w:t>
            </w:r>
          </w:p>
          <w:p w14:paraId="78AD3A0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//The SS transmits an RLC STATUS PDU to acknowledge received data.</w:t>
            </w:r>
          </w:p>
          <w:p w14:paraId="2897CB5A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f_NBIOT_MAC_CPMode_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SendRlcStatus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>v_RLC_CountsInfoListByRef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, nbiot_Cell1);</w:t>
            </w:r>
          </w:p>
          <w:p w14:paraId="62610725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5C1346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f_NBIOT_SS_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DrxCtrlConfig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cs_NB_DrxCtrl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cs_DRX_Config_NB_Setup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)); //@sic R5s2390746 Ch.2.1.4 sic@</w:t>
            </w:r>
          </w:p>
          <w:p w14:paraId="4A5C2F6F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f_NBIOT_TestBody_Set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4D948858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//------------------------------------</w:t>
            </w:r>
          </w:p>
          <w:p w14:paraId="563F7BB3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f_NBIOT_L2_Postamble_State2B_</w:t>
            </w:r>
            <w:proofErr w:type="gramStart"/>
            <w:r w:rsidRPr="000616B5">
              <w:rPr>
                <w:rFonts w:ascii="Courier New" w:hAnsi="Courier New" w:cs="Courier New"/>
                <w:lang w:eastAsia="de-DE"/>
              </w:rPr>
              <w:t>NB(</w:t>
            </w:r>
            <w:proofErr w:type="gramEnd"/>
            <w:r w:rsidRPr="000616B5">
              <w:rPr>
                <w:rFonts w:ascii="Courier New" w:hAnsi="Courier New" w:cs="Courier New"/>
                <w:lang w:eastAsia="de-DE"/>
              </w:rPr>
              <w:t xml:space="preserve">nbiot_Cell1,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v_RLC_CountsInfoListByRef.AM_VTS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616B5">
              <w:rPr>
                <w:rFonts w:ascii="Courier New" w:hAnsi="Courier New" w:cs="Courier New"/>
                <w:lang w:eastAsia="de-DE"/>
              </w:rPr>
              <w:t>v_RLC_CountsInfoListByRef.AM_VRR</w:t>
            </w:r>
            <w:proofErr w:type="spellEnd"/>
            <w:r w:rsidRPr="000616B5">
              <w:rPr>
                <w:rFonts w:ascii="Courier New" w:hAnsi="Courier New" w:cs="Courier New"/>
                <w:lang w:eastAsia="de-DE"/>
              </w:rPr>
              <w:t>);</w:t>
            </w:r>
          </w:p>
          <w:p w14:paraId="5C7952CC" w14:textId="77777777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141FA5D" w14:textId="356A54F8" w:rsidR="000616B5" w:rsidRPr="000616B5" w:rsidRDefault="000616B5" w:rsidP="00061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616B5">
              <w:rPr>
                <w:rFonts w:ascii="Courier New" w:hAnsi="Courier New" w:cs="Courier New"/>
                <w:lang w:eastAsia="de-DE"/>
              </w:rPr>
              <w:t xml:space="preserve">    } //f_TC_22_3_1_5a_NTN_NBIOT</w:t>
            </w:r>
          </w:p>
        </w:tc>
      </w:tr>
    </w:tbl>
    <w:p w14:paraId="44B0AAD5" w14:textId="77777777" w:rsidR="000616B5" w:rsidRDefault="000616B5" w:rsidP="000616B5">
      <w:pPr>
        <w:spacing w:after="0"/>
        <w:rPr>
          <w:rFonts w:ascii="Arial" w:hAnsi="Arial"/>
          <w:b/>
        </w:rPr>
      </w:pPr>
    </w:p>
    <w:p w14:paraId="22745E36" w14:textId="77777777" w:rsidR="000616B5" w:rsidRDefault="000616B5" w:rsidP="00753417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5341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B7C74" w14:textId="77777777" w:rsidR="006E24EF" w:rsidRDefault="006E24EF">
      <w:r>
        <w:separator/>
      </w:r>
    </w:p>
  </w:endnote>
  <w:endnote w:type="continuationSeparator" w:id="0">
    <w:p w14:paraId="46104628" w14:textId="77777777" w:rsidR="006E24EF" w:rsidRDefault="006E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F3190" w14:textId="77777777" w:rsidR="006E24EF" w:rsidRDefault="006E24EF">
      <w:r>
        <w:separator/>
      </w:r>
    </w:p>
  </w:footnote>
  <w:footnote w:type="continuationSeparator" w:id="0">
    <w:p w14:paraId="0C7EBF96" w14:textId="77777777" w:rsidR="006E24EF" w:rsidRDefault="006E2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0EA0" w:rsidRDefault="00F90E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C804F" w14:textId="77777777" w:rsidR="00F90EA0" w:rsidRDefault="00F90EA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96B7" w14:textId="77777777" w:rsidR="00F90EA0" w:rsidRDefault="00F90EA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BC5B5" w14:textId="77777777" w:rsidR="00F90EA0" w:rsidRDefault="00F90E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76"/>
    <w:rsid w:val="000616B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A4C"/>
    <w:rsid w:val="003E1A36"/>
    <w:rsid w:val="00410371"/>
    <w:rsid w:val="004242F1"/>
    <w:rsid w:val="00476D3A"/>
    <w:rsid w:val="004B5436"/>
    <w:rsid w:val="004B75B7"/>
    <w:rsid w:val="005141D9"/>
    <w:rsid w:val="0051580D"/>
    <w:rsid w:val="005161F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4EF"/>
    <w:rsid w:val="007534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48F"/>
    <w:rsid w:val="00D24991"/>
    <w:rsid w:val="00D31C6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743F"/>
    <w:rsid w:val="00F25D98"/>
    <w:rsid w:val="00F300FB"/>
    <w:rsid w:val="00F370D2"/>
    <w:rsid w:val="00F90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53417"/>
    <w:rPr>
      <w:rFonts w:ascii="Arial" w:hAnsi="Arial"/>
      <w:lang w:val="en-GB" w:eastAsia="en-US"/>
    </w:rPr>
  </w:style>
  <w:style w:type="character" w:styleId="Hervorhebung">
    <w:name w:val="Emphasis"/>
    <w:qFormat/>
    <w:rsid w:val="00D31C67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D31C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D31C67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FC2A8-11FC-47FF-BAC2-41003DD17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6745</Words>
  <Characters>38449</Characters>
  <Application>Microsoft Office Word</Application>
  <DocSecurity>0</DocSecurity>
  <Lines>320</Lines>
  <Paragraphs>90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2024-06-12T08:01:00Z</dcterms:created>
  <dcterms:modified xsi:type="dcterms:W3CDTF">2024-06-12T08:01:00Z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R5s240411</vt:lpwstr>
  </property>
  <property fmtid="{D5CDD505-2E9C-101B-9397-08002B2CF9AE}" pid="10" name="Spec#">
    <vt:lpwstr>36.523-3</vt:lpwstr>
  </property>
  <property fmtid="{D5CDD505-2E9C-101B-9397-08002B2CF9AE}" pid="11" name="Cr#">
    <vt:lpwstr>4827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NB-IoT NTN test case 22.3.1.5a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2024-06-09</vt:lpwstr>
  </property>
  <property fmtid="{D5CDD505-2E9C-101B-9397-08002B2CF9AE}" pid="20" name="Release">
    <vt:lpwstr>Rel-18</vt:lpwstr>
  </property>
</Properties>
</file>