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0DCB01" w14:textId="77777777" w:rsidR="00937483" w:rsidRDefault="00937483" w:rsidP="009374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R5s240398</w:t>
        </w:r>
      </w:fldSimple>
    </w:p>
    <w:p w14:paraId="1E31B11E" w14:textId="77777777" w:rsidR="00937483" w:rsidRDefault="00937483" w:rsidP="0093748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7483" w14:paraId="75234D41" w14:textId="77777777" w:rsidTr="00F9765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6497DF" w14:textId="77777777" w:rsidR="00937483" w:rsidRDefault="00937483" w:rsidP="00F9765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37483" w14:paraId="4D440ABA" w14:textId="77777777" w:rsidTr="00F976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57B192" w14:textId="77777777" w:rsidR="00937483" w:rsidRDefault="00937483" w:rsidP="00F976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7483" w14:paraId="5E629161" w14:textId="77777777" w:rsidTr="00F976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5C4F7F" w14:textId="77777777" w:rsidR="00937483" w:rsidRDefault="00937483" w:rsidP="00F976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7483" w14:paraId="774DE306" w14:textId="77777777" w:rsidTr="00F9765A">
        <w:tc>
          <w:tcPr>
            <w:tcW w:w="142" w:type="dxa"/>
            <w:tcBorders>
              <w:left w:val="single" w:sz="4" w:space="0" w:color="auto"/>
            </w:tcBorders>
          </w:tcPr>
          <w:p w14:paraId="067012B4" w14:textId="77777777" w:rsidR="00937483" w:rsidRDefault="00937483" w:rsidP="00F9765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8A3C6A" w14:textId="77777777" w:rsidR="00937483" w:rsidRPr="00410371" w:rsidRDefault="00937483" w:rsidP="00F9765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63C6AC1" w14:textId="77777777" w:rsidR="00937483" w:rsidRDefault="00937483" w:rsidP="00F976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D82317" w14:textId="77777777" w:rsidR="00937483" w:rsidRPr="00410371" w:rsidRDefault="00937483" w:rsidP="00F9765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3456</w:t>
              </w:r>
            </w:fldSimple>
          </w:p>
        </w:tc>
        <w:tc>
          <w:tcPr>
            <w:tcW w:w="709" w:type="dxa"/>
          </w:tcPr>
          <w:p w14:paraId="4CC6ECF1" w14:textId="77777777" w:rsidR="00937483" w:rsidRDefault="00937483" w:rsidP="00F9765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7CAD40" w14:textId="77777777" w:rsidR="00937483" w:rsidRPr="00410371" w:rsidRDefault="00937483" w:rsidP="00F9765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80F1F9A" w14:textId="77777777" w:rsidR="00937483" w:rsidRDefault="00937483" w:rsidP="00F9765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3C4F5A" w14:textId="77777777" w:rsidR="00937483" w:rsidRPr="00410371" w:rsidRDefault="00937483" w:rsidP="00F976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BD2C00" w14:textId="77777777" w:rsidR="00937483" w:rsidRDefault="00937483" w:rsidP="00F9765A">
            <w:pPr>
              <w:pStyle w:val="CRCoverPage"/>
              <w:spacing w:after="0"/>
              <w:rPr>
                <w:noProof/>
              </w:rPr>
            </w:pPr>
          </w:p>
        </w:tc>
      </w:tr>
      <w:tr w:rsidR="00937483" w14:paraId="07A2FA98" w14:textId="77777777" w:rsidTr="00F976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B5405" w14:textId="77777777" w:rsidR="00937483" w:rsidRDefault="00937483" w:rsidP="00F9765A">
            <w:pPr>
              <w:pStyle w:val="CRCoverPage"/>
              <w:spacing w:after="0"/>
              <w:rPr>
                <w:noProof/>
              </w:rPr>
            </w:pPr>
          </w:p>
        </w:tc>
      </w:tr>
      <w:tr w:rsidR="00937483" w14:paraId="116A5FF2" w14:textId="77777777" w:rsidTr="00F9765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74443C" w14:textId="77777777" w:rsidR="00937483" w:rsidRPr="00F25D98" w:rsidRDefault="00937483" w:rsidP="00F9765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37483" w14:paraId="590CEF58" w14:textId="77777777" w:rsidTr="00F9765A">
        <w:tc>
          <w:tcPr>
            <w:tcW w:w="9641" w:type="dxa"/>
            <w:gridSpan w:val="9"/>
          </w:tcPr>
          <w:p w14:paraId="38EF8D4F" w14:textId="77777777" w:rsidR="00937483" w:rsidRDefault="00937483" w:rsidP="00F976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46EAD1" w14:textId="77777777" w:rsidR="00937483" w:rsidRDefault="00937483" w:rsidP="0093748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7483" w14:paraId="5A573FB8" w14:textId="77777777" w:rsidTr="00F9765A">
        <w:tc>
          <w:tcPr>
            <w:tcW w:w="2835" w:type="dxa"/>
          </w:tcPr>
          <w:p w14:paraId="1BAB4AB1" w14:textId="77777777" w:rsidR="00937483" w:rsidRDefault="00937483" w:rsidP="00F9765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55D17F5" w14:textId="77777777" w:rsidR="00937483" w:rsidRDefault="00937483" w:rsidP="00F976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6CD990" w14:textId="77777777" w:rsidR="00937483" w:rsidRDefault="00937483" w:rsidP="00F976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E32EB1" w14:textId="77777777" w:rsidR="00937483" w:rsidRDefault="00937483" w:rsidP="00F9765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834426" w14:textId="77777777" w:rsidR="00937483" w:rsidRDefault="00937483" w:rsidP="00F976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DA256B" w14:textId="77777777" w:rsidR="00937483" w:rsidRDefault="00937483" w:rsidP="00F9765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DA5BE2" w14:textId="77777777" w:rsidR="00937483" w:rsidRDefault="00937483" w:rsidP="00F976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0390B1" w14:textId="77777777" w:rsidR="00937483" w:rsidRDefault="00937483" w:rsidP="00F976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D2BADC" w14:textId="77777777" w:rsidR="00937483" w:rsidRDefault="00937483" w:rsidP="00F9765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0345FB7" w14:textId="77777777" w:rsidR="00937483" w:rsidRDefault="00937483" w:rsidP="0093748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7483" w14:paraId="0B28D4E2" w14:textId="77777777" w:rsidTr="00F9765A">
        <w:tc>
          <w:tcPr>
            <w:tcW w:w="9640" w:type="dxa"/>
            <w:gridSpan w:val="11"/>
          </w:tcPr>
          <w:p w14:paraId="5448E292" w14:textId="77777777" w:rsidR="00937483" w:rsidRDefault="00937483" w:rsidP="00F976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7483" w14:paraId="75BC2BFE" w14:textId="77777777" w:rsidTr="00F9765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7B8D69" w14:textId="77777777" w:rsidR="00937483" w:rsidRDefault="00937483" w:rsidP="00F976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ECCE88" w14:textId="77777777" w:rsidR="00937483" w:rsidRDefault="00937483" w:rsidP="00F976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MAC test case 7.1.1.6.1</w:t>
              </w:r>
            </w:fldSimple>
          </w:p>
        </w:tc>
      </w:tr>
      <w:tr w:rsidR="00937483" w14:paraId="54AE8217" w14:textId="77777777" w:rsidTr="00F9765A">
        <w:tc>
          <w:tcPr>
            <w:tcW w:w="1843" w:type="dxa"/>
            <w:tcBorders>
              <w:left w:val="single" w:sz="4" w:space="0" w:color="auto"/>
            </w:tcBorders>
          </w:tcPr>
          <w:p w14:paraId="4EF0A163" w14:textId="77777777" w:rsidR="00937483" w:rsidRDefault="00937483" w:rsidP="00F976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6C4562" w14:textId="77777777" w:rsidR="00937483" w:rsidRDefault="00937483" w:rsidP="00F976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7483" w14:paraId="4F37821F" w14:textId="77777777" w:rsidTr="00F9765A">
        <w:tc>
          <w:tcPr>
            <w:tcW w:w="1843" w:type="dxa"/>
            <w:tcBorders>
              <w:left w:val="single" w:sz="4" w:space="0" w:color="auto"/>
            </w:tcBorders>
          </w:tcPr>
          <w:p w14:paraId="45C17CC1" w14:textId="77777777" w:rsidR="00937483" w:rsidRDefault="00937483" w:rsidP="00F976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DBD999" w14:textId="77777777" w:rsidR="00937483" w:rsidRDefault="00937483" w:rsidP="00F976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937483" w14:paraId="4BD9B28A" w14:textId="77777777" w:rsidTr="00F9765A">
        <w:tc>
          <w:tcPr>
            <w:tcW w:w="1843" w:type="dxa"/>
            <w:tcBorders>
              <w:left w:val="single" w:sz="4" w:space="0" w:color="auto"/>
            </w:tcBorders>
          </w:tcPr>
          <w:p w14:paraId="1F87BA4D" w14:textId="77777777" w:rsidR="00937483" w:rsidRDefault="00937483" w:rsidP="00F976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02EA0D" w14:textId="788EAE9B" w:rsidR="00937483" w:rsidRDefault="00937483" w:rsidP="00F9765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937483" w14:paraId="2A0198A8" w14:textId="77777777" w:rsidTr="00F9765A">
        <w:tc>
          <w:tcPr>
            <w:tcW w:w="1843" w:type="dxa"/>
            <w:tcBorders>
              <w:left w:val="single" w:sz="4" w:space="0" w:color="auto"/>
            </w:tcBorders>
          </w:tcPr>
          <w:p w14:paraId="79A32C59" w14:textId="77777777" w:rsidR="00937483" w:rsidRDefault="00937483" w:rsidP="00F976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E958D5" w14:textId="77777777" w:rsidR="00937483" w:rsidRDefault="00937483" w:rsidP="00F976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7483" w14:paraId="7E45B77C" w14:textId="77777777" w:rsidTr="00F9765A">
        <w:tc>
          <w:tcPr>
            <w:tcW w:w="1843" w:type="dxa"/>
            <w:tcBorders>
              <w:left w:val="single" w:sz="4" w:space="0" w:color="auto"/>
            </w:tcBorders>
          </w:tcPr>
          <w:p w14:paraId="1A4A1E21" w14:textId="77777777" w:rsidR="00937483" w:rsidRDefault="00937483" w:rsidP="00F976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729B33" w14:textId="77777777" w:rsidR="00937483" w:rsidRDefault="00937483" w:rsidP="00F976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FB8CABE" w14:textId="77777777" w:rsidR="00937483" w:rsidRDefault="00937483" w:rsidP="00F9765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46C558" w14:textId="77777777" w:rsidR="00937483" w:rsidRDefault="00937483" w:rsidP="00F976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0DB781" w14:textId="77777777" w:rsidR="00937483" w:rsidRDefault="00937483" w:rsidP="00F976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2024-06-07</w:t>
              </w:r>
            </w:fldSimple>
          </w:p>
        </w:tc>
      </w:tr>
      <w:tr w:rsidR="00937483" w14:paraId="3932A5FC" w14:textId="77777777" w:rsidTr="00F9765A">
        <w:tc>
          <w:tcPr>
            <w:tcW w:w="1843" w:type="dxa"/>
            <w:tcBorders>
              <w:left w:val="single" w:sz="4" w:space="0" w:color="auto"/>
            </w:tcBorders>
          </w:tcPr>
          <w:p w14:paraId="539D1844" w14:textId="77777777" w:rsidR="00937483" w:rsidRDefault="00937483" w:rsidP="00F976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B8CB3C" w14:textId="77777777" w:rsidR="00937483" w:rsidRDefault="00937483" w:rsidP="00F976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9912A" w14:textId="77777777" w:rsidR="00937483" w:rsidRDefault="00937483" w:rsidP="00F976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22E654" w14:textId="77777777" w:rsidR="00937483" w:rsidRDefault="00937483" w:rsidP="00F976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EAF7D7" w14:textId="77777777" w:rsidR="00937483" w:rsidRDefault="00937483" w:rsidP="00F976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7483" w14:paraId="57E15B8F" w14:textId="77777777" w:rsidTr="00F9765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1674D5" w14:textId="77777777" w:rsidR="00937483" w:rsidRDefault="00937483" w:rsidP="00F976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8D09BC" w14:textId="77777777" w:rsidR="00937483" w:rsidRDefault="00937483" w:rsidP="00F9765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BB62E4" w14:textId="77777777" w:rsidR="00937483" w:rsidRDefault="00937483" w:rsidP="00F9765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CD8665" w14:textId="77777777" w:rsidR="00937483" w:rsidRDefault="00937483" w:rsidP="00F9765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981B2" w14:textId="77777777" w:rsidR="00937483" w:rsidRDefault="00937483" w:rsidP="00F976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937483" w14:paraId="14B4853E" w14:textId="77777777" w:rsidTr="00F9765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826B3E" w14:textId="77777777" w:rsidR="00937483" w:rsidRDefault="00937483" w:rsidP="00F976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5911BF" w14:textId="77777777" w:rsidR="00937483" w:rsidRDefault="00937483" w:rsidP="00F9765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0ABFB3" w14:textId="77777777" w:rsidR="00937483" w:rsidRDefault="00937483" w:rsidP="00F9765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6924C6" w14:textId="77777777" w:rsidR="00937483" w:rsidRPr="007C2097" w:rsidRDefault="00937483" w:rsidP="00F9765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37483" w14:paraId="47874CF7" w14:textId="77777777" w:rsidTr="00F9765A">
        <w:tc>
          <w:tcPr>
            <w:tcW w:w="1843" w:type="dxa"/>
          </w:tcPr>
          <w:p w14:paraId="6C684FAC" w14:textId="77777777" w:rsidR="00937483" w:rsidRDefault="00937483" w:rsidP="00F976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8C56381" w14:textId="77777777" w:rsidR="00937483" w:rsidRDefault="00937483" w:rsidP="00F976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7483" w14:paraId="031C2C43" w14:textId="77777777" w:rsidTr="00F976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A0785F" w14:textId="77777777" w:rsidR="00937483" w:rsidRDefault="00937483" w:rsidP="009374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36A9C8" w14:textId="372C60CE" w:rsidR="00937483" w:rsidRDefault="00937483" w:rsidP="009374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sz w:val="18"/>
                <w:szCs w:val="18"/>
              </w:rPr>
              <w:t>Redundant line of code for creation of cell (NR Cell 1)</w:t>
            </w:r>
          </w:p>
        </w:tc>
      </w:tr>
      <w:tr w:rsidR="00937483" w14:paraId="340BA1AB" w14:textId="77777777" w:rsidTr="00F976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DAA835" w14:textId="77777777" w:rsidR="00937483" w:rsidRDefault="00937483" w:rsidP="009374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73D6FD" w14:textId="77777777" w:rsidR="00937483" w:rsidRDefault="00937483" w:rsidP="009374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7483" w14:paraId="46023ABB" w14:textId="77777777" w:rsidTr="00F976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45FD54" w14:textId="77777777" w:rsidR="00937483" w:rsidRDefault="00937483" w:rsidP="009374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14620C" w14:textId="3C8A8F16" w:rsidR="00937483" w:rsidRDefault="00937483" w:rsidP="009374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18"/>
                <w:szCs w:val="18"/>
              </w:rPr>
              <w:t>Removed the duplicate line of code.</w:t>
            </w:r>
          </w:p>
        </w:tc>
      </w:tr>
      <w:tr w:rsidR="00937483" w14:paraId="53A675CB" w14:textId="77777777" w:rsidTr="00F976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93DFA3" w14:textId="77777777" w:rsidR="00937483" w:rsidRDefault="00937483" w:rsidP="009374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F769E5" w14:textId="77777777" w:rsidR="00937483" w:rsidRDefault="00937483" w:rsidP="009374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7483" w14:paraId="3BC8F1F4" w14:textId="77777777" w:rsidTr="00F9765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01D366" w14:textId="77777777" w:rsidR="00937483" w:rsidRDefault="00937483" w:rsidP="009374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17C40D" w14:textId="2AA00713" w:rsidR="00937483" w:rsidRDefault="00937483" w:rsidP="009374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not following normal procedure for creation of cell only once.</w:t>
            </w:r>
          </w:p>
        </w:tc>
      </w:tr>
      <w:tr w:rsidR="00937483" w14:paraId="3D19A6E0" w14:textId="77777777" w:rsidTr="00F9765A">
        <w:tc>
          <w:tcPr>
            <w:tcW w:w="2694" w:type="dxa"/>
            <w:gridSpan w:val="2"/>
          </w:tcPr>
          <w:p w14:paraId="26F6DF34" w14:textId="77777777" w:rsidR="00937483" w:rsidRDefault="00937483" w:rsidP="009374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DDA541" w14:textId="77777777" w:rsidR="00937483" w:rsidRDefault="00937483" w:rsidP="009374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7483" w14:paraId="1CEAB831" w14:textId="77777777" w:rsidTr="00F976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23A74F" w14:textId="77777777" w:rsidR="00937483" w:rsidRDefault="00937483" w:rsidP="009374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64390" w14:textId="583C33B3" w:rsidR="00937483" w:rsidRDefault="00937483" w:rsidP="009374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7.1.1.6.1.NR5GC</w:t>
            </w:r>
          </w:p>
        </w:tc>
      </w:tr>
      <w:tr w:rsidR="00937483" w14:paraId="695C5A48" w14:textId="77777777" w:rsidTr="00F976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A8F136" w14:textId="77777777" w:rsidR="00937483" w:rsidRDefault="00937483" w:rsidP="009374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3A9469" w14:textId="77777777" w:rsidR="00937483" w:rsidRDefault="00937483" w:rsidP="009374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7483" w14:paraId="7B339278" w14:textId="77777777" w:rsidTr="00F976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0069B4" w14:textId="77777777" w:rsidR="00937483" w:rsidRDefault="00937483" w:rsidP="009374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E3E74D" w14:textId="77777777" w:rsidR="00937483" w:rsidRDefault="00937483" w:rsidP="009374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2D1E56" w14:textId="77777777" w:rsidR="00937483" w:rsidRDefault="00937483" w:rsidP="009374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4F186E8" w14:textId="77777777" w:rsidR="00937483" w:rsidRDefault="00937483" w:rsidP="009374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D15EEE" w14:textId="77777777" w:rsidR="00937483" w:rsidRDefault="00937483" w:rsidP="009374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7483" w14:paraId="1D3BF759" w14:textId="77777777" w:rsidTr="00F976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8706C6" w14:textId="77777777" w:rsidR="00937483" w:rsidRDefault="00937483" w:rsidP="009374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1B9EA3" w14:textId="77777777" w:rsidR="00937483" w:rsidRDefault="00937483" w:rsidP="009374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A1C2B4" w14:textId="0689B077" w:rsidR="00937483" w:rsidRDefault="00937483" w:rsidP="009374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B77E62" w14:textId="77777777" w:rsidR="00937483" w:rsidRDefault="00937483" w:rsidP="009374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784D58" w14:textId="14CD6D24" w:rsidR="00937483" w:rsidRDefault="00937483" w:rsidP="009374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7483" w14:paraId="231BA6D5" w14:textId="77777777" w:rsidTr="00F976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CC4A9" w14:textId="77777777" w:rsidR="00937483" w:rsidRDefault="00937483" w:rsidP="009374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614B21" w14:textId="77777777" w:rsidR="00937483" w:rsidRDefault="00937483" w:rsidP="009374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8C129E" w14:textId="39D6895B" w:rsidR="00937483" w:rsidRDefault="00937483" w:rsidP="009374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B32B3D" w14:textId="77777777" w:rsidR="00937483" w:rsidRDefault="00937483" w:rsidP="009374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8E95F5" w14:textId="27E0C93C" w:rsidR="00937483" w:rsidRDefault="00937483" w:rsidP="009374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7483" w14:paraId="673679CD" w14:textId="77777777" w:rsidTr="00F976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DBF026" w14:textId="77777777" w:rsidR="00937483" w:rsidRDefault="00937483" w:rsidP="009374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98D98A" w14:textId="77777777" w:rsidR="00937483" w:rsidRDefault="00937483" w:rsidP="009374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DE6729" w14:textId="7660456B" w:rsidR="00937483" w:rsidRDefault="00937483" w:rsidP="009374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287C9F" w14:textId="77777777" w:rsidR="00937483" w:rsidRDefault="00937483" w:rsidP="009374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418274" w14:textId="7594BD63" w:rsidR="00937483" w:rsidRDefault="00937483" w:rsidP="009374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7483" w14:paraId="107E9BD9" w14:textId="77777777" w:rsidTr="00F976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EB8943" w14:textId="77777777" w:rsidR="00937483" w:rsidRDefault="00937483" w:rsidP="009374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FD965E" w14:textId="77777777" w:rsidR="00937483" w:rsidRDefault="00937483" w:rsidP="00937483">
            <w:pPr>
              <w:pStyle w:val="CRCoverPage"/>
              <w:spacing w:after="0"/>
              <w:rPr>
                <w:noProof/>
              </w:rPr>
            </w:pPr>
          </w:p>
        </w:tc>
      </w:tr>
      <w:tr w:rsidR="00937483" w14:paraId="42D02F87" w14:textId="77777777" w:rsidTr="00F9765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2D8582" w14:textId="77777777" w:rsidR="00937483" w:rsidRDefault="00937483" w:rsidP="009374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7B67A" w14:textId="77777777" w:rsidR="00937483" w:rsidRDefault="00937483" w:rsidP="009374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7483" w:rsidRPr="008863B9" w14:paraId="47FBF763" w14:textId="77777777" w:rsidTr="00F9765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BC1347" w14:textId="77777777" w:rsidR="00937483" w:rsidRPr="008863B9" w:rsidRDefault="00937483" w:rsidP="009374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3C5E57" w14:textId="77777777" w:rsidR="00937483" w:rsidRPr="008863B9" w:rsidRDefault="00937483" w:rsidP="0093748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7483" w14:paraId="2B98F9F6" w14:textId="77777777" w:rsidTr="00F976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4E6B41" w14:textId="77777777" w:rsidR="00937483" w:rsidRDefault="00937483" w:rsidP="009374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7571BB" w14:textId="77777777" w:rsidR="00937483" w:rsidRDefault="00937483" w:rsidP="009374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68645679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77BB1D0A" w14:textId="0954051B" w:rsidR="002A077B" w:rsidRDefault="00444FBC">
      <w:pPr>
        <w:pStyle w:val="TOC1"/>
        <w:rPr>
          <w:rFonts w:asciiTheme="minorHAnsi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2A077B" w:rsidRPr="007045C0">
        <w:rPr>
          <w:rFonts w:ascii="Arial" w:hAnsi="Arial" w:cs="Arial"/>
          <w:iCs/>
          <w:noProof/>
        </w:rPr>
        <w:t>Table of Contents</w:t>
      </w:r>
      <w:r w:rsidR="002A077B">
        <w:rPr>
          <w:noProof/>
        </w:rPr>
        <w:tab/>
      </w:r>
      <w:r w:rsidR="002A077B">
        <w:rPr>
          <w:noProof/>
        </w:rPr>
        <w:fldChar w:fldCharType="begin"/>
      </w:r>
      <w:r w:rsidR="002A077B">
        <w:rPr>
          <w:noProof/>
        </w:rPr>
        <w:instrText xml:space="preserve"> PAGEREF _Toc168645679 \h </w:instrText>
      </w:r>
      <w:r w:rsidR="002A077B">
        <w:rPr>
          <w:noProof/>
        </w:rPr>
      </w:r>
      <w:r w:rsidR="002A077B">
        <w:rPr>
          <w:noProof/>
        </w:rPr>
        <w:fldChar w:fldCharType="separate"/>
      </w:r>
      <w:r w:rsidR="002A077B">
        <w:rPr>
          <w:noProof/>
        </w:rPr>
        <w:t>2</w:t>
      </w:r>
      <w:r w:rsidR="002A077B">
        <w:rPr>
          <w:noProof/>
        </w:rPr>
        <w:fldChar w:fldCharType="end"/>
      </w:r>
    </w:p>
    <w:p w14:paraId="6055FDAB" w14:textId="7F760CA7" w:rsidR="002A077B" w:rsidRDefault="002A077B">
      <w:pPr>
        <w:pStyle w:val="TOC1"/>
        <w:rPr>
          <w:rFonts w:asciiTheme="minorHAnsi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7045C0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7045C0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_Toc168645680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DF17ED5" w14:textId="68FABF6C" w:rsidR="002A077B" w:rsidRDefault="002A077B">
      <w:pPr>
        <w:pStyle w:val="TOC1"/>
        <w:rPr>
          <w:rFonts w:asciiTheme="minorHAnsi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7045C0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7045C0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_Toc168645681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49B98EF" w14:textId="1241178D" w:rsidR="002A077B" w:rsidRDefault="002A077B">
      <w:pPr>
        <w:pStyle w:val="TOC2"/>
        <w:rPr>
          <w:rFonts w:asciiTheme="minorHAnsi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7045C0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7045C0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_Toc168645682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138F3" w14:textId="3046BD5A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68645680"/>
      <w:r w:rsidRPr="00E12CDE">
        <w:rPr>
          <w:rFonts w:cs="Arial"/>
        </w:rPr>
        <w:lastRenderedPageBreak/>
        <w:t>Overview</w:t>
      </w:r>
      <w:bookmarkEnd w:id="1"/>
      <w:bookmarkEnd w:id="2"/>
    </w:p>
    <w:p w14:paraId="62CCCFF8" w14:textId="6D01DE2B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E12CDE">
        <w:t>iwd-TTCN3-B2022-09_D2</w:t>
      </w:r>
      <w:r w:rsidR="00165F79">
        <w:t>4</w:t>
      </w:r>
      <w:r w:rsidRPr="00E12CDE">
        <w:t>wk</w:t>
      </w:r>
      <w:r w:rsidR="00165F79">
        <w:t>12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68645681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22623878"/>
      <w:bookmarkStart w:id="8" w:name="_Toc109680267"/>
      <w:bookmarkStart w:id="9" w:name="_Toc168645682"/>
      <w:bookmarkStart w:id="10" w:name="_Toc325725665"/>
      <w:bookmarkStart w:id="11" w:name="_Toc122434493"/>
      <w:bookmarkStart w:id="12" w:name="_Toc295288970"/>
      <w:r w:rsidRPr="00E12CDE">
        <w:rPr>
          <w:b/>
          <w:lang w:val="pt-BR"/>
        </w:rPr>
        <w:t xml:space="preserve">Change </w:t>
      </w:r>
      <w:bookmarkEnd w:id="6"/>
      <w:r w:rsidRPr="00E12CDE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10"/>
          <w:bookmarkEnd w:id="11"/>
          <w:bookmarkEnd w:id="12"/>
          <w:p w14:paraId="43C9FA85" w14:textId="730903E5" w:rsidR="00273EC8" w:rsidRPr="00E12CDE" w:rsidRDefault="0077213E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D778B9" w14:textId="447C3D89" w:rsidR="00273EC8" w:rsidRPr="000D7399" w:rsidRDefault="002A077B" w:rsidP="00A03A20">
            <w:pPr>
              <w:spacing w:after="0"/>
              <w:rPr>
                <w:rFonts w:ascii="Arial" w:hAnsi="Arial" w:cs="Arial"/>
              </w:rPr>
            </w:pPr>
            <w:r w:rsidRPr="002A077B">
              <w:rPr>
                <w:rFonts w:ascii="Arial" w:hAnsi="Arial" w:cs="Arial"/>
              </w:rPr>
              <w:t>f_TC_7_1_1_6_1_NR5GC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A48DE08" w14:textId="37D92BF2" w:rsidR="00CF375B" w:rsidRPr="002A077B" w:rsidRDefault="002A077B" w:rsidP="005571C5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 w:rsidRPr="002A077B">
              <w:rPr>
                <w:rFonts w:ascii="Arial" w:hAnsi="Arial" w:cs="Arial"/>
                <w:noProof/>
              </w:rPr>
              <w:t>Redundant line of code for creation of cell (NR Cell 1)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E9F1675" w14:textId="2C191693" w:rsidR="00DE4E0A" w:rsidRPr="002A077B" w:rsidRDefault="002A077B" w:rsidP="005E2F7D">
            <w:pPr>
              <w:pStyle w:val="CRCoverPage"/>
              <w:spacing w:after="0"/>
              <w:rPr>
                <w:rFonts w:cs="Arial"/>
              </w:rPr>
            </w:pPr>
            <w:r w:rsidRPr="002A077B">
              <w:rPr>
                <w:rFonts w:cs="Arial"/>
              </w:rPr>
              <w:t>Removed the duplicate line of code.</w:t>
            </w: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50A6421A" w:rsidR="00DE4E0A" w:rsidRPr="000D7399" w:rsidRDefault="002A077B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MAC</w:t>
            </w:r>
            <w:r w:rsidR="0093623F">
              <w:rPr>
                <w:rFonts w:ascii="Arial" w:hAnsi="Arial" w:cs="Arial"/>
                <w:lang w:val="en-IN" w:eastAsia="en-GB"/>
              </w:rPr>
              <w:t>_</w:t>
            </w:r>
            <w:r>
              <w:rPr>
                <w:rFonts w:ascii="Arial" w:hAnsi="Arial" w:cs="Arial"/>
                <w:lang w:val="en-IN" w:eastAsia="en-GB"/>
              </w:rPr>
              <w:t>SPS</w:t>
            </w:r>
            <w:r w:rsidR="0093623F">
              <w:rPr>
                <w:rFonts w:ascii="Arial" w:hAnsi="Arial" w:cs="Arial"/>
                <w:lang w:val="en-IN" w:eastAsia="en-GB"/>
              </w:rPr>
              <w:t>_</w:t>
            </w:r>
            <w:r>
              <w:rPr>
                <w:rFonts w:ascii="Arial" w:hAnsi="Arial" w:cs="Arial"/>
                <w:lang w:val="en-IN" w:eastAsia="en-GB"/>
              </w:rPr>
              <w:t>NR5GC</w:t>
            </w:r>
            <w:r w:rsidR="004063FA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623C1A" w:rsidRPr="00E12CDE" w14:paraId="624BF646" w14:textId="77777777" w:rsidTr="00A03A20">
        <w:tc>
          <w:tcPr>
            <w:tcW w:w="1985" w:type="dxa"/>
          </w:tcPr>
          <w:p w14:paraId="64119C9F" w14:textId="20BEEA46" w:rsidR="00623C1A" w:rsidRPr="00623C1A" w:rsidRDefault="00623C1A" w:rsidP="00DE4E0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623C1A">
              <w:rPr>
                <w:rFonts w:ascii="Arial" w:hAnsi="Arial"/>
                <w:b/>
                <w:highlight w:val="cyan"/>
              </w:rPr>
              <w:t>MCC160 Comments</w:t>
            </w:r>
          </w:p>
        </w:tc>
        <w:tc>
          <w:tcPr>
            <w:tcW w:w="7654" w:type="dxa"/>
          </w:tcPr>
          <w:p w14:paraId="12B26EA9" w14:textId="49DDC621" w:rsidR="00623C1A" w:rsidRPr="00623C1A" w:rsidRDefault="00623C1A" w:rsidP="00DE4E0A">
            <w:pPr>
              <w:spacing w:after="0"/>
              <w:rPr>
                <w:rFonts w:ascii="Arial" w:hAnsi="Arial" w:cs="Arial"/>
                <w:highlight w:val="cyan"/>
                <w:lang w:val="en-IN" w:eastAsia="en-GB"/>
              </w:rPr>
            </w:pPr>
            <w:r w:rsidRPr="00623C1A">
              <w:rPr>
                <w:rFonts w:ascii="Arial" w:hAnsi="Arial" w:cs="Arial"/>
                <w:highlight w:val="cyan"/>
                <w:lang w:val="en-IN" w:eastAsia="en-GB"/>
              </w:rPr>
              <w:t>Accepted</w:t>
            </w:r>
          </w:p>
        </w:tc>
      </w:tr>
    </w:tbl>
    <w:p w14:paraId="1684A5AF" w14:textId="0CCCF0DB" w:rsidR="00273EC8" w:rsidRDefault="00273EC8" w:rsidP="00273EC8"/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41FA9735" w14:textId="77777777" w:rsidR="002A077B" w:rsidRP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>function f_TC_7_1_1_6_1_NR5GC() runs on NR5GC_PTC</w:t>
            </w:r>
          </w:p>
          <w:p w14:paraId="3CC2B5E4" w14:textId="458796A8" w:rsidR="00380B6A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// Correct handling of DL assignment / Semi-persistent case</w:t>
            </w:r>
          </w:p>
          <w:p w14:paraId="68611CB7" w14:textId="77777777" w:rsid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0C6BA66" w14:textId="77AAB977" w:rsid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2A077B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1104D0CD" w14:textId="77777777" w:rsid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2FF4EF43" w14:textId="77777777" w:rsidR="002A077B" w:rsidRP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>//Init Cell parameters</w:t>
            </w:r>
          </w:p>
          <w:p w14:paraId="628BB022" w14:textId="77777777" w:rsidR="002A077B" w:rsidRP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f_NR5GC_Init(NR_1);</w:t>
            </w:r>
          </w:p>
          <w:p w14:paraId="23F0FD8B" w14:textId="77777777" w:rsidR="002A077B" w:rsidRP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R5-297339 sic@</w:t>
            </w:r>
          </w:p>
          <w:p w14:paraId="6F3B7444" w14:textId="77777777" w:rsidR="002A077B" w:rsidRP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v_DownlinkBWP := f_NR_CellInfo_GetDownlinkBWP(nr_Cell1, tsc_NR_BWP_Id);</w:t>
            </w:r>
          </w:p>
          <w:p w14:paraId="56E84C70" w14:textId="77777777" w:rsidR="002A077B" w:rsidRP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v_DownlinkBWP.Pdsch.ConfigCommon.R15.pdsch_TimeDomainAllocationList := cs_NR_PDSCH_TimeDomainResourceAllocationList_71161;</w:t>
            </w:r>
          </w:p>
          <w:p w14:paraId="28C948B8" w14:textId="77777777" w:rsidR="002A077B" w:rsidRP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f_NR_CellInfo_SetDownlinkBWP(nr_Cell1, v_DownlinkBWP, tsc_NR_BWP_Id);</w:t>
            </w:r>
          </w:p>
          <w:p w14:paraId="4CF78120" w14:textId="77777777" w:rsidR="002A077B" w:rsidRP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2A077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f_NR_CellConfig_Def(nr_Cell1);</w:t>
            </w:r>
          </w:p>
          <w:p w14:paraId="4E219100" w14:textId="77777777" w:rsidR="002A077B" w:rsidRP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//@sic R5-297339 sic@</w:t>
            </w:r>
          </w:p>
          <w:p w14:paraId="78C487CF" w14:textId="77777777" w:rsidR="002A077B" w:rsidRP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(pc_dl_SchedulingOffset_PDSCH_TypeA) {</w:t>
            </w:r>
          </w:p>
          <w:p w14:paraId="269B1619" w14:textId="77777777" w:rsidR="002A077B" w:rsidRP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f_NR_CellInfo_SetSIB1_TimeDomainAllocation(nr_Cell1, cs_NR_PDSCH_TimeDomainResourceAllocationList_71161);</w:t>
            </w:r>
          </w:p>
          <w:p w14:paraId="26AB8756" w14:textId="77777777" w:rsidR="002A077B" w:rsidRP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1D73C84F" w14:textId="77777777" w:rsidR="002A077B" w:rsidRP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//Create and configure NR cell1</w:t>
            </w:r>
          </w:p>
          <w:p w14:paraId="65EA1D71" w14:textId="7DD83EE9" w:rsidR="002A077B" w:rsidRP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f_NR_CellConfig_Def(nr_Cell1);</w:t>
            </w:r>
          </w:p>
          <w:p w14:paraId="7AD15E42" w14:textId="77777777" w:rsid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79956902" w14:textId="679C2B9B" w:rsid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&lt;&lt;SKIPPED CODE&gt;&gt;</w:t>
            </w:r>
          </w:p>
          <w:p w14:paraId="0738DF0E" w14:textId="40703294" w:rsidR="002A077B" w:rsidRP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</w:p>
          <w:p w14:paraId="5B72381C" w14:textId="0DC8CE76" w:rsidR="002A077B" w:rsidRPr="005571C5" w:rsidRDefault="002A077B" w:rsidP="009362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4921F1AE" w14:textId="77777777" w:rsidR="002A077B" w:rsidRP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>function f_TC_7_1_1_6_1_NR5GC() runs on NR5GC_PTC</w:t>
            </w:r>
          </w:p>
          <w:p w14:paraId="364185AA" w14:textId="77777777" w:rsid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// Correct handling of DL assignment / Semi-persistent case</w:t>
            </w:r>
          </w:p>
          <w:p w14:paraId="0AB1A25A" w14:textId="77777777" w:rsid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BAE1722" w14:textId="77777777" w:rsid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2A077B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40BA5548" w14:textId="77777777" w:rsid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47669481" w14:textId="77777777" w:rsidR="002A077B" w:rsidRP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>//Init Cell parameters</w:t>
            </w:r>
          </w:p>
          <w:p w14:paraId="455C018A" w14:textId="77777777" w:rsidR="002A077B" w:rsidRP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f_NR5GC_Init(NR_1);</w:t>
            </w:r>
          </w:p>
          <w:p w14:paraId="75B3DB74" w14:textId="77777777" w:rsidR="002A077B" w:rsidRP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//@sic R5-297339 sic@</w:t>
            </w:r>
          </w:p>
          <w:p w14:paraId="0FF6E68E" w14:textId="77777777" w:rsidR="002A077B" w:rsidRP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v_DownlinkBWP := f_NR_CellInfo_GetDownlinkBWP(nr_Cell1, tsc_NR_BWP_Id);</w:t>
            </w:r>
          </w:p>
          <w:p w14:paraId="0DF7A158" w14:textId="77777777" w:rsidR="002A077B" w:rsidRP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v_DownlinkBWP.Pdsch.ConfigCommon.R15.pdsch_TimeDomainAllocationList := cs_NR_PDSCH_TimeDomainResourceAllocationList_71161;</w:t>
            </w:r>
          </w:p>
          <w:p w14:paraId="6FF55295" w14:textId="77777777" w:rsidR="002A077B" w:rsidRP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f_NR_CellInfo_SetDownlinkBWP(nr_Cell1, v_DownlinkBWP, tsc_NR_BWP_Id);</w:t>
            </w:r>
          </w:p>
          <w:p w14:paraId="316DFF03" w14:textId="2AB6FBEE" w:rsidR="002A077B" w:rsidRP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2A077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</w:t>
            </w:r>
            <w:r w:rsidRPr="002A077B">
              <w:rPr>
                <w:rFonts w:ascii="Courier New" w:hAnsi="Courier New" w:cs="Courier New"/>
                <w:b/>
                <w:sz w:val="18"/>
                <w:szCs w:val="18"/>
                <w:highlight w:val="yellow"/>
              </w:rPr>
              <w:t>REMOVED</w:t>
            </w:r>
            <w:r w:rsidRPr="002A077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f_NR_CellConfig_Def(nr_Cell1);</w:t>
            </w:r>
          </w:p>
          <w:p w14:paraId="63DCEAAF" w14:textId="77777777" w:rsidR="002A077B" w:rsidRP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//@sic R5-297339 sic@</w:t>
            </w:r>
          </w:p>
          <w:p w14:paraId="2D241830" w14:textId="77777777" w:rsidR="002A077B" w:rsidRP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(pc_dl_SchedulingOffset_PDSCH_TypeA) {</w:t>
            </w:r>
          </w:p>
          <w:p w14:paraId="5CC0B065" w14:textId="77777777" w:rsidR="002A077B" w:rsidRP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f_NR_CellInfo_SetSIB1_TimeDomainAllocation(nr_Cell1, cs_NR_PDSCH_TimeDomainResourceAllocationList_71161);</w:t>
            </w:r>
          </w:p>
          <w:p w14:paraId="673BED0E" w14:textId="77777777" w:rsidR="002A077B" w:rsidRP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01020E2D" w14:textId="77777777" w:rsidR="002A077B" w:rsidRP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//Create and configure NR cell1</w:t>
            </w:r>
          </w:p>
          <w:p w14:paraId="46E690E4" w14:textId="77777777" w:rsidR="002A077B" w:rsidRP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f_NR_CellConfig_Def(nr_Cell1);</w:t>
            </w:r>
          </w:p>
          <w:p w14:paraId="16514BAE" w14:textId="77777777" w:rsid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2625C754" w14:textId="1128923D" w:rsidR="0093623F" w:rsidRPr="00B5380A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&lt;&lt;SKIPPED CODE&gt;&gt;</w:t>
            </w:r>
          </w:p>
        </w:tc>
      </w:tr>
    </w:tbl>
    <w:p w14:paraId="2ECB5090" w14:textId="77777777" w:rsidR="00473068" w:rsidRDefault="00473068" w:rsidP="002A077B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val="en-US"/>
        </w:rPr>
      </w:pPr>
    </w:p>
    <w:p w14:paraId="0D9F997D" w14:textId="77777777" w:rsidR="002A077B" w:rsidRPr="002A077B" w:rsidRDefault="002A077B" w:rsidP="002A077B">
      <w:pPr>
        <w:rPr>
          <w:lang w:val="en-US"/>
        </w:rPr>
      </w:pPr>
    </w:p>
    <w:sectPr w:rsidR="002A077B" w:rsidRPr="002A077B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E4A41E" w14:textId="77777777" w:rsidR="00CB3B72" w:rsidRDefault="00CB3B72">
      <w:pPr>
        <w:spacing w:after="0"/>
      </w:pPr>
      <w:r>
        <w:separator/>
      </w:r>
    </w:p>
  </w:endnote>
  <w:endnote w:type="continuationSeparator" w:id="0">
    <w:p w14:paraId="1DEB22AA" w14:textId="77777777" w:rsidR="00CB3B72" w:rsidRDefault="00CB3B7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96D5E" w14:textId="77777777" w:rsidR="00937483" w:rsidRDefault="009374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8DB1A" w14:textId="77777777" w:rsidR="00937483" w:rsidRDefault="009374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360F2" w14:textId="77777777" w:rsidR="00937483" w:rsidRDefault="009374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BCC976" w14:textId="77777777" w:rsidR="00CB3B72" w:rsidRDefault="00CB3B72">
      <w:pPr>
        <w:spacing w:after="0"/>
      </w:pPr>
      <w:r>
        <w:separator/>
      </w:r>
    </w:p>
  </w:footnote>
  <w:footnote w:type="continuationSeparator" w:id="0">
    <w:p w14:paraId="299AD895" w14:textId="77777777" w:rsidR="00CB3B72" w:rsidRDefault="00CB3B7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CDFB5" w14:textId="77777777" w:rsidR="00937483" w:rsidRDefault="009374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3A001" w14:textId="77777777" w:rsidR="00937483" w:rsidRDefault="0093748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D11F1" w14:textId="7F46C3CF" w:rsidR="00786530" w:rsidRDefault="002F1636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7D3BEED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F6EEE" w14:textId="73C43FC2" w:rsidR="00786530" w:rsidRDefault="00786530">
    <w:pPr>
      <w:pStyle w:val="Header"/>
      <w:tabs>
        <w:tab w:val="right" w:pos="9639"/>
      </w:tabs>
    </w:pPr>
    <w:r>
      <w:tab/>
    </w:r>
    <w:r w:rsidR="002F1636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065130A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6BD47" w14:textId="0CDC8459" w:rsidR="00786530" w:rsidRDefault="002F1636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1C05280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5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4"/>
  </w:num>
  <w:num w:numId="2" w16cid:durableId="791752271">
    <w:abstractNumId w:val="4"/>
  </w:num>
  <w:num w:numId="3" w16cid:durableId="1629386987">
    <w:abstractNumId w:val="6"/>
  </w:num>
  <w:num w:numId="4" w16cid:durableId="78525773">
    <w:abstractNumId w:val="8"/>
  </w:num>
  <w:num w:numId="5" w16cid:durableId="2107799360">
    <w:abstractNumId w:val="2"/>
  </w:num>
  <w:num w:numId="6" w16cid:durableId="311061797">
    <w:abstractNumId w:val="0"/>
  </w:num>
  <w:num w:numId="7" w16cid:durableId="267852781">
    <w:abstractNumId w:val="5"/>
  </w:num>
  <w:num w:numId="8" w16cid:durableId="49496477">
    <w:abstractNumId w:val="7"/>
  </w:num>
  <w:num w:numId="9" w16cid:durableId="1032460018">
    <w:abstractNumId w:val="1"/>
  </w:num>
  <w:num w:numId="10" w16cid:durableId="1150286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4DF3"/>
    <w:rsid w:val="000F0F9C"/>
    <w:rsid w:val="000F101F"/>
    <w:rsid w:val="000F144B"/>
    <w:rsid w:val="000F3122"/>
    <w:rsid w:val="000F4C0F"/>
    <w:rsid w:val="000F6B02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1636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70D22"/>
    <w:rsid w:val="0037169B"/>
    <w:rsid w:val="00372D0C"/>
    <w:rsid w:val="00374DD4"/>
    <w:rsid w:val="00380B6A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7600"/>
    <w:rsid w:val="003B10DE"/>
    <w:rsid w:val="003B11BD"/>
    <w:rsid w:val="003B205B"/>
    <w:rsid w:val="003B474C"/>
    <w:rsid w:val="003B64E1"/>
    <w:rsid w:val="003C1B53"/>
    <w:rsid w:val="003C244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299A"/>
    <w:rsid w:val="004C3F6A"/>
    <w:rsid w:val="004C43D5"/>
    <w:rsid w:val="004C4481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A29"/>
    <w:rsid w:val="005E2C44"/>
    <w:rsid w:val="005E2E04"/>
    <w:rsid w:val="005E2F7D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3C1A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681"/>
    <w:rsid w:val="00705066"/>
    <w:rsid w:val="007057A3"/>
    <w:rsid w:val="00705D2A"/>
    <w:rsid w:val="00705E16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2E5A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42F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DA0"/>
    <w:rsid w:val="0091022C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37483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3B72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D1AAC"/>
    <w:rsid w:val="00ED31E4"/>
    <w:rsid w:val="00ED33F0"/>
    <w:rsid w:val="00ED5081"/>
    <w:rsid w:val="00ED66A4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72EC"/>
    <w:rsid w:val="00F60E77"/>
    <w:rsid w:val="00F635F0"/>
    <w:rsid w:val="00F64BBD"/>
    <w:rsid w:val="00F666DC"/>
    <w:rsid w:val="00F67174"/>
    <w:rsid w:val="00F67E1B"/>
    <w:rsid w:val="00F71329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077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728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Abdul Rasheed M D</cp:lastModifiedBy>
  <cp:revision>3</cp:revision>
  <cp:lastPrinted>1900-12-31T16:00:00Z</cp:lastPrinted>
  <dcterms:created xsi:type="dcterms:W3CDTF">2024-06-10T06:48:00Z</dcterms:created>
  <dcterms:modified xsi:type="dcterms:W3CDTF">2024-06-10T06:48:00Z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