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9ED9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F12B4" w:rsidRPr="004F12B4">
        <w:rPr>
          <w:b/>
          <w:i/>
          <w:noProof/>
          <w:sz w:val="28"/>
        </w:rPr>
        <w:t>R5s240381</w:t>
      </w:r>
      <w:r w:rsidR="004F12B4">
        <w:rPr>
          <w:b/>
          <w:i/>
          <w:noProof/>
          <w:sz w:val="28"/>
        </w:rPr>
        <w:t xml:space="preserve"> </w:t>
      </w:r>
    </w:p>
    <w:p w14:paraId="1239C86C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D7110E">
        <w:fldChar w:fldCharType="begin"/>
      </w:r>
      <w:r w:rsidR="0072478F">
        <w:instrText xml:space="preserve"> DOCPROPERTY  Country  \* MERGEFORMAT </w:instrText>
      </w:r>
      <w:r w:rsidR="00D7110E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77A2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A85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16892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01D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3958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C2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B6F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06CA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3253A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4E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37F2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51C01" w14:textId="77777777" w:rsidR="001E41F3" w:rsidRPr="00410371" w:rsidRDefault="00891012" w:rsidP="00547111">
            <w:pPr>
              <w:pStyle w:val="CRCoverPage"/>
              <w:spacing w:after="0"/>
              <w:rPr>
                <w:noProof/>
              </w:rPr>
            </w:pPr>
            <w:r w:rsidRPr="00891012">
              <w:rPr>
                <w:b/>
                <w:noProof/>
                <w:sz w:val="28"/>
              </w:rPr>
              <w:t>3449</w:t>
            </w:r>
          </w:p>
        </w:tc>
        <w:tc>
          <w:tcPr>
            <w:tcW w:w="709" w:type="dxa"/>
          </w:tcPr>
          <w:p w14:paraId="501FFF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A9C4FE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F730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90EE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4EC" w:rsidRPr="00410371">
                <w:rPr>
                  <w:b/>
                  <w:noProof/>
                  <w:sz w:val="28"/>
                </w:rPr>
                <w:t>17.</w:t>
              </w:r>
              <w:r w:rsidR="002624E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2624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95D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952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69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E1D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C74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733E7" w14:textId="77777777" w:rsidTr="00547111">
        <w:tc>
          <w:tcPr>
            <w:tcW w:w="9641" w:type="dxa"/>
            <w:gridSpan w:val="9"/>
          </w:tcPr>
          <w:p w14:paraId="33861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EEC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9D390" w14:textId="77777777" w:rsidTr="00A7671C">
        <w:tc>
          <w:tcPr>
            <w:tcW w:w="2835" w:type="dxa"/>
          </w:tcPr>
          <w:p w14:paraId="776D09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2D240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0B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264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6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CD33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99D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601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82C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6600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E4505" w14:textId="77777777" w:rsidTr="00547111">
        <w:tc>
          <w:tcPr>
            <w:tcW w:w="9640" w:type="dxa"/>
            <w:gridSpan w:val="11"/>
          </w:tcPr>
          <w:p w14:paraId="4C3E2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0D9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5A86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B1EE8" w14:textId="77777777" w:rsidR="001E41F3" w:rsidRDefault="00000000" w:rsidP="008E1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98B">
                <w:t xml:space="preserve">Correction to </w:t>
              </w:r>
              <w:r w:rsidR="0072698B">
                <w:rPr>
                  <w:rFonts w:hint="eastAsia"/>
                  <w:lang w:eastAsia="zh-CN"/>
                </w:rPr>
                <w:t>NR5GC</w:t>
              </w:r>
              <w:r w:rsidR="0072698B">
                <w:t xml:space="preserve"> testcase </w:t>
              </w:r>
              <w:r w:rsidR="0072698B">
                <w:rPr>
                  <w:rFonts w:hint="eastAsia"/>
                  <w:lang w:eastAsia="zh-CN"/>
                </w:rPr>
                <w:t>7.1.1.4.1</w:t>
              </w:r>
              <w:r w:rsidR="00015CB9">
                <w:rPr>
                  <w:rFonts w:hint="eastAsia"/>
                  <w:lang w:eastAsia="zh-CN"/>
                </w:rPr>
                <w:t>.x</w:t>
              </w:r>
              <w:r w:rsidR="008E18AA">
                <w:rPr>
                  <w:rFonts w:hint="eastAsia"/>
                  <w:lang w:eastAsia="zh-CN"/>
                </w:rPr>
                <w:t xml:space="preserve"> and 7.1.1.6.1</w:t>
              </w:r>
            </w:fldSimple>
          </w:p>
        </w:tc>
      </w:tr>
      <w:tr w:rsidR="001E41F3" w14:paraId="39AB9C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B1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E91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A13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12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61D2D" w14:textId="77777777"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14:paraId="06176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438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685C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369869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81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59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03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B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81304" w14:textId="77777777" w:rsidR="001E41F3" w:rsidRDefault="00C37B59">
            <w:pPr>
              <w:pStyle w:val="CRCoverPage"/>
              <w:spacing w:after="0"/>
              <w:ind w:left="100"/>
              <w:rPr>
                <w:noProof/>
              </w:rPr>
            </w:pPr>
            <w:r w:rsidRPr="00C37B5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5E45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025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72B99" w14:textId="77777777" w:rsidR="001E41F3" w:rsidRDefault="00000000" w:rsidP="00536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42F9">
                <w:rPr>
                  <w:noProof/>
                </w:rPr>
                <w:t>2024-</w:t>
              </w:r>
              <w:r w:rsidR="008E42F9">
                <w:rPr>
                  <w:rFonts w:hint="eastAsia"/>
                  <w:noProof/>
                  <w:lang w:eastAsia="zh-CN"/>
                </w:rPr>
                <w:t>05</w:t>
              </w:r>
              <w:r w:rsidR="008E42F9">
                <w:rPr>
                  <w:noProof/>
                </w:rPr>
                <w:t>-</w:t>
              </w:r>
              <w:r w:rsidR="008E42F9">
                <w:rPr>
                  <w:rFonts w:hint="eastAsia"/>
                  <w:noProof/>
                  <w:lang w:eastAsia="zh-CN"/>
                </w:rPr>
                <w:t>2</w:t>
              </w:r>
              <w:r w:rsidR="00536AD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5A26B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2F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8E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821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C63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4EB2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327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378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0ADB9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1B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5A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2B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8CC5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79B8">
                <w:rPr>
                  <w:noProof/>
                </w:rPr>
                <w:t>Rel-17</w:t>
              </w:r>
            </w:fldSimple>
          </w:p>
        </w:tc>
      </w:tr>
      <w:tr w:rsidR="001E41F3" w14:paraId="0D86CC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21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FAF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82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2AD6FF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6EBB2DE6" w14:textId="77777777" w:rsidTr="00547111">
        <w:tc>
          <w:tcPr>
            <w:tcW w:w="1843" w:type="dxa"/>
          </w:tcPr>
          <w:p w14:paraId="0755B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25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38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CB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09C93" w14:textId="77777777" w:rsidR="001E41F3" w:rsidRDefault="006A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According to TS38.523-1, the configuration for </w:t>
            </w:r>
            <w:r>
              <w:t xml:space="preserve">testcase </w:t>
            </w:r>
            <w:r>
              <w:rPr>
                <w:rFonts w:hint="eastAsia"/>
                <w:lang w:eastAsia="zh-CN"/>
              </w:rPr>
              <w:t>7.1.1.4.1</w:t>
            </w:r>
            <w:r w:rsidR="007A1B26">
              <w:rPr>
                <w:rFonts w:hint="eastAsia"/>
                <w:lang w:eastAsia="zh-CN"/>
              </w:rPr>
              <w:t>.x</w:t>
            </w:r>
            <w:r>
              <w:rPr>
                <w:rFonts w:hint="eastAsia"/>
                <w:lang w:eastAsia="zh-CN"/>
              </w:rPr>
              <w:t xml:space="preserve"> and 7.1.1.6.1 are not correct.</w:t>
            </w:r>
          </w:p>
        </w:tc>
      </w:tr>
      <w:tr w:rsidR="001E41F3" w14:paraId="1BF5D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F8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EA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1888F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67BE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8C56E" w14:textId="77777777" w:rsidR="000A0B19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correct </w:t>
            </w:r>
            <w:r w:rsidR="00B756CA">
              <w:rPr>
                <w:rFonts w:hint="eastAsia"/>
                <w:lang w:eastAsia="zh-CN"/>
              </w:rPr>
              <w:t>configuration</w:t>
            </w:r>
            <w:r w:rsidRPr="00DE0B89">
              <w:t xml:space="preserve"> </w:t>
            </w:r>
            <w:r>
              <w:rPr>
                <w:rFonts w:hint="eastAsia"/>
                <w:lang w:eastAsia="zh-CN"/>
              </w:rPr>
              <w:t>for the test cases</w:t>
            </w:r>
          </w:p>
          <w:p w14:paraId="298AEBE6" w14:textId="77777777" w:rsidR="000A0B19" w:rsidRPr="0074701C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Correct the notes</w:t>
            </w:r>
          </w:p>
        </w:tc>
      </w:tr>
      <w:tr w:rsidR="000A0B19" w14:paraId="28706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03D64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03364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4B384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1F26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E2CC6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14:paraId="4158808A" w14:textId="77777777" w:rsidTr="00547111">
        <w:tc>
          <w:tcPr>
            <w:tcW w:w="2694" w:type="dxa"/>
            <w:gridSpan w:val="2"/>
          </w:tcPr>
          <w:p w14:paraId="4A17CD79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278FF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1732D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06EB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E6EF1" w14:textId="77777777" w:rsidR="000A0B19" w:rsidRDefault="00187712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712">
              <w:rPr>
                <w:noProof/>
              </w:rPr>
              <w:t>7.1.1.4.1.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187712">
              <w:rPr>
                <w:noProof/>
              </w:rPr>
              <w:t>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7.1.1.4.1.3.NR5GC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7.1.1.4.1.4.NR5GC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7.1.1.4.1.5.NR5GC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7.1.1.6.1.NR5GC</w:t>
            </w:r>
          </w:p>
        </w:tc>
      </w:tr>
      <w:tr w:rsidR="000A0B19" w14:paraId="138C89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E88A1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C38D1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44465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9D67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336E8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4EDA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3E2AD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BECC0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14:paraId="1BDBA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27F75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08FB0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0CB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C4BE0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7D24D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3D43FF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9D84D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BF6F0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1D6B" w14:textId="77777777"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E6F9A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C7010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74188F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9070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90B41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18C1D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903A9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E3D0B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44B044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B67A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95D61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14:paraId="3A8699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5634C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1D5F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14:paraId="2B5547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33BD7" w14:textId="77777777"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B9B64" w14:textId="77777777"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14:paraId="42E955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5785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747C7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EB6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18611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12074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7873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E6D9BC" w14:textId="77777777" w:rsidR="00C5471E" w:rsidRDefault="00D7110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471E" w:rsidRPr="001150EF">
        <w:rPr>
          <w:rFonts w:cs="Arial"/>
          <w:iCs/>
        </w:rPr>
        <w:t>Table of Contents</w:t>
      </w:r>
      <w:r w:rsidR="00C5471E">
        <w:tab/>
      </w:r>
      <w:r w:rsidR="00C5471E">
        <w:fldChar w:fldCharType="begin"/>
      </w:r>
      <w:r w:rsidR="00C5471E">
        <w:instrText xml:space="preserve"> PAGEREF _Toc167873713 \h </w:instrText>
      </w:r>
      <w:r w:rsidR="00C5471E">
        <w:fldChar w:fldCharType="separate"/>
      </w:r>
      <w:r w:rsidR="00C5471E">
        <w:t>2</w:t>
      </w:r>
      <w:r w:rsidR="00C5471E">
        <w:fldChar w:fldCharType="end"/>
      </w:r>
    </w:p>
    <w:p w14:paraId="0D3BC1BD" w14:textId="77777777" w:rsidR="00C5471E" w:rsidRDefault="00C5471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_Toc167873714 \h </w:instrText>
      </w:r>
      <w:r>
        <w:fldChar w:fldCharType="separate"/>
      </w:r>
      <w:r>
        <w:t>3</w:t>
      </w:r>
      <w:r>
        <w:fldChar w:fldCharType="end"/>
      </w:r>
    </w:p>
    <w:p w14:paraId="48842B3A" w14:textId="77777777" w:rsidR="00C5471E" w:rsidRDefault="00C5471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_Toc167873715 \h </w:instrText>
      </w:r>
      <w:r>
        <w:fldChar w:fldCharType="separate"/>
      </w:r>
      <w:r>
        <w:t>3</w:t>
      </w:r>
      <w:r>
        <w:fldChar w:fldCharType="end"/>
      </w:r>
    </w:p>
    <w:p w14:paraId="117B396C" w14:textId="77777777" w:rsidR="00C5471E" w:rsidRDefault="00C5471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_Toc167873716 \h </w:instrText>
      </w:r>
      <w:r>
        <w:fldChar w:fldCharType="separate"/>
      </w:r>
      <w:r>
        <w:t>3</w:t>
      </w:r>
      <w:r>
        <w:fldChar w:fldCharType="end"/>
      </w:r>
    </w:p>
    <w:p w14:paraId="3F56A68C" w14:textId="77777777" w:rsidR="00C5471E" w:rsidRDefault="00C5471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_Toc167873717 \h </w:instrText>
      </w:r>
      <w:r>
        <w:fldChar w:fldCharType="separate"/>
      </w:r>
      <w:r>
        <w:t>3</w:t>
      </w:r>
      <w:r>
        <w:fldChar w:fldCharType="end"/>
      </w:r>
    </w:p>
    <w:p w14:paraId="7A40192E" w14:textId="77777777" w:rsidR="0072478F" w:rsidRDefault="00D7110E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0812EF21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78737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96C6A60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14:paraId="2F39D738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590239DD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7873715"/>
      <w:r w:rsidRPr="00854C55">
        <w:rPr>
          <w:b/>
        </w:rPr>
        <w:t>Corrections required</w:t>
      </w:r>
      <w:bookmarkEnd w:id="4"/>
      <w:bookmarkEnd w:id="5"/>
      <w:bookmarkEnd w:id="6"/>
    </w:p>
    <w:p w14:paraId="4572A7CE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7873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FE15ED5" w14:textId="77777777" w:rsidTr="001A7545">
        <w:trPr>
          <w:trHeight w:val="447"/>
        </w:trPr>
        <w:tc>
          <w:tcPr>
            <w:tcW w:w="1985" w:type="dxa"/>
          </w:tcPr>
          <w:p w14:paraId="5A9C5F7A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07BCC3" w14:textId="77777777" w:rsidR="0072478F" w:rsidRPr="002D56A7" w:rsidRDefault="005F06C2" w:rsidP="001A7545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8A5EAD" w:rsidRPr="008A5EAD">
              <w:t>cs_NR_PDSCH_TimeDomainResourceAllocationList_71141x</w:t>
            </w:r>
          </w:p>
        </w:tc>
      </w:tr>
      <w:tr w:rsidR="0072478F" w14:paraId="6F8EA567" w14:textId="77777777" w:rsidTr="001A7545">
        <w:trPr>
          <w:trHeight w:val="452"/>
        </w:trPr>
        <w:tc>
          <w:tcPr>
            <w:tcW w:w="1985" w:type="dxa"/>
          </w:tcPr>
          <w:p w14:paraId="53FFCAA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0D2D46" w14:textId="77777777" w:rsidR="0072478F" w:rsidRPr="0022675A" w:rsidRDefault="005F06C2" w:rsidP="001A7545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>,</w:t>
            </w:r>
            <w:r w:rsidR="00C835A3">
              <w:rPr>
                <w:rFonts w:hint="eastAsia"/>
                <w:lang w:eastAsia="zh-CN"/>
              </w:rPr>
              <w:t xml:space="preserve"> the configuration and notes are not correct.</w:t>
            </w:r>
          </w:p>
        </w:tc>
      </w:tr>
      <w:tr w:rsidR="0072478F" w14:paraId="6D0A676A" w14:textId="77777777" w:rsidTr="001A7545">
        <w:tc>
          <w:tcPr>
            <w:tcW w:w="1985" w:type="dxa"/>
          </w:tcPr>
          <w:p w14:paraId="4E6C4B7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98E9FB" w14:textId="77777777" w:rsid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 xml:space="preserve"> for 71141x</w:t>
            </w:r>
          </w:p>
          <w:p w14:paraId="2455076B" w14:textId="77777777" w:rsidR="0074701C" w:rsidRP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="00C65B31">
              <w:rPr>
                <w:rFonts w:hint="eastAsia"/>
                <w:lang w:eastAsia="zh-CN"/>
              </w:rPr>
              <w:t xml:space="preserve">Correct the </w:t>
            </w:r>
            <w:r w:rsidR="00C65B31" w:rsidRPr="00DE0B89">
              <w:t>startSymbolAndLength</w:t>
            </w:r>
          </w:p>
        </w:tc>
      </w:tr>
      <w:tr w:rsidR="0072478F" w14:paraId="7D14FEDC" w14:textId="77777777" w:rsidTr="001A7545">
        <w:tc>
          <w:tcPr>
            <w:tcW w:w="1985" w:type="dxa"/>
          </w:tcPr>
          <w:p w14:paraId="432E3BA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B3501B" w14:textId="77777777" w:rsidR="0072478F" w:rsidRPr="00E751F5" w:rsidRDefault="00F404E1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7CFF20A6" w14:textId="77777777" w:rsidTr="001A7545">
        <w:tc>
          <w:tcPr>
            <w:tcW w:w="1985" w:type="dxa"/>
          </w:tcPr>
          <w:p w14:paraId="29824312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553DAD7" w14:textId="1B40AC43" w:rsidR="0072478F" w:rsidRPr="00E751F5" w:rsidRDefault="00104B37" w:rsidP="00104B37">
            <w:pPr>
              <w:tabs>
                <w:tab w:val="left" w:pos="1330"/>
              </w:tabs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294897F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7543" w:rsidRPr="00504291" w14:paraId="029166A0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D73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14:paraId="7B4FEFB1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4AB5083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085C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7.1.1.6.1.3.3-5E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7B3C8B20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5CB24D26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53),    // S=2, L=12</w:t>
            </w:r>
          </w:p>
          <w:p w14:paraId="3F4694D4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4377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14:paraId="11C863AF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A4DBCF" w14:textId="77777777" w:rsidR="00F67543" w:rsidRPr="001B6B18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F1AB41C" w14:textId="77777777"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14:paraId="5E7C618D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7543" w:rsidRPr="00504291" w14:paraId="4DBCA436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B9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14:paraId="65D459A0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E7F48F6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Pr="00085C2E">
              <w:rPr>
                <w:highlight w:val="yellow"/>
              </w:rPr>
              <w:t>7.1.1.4.1.0-1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141EC62F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7BA5B11E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Allocation(omit, typeA, 53),  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// S=2, L=12</w:t>
            </w:r>
          </w:p>
          <w:p w14:paraId="1E88C702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085C2E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86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14:paraId="00475BFE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A0BE98" w14:textId="77777777" w:rsidR="00F67543" w:rsidRPr="001B6B18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8F48F6C" w14:textId="77777777" w:rsidR="00DB48EF" w:rsidRPr="00DB48EF" w:rsidRDefault="0072478F" w:rsidP="00DB48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8" w:name="_Toc167873717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8EF" w14:paraId="4D4BE9DA" w14:textId="77777777" w:rsidTr="006421A7">
        <w:trPr>
          <w:trHeight w:val="447"/>
        </w:trPr>
        <w:tc>
          <w:tcPr>
            <w:tcW w:w="1985" w:type="dxa"/>
          </w:tcPr>
          <w:p w14:paraId="392EF9FA" w14:textId="77777777" w:rsidR="00DB48EF" w:rsidRPr="00E751F5" w:rsidRDefault="00DB48EF" w:rsidP="00642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38BA32" w14:textId="77777777" w:rsidR="00DB48EF" w:rsidRPr="002D56A7" w:rsidRDefault="00DB48EF" w:rsidP="006421A7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1A6C64" w:rsidRPr="001A6C64">
              <w:t>cs_NR_PDSCH_TimeDomainResourceAllocationList_71161</w:t>
            </w:r>
          </w:p>
        </w:tc>
      </w:tr>
      <w:tr w:rsidR="00DB48EF" w14:paraId="0BB3F54B" w14:textId="77777777" w:rsidTr="006421A7">
        <w:trPr>
          <w:trHeight w:val="452"/>
        </w:trPr>
        <w:tc>
          <w:tcPr>
            <w:tcW w:w="1985" w:type="dxa"/>
          </w:tcPr>
          <w:p w14:paraId="74573A4A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6430E0" w14:textId="77777777" w:rsidR="00DB48EF" w:rsidRPr="0022675A" w:rsidRDefault="00DB48EF" w:rsidP="006421A7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="00C2347B" w:rsidRPr="00196BCA">
              <w:t xml:space="preserve"> Table 7.1.1.6.1.3.3-5E</w:t>
            </w:r>
            <w:r>
              <w:rPr>
                <w:rFonts w:hint="eastAsia"/>
                <w:lang w:eastAsia="zh-CN"/>
              </w:rPr>
              <w:t>, the configuration and notes are not correct.</w:t>
            </w:r>
          </w:p>
        </w:tc>
      </w:tr>
      <w:tr w:rsidR="00DB48EF" w14:paraId="38622C03" w14:textId="77777777" w:rsidTr="006421A7">
        <w:tc>
          <w:tcPr>
            <w:tcW w:w="1985" w:type="dxa"/>
          </w:tcPr>
          <w:p w14:paraId="11D5F1A6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A43802" w14:textId="77777777" w:rsidR="00DB48EF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="00C2347B" w:rsidRPr="00196BCA">
              <w:t>Table 7.1.1.6.1.3.3-5E</w:t>
            </w:r>
            <w:r>
              <w:rPr>
                <w:rFonts w:hint="eastAsia"/>
                <w:lang w:eastAsia="zh-CN"/>
              </w:rPr>
              <w:t xml:space="preserve"> for 711</w:t>
            </w:r>
            <w:r w:rsidR="00C2347B">
              <w:rPr>
                <w:rFonts w:hint="eastAsia"/>
                <w:lang w:eastAsia="zh-CN"/>
              </w:rPr>
              <w:t>61</w:t>
            </w:r>
          </w:p>
          <w:p w14:paraId="5205823C" w14:textId="77777777" w:rsidR="00DB48EF" w:rsidRPr="0074701C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Correct the </w:t>
            </w:r>
            <w:r w:rsidRPr="00DE0B89">
              <w:t>startSymbolAndLength</w:t>
            </w:r>
          </w:p>
        </w:tc>
      </w:tr>
      <w:tr w:rsidR="00DB48EF" w14:paraId="44263328" w14:textId="77777777" w:rsidTr="006421A7">
        <w:tc>
          <w:tcPr>
            <w:tcW w:w="1985" w:type="dxa"/>
          </w:tcPr>
          <w:p w14:paraId="293F3E5E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48565D" w14:textId="77777777" w:rsidR="00DB48EF" w:rsidRPr="00E751F5" w:rsidRDefault="00DB48EF" w:rsidP="006421A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DB48EF" w:rsidRPr="00E751F5" w14:paraId="25F26789" w14:textId="77777777" w:rsidTr="006421A7">
        <w:tc>
          <w:tcPr>
            <w:tcW w:w="1985" w:type="dxa"/>
          </w:tcPr>
          <w:p w14:paraId="08856BAA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1E5000" w14:textId="77777777" w:rsidR="00DB48EF" w:rsidRDefault="00104B37" w:rsidP="00104B37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017FFBFA" w14:textId="2DC5C81D" w:rsidR="00104B37" w:rsidRPr="00104B37" w:rsidRDefault="00104B37" w:rsidP="00104B37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hAnsi="Arial"/>
                <w:highlight w:val="cyan"/>
              </w:rPr>
            </w:pPr>
            <w:r w:rsidRPr="008976F3">
              <w:rPr>
                <w:rFonts w:ascii="Arial" w:hAnsi="Arial"/>
                <w:highlight w:val="red"/>
              </w:rPr>
              <w:lastRenderedPageBreak/>
              <w:t>Not applicable</w:t>
            </w:r>
          </w:p>
        </w:tc>
      </w:tr>
    </w:tbl>
    <w:p w14:paraId="5F7AB1B5" w14:textId="77777777"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48EF" w:rsidRPr="00504291" w14:paraId="1C72A7CD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847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14:paraId="07AD1CCD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7369003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5A58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7.1.1.4.1.0-1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233F7029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53BEA567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14:paraId="53DC5412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14:paraId="46920B0F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BF1417" w14:textId="77777777"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59C173F" w14:textId="77777777" w:rsidR="00DB48EF" w:rsidRPr="00CD057D" w:rsidRDefault="00DB48EF" w:rsidP="00DB48EF">
      <w:pPr>
        <w:spacing w:after="0"/>
        <w:rPr>
          <w:rFonts w:ascii="Arial" w:hAnsi="Arial"/>
          <w:b/>
          <w:color w:val="000000"/>
          <w:lang w:eastAsia="en-GB"/>
        </w:rPr>
      </w:pPr>
    </w:p>
    <w:p w14:paraId="0034B970" w14:textId="77777777"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48EF" w:rsidRPr="00504291" w14:paraId="29720335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062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14:paraId="6FA786E6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8EF0FB8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="005A5803" w:rsidRPr="00196BCA">
              <w:t xml:space="preserve">Table </w:t>
            </w:r>
            <w:r w:rsidR="005A5803" w:rsidRPr="005A5803">
              <w:rPr>
                <w:highlight w:val="yellow"/>
              </w:rPr>
              <w:t>7.1.1.6.1.3.3-5E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563AC84E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28233699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14:paraId="69F25263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14:paraId="104F92C2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BDDA71" w14:textId="77777777"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5F1E026" w14:textId="77777777" w:rsidR="001E41F3" w:rsidRDefault="001E41F3" w:rsidP="00C41542">
      <w:pPr>
        <w:spacing w:after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9D42A" w14:textId="77777777" w:rsidR="00E83A00" w:rsidRDefault="00E83A00">
      <w:r>
        <w:separator/>
      </w:r>
    </w:p>
  </w:endnote>
  <w:endnote w:type="continuationSeparator" w:id="0">
    <w:p w14:paraId="1329A45F" w14:textId="77777777" w:rsidR="00E83A00" w:rsidRDefault="00E8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D6E63" w14:textId="77777777" w:rsidR="00E83A00" w:rsidRDefault="00E83A00">
      <w:r>
        <w:separator/>
      </w:r>
    </w:p>
  </w:footnote>
  <w:footnote w:type="continuationSeparator" w:id="0">
    <w:p w14:paraId="79462E70" w14:textId="77777777" w:rsidR="00E83A00" w:rsidRDefault="00E83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4D60E" w14:textId="77777777" w:rsidR="00695808" w:rsidRDefault="00695808">
    <w:r>
      <w:t xml:space="preserve">Page </w:t>
    </w:r>
    <w:r w:rsidR="00D7110E">
      <w:fldChar w:fldCharType="begin"/>
    </w:r>
    <w:r w:rsidR="00374DD4">
      <w:instrText>PAGE</w:instrText>
    </w:r>
    <w:r w:rsidR="00D7110E">
      <w:fldChar w:fldCharType="separate"/>
    </w:r>
    <w:r>
      <w:rPr>
        <w:noProof/>
      </w:rPr>
      <w:t>1</w:t>
    </w:r>
    <w:r w:rsidR="00D7110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F3CA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494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090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720142B"/>
    <w:multiLevelType w:val="hybridMultilevel"/>
    <w:tmpl w:val="BAAE2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089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64028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743967">
    <w:abstractNumId w:val="0"/>
  </w:num>
  <w:num w:numId="4" w16cid:durableId="1181705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9"/>
    <w:rsid w:val="00022E4A"/>
    <w:rsid w:val="00040510"/>
    <w:rsid w:val="00040730"/>
    <w:rsid w:val="00070E09"/>
    <w:rsid w:val="00085C2E"/>
    <w:rsid w:val="000A0B19"/>
    <w:rsid w:val="000A6394"/>
    <w:rsid w:val="000B7FDD"/>
    <w:rsid w:val="000B7FED"/>
    <w:rsid w:val="000C038A"/>
    <w:rsid w:val="000C6598"/>
    <w:rsid w:val="000D44B3"/>
    <w:rsid w:val="00104B37"/>
    <w:rsid w:val="00145D43"/>
    <w:rsid w:val="00166113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E472E"/>
    <w:rsid w:val="002F3CD0"/>
    <w:rsid w:val="00305409"/>
    <w:rsid w:val="0032076C"/>
    <w:rsid w:val="00325606"/>
    <w:rsid w:val="003609EF"/>
    <w:rsid w:val="00361960"/>
    <w:rsid w:val="0036231A"/>
    <w:rsid w:val="00374DD4"/>
    <w:rsid w:val="003E1A36"/>
    <w:rsid w:val="00410371"/>
    <w:rsid w:val="004242F1"/>
    <w:rsid w:val="00437793"/>
    <w:rsid w:val="00473C4B"/>
    <w:rsid w:val="004B75B7"/>
    <w:rsid w:val="004F12B4"/>
    <w:rsid w:val="004F3184"/>
    <w:rsid w:val="005141D9"/>
    <w:rsid w:val="0051580D"/>
    <w:rsid w:val="00536ADB"/>
    <w:rsid w:val="0054030B"/>
    <w:rsid w:val="00547111"/>
    <w:rsid w:val="005479B8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61F0B"/>
    <w:rsid w:val="00665C47"/>
    <w:rsid w:val="00695808"/>
    <w:rsid w:val="006A33A0"/>
    <w:rsid w:val="006B46FB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77A8"/>
    <w:rsid w:val="007A1B26"/>
    <w:rsid w:val="007A3ED8"/>
    <w:rsid w:val="007B512A"/>
    <w:rsid w:val="007B5A13"/>
    <w:rsid w:val="007C2097"/>
    <w:rsid w:val="007D6A07"/>
    <w:rsid w:val="007E3C4C"/>
    <w:rsid w:val="007F7259"/>
    <w:rsid w:val="008040A8"/>
    <w:rsid w:val="008279FA"/>
    <w:rsid w:val="008323EC"/>
    <w:rsid w:val="008626E7"/>
    <w:rsid w:val="00866F6F"/>
    <w:rsid w:val="00870EE7"/>
    <w:rsid w:val="008863B9"/>
    <w:rsid w:val="00891012"/>
    <w:rsid w:val="008976F3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741B3"/>
    <w:rsid w:val="009777D9"/>
    <w:rsid w:val="00991B88"/>
    <w:rsid w:val="009A5753"/>
    <w:rsid w:val="009A579D"/>
    <w:rsid w:val="009E3297"/>
    <w:rsid w:val="009F734F"/>
    <w:rsid w:val="00A02F6E"/>
    <w:rsid w:val="00A246B6"/>
    <w:rsid w:val="00A45CF6"/>
    <w:rsid w:val="00A47E70"/>
    <w:rsid w:val="00A50CF0"/>
    <w:rsid w:val="00A7671C"/>
    <w:rsid w:val="00AA2CBC"/>
    <w:rsid w:val="00AC5820"/>
    <w:rsid w:val="00AD1CD8"/>
    <w:rsid w:val="00B258B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835A3"/>
    <w:rsid w:val="00C870F6"/>
    <w:rsid w:val="00C95985"/>
    <w:rsid w:val="00CC5026"/>
    <w:rsid w:val="00CC68D0"/>
    <w:rsid w:val="00D03F9A"/>
    <w:rsid w:val="00D06D51"/>
    <w:rsid w:val="00D113B5"/>
    <w:rsid w:val="00D24991"/>
    <w:rsid w:val="00D50255"/>
    <w:rsid w:val="00D66520"/>
    <w:rsid w:val="00D7110E"/>
    <w:rsid w:val="00D71BBE"/>
    <w:rsid w:val="00D84AE9"/>
    <w:rsid w:val="00D9124E"/>
    <w:rsid w:val="00D948AC"/>
    <w:rsid w:val="00D96937"/>
    <w:rsid w:val="00DA69D2"/>
    <w:rsid w:val="00DB48EF"/>
    <w:rsid w:val="00DE34CF"/>
    <w:rsid w:val="00E13F3D"/>
    <w:rsid w:val="00E34898"/>
    <w:rsid w:val="00E83A00"/>
    <w:rsid w:val="00EB09B7"/>
    <w:rsid w:val="00EE7D7C"/>
    <w:rsid w:val="00F25D98"/>
    <w:rsid w:val="00F300FB"/>
    <w:rsid w:val="00F404E1"/>
    <w:rsid w:val="00F4621E"/>
    <w:rsid w:val="00F523C5"/>
    <w:rsid w:val="00F67543"/>
    <w:rsid w:val="00FB2CCB"/>
    <w:rsid w:val="00FB6386"/>
    <w:rsid w:val="00FC19B6"/>
    <w:rsid w:val="00FD3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76B48"/>
  <w15:docId w15:val="{8BDED399-2A25-4403-B08E-B32E8810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675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2024-05-30T05:25:00Z</dcterms:created>
  <dcterms:modified xsi:type="dcterms:W3CDTF">2024-06-10T10:42:00Z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