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3D108B" w14:textId="16C045B3" w:rsidR="00BF0B45" w:rsidRDefault="00BF0B45" w:rsidP="00B7593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4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r w:rsidR="0078306F" w:rsidRPr="0078306F">
        <w:rPr>
          <w:b/>
          <w:bCs/>
          <w:i/>
          <w:iCs/>
          <w:sz w:val="28"/>
          <w:szCs w:val="28"/>
        </w:rPr>
        <w:t>R5s240354</w:t>
      </w:r>
    </w:p>
    <w:p w14:paraId="5EB06B14" w14:textId="77777777" w:rsidR="00BF0B45" w:rsidRDefault="00AE39BD" w:rsidP="00BF0B45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BF0B45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BF0B45">
        <w:rPr>
          <w:b/>
          <w:noProof/>
          <w:sz w:val="24"/>
        </w:rPr>
        <w:t xml:space="preserve">, </w:t>
      </w:r>
      <w:r w:rsidR="00BF0B45">
        <w:fldChar w:fldCharType="begin"/>
      </w:r>
      <w:r w:rsidR="00BF0B45">
        <w:instrText xml:space="preserve"> DOCPROPERTY  Country  \* MERGEFORMAT </w:instrText>
      </w:r>
      <w:r w:rsidR="00BF0B45">
        <w:fldChar w:fldCharType="end"/>
      </w:r>
      <w:r w:rsidR="00BF0B45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BF0B45">
        <w:rPr>
          <w:b/>
          <w:noProof/>
          <w:sz w:val="24"/>
        </w:rPr>
        <w:t>8</w:t>
      </w:r>
      <w:r w:rsidR="00BF0B45" w:rsidRPr="00BA51D9">
        <w:rPr>
          <w:b/>
          <w:noProof/>
          <w:sz w:val="24"/>
        </w:rPr>
        <w:t>th Dec 20</w:t>
      </w:r>
      <w:r w:rsidR="00BF0B45">
        <w:rPr>
          <w:b/>
          <w:noProof/>
          <w:sz w:val="24"/>
        </w:rPr>
        <w:t>23</w:t>
      </w:r>
      <w:r>
        <w:rPr>
          <w:b/>
          <w:noProof/>
          <w:sz w:val="24"/>
        </w:rPr>
        <w:fldChar w:fldCharType="end"/>
      </w:r>
      <w:r w:rsidR="00BF0B45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BF0B45" w:rsidRPr="00BA51D9">
        <w:rPr>
          <w:b/>
          <w:noProof/>
          <w:sz w:val="24"/>
        </w:rPr>
        <w:t>31st Dec 202</w:t>
      </w:r>
      <w:r w:rsidR="00BF0B45">
        <w:rPr>
          <w:b/>
          <w:noProof/>
          <w:sz w:val="24"/>
        </w:rPr>
        <w:t>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86314" w:rsidRPr="003C4E4F" w14:paraId="60319A3B" w14:textId="77777777" w:rsidTr="00EB0E2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08BC6D" w14:textId="48132CBE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i/>
                <w:noProof/>
              </w:rPr>
            </w:pPr>
            <w:r w:rsidRPr="003C4E4F">
              <w:rPr>
                <w:rFonts w:cs="Arial"/>
                <w:i/>
                <w:noProof/>
                <w:sz w:val="14"/>
              </w:rPr>
              <w:t>CR-Form-v12.</w:t>
            </w:r>
            <w:r w:rsidR="0078306F">
              <w:rPr>
                <w:rFonts w:cs="Arial"/>
                <w:i/>
                <w:noProof/>
                <w:sz w:val="14"/>
              </w:rPr>
              <w:t>3</w:t>
            </w:r>
          </w:p>
        </w:tc>
      </w:tr>
      <w:tr w:rsidR="00D86314" w:rsidRPr="003C4E4F" w14:paraId="3871E89E" w14:textId="77777777" w:rsidTr="00EB0E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F6B45B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noProof/>
                <w:sz w:val="32"/>
              </w:rPr>
              <w:t>CHANGE REQUEST</w:t>
            </w:r>
          </w:p>
        </w:tc>
      </w:tr>
      <w:tr w:rsidR="00D86314" w:rsidRPr="003C4E4F" w14:paraId="62368A32" w14:textId="77777777" w:rsidTr="00EB0E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F5BBE9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678D0A4F" w14:textId="77777777" w:rsidTr="00EB0E21">
        <w:tc>
          <w:tcPr>
            <w:tcW w:w="142" w:type="dxa"/>
            <w:tcBorders>
              <w:left w:val="single" w:sz="4" w:space="0" w:color="auto"/>
            </w:tcBorders>
          </w:tcPr>
          <w:p w14:paraId="616094FA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1401B7A" w14:textId="51D6252F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b/>
                <w:bCs/>
                <w:noProof/>
                <w:sz w:val="28"/>
              </w:rPr>
            </w:pPr>
            <w:r w:rsidRPr="003C4E4F">
              <w:rPr>
                <w:rFonts w:cs="Arial"/>
                <w:b/>
                <w:bCs/>
                <w:sz w:val="24"/>
                <w:szCs w:val="24"/>
              </w:rPr>
              <w:t>3</w:t>
            </w:r>
            <w:r w:rsidR="00824F3F">
              <w:rPr>
                <w:rFonts w:cs="Arial"/>
                <w:b/>
                <w:bCs/>
                <w:sz w:val="24"/>
                <w:szCs w:val="24"/>
              </w:rPr>
              <w:t>6</w:t>
            </w:r>
            <w:r w:rsidRPr="003C4E4F">
              <w:rPr>
                <w:rFonts w:cs="Arial"/>
                <w:b/>
                <w:bCs/>
                <w:sz w:val="24"/>
                <w:szCs w:val="24"/>
              </w:rPr>
              <w:t>.523-3</w:t>
            </w:r>
          </w:p>
        </w:tc>
        <w:tc>
          <w:tcPr>
            <w:tcW w:w="709" w:type="dxa"/>
          </w:tcPr>
          <w:p w14:paraId="236AFD4D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A842E9D" w14:textId="10044778" w:rsidR="00D86314" w:rsidRPr="00616CC3" w:rsidRDefault="0078306F" w:rsidP="00EB0E21">
            <w:pPr>
              <w:pStyle w:val="CRCoverPage"/>
              <w:spacing w:after="0"/>
              <w:rPr>
                <w:rFonts w:cs="Arial"/>
                <w:b/>
                <w:bCs/>
                <w:noProof/>
              </w:rPr>
            </w:pPr>
            <w:r w:rsidRPr="0078306F">
              <w:rPr>
                <w:rFonts w:cs="Arial"/>
                <w:color w:val="000000"/>
                <w:sz w:val="22"/>
                <w:szCs w:val="22"/>
              </w:rPr>
              <w:t>4818</w:t>
            </w:r>
          </w:p>
        </w:tc>
        <w:tc>
          <w:tcPr>
            <w:tcW w:w="709" w:type="dxa"/>
          </w:tcPr>
          <w:p w14:paraId="1BFD2D5B" w14:textId="77777777" w:rsidR="00D86314" w:rsidRPr="003C4E4F" w:rsidRDefault="00D86314" w:rsidP="00EB0E2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AC1BA3F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bCs/>
                <w:noProof/>
              </w:rPr>
            </w:pPr>
            <w:r w:rsidRPr="003C4E4F">
              <w:rPr>
                <w:rFonts w:cs="Arial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512F9F2" w14:textId="77777777" w:rsidR="00D86314" w:rsidRPr="003C4E4F" w:rsidRDefault="00D86314" w:rsidP="00EB0E2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40BAACE" w14:textId="2F7E04CA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noProof/>
                <w:sz w:val="28"/>
              </w:rPr>
            </w:pPr>
            <w:r w:rsidRPr="003C4E4F">
              <w:rPr>
                <w:rFonts w:cs="Arial"/>
              </w:rPr>
              <w:fldChar w:fldCharType="begin"/>
            </w:r>
            <w:r w:rsidRPr="003C4E4F">
              <w:rPr>
                <w:rFonts w:cs="Arial"/>
              </w:rPr>
              <w:instrText xml:space="preserve"> DOCPROPERTY  Version  \* MERGEFORMAT </w:instrText>
            </w:r>
            <w:r w:rsidRPr="003C4E4F">
              <w:rPr>
                <w:rFonts w:cs="Arial"/>
              </w:rPr>
              <w:fldChar w:fldCharType="separate"/>
            </w:r>
            <w:r w:rsidRPr="003C4E4F">
              <w:rPr>
                <w:rFonts w:cs="Arial"/>
                <w:b/>
                <w:noProof/>
                <w:sz w:val="28"/>
              </w:rPr>
              <w:t>1</w:t>
            </w:r>
            <w:r w:rsidR="00E001C7">
              <w:rPr>
                <w:rFonts w:cs="Arial"/>
                <w:b/>
                <w:noProof/>
                <w:sz w:val="28"/>
              </w:rPr>
              <w:t>8</w:t>
            </w:r>
            <w:r w:rsidRPr="003C4E4F">
              <w:rPr>
                <w:rFonts w:cs="Arial"/>
                <w:b/>
                <w:noProof/>
                <w:sz w:val="28"/>
              </w:rPr>
              <w:t>.</w:t>
            </w:r>
            <w:r w:rsidR="0078306F">
              <w:rPr>
                <w:rFonts w:cs="Arial"/>
                <w:b/>
                <w:noProof/>
                <w:sz w:val="28"/>
              </w:rPr>
              <w:t>3</w:t>
            </w:r>
            <w:r w:rsidRPr="003C4E4F">
              <w:rPr>
                <w:rFonts w:cs="Arial"/>
                <w:b/>
                <w:noProof/>
                <w:sz w:val="28"/>
              </w:rPr>
              <w:t>.0</w:t>
            </w:r>
            <w:r w:rsidRPr="003C4E4F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EA47E45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86314" w:rsidRPr="003C4E4F" w14:paraId="0620D2B7" w14:textId="77777777" w:rsidTr="00EB0E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D17276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86314" w:rsidRPr="003C4E4F" w14:paraId="277B1EAD" w14:textId="77777777" w:rsidTr="00EB0E2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44072A6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C4E4F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3C4E4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3C4E4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C4E4F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3C4E4F">
              <w:rPr>
                <w:rFonts w:cs="Arial"/>
                <w:i/>
                <w:noProof/>
              </w:rPr>
              <w:br/>
            </w:r>
            <w:hyperlink r:id="rId10" w:history="1">
              <w:r w:rsidRPr="003C4E4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3C4E4F">
              <w:rPr>
                <w:rFonts w:cs="Arial"/>
                <w:i/>
                <w:noProof/>
              </w:rPr>
              <w:t>.</w:t>
            </w:r>
          </w:p>
        </w:tc>
      </w:tr>
      <w:tr w:rsidR="00D86314" w:rsidRPr="003C4E4F" w14:paraId="7DBA0CE7" w14:textId="77777777" w:rsidTr="00EB0E21">
        <w:tc>
          <w:tcPr>
            <w:tcW w:w="9641" w:type="dxa"/>
            <w:gridSpan w:val="9"/>
          </w:tcPr>
          <w:p w14:paraId="39549A8E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</w:tbl>
    <w:p w14:paraId="658DF985" w14:textId="77777777" w:rsidR="00D86314" w:rsidRPr="003C4E4F" w:rsidRDefault="00D86314" w:rsidP="00D86314">
      <w:pPr>
        <w:rPr>
          <w:rFonts w:ascii="Arial" w:hAnsi="Arial" w:cs="Arial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86314" w:rsidRPr="003C4E4F" w14:paraId="5DF352FA" w14:textId="77777777" w:rsidTr="00EB0E21">
        <w:tc>
          <w:tcPr>
            <w:tcW w:w="2835" w:type="dxa"/>
          </w:tcPr>
          <w:p w14:paraId="12AA4A0C" w14:textId="77777777" w:rsidR="00D86314" w:rsidRPr="003C4E4F" w:rsidRDefault="00D86314" w:rsidP="00EB0E21">
            <w:pPr>
              <w:pStyle w:val="CRCoverPage"/>
              <w:tabs>
                <w:tab w:val="right" w:pos="2751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9E762F6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CCC3E7A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2859042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  <w:u w:val="single"/>
              </w:rPr>
            </w:pPr>
            <w:r w:rsidRPr="003C4E4F">
              <w:rPr>
                <w:rFonts w:cs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FC07D2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7C4E6F3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  <w:u w:val="single"/>
              </w:rPr>
            </w:pPr>
            <w:r w:rsidRPr="003C4E4F">
              <w:rPr>
                <w:rFonts w:cs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DC9BB8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54EB876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075FCF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bCs/>
                <w:caps/>
                <w:noProof/>
              </w:rPr>
            </w:pPr>
          </w:p>
        </w:tc>
      </w:tr>
    </w:tbl>
    <w:p w14:paraId="5AC3254C" w14:textId="77777777" w:rsidR="00D86314" w:rsidRPr="003C4E4F" w:rsidRDefault="00D86314" w:rsidP="00D86314">
      <w:pPr>
        <w:rPr>
          <w:rFonts w:ascii="Arial" w:hAnsi="Arial" w:cs="Arial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86314" w:rsidRPr="003C4E4F" w14:paraId="7FD8FD09" w14:textId="77777777" w:rsidTr="00EB0E21">
        <w:tc>
          <w:tcPr>
            <w:tcW w:w="9640" w:type="dxa"/>
            <w:gridSpan w:val="11"/>
          </w:tcPr>
          <w:p w14:paraId="0B7AC4B5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C2C9BEB" w14:textId="77777777" w:rsidTr="00A56A2A">
        <w:trPr>
          <w:trHeight w:val="74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27045B2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Title:</w:t>
            </w:r>
            <w:r w:rsidRPr="003C4E4F">
              <w:rPr>
                <w:rFonts w:cs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2E8837" w14:textId="600B2C2E" w:rsidR="00D86314" w:rsidRPr="003C4E4F" w:rsidRDefault="00050406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bookmarkStart w:id="0" w:name="_Hlk141962036"/>
            <w:r>
              <w:rPr>
                <w:rFonts w:cs="Arial"/>
              </w:rPr>
              <w:t>Re-verification</w:t>
            </w:r>
            <w:r w:rsidRPr="00A652F8">
              <w:rPr>
                <w:rFonts w:cs="Arial"/>
              </w:rPr>
              <w:t xml:space="preserve"> </w:t>
            </w:r>
            <w:r w:rsidR="00A652F8" w:rsidRPr="00A652F8">
              <w:rPr>
                <w:rFonts w:cs="Arial"/>
              </w:rPr>
              <w:t xml:space="preserve">of </w:t>
            </w:r>
            <w:r w:rsidR="00AE39BD">
              <w:fldChar w:fldCharType="begin"/>
            </w:r>
            <w:r w:rsidR="00AE39BD">
              <w:instrText xml:space="preserve"> DOCPROPERTY  CrTitle  \* MERGEFORMAT </w:instrText>
            </w:r>
            <w:r w:rsidR="00AE39BD">
              <w:fldChar w:fldCharType="separate"/>
            </w:r>
            <w:r w:rsidR="00803F32">
              <w:t>LTE NAS RACS testcase 9.2.</w:t>
            </w:r>
            <w:r w:rsidR="00AE39BD">
              <w:fldChar w:fldCharType="end"/>
            </w:r>
            <w:r w:rsidR="00803F32">
              <w:t>5.</w:t>
            </w:r>
            <w:bookmarkEnd w:id="0"/>
            <w:r w:rsidR="00C64EC7">
              <w:t>3</w:t>
            </w:r>
          </w:p>
        </w:tc>
      </w:tr>
      <w:tr w:rsidR="00D86314" w:rsidRPr="003C4E4F" w14:paraId="6DC746BD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36665C77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FF60FC2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F8B5D6A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10F1A285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F4847C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3C4E4F">
              <w:rPr>
                <w:rFonts w:cs="Arial"/>
              </w:rPr>
              <w:t>ANRITSU LTD</w:t>
            </w:r>
          </w:p>
        </w:tc>
      </w:tr>
      <w:tr w:rsidR="00D86314" w:rsidRPr="003C4E4F" w14:paraId="4D7DA33C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008B9995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8F9617" w14:textId="51CDC996" w:rsidR="00D86314" w:rsidRPr="003C4E4F" w:rsidRDefault="00824F3F" w:rsidP="0073341E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 </w:t>
            </w:r>
            <w:r w:rsidR="00D86314" w:rsidRPr="003C4E4F">
              <w:rPr>
                <w:rFonts w:cs="Arial"/>
                <w:noProof/>
              </w:rPr>
              <w:t>R5</w:t>
            </w:r>
          </w:p>
        </w:tc>
      </w:tr>
      <w:tr w:rsidR="00D86314" w:rsidRPr="003C4E4F" w14:paraId="042152B3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67EC0094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DF2F2A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803F32" w:rsidRPr="003C4E4F" w14:paraId="4F694998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0D6E5AD9" w14:textId="77777777" w:rsidR="00803F32" w:rsidRPr="003C4E4F" w:rsidRDefault="00803F32" w:rsidP="00803F32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D9FE4B0" w14:textId="74D6140B" w:rsidR="00803F32" w:rsidRPr="003C4E4F" w:rsidRDefault="00803F32" w:rsidP="00803F32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FA5F5E">
              <w:rPr>
                <w:noProof/>
              </w:rPr>
              <w:t>TEI16_Test, RACS-UEConTest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A151412" w14:textId="77777777" w:rsidR="00803F32" w:rsidRPr="003C4E4F" w:rsidRDefault="00803F32" w:rsidP="00803F32">
            <w:pPr>
              <w:pStyle w:val="CRCoverPage"/>
              <w:spacing w:after="0"/>
              <w:ind w:right="100"/>
              <w:rPr>
                <w:rFonts w:cs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5AFD219" w14:textId="77777777" w:rsidR="00803F32" w:rsidRPr="003C4E4F" w:rsidRDefault="00803F32" w:rsidP="00803F32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1C07EF" w14:textId="6A96E7A6" w:rsidR="00803F32" w:rsidRPr="003C4E4F" w:rsidRDefault="00803F32" w:rsidP="00803F32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3C4E4F">
              <w:rPr>
                <w:rFonts w:cs="Arial"/>
              </w:rPr>
              <w:t>202</w:t>
            </w:r>
            <w:r>
              <w:rPr>
                <w:rFonts w:cs="Arial"/>
              </w:rPr>
              <w:t>4</w:t>
            </w:r>
            <w:r w:rsidRPr="003C4E4F">
              <w:rPr>
                <w:rFonts w:cs="Arial"/>
              </w:rPr>
              <w:t>-</w:t>
            </w:r>
            <w:r>
              <w:rPr>
                <w:rFonts w:cs="Arial"/>
              </w:rPr>
              <w:t>0</w:t>
            </w:r>
            <w:r w:rsidR="00050406">
              <w:rPr>
                <w:rFonts w:cs="Arial"/>
              </w:rPr>
              <w:t>4</w:t>
            </w:r>
            <w:r>
              <w:rPr>
                <w:rFonts w:cs="Arial"/>
              </w:rPr>
              <w:t>-2</w:t>
            </w:r>
            <w:r w:rsidR="00050406">
              <w:rPr>
                <w:rFonts w:cs="Arial"/>
              </w:rPr>
              <w:t>5</w:t>
            </w:r>
          </w:p>
        </w:tc>
      </w:tr>
      <w:tr w:rsidR="00803F32" w:rsidRPr="003C4E4F" w14:paraId="6DFB51D6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15392A1B" w14:textId="77777777" w:rsidR="00803F32" w:rsidRPr="003C4E4F" w:rsidRDefault="00803F32" w:rsidP="00803F32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D111823" w14:textId="77777777" w:rsidR="00803F32" w:rsidRPr="003C4E4F" w:rsidRDefault="00803F32" w:rsidP="00803F32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D7D7C0" w14:textId="77777777" w:rsidR="00803F32" w:rsidRPr="003C4E4F" w:rsidRDefault="00803F32" w:rsidP="00803F32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A7C9CD8" w14:textId="77777777" w:rsidR="00803F32" w:rsidRPr="003C4E4F" w:rsidRDefault="00803F32" w:rsidP="00803F32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999D7E0" w14:textId="77777777" w:rsidR="00803F32" w:rsidRPr="003C4E4F" w:rsidRDefault="00803F32" w:rsidP="00803F32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803F32" w:rsidRPr="003C4E4F" w14:paraId="2687D2F4" w14:textId="77777777" w:rsidTr="00EB0E2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D7F780D" w14:textId="77777777" w:rsidR="00803F32" w:rsidRPr="003C4E4F" w:rsidRDefault="00803F32" w:rsidP="00803F32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E2D678E" w14:textId="2EC39C00" w:rsidR="00803F32" w:rsidRPr="003C4E4F" w:rsidRDefault="0078306F" w:rsidP="00803F32">
            <w:pPr>
              <w:pStyle w:val="CRCoverPage"/>
              <w:spacing w:after="0"/>
              <w:ind w:left="100" w:right="-609"/>
              <w:rPr>
                <w:rFonts w:cs="Arial"/>
                <w:b/>
                <w:noProof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EEAB4D0" w14:textId="77777777" w:rsidR="00803F32" w:rsidRPr="003C4E4F" w:rsidRDefault="00803F32" w:rsidP="00803F32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275DB6" w14:textId="77777777" w:rsidR="00803F32" w:rsidRPr="003C4E4F" w:rsidRDefault="00803F32" w:rsidP="00803F32">
            <w:pPr>
              <w:pStyle w:val="CRCoverPage"/>
              <w:spacing w:after="0"/>
              <w:jc w:val="right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A42FA43" w14:textId="42124772" w:rsidR="00803F32" w:rsidRPr="003C4E4F" w:rsidRDefault="00803F32" w:rsidP="00803F32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3C4E4F">
              <w:rPr>
                <w:rFonts w:cs="Arial"/>
              </w:rPr>
              <w:t>Rel-1</w:t>
            </w:r>
            <w:r>
              <w:rPr>
                <w:rFonts w:cs="Arial"/>
              </w:rPr>
              <w:t>8</w:t>
            </w:r>
          </w:p>
        </w:tc>
      </w:tr>
      <w:tr w:rsidR="00803F32" w:rsidRPr="003C4E4F" w14:paraId="4D71C1AA" w14:textId="77777777" w:rsidTr="00EB0E2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3B4A2B9" w14:textId="77777777" w:rsidR="00803F32" w:rsidRPr="003C4E4F" w:rsidRDefault="00803F32" w:rsidP="00803F32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3D36302" w14:textId="77777777" w:rsidR="00803F32" w:rsidRPr="003C4E4F" w:rsidRDefault="00803F32" w:rsidP="00803F32">
            <w:pPr>
              <w:pStyle w:val="CRCoverPage"/>
              <w:spacing w:after="0"/>
              <w:ind w:left="383" w:hanging="383"/>
              <w:rPr>
                <w:rFonts w:cs="Arial"/>
                <w:i/>
                <w:noProof/>
                <w:sz w:val="18"/>
              </w:rPr>
            </w:pPr>
            <w:r w:rsidRPr="003C4E4F">
              <w:rPr>
                <w:rFonts w:cs="Arial"/>
                <w:i/>
                <w:noProof/>
                <w:sz w:val="18"/>
              </w:rPr>
              <w:t xml:space="preserve">Use </w:t>
            </w:r>
            <w:r w:rsidRPr="003C4E4F">
              <w:rPr>
                <w:rFonts w:cs="Arial"/>
                <w:i/>
                <w:noProof/>
                <w:sz w:val="18"/>
                <w:u w:val="single"/>
              </w:rPr>
              <w:t>one</w:t>
            </w:r>
            <w:r w:rsidRPr="003C4E4F">
              <w:rPr>
                <w:rFonts w:cs="Arial"/>
                <w:i/>
                <w:noProof/>
                <w:sz w:val="18"/>
              </w:rPr>
              <w:t xml:space="preserve"> of the following categories:</w:t>
            </w:r>
            <w:r w:rsidRPr="003C4E4F">
              <w:rPr>
                <w:rFonts w:cs="Arial"/>
                <w:b/>
                <w:i/>
                <w:noProof/>
                <w:sz w:val="18"/>
              </w:rPr>
              <w:br/>
              <w:t>F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(correction)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A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(mirror corresponding to a change in an earlier </w:t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  <w:t>release)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B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(addition of feature), 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C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(functional modification of feature)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D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(editorial modification)</w:t>
            </w:r>
          </w:p>
          <w:p w14:paraId="5F8A085C" w14:textId="77777777" w:rsidR="00803F32" w:rsidRPr="003C4E4F" w:rsidRDefault="00803F32" w:rsidP="00803F32">
            <w:pPr>
              <w:pStyle w:val="CRCoverPage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  <w:sz w:val="18"/>
              </w:rPr>
              <w:t>Detailed explanations of the above categories can</w:t>
            </w:r>
            <w:r w:rsidRPr="003C4E4F">
              <w:rPr>
                <w:rFonts w:cs="Arial"/>
                <w:noProof/>
                <w:sz w:val="18"/>
              </w:rPr>
              <w:br/>
              <w:t xml:space="preserve">be found in 3GPP </w:t>
            </w:r>
            <w:hyperlink r:id="rId11" w:history="1">
              <w:r w:rsidRPr="003C4E4F">
                <w:rPr>
                  <w:rStyle w:val="aa"/>
                  <w:rFonts w:cs="Arial"/>
                  <w:noProof/>
                  <w:sz w:val="18"/>
                </w:rPr>
                <w:t>TR 21.900</w:t>
              </w:r>
            </w:hyperlink>
            <w:r w:rsidRPr="003C4E4F">
              <w:rPr>
                <w:rFonts w:cs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D6F99F2" w14:textId="77777777" w:rsidR="00803F32" w:rsidRPr="003C4E4F" w:rsidRDefault="00803F32" w:rsidP="00803F3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rFonts w:cs="Arial"/>
                <w:i/>
                <w:noProof/>
                <w:sz w:val="18"/>
              </w:rPr>
            </w:pPr>
            <w:r w:rsidRPr="003C4E4F">
              <w:rPr>
                <w:rFonts w:cs="Arial"/>
                <w:i/>
                <w:noProof/>
                <w:sz w:val="18"/>
              </w:rPr>
              <w:t xml:space="preserve">Use </w:t>
            </w:r>
            <w:r w:rsidRPr="003C4E4F">
              <w:rPr>
                <w:rFonts w:cs="Arial"/>
                <w:i/>
                <w:noProof/>
                <w:sz w:val="18"/>
                <w:u w:val="single"/>
              </w:rPr>
              <w:t>one</w:t>
            </w:r>
            <w:r w:rsidRPr="003C4E4F">
              <w:rPr>
                <w:rFonts w:cs="Arial"/>
                <w:i/>
                <w:noProof/>
                <w:sz w:val="18"/>
              </w:rPr>
              <w:t xml:space="preserve"> of the following releases: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Rel-8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8)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Rel-9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9)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Rel-10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10)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Rel-11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11)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…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Rel-15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15)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Rel-16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16)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Rel-17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17)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Rel-18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18)</w:t>
            </w:r>
          </w:p>
        </w:tc>
      </w:tr>
      <w:tr w:rsidR="00803F32" w:rsidRPr="003C4E4F" w14:paraId="1E71D9B9" w14:textId="77777777" w:rsidTr="00EB0E21">
        <w:tc>
          <w:tcPr>
            <w:tcW w:w="1843" w:type="dxa"/>
          </w:tcPr>
          <w:p w14:paraId="201F6E0D" w14:textId="77777777" w:rsidR="00803F32" w:rsidRPr="003C4E4F" w:rsidRDefault="00803F32" w:rsidP="00803F32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0CDB3A6" w14:textId="77777777" w:rsidR="00803F32" w:rsidRPr="003C4E4F" w:rsidRDefault="00803F32" w:rsidP="00803F32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803F32" w:rsidRPr="003C4E4F" w14:paraId="70692223" w14:textId="77777777" w:rsidTr="00EB0E2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BA4FC6" w14:textId="77777777" w:rsidR="00803F32" w:rsidRPr="003C4E4F" w:rsidRDefault="00803F32" w:rsidP="00803F32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D715B8" w14:textId="33595553" w:rsidR="00803F32" w:rsidRPr="003C4E4F" w:rsidRDefault="00050406" w:rsidP="00803F32">
            <w:pPr>
              <w:rPr>
                <w:rFonts w:ascii="Arial" w:hAnsi="Arial" w:cs="Arial"/>
              </w:rPr>
            </w:pPr>
            <w:r w:rsidRPr="003C4E4F">
              <w:rPr>
                <w:rFonts w:ascii="Arial" w:hAnsi="Arial" w:cs="Arial"/>
                <w:noProof/>
                <w:lang w:val="en-SG"/>
              </w:rPr>
              <w:t xml:space="preserve">To </w:t>
            </w:r>
            <w:r>
              <w:rPr>
                <w:rFonts w:ascii="Arial" w:hAnsi="Arial" w:cs="Arial"/>
                <w:noProof/>
                <w:lang w:val="en-SG"/>
              </w:rPr>
              <w:t>re-verify</w:t>
            </w:r>
            <w:r w:rsidRPr="003C4E4F">
              <w:rPr>
                <w:rFonts w:ascii="Arial" w:hAnsi="Arial" w:cs="Arial"/>
                <w:noProof/>
                <w:lang w:val="en-SG"/>
              </w:rPr>
              <w:t xml:space="preserve"> </w:t>
            </w:r>
            <w:r w:rsidR="00803F32" w:rsidRPr="003C4E4F">
              <w:rPr>
                <w:rFonts w:ascii="Arial" w:hAnsi="Arial" w:cs="Arial"/>
                <w:noProof/>
                <w:lang w:val="en-SG"/>
              </w:rPr>
              <w:t xml:space="preserve">test case </w:t>
            </w:r>
            <w:r w:rsidR="00B267EF">
              <w:rPr>
                <w:rFonts w:ascii="Arial" w:hAnsi="Arial" w:cs="Arial"/>
                <w:noProof/>
                <w:lang w:val="en-SG"/>
              </w:rPr>
              <w:t>9.2.5.3</w:t>
            </w:r>
            <w:r w:rsidR="00803F32">
              <w:rPr>
                <w:rFonts w:ascii="Arial" w:hAnsi="Arial" w:cs="Arial"/>
                <w:noProof/>
                <w:lang w:val="en-SG"/>
              </w:rPr>
              <w:t xml:space="preserve"> </w:t>
            </w:r>
            <w:r w:rsidR="00803F32" w:rsidRPr="003C4E4F">
              <w:rPr>
                <w:rFonts w:ascii="Arial" w:hAnsi="Arial" w:cs="Arial"/>
                <w:noProof/>
                <w:lang w:val="en-SG"/>
              </w:rPr>
              <w:t xml:space="preserve">to the </w:t>
            </w:r>
            <w:r w:rsidR="008A20D0">
              <w:rPr>
                <w:rFonts w:ascii="Arial" w:hAnsi="Arial" w:cs="Arial"/>
                <w:noProof/>
                <w:lang w:val="en-SG"/>
              </w:rPr>
              <w:t>LTE_A_PRO</w:t>
            </w:r>
            <w:r w:rsidR="00803F32" w:rsidRPr="003C4E4F">
              <w:rPr>
                <w:rFonts w:ascii="Arial" w:hAnsi="Arial" w:cs="Arial"/>
                <w:noProof/>
                <w:lang w:val="en-SG"/>
              </w:rPr>
              <w:t xml:space="preserve"> ATS.</w:t>
            </w:r>
          </w:p>
        </w:tc>
      </w:tr>
      <w:tr w:rsidR="00803F32" w:rsidRPr="003C4E4F" w14:paraId="1A8C9F3F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4F80F2" w14:textId="77777777" w:rsidR="00803F32" w:rsidRPr="003C4E4F" w:rsidRDefault="00803F32" w:rsidP="00803F32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126A80" w14:textId="77777777" w:rsidR="00803F32" w:rsidRPr="003C4E4F" w:rsidRDefault="00803F32" w:rsidP="00803F32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803F32" w:rsidRPr="003C4E4F" w14:paraId="58E04FDF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C5F933" w14:textId="77777777" w:rsidR="00803F32" w:rsidRPr="003C4E4F" w:rsidRDefault="00803F32" w:rsidP="00803F32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F5CDAE" w14:textId="2F403429" w:rsidR="00803F32" w:rsidRPr="003C4E4F" w:rsidRDefault="00803F32" w:rsidP="00803F32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  <w:lang w:val="en-SG"/>
              </w:rPr>
              <w:t xml:space="preserve">This document lists all changes applied to test </w:t>
            </w:r>
            <w:r>
              <w:rPr>
                <w:rFonts w:cs="Arial"/>
                <w:noProof/>
                <w:lang w:val="en-SG"/>
              </w:rPr>
              <w:t xml:space="preserve">case </w:t>
            </w:r>
            <w:r w:rsidR="00B267EF">
              <w:rPr>
                <w:rFonts w:cs="Arial"/>
                <w:noProof/>
                <w:lang w:val="en-SG"/>
              </w:rPr>
              <w:t>9.2.5.3</w:t>
            </w:r>
            <w:r>
              <w:rPr>
                <w:rFonts w:cs="Arial"/>
                <w:noProof/>
                <w:lang w:val="en-SG"/>
              </w:rPr>
              <w:t xml:space="preserve"> </w:t>
            </w:r>
            <w:r w:rsidRPr="003C4E4F">
              <w:rPr>
                <w:rFonts w:cs="Arial"/>
                <w:noProof/>
                <w:lang w:val="en-SG"/>
              </w:rPr>
              <w:t>required for approval. See detailed change description for further information</w:t>
            </w:r>
          </w:p>
        </w:tc>
      </w:tr>
      <w:tr w:rsidR="00803F32" w:rsidRPr="003C4E4F" w14:paraId="4AC3A5D6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64F8AD" w14:textId="77777777" w:rsidR="00803F32" w:rsidRPr="003C4E4F" w:rsidRDefault="00803F32" w:rsidP="00803F32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A4D672" w14:textId="77777777" w:rsidR="00803F32" w:rsidRPr="003C4E4F" w:rsidRDefault="00803F32" w:rsidP="00803F32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803F32" w:rsidRPr="003C4E4F" w14:paraId="3D6A61CC" w14:textId="77777777" w:rsidTr="00EB0E2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BDD516" w14:textId="77777777" w:rsidR="00803F32" w:rsidRPr="003C4E4F" w:rsidRDefault="00803F32" w:rsidP="00803F32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A49EBB" w14:textId="0FC175A7" w:rsidR="00803F32" w:rsidRPr="003C4E4F" w:rsidRDefault="00803F32" w:rsidP="00803F32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Test case will not be added to ATS</w:t>
            </w:r>
          </w:p>
        </w:tc>
      </w:tr>
      <w:tr w:rsidR="00803F32" w:rsidRPr="003C4E4F" w14:paraId="2B72744E" w14:textId="77777777" w:rsidTr="00EB0E21">
        <w:tc>
          <w:tcPr>
            <w:tcW w:w="2694" w:type="dxa"/>
            <w:gridSpan w:val="2"/>
          </w:tcPr>
          <w:p w14:paraId="35369E3C" w14:textId="77777777" w:rsidR="00803F32" w:rsidRPr="003C4E4F" w:rsidRDefault="00803F32" w:rsidP="00803F32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B613672" w14:textId="77777777" w:rsidR="00803F32" w:rsidRPr="003C4E4F" w:rsidRDefault="00803F32" w:rsidP="00803F32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803F32" w:rsidRPr="003C4E4F" w14:paraId="5C137259" w14:textId="77777777" w:rsidTr="00EB0E2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E49359" w14:textId="77777777" w:rsidR="00803F32" w:rsidRPr="003C4E4F" w:rsidRDefault="00803F32" w:rsidP="00803F32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F5B452" w14:textId="0F0312CD" w:rsidR="00803F32" w:rsidRPr="003C4E4F" w:rsidRDefault="00B267EF" w:rsidP="00803F32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rFonts w:cs="Arial"/>
                <w:noProof/>
                <w:lang w:val="en-SG"/>
              </w:rPr>
              <w:t>9.2.5.3</w:t>
            </w:r>
          </w:p>
        </w:tc>
      </w:tr>
      <w:tr w:rsidR="00803F32" w:rsidRPr="003C4E4F" w14:paraId="118EB03D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16A1E3" w14:textId="77777777" w:rsidR="00803F32" w:rsidRPr="003C4E4F" w:rsidRDefault="00803F32" w:rsidP="00803F32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4D6E57" w14:textId="77777777" w:rsidR="00803F32" w:rsidRPr="003C4E4F" w:rsidRDefault="00803F32" w:rsidP="00803F32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803F32" w:rsidRPr="003C4E4F" w14:paraId="55180F6D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0BC337" w14:textId="77777777" w:rsidR="00803F32" w:rsidRPr="003C4E4F" w:rsidRDefault="00803F32" w:rsidP="00803F32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4CF185" w14:textId="77777777" w:rsidR="00803F32" w:rsidRPr="003C4E4F" w:rsidRDefault="00803F32" w:rsidP="00803F32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2DA3B4E" w14:textId="77777777" w:rsidR="00803F32" w:rsidRPr="003C4E4F" w:rsidRDefault="00803F32" w:rsidP="00803F32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921FDD2" w14:textId="77777777" w:rsidR="00803F32" w:rsidRPr="003C4E4F" w:rsidRDefault="00803F32" w:rsidP="00803F32">
            <w:pPr>
              <w:pStyle w:val="CRCoverPage"/>
              <w:tabs>
                <w:tab w:val="right" w:pos="2893"/>
              </w:tabs>
              <w:spacing w:after="0"/>
              <w:rPr>
                <w:rFonts w:cs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8133D01" w14:textId="77777777" w:rsidR="00803F32" w:rsidRPr="003C4E4F" w:rsidRDefault="00803F32" w:rsidP="00803F32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</w:p>
        </w:tc>
      </w:tr>
      <w:tr w:rsidR="00803F32" w:rsidRPr="003C4E4F" w14:paraId="10CB1932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14AE0E" w14:textId="77777777" w:rsidR="00803F32" w:rsidRPr="003C4E4F" w:rsidRDefault="00803F32" w:rsidP="00803F32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660051" w14:textId="77777777" w:rsidR="00803F32" w:rsidRPr="003C4E4F" w:rsidRDefault="00803F32" w:rsidP="00803F32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26E3DD" w14:textId="77777777" w:rsidR="00803F32" w:rsidRPr="003C4E4F" w:rsidRDefault="00803F32" w:rsidP="00803F32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007738" w14:textId="77777777" w:rsidR="00803F32" w:rsidRPr="003C4E4F" w:rsidRDefault="00803F32" w:rsidP="00803F32">
            <w:pPr>
              <w:pStyle w:val="CRCoverPage"/>
              <w:tabs>
                <w:tab w:val="right" w:pos="2893"/>
              </w:tabs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 Other core specifications</w:t>
            </w:r>
            <w:r w:rsidRPr="003C4E4F">
              <w:rPr>
                <w:rFonts w:cs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EA6254" w14:textId="77777777" w:rsidR="00803F32" w:rsidRPr="003C4E4F" w:rsidRDefault="00803F32" w:rsidP="00803F32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TS/TR ... CR ... </w:t>
            </w:r>
          </w:p>
        </w:tc>
      </w:tr>
      <w:tr w:rsidR="00803F32" w:rsidRPr="003C4E4F" w14:paraId="5F6499B7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923D1F" w14:textId="77777777" w:rsidR="00803F32" w:rsidRPr="003C4E4F" w:rsidRDefault="00803F32" w:rsidP="00803F32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3FC3AD" w14:textId="481948F2" w:rsidR="00803F32" w:rsidRPr="003C4E4F" w:rsidRDefault="00803F32" w:rsidP="00803F32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428F87" w14:textId="0D104036" w:rsidR="00803F32" w:rsidRPr="003C4E4F" w:rsidRDefault="006B2410" w:rsidP="00803F32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88F30E" w14:textId="77777777" w:rsidR="00803F32" w:rsidRPr="003C4E4F" w:rsidRDefault="00803F32" w:rsidP="00803F32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E11EBA" w14:textId="675D122D" w:rsidR="00803F32" w:rsidRPr="003C4E4F" w:rsidRDefault="00C77DD8" w:rsidP="00803F32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TS/TR ... CR ...</w:t>
            </w:r>
          </w:p>
        </w:tc>
      </w:tr>
      <w:tr w:rsidR="00803F32" w:rsidRPr="003C4E4F" w14:paraId="318FDDE9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69DAA5" w14:textId="77777777" w:rsidR="00803F32" w:rsidRPr="003C4E4F" w:rsidRDefault="00803F32" w:rsidP="00803F32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F5CBA0" w14:textId="77777777" w:rsidR="00803F32" w:rsidRPr="003C4E4F" w:rsidRDefault="00803F32" w:rsidP="00803F32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91913E" w14:textId="77777777" w:rsidR="00803F32" w:rsidRPr="003C4E4F" w:rsidRDefault="00803F32" w:rsidP="00803F32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7DC260" w14:textId="77777777" w:rsidR="00803F32" w:rsidRPr="003C4E4F" w:rsidRDefault="00803F32" w:rsidP="00803F32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96C853" w14:textId="77777777" w:rsidR="00803F32" w:rsidRPr="003C4E4F" w:rsidRDefault="00803F32" w:rsidP="00803F32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TS/TR ... CR ... </w:t>
            </w:r>
          </w:p>
        </w:tc>
      </w:tr>
      <w:tr w:rsidR="00803F32" w:rsidRPr="003C4E4F" w14:paraId="2B816F4C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41119A" w14:textId="77777777" w:rsidR="00803F32" w:rsidRPr="003C4E4F" w:rsidRDefault="00803F32" w:rsidP="00803F32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4D389C" w14:textId="77777777" w:rsidR="00803F32" w:rsidRPr="003C4E4F" w:rsidRDefault="00803F32" w:rsidP="00803F32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803F32" w:rsidRPr="003C4E4F" w14:paraId="420930DC" w14:textId="77777777" w:rsidTr="00EB0E2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977A0C" w14:textId="77777777" w:rsidR="00803F32" w:rsidRPr="003C4E4F" w:rsidRDefault="00803F32" w:rsidP="00803F32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31E41F" w14:textId="6BB348C8" w:rsidR="00803F32" w:rsidRPr="003C4E4F" w:rsidRDefault="00803F32" w:rsidP="00803F32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</w:tc>
      </w:tr>
      <w:tr w:rsidR="00803F32" w:rsidRPr="003C4E4F" w14:paraId="3C7AFE72" w14:textId="77777777" w:rsidTr="00EB0E2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A43937" w14:textId="77777777" w:rsidR="00803F32" w:rsidRPr="003C4E4F" w:rsidRDefault="00803F32" w:rsidP="00803F32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833F641" w14:textId="77777777" w:rsidR="00803F32" w:rsidRPr="003C4E4F" w:rsidRDefault="00803F32" w:rsidP="00803F32">
            <w:pPr>
              <w:pStyle w:val="CRCoverPage"/>
              <w:spacing w:after="0"/>
              <w:ind w:left="10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803F32" w:rsidRPr="003C4E4F" w14:paraId="5EB83F32" w14:textId="77777777" w:rsidTr="00EB0E2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80254B" w14:textId="77777777" w:rsidR="00803F32" w:rsidRPr="003C4E4F" w:rsidRDefault="00803F32" w:rsidP="00803F32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238BD5" w14:textId="77777777" w:rsidR="00803F32" w:rsidRPr="003C4E4F" w:rsidRDefault="00803F32" w:rsidP="00803F32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</w:tc>
      </w:tr>
    </w:tbl>
    <w:p w14:paraId="5D5D52AE" w14:textId="77777777" w:rsidR="00D86314" w:rsidRPr="003C4E4F" w:rsidRDefault="00D86314" w:rsidP="00D86314">
      <w:pPr>
        <w:pStyle w:val="CRCoverPage"/>
        <w:spacing w:after="0"/>
        <w:rPr>
          <w:rFonts w:cs="Arial"/>
          <w:noProof/>
          <w:sz w:val="8"/>
          <w:szCs w:val="8"/>
        </w:rPr>
      </w:pPr>
    </w:p>
    <w:p w14:paraId="1557EA72" w14:textId="312F5D5B" w:rsidR="00D86314" w:rsidRPr="003C4E4F" w:rsidRDefault="00D86314">
      <w:pPr>
        <w:rPr>
          <w:rFonts w:ascii="Arial" w:hAnsi="Arial" w:cs="Arial"/>
          <w:noProof/>
        </w:rPr>
        <w:sectPr w:rsidR="00D86314" w:rsidRPr="003C4E4F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3C4E4F" w:rsidRDefault="00007D89" w:rsidP="00007D89">
      <w:pPr>
        <w:pStyle w:val="af2"/>
        <w:jc w:val="left"/>
        <w:rPr>
          <w:rStyle w:val="af1"/>
          <w:rFonts w:ascii="Arial" w:hAnsi="Arial" w:cs="Arial"/>
          <w:i w:val="0"/>
          <w:lang w:eastAsia="en-GB"/>
        </w:rPr>
      </w:pPr>
      <w:bookmarkStart w:id="1" w:name="_Toc151982586"/>
      <w:r w:rsidRPr="003C4E4F">
        <w:rPr>
          <w:rStyle w:val="af1"/>
          <w:rFonts w:ascii="Arial" w:hAnsi="Arial" w:cs="Arial"/>
          <w:i w:val="0"/>
        </w:rPr>
        <w:lastRenderedPageBreak/>
        <w:t>Table of Contents</w:t>
      </w:r>
      <w:bookmarkEnd w:id="1"/>
    </w:p>
    <w:p w14:paraId="25647D91" w14:textId="31AC6AD1" w:rsidR="00C57971" w:rsidRDefault="00007D89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3C4E4F">
        <w:rPr>
          <w:rFonts w:ascii="Arial" w:hAnsi="Arial" w:cs="Arial"/>
        </w:rPr>
        <w:fldChar w:fldCharType="begin"/>
      </w:r>
      <w:r w:rsidRPr="003C4E4F">
        <w:rPr>
          <w:rFonts w:ascii="Arial" w:hAnsi="Arial" w:cs="Arial"/>
        </w:rPr>
        <w:instrText xml:space="preserve"> TOC \o "1-3" </w:instrText>
      </w:r>
      <w:r w:rsidRPr="003C4E4F">
        <w:rPr>
          <w:rFonts w:ascii="Arial" w:hAnsi="Arial" w:cs="Arial"/>
        </w:rPr>
        <w:fldChar w:fldCharType="separate"/>
      </w:r>
      <w:r w:rsidR="00C57971" w:rsidRPr="002F3017">
        <w:rPr>
          <w:rFonts w:ascii="Arial" w:hAnsi="Arial" w:cs="Arial"/>
          <w:iCs/>
        </w:rPr>
        <w:t>Table of Contents</w:t>
      </w:r>
      <w:r w:rsidR="00C57971">
        <w:tab/>
      </w:r>
      <w:r w:rsidR="00C57971">
        <w:fldChar w:fldCharType="begin"/>
      </w:r>
      <w:r w:rsidR="00C57971">
        <w:instrText xml:space="preserve"> PAGEREF _Toc151982586 \h </w:instrText>
      </w:r>
      <w:r w:rsidR="00C57971">
        <w:fldChar w:fldCharType="separate"/>
      </w:r>
      <w:r w:rsidR="00C57971">
        <w:t>2</w:t>
      </w:r>
      <w:r w:rsidR="00C57971">
        <w:fldChar w:fldCharType="end"/>
      </w:r>
    </w:p>
    <w:p w14:paraId="1B31E10B" w14:textId="2F38DE61" w:rsidR="00C57971" w:rsidRDefault="00C57971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2F3017">
        <w:rPr>
          <w:rFonts w:cs="Arial"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2F3017">
        <w:rPr>
          <w:rFonts w:cs="Arial"/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_Toc151982587 \h </w:instrText>
      </w:r>
      <w:r>
        <w:fldChar w:fldCharType="separate"/>
      </w:r>
      <w:r>
        <w:t>3</w:t>
      </w:r>
      <w:r>
        <w:fldChar w:fldCharType="end"/>
      </w:r>
    </w:p>
    <w:p w14:paraId="639333C4" w14:textId="4AB995A7" w:rsidR="00C57971" w:rsidRDefault="00C57971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</w:pPr>
      <w:r w:rsidRPr="002F3017">
        <w:rPr>
          <w:rFonts w:cs="Arial"/>
          <w:b/>
        </w:rPr>
        <w:t>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  <w:tab/>
      </w:r>
      <w:r w:rsidRPr="002F3017">
        <w:rPr>
          <w:rFonts w:cs="Arial"/>
          <w:b/>
        </w:rPr>
        <w:t>Verification Test Summary</w:t>
      </w:r>
      <w:r>
        <w:tab/>
      </w:r>
      <w:r>
        <w:fldChar w:fldCharType="begin"/>
      </w:r>
      <w:r>
        <w:instrText xml:space="preserve"> PAGEREF _Toc151982588 \h </w:instrText>
      </w:r>
      <w:r>
        <w:fldChar w:fldCharType="separate"/>
      </w:r>
      <w:r>
        <w:t>3</w:t>
      </w:r>
      <w:r>
        <w:fldChar w:fldCharType="end"/>
      </w:r>
    </w:p>
    <w:p w14:paraId="2135DF11" w14:textId="4568154C" w:rsidR="00C57971" w:rsidRDefault="00C57971">
      <w:pPr>
        <w:pStyle w:val="TOC1"/>
      </w:pPr>
      <w:r w:rsidRPr="002F3017">
        <w:rPr>
          <w:rFonts w:cs="Arial"/>
          <w:b/>
        </w:rPr>
        <w:t>2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2F3017">
        <w:rPr>
          <w:rFonts w:cs="Arial"/>
          <w:b/>
        </w:rPr>
        <w:t>Corrections required</w:t>
      </w:r>
      <w:r>
        <w:tab/>
      </w:r>
      <w:r>
        <w:fldChar w:fldCharType="begin"/>
      </w:r>
      <w:r>
        <w:instrText xml:space="preserve"> PAGEREF _Toc151982589 \h </w:instrText>
      </w:r>
      <w:r>
        <w:fldChar w:fldCharType="separate"/>
      </w:r>
      <w:r>
        <w:t>3</w:t>
      </w:r>
      <w:r>
        <w:fldChar w:fldCharType="end"/>
      </w:r>
    </w:p>
    <w:p w14:paraId="5A5CC020" w14:textId="4A814AF8" w:rsidR="00923EB0" w:rsidRDefault="00803F32" w:rsidP="005028D6">
      <w:pPr>
        <w:pStyle w:val="TOC2"/>
      </w:pPr>
      <w:r w:rsidRPr="00125B89">
        <w:rPr>
          <w:rFonts w:cs="Arial"/>
          <w:b/>
          <w:lang w:val="en-US" w:eastAsia="zh-CN"/>
        </w:rPr>
        <w:t>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  <w:tab/>
      </w:r>
      <w:r w:rsidRPr="00125B89">
        <w:rPr>
          <w:rFonts w:cs="Arial"/>
          <w:color w:val="000000"/>
          <w:lang w:eastAsia="en-GB"/>
        </w:rPr>
        <w:t xml:space="preserve">Change </w:t>
      </w:r>
      <w:r w:rsidRPr="00125B89">
        <w:rPr>
          <w:rFonts w:cs="Arial"/>
          <w:color w:val="000000"/>
          <w:lang w:val="en-US" w:eastAsia="zh-CN"/>
        </w:rPr>
        <w:t>1</w:t>
      </w:r>
      <w:r>
        <w:tab/>
      </w:r>
      <w:r>
        <w:fldChar w:fldCharType="begin"/>
      </w:r>
      <w:r>
        <w:instrText xml:space="preserve"> PAGEREF _Toc141170368 \h </w:instrText>
      </w:r>
      <w:r>
        <w:fldChar w:fldCharType="separate"/>
      </w:r>
      <w:r>
        <w:t>3</w:t>
      </w:r>
      <w:r>
        <w:fldChar w:fldCharType="end"/>
      </w:r>
    </w:p>
    <w:p w14:paraId="77D632B4" w14:textId="398B7C4B" w:rsidR="00142166" w:rsidRDefault="00142166" w:rsidP="00142166">
      <w:pPr>
        <w:pStyle w:val="TOC2"/>
      </w:pPr>
      <w:r w:rsidRPr="00125B89">
        <w:rPr>
          <w:rFonts w:cs="Arial"/>
          <w:b/>
          <w:lang w:val="en-US" w:eastAsia="zh-CN"/>
        </w:rPr>
        <w:t>2.</w:t>
      </w:r>
      <w:r>
        <w:rPr>
          <w:rFonts w:cs="Arial"/>
          <w:b/>
          <w:lang w:val="en-US" w:eastAsia="zh-CN"/>
        </w:rPr>
        <w:t>2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  <w:tab/>
      </w:r>
      <w:r w:rsidRPr="00125B89">
        <w:rPr>
          <w:rFonts w:cs="Arial"/>
          <w:color w:val="000000"/>
          <w:lang w:eastAsia="en-GB"/>
        </w:rPr>
        <w:t xml:space="preserve">Change </w:t>
      </w:r>
      <w:r>
        <w:rPr>
          <w:rFonts w:cs="Arial"/>
          <w:color w:val="000000"/>
          <w:lang w:val="en-US" w:eastAsia="zh-CN"/>
        </w:rPr>
        <w:t>2</w:t>
      </w:r>
      <w:r>
        <w:tab/>
      </w:r>
      <w:r w:rsidR="004D27C3">
        <w:t>5</w:t>
      </w:r>
    </w:p>
    <w:p w14:paraId="2ABB4221" w14:textId="34A984E3" w:rsidR="00C57971" w:rsidRDefault="00C57971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2F3017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2F3017">
        <w:rPr>
          <w:rFonts w:cs="Arial"/>
          <w:b/>
        </w:rPr>
        <w:t>Branches executed</w:t>
      </w:r>
      <w:r>
        <w:tab/>
      </w:r>
      <w:r w:rsidR="004D27C3">
        <w:t>7</w:t>
      </w:r>
    </w:p>
    <w:p w14:paraId="6CE4B33E" w14:textId="6AF353C4" w:rsidR="00C57971" w:rsidRDefault="00C57971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2F3017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2F3017">
        <w:rPr>
          <w:rFonts w:cs="Arial"/>
          <w:b/>
        </w:rPr>
        <w:t>Execution Log Files</w:t>
      </w:r>
      <w:r>
        <w:tab/>
      </w:r>
      <w:r w:rsidR="004D27C3">
        <w:t>7</w:t>
      </w:r>
    </w:p>
    <w:p w14:paraId="1CBD47C3" w14:textId="4AAC7B08" w:rsidR="00C57971" w:rsidRDefault="00C57971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</w:pPr>
      <w:r w:rsidRPr="002F3017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  <w:tab/>
      </w:r>
      <w:r w:rsidR="00803F32">
        <w:rPr>
          <w:rStyle w:val="af6"/>
        </w:rPr>
        <w:t>Samsung Shannon S5E9945ERD UE</w:t>
      </w:r>
      <w:r>
        <w:tab/>
      </w:r>
      <w:r w:rsidR="004D27C3">
        <w:t>7</w:t>
      </w:r>
    </w:p>
    <w:p w14:paraId="2476CF98" w14:textId="4421AAB8" w:rsidR="00C57971" w:rsidRDefault="00C57971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2F3017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2F3017">
        <w:rPr>
          <w:rFonts w:cs="Arial"/>
          <w:b/>
        </w:rPr>
        <w:t>References</w:t>
      </w:r>
      <w:r>
        <w:tab/>
      </w:r>
      <w:r w:rsidR="004D27C3">
        <w:t>7</w:t>
      </w:r>
    </w:p>
    <w:p w14:paraId="325A0C2F" w14:textId="7D06C631" w:rsidR="00007D89" w:rsidRPr="003C4E4F" w:rsidRDefault="00007D89" w:rsidP="00007D89">
      <w:pPr>
        <w:rPr>
          <w:rFonts w:ascii="Arial" w:hAnsi="Arial" w:cs="Arial"/>
          <w:b/>
          <w:sz w:val="24"/>
          <w:lang w:eastAsia="ja-JP"/>
        </w:rPr>
      </w:pPr>
      <w:r w:rsidRPr="003C4E4F">
        <w:rPr>
          <w:rFonts w:ascii="Arial" w:hAnsi="Arial" w:cs="Arial"/>
          <w:noProof/>
        </w:rPr>
        <w:fldChar w:fldCharType="end"/>
      </w:r>
      <w:r w:rsidRPr="003C4E4F">
        <w:rPr>
          <w:rFonts w:ascii="Arial" w:hAnsi="Arial" w:cs="Arial"/>
          <w:lang w:val="pt-BR"/>
        </w:rPr>
        <w:br w:type="page"/>
      </w:r>
    </w:p>
    <w:p w14:paraId="60CF11B4" w14:textId="295017F8" w:rsidR="00662A05" w:rsidRPr="003C4E4F" w:rsidRDefault="00007D89" w:rsidP="00662A05">
      <w:pPr>
        <w:pStyle w:val="1"/>
        <w:numPr>
          <w:ilvl w:val="0"/>
          <w:numId w:val="1"/>
        </w:numPr>
        <w:autoSpaceDN w:val="0"/>
        <w:rPr>
          <w:rFonts w:cs="Arial"/>
          <w:lang w:eastAsia="ja-JP"/>
        </w:rPr>
      </w:pPr>
      <w:bookmarkStart w:id="2" w:name="_Toc122434485"/>
      <w:bookmarkStart w:id="3" w:name="_Toc151982587"/>
      <w:r w:rsidRPr="003C4E4F">
        <w:rPr>
          <w:rFonts w:cs="Arial"/>
          <w:b/>
          <w:lang w:eastAsia="ja-JP"/>
        </w:rPr>
        <w:lastRenderedPageBreak/>
        <w:t>Overview</w:t>
      </w:r>
      <w:bookmarkEnd w:id="2"/>
      <w:bookmarkEnd w:id="3"/>
    </w:p>
    <w:p w14:paraId="45016F00" w14:textId="7A95B4F0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ascii="Arial" w:hAnsi="Arial" w:cs="Arial"/>
          <w:lang w:eastAsia="en-GB"/>
        </w:rPr>
      </w:pPr>
      <w:r w:rsidRPr="003C4E4F">
        <w:rPr>
          <w:rFonts w:ascii="Arial" w:hAnsi="Arial" w:cs="Arial"/>
        </w:rPr>
        <w:t xml:space="preserve">This document lists all the essential changes needed to correct problems in the TTCN implementation of test case </w:t>
      </w:r>
      <w:r w:rsidR="00B267EF">
        <w:rPr>
          <w:rFonts w:ascii="Arial" w:hAnsi="Arial" w:cs="Arial"/>
        </w:rPr>
        <w:t>9.2.5.3</w:t>
      </w:r>
      <w:r w:rsidR="002C5A7A">
        <w:rPr>
          <w:rFonts w:ascii="Arial" w:hAnsi="Arial" w:cs="Arial"/>
        </w:rPr>
        <w:t xml:space="preserve"> </w:t>
      </w:r>
      <w:r w:rsidRPr="003C4E4F">
        <w:rPr>
          <w:rFonts w:ascii="Arial" w:hAnsi="Arial" w:cs="Arial"/>
        </w:rPr>
        <w:t xml:space="preserve">which is part of the </w:t>
      </w:r>
      <w:r w:rsidR="00803F32">
        <w:rPr>
          <w:rFonts w:ascii="Arial" w:hAnsi="Arial" w:cs="Arial"/>
        </w:rPr>
        <w:t>LTE_A_PRO</w:t>
      </w:r>
      <w:r w:rsidRPr="003C4E4F">
        <w:rPr>
          <w:rFonts w:ascii="Arial" w:hAnsi="Arial" w:cs="Arial"/>
        </w:rPr>
        <w:t xml:space="preserve"> test suite. </w:t>
      </w:r>
    </w:p>
    <w:p w14:paraId="630C1A41" w14:textId="77777777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</w:rPr>
        <w:t>With these changes applied the test case can be demonstrated to run with one or more UEs (see section 4). E</w:t>
      </w:r>
      <w:r w:rsidRPr="003C4E4F">
        <w:rPr>
          <w:rFonts w:ascii="Arial" w:hAnsi="Arial" w:cs="Arial"/>
          <w:lang w:eastAsia="ja-JP"/>
        </w:rPr>
        <w:t xml:space="preserve">xecution log files are provided as evidence. </w:t>
      </w:r>
    </w:p>
    <w:p w14:paraId="6EC86F11" w14:textId="77777777" w:rsidR="00A43FC6" w:rsidRPr="003C4E4F" w:rsidRDefault="00007D89" w:rsidP="00A43FC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sz w:val="24"/>
          <w:lang w:eastAsia="ja-JP"/>
        </w:rPr>
      </w:pPr>
      <w:r w:rsidRPr="003C4E4F">
        <w:rPr>
          <w:rFonts w:ascii="Arial" w:hAnsi="Arial" w:cs="Arial"/>
          <w:b/>
          <w:sz w:val="24"/>
          <w:lang w:eastAsia="ja-JP"/>
        </w:rPr>
        <w:t>Contact:</w:t>
      </w:r>
      <w:r w:rsidRPr="003C4E4F">
        <w:rPr>
          <w:rFonts w:ascii="Arial" w:hAnsi="Arial" w:cs="Arial"/>
          <w:b/>
          <w:sz w:val="24"/>
          <w:lang w:eastAsia="ja-JP"/>
        </w:rPr>
        <w:tab/>
      </w:r>
      <w:r w:rsidR="00A43FC6" w:rsidRPr="003C4E4F">
        <w:rPr>
          <w:rFonts w:ascii="Arial" w:hAnsi="Arial" w:cs="Arial"/>
          <w:sz w:val="24"/>
          <w:lang w:eastAsia="ja-JP"/>
        </w:rPr>
        <w:t>Kalahasti, Narendra</w:t>
      </w:r>
    </w:p>
    <w:p w14:paraId="625825D9" w14:textId="1A59D650" w:rsidR="00007D89" w:rsidRPr="003C4E4F" w:rsidRDefault="00A43FC6" w:rsidP="00A43FC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  <w:sz w:val="24"/>
          <w:lang w:eastAsia="ja-JP"/>
        </w:rPr>
        <w:tab/>
        <w:t>Narendra.Kalahasti@anritsu.com</w:t>
      </w:r>
    </w:p>
    <w:p w14:paraId="6AB0E7CC" w14:textId="2BDC9597" w:rsidR="00007D89" w:rsidRPr="003C4E4F" w:rsidRDefault="00007D89" w:rsidP="00007D89">
      <w:pPr>
        <w:pStyle w:val="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b/>
        </w:rPr>
      </w:pPr>
      <w:bookmarkStart w:id="4" w:name="_Toc151982588"/>
      <w:r w:rsidRPr="003C4E4F">
        <w:rPr>
          <w:rFonts w:cs="Arial"/>
          <w:b/>
        </w:rPr>
        <w:t>Verification Test Summary</w:t>
      </w:r>
      <w:bookmarkEnd w:id="4"/>
      <w:r w:rsidRPr="003C4E4F">
        <w:rPr>
          <w:rFonts w:cs="Arial"/>
          <w:b/>
        </w:rPr>
        <w:t xml:space="preserve"> </w:t>
      </w:r>
    </w:p>
    <w:p w14:paraId="1FB96184" w14:textId="52E0F2EF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b/>
          <w:lang w:eastAsia="ja-JP"/>
        </w:rPr>
      </w:pPr>
      <w:r w:rsidRPr="003C4E4F">
        <w:rPr>
          <w:rFonts w:ascii="Arial" w:hAnsi="Arial" w:cs="Arial"/>
          <w:b/>
          <w:lang w:eastAsia="ja-JP"/>
        </w:rPr>
        <w:t xml:space="preserve">Test Case: </w:t>
      </w:r>
      <w:r w:rsidRPr="003C4E4F">
        <w:rPr>
          <w:rFonts w:ascii="Arial" w:hAnsi="Arial" w:cs="Arial"/>
          <w:b/>
          <w:lang w:eastAsia="ja-JP"/>
        </w:rPr>
        <w:tab/>
      </w:r>
      <w:r w:rsidR="00B267EF">
        <w:rPr>
          <w:rFonts w:ascii="Arial" w:hAnsi="Arial" w:cs="Arial"/>
          <w:noProof/>
          <w:lang w:val="en-SG"/>
        </w:rPr>
        <w:t>9.2.5.3</w:t>
      </w:r>
    </w:p>
    <w:p w14:paraId="763E129C" w14:textId="7560A788" w:rsidR="00662A05" w:rsidRPr="003C4E4F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  <w:b/>
          <w:lang w:eastAsia="ja-JP"/>
        </w:rPr>
        <w:t>ATS Version:</w:t>
      </w:r>
      <w:r w:rsidRPr="003C4E4F">
        <w:rPr>
          <w:rFonts w:ascii="Arial" w:hAnsi="Arial" w:cs="Arial"/>
          <w:b/>
          <w:lang w:eastAsia="ja-JP"/>
        </w:rPr>
        <w:tab/>
      </w:r>
      <w:r w:rsidR="00CD5FA7" w:rsidRPr="00CD5FA7">
        <w:rPr>
          <w:rFonts w:ascii="Arial" w:hAnsi="Arial" w:cs="Arial"/>
          <w:lang w:eastAsia="ja-JP"/>
        </w:rPr>
        <w:t>iwd-TTCN3-B2022-09_D2</w:t>
      </w:r>
      <w:r w:rsidR="00050406">
        <w:rPr>
          <w:rFonts w:ascii="Arial" w:hAnsi="Arial" w:cs="Arial"/>
          <w:lang w:eastAsia="ja-JP"/>
        </w:rPr>
        <w:t>4</w:t>
      </w:r>
      <w:r w:rsidR="00CD5FA7" w:rsidRPr="00CD5FA7">
        <w:rPr>
          <w:rFonts w:ascii="Arial" w:hAnsi="Arial" w:cs="Arial"/>
          <w:lang w:eastAsia="ja-JP"/>
        </w:rPr>
        <w:t>wk</w:t>
      </w:r>
      <w:r w:rsidR="00050406">
        <w:rPr>
          <w:rFonts w:ascii="Arial" w:hAnsi="Arial" w:cs="Arial"/>
          <w:lang w:eastAsia="ja-JP"/>
        </w:rPr>
        <w:t>12</w:t>
      </w:r>
    </w:p>
    <w:p w14:paraId="5935975D" w14:textId="4219E721" w:rsidR="00662A05" w:rsidRPr="003C4E4F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  <w:b/>
          <w:lang w:eastAsia="ja-JP"/>
        </w:rPr>
        <w:t>System Simulator used:</w:t>
      </w:r>
      <w:r w:rsidRPr="003C4E4F">
        <w:rPr>
          <w:rFonts w:ascii="Arial" w:hAnsi="Arial" w:cs="Arial"/>
          <w:b/>
          <w:lang w:eastAsia="ja-JP"/>
        </w:rPr>
        <w:tab/>
      </w:r>
      <w:r w:rsidR="000506D9" w:rsidRPr="003C4E4F">
        <w:rPr>
          <w:rFonts w:ascii="Arial" w:hAnsi="Arial" w:cs="Arial"/>
          <w:lang w:eastAsia="ja-JP"/>
        </w:rPr>
        <w:t>Anritsu Protocol Conformance Test System ME7834NR</w:t>
      </w:r>
    </w:p>
    <w:p w14:paraId="200AF2F0" w14:textId="331EC436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b/>
          <w:lang w:eastAsia="ja-JP"/>
        </w:rPr>
      </w:pPr>
      <w:r w:rsidRPr="003C4E4F">
        <w:rPr>
          <w:rFonts w:ascii="Arial" w:hAnsi="Arial" w:cs="Arial"/>
          <w:b/>
          <w:lang w:eastAsia="ja-JP"/>
        </w:rPr>
        <w:t>UE used:</w:t>
      </w:r>
      <w:r w:rsidRPr="003C4E4F">
        <w:rPr>
          <w:rFonts w:ascii="Arial" w:hAnsi="Arial" w:cs="Arial"/>
          <w:b/>
          <w:lang w:eastAsia="ja-JP"/>
        </w:rPr>
        <w:tab/>
      </w:r>
      <w:r w:rsidR="00803F32" w:rsidRPr="00803F32">
        <w:rPr>
          <w:rFonts w:ascii="Arial" w:hAnsi="Arial" w:cs="Arial"/>
          <w:b/>
          <w:lang w:eastAsia="ja-JP"/>
        </w:rPr>
        <w:t>Samsung Shannon S5E9945ERD UE</w:t>
      </w:r>
    </w:p>
    <w:p w14:paraId="5F16AF30" w14:textId="77777777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lang w:eastAsia="en-GB"/>
        </w:rPr>
      </w:pPr>
      <w:r w:rsidRPr="003C4E4F">
        <w:rPr>
          <w:rFonts w:ascii="Arial" w:hAnsi="Arial" w:cs="Arial"/>
          <w:b/>
          <w:lang w:eastAsia="ja-JP"/>
        </w:rPr>
        <w:t>Verification Status:</w:t>
      </w:r>
      <w:r w:rsidRPr="003C4E4F">
        <w:rPr>
          <w:rFonts w:ascii="Arial" w:hAnsi="Arial" w:cs="Arial"/>
          <w:b/>
          <w:lang w:eastAsia="ja-JP"/>
        </w:rPr>
        <w:tab/>
      </w:r>
      <w:r w:rsidRPr="003C4E4F">
        <w:rPr>
          <w:rFonts w:ascii="Arial" w:hAnsi="Arial" w:cs="Arial"/>
          <w:lang w:eastAsia="ja-JP"/>
        </w:rPr>
        <w:t>PASS</w:t>
      </w:r>
    </w:p>
    <w:p w14:paraId="044BA1A7" w14:textId="77777777" w:rsidR="00007D89" w:rsidRPr="003C4E4F" w:rsidRDefault="00007D89" w:rsidP="00007D89">
      <w:pPr>
        <w:rPr>
          <w:rFonts w:ascii="Arial" w:hAnsi="Arial" w:cs="Arial"/>
        </w:rPr>
      </w:pPr>
    </w:p>
    <w:p w14:paraId="0A0474D6" w14:textId="4FC731B6" w:rsidR="00803F32" w:rsidRPr="00803F32" w:rsidRDefault="00007D89" w:rsidP="00803F32">
      <w:pPr>
        <w:pStyle w:val="1"/>
        <w:numPr>
          <w:ilvl w:val="0"/>
          <w:numId w:val="1"/>
        </w:numPr>
        <w:overflowPunct w:val="0"/>
        <w:autoSpaceDE w:val="0"/>
        <w:autoSpaceDN w:val="0"/>
        <w:adjustRightInd w:val="0"/>
        <w:rPr>
          <w:rFonts w:cs="Arial"/>
          <w:b/>
        </w:rPr>
      </w:pPr>
      <w:bookmarkStart w:id="5" w:name="_Toc122434488"/>
      <w:bookmarkStart w:id="6" w:name="_Toc295288959"/>
      <w:bookmarkStart w:id="7" w:name="_Toc151982589"/>
      <w:r w:rsidRPr="003C4E4F">
        <w:rPr>
          <w:rFonts w:cs="Arial"/>
          <w:b/>
        </w:rPr>
        <w:t>Corrections require</w:t>
      </w:r>
      <w:bookmarkEnd w:id="5"/>
      <w:bookmarkEnd w:id="6"/>
      <w:r w:rsidR="00FC2058" w:rsidRPr="003C4E4F">
        <w:rPr>
          <w:rFonts w:cs="Arial"/>
          <w:b/>
        </w:rPr>
        <w:t>d</w:t>
      </w:r>
      <w:bookmarkStart w:id="8" w:name="_Toc122434493"/>
      <w:bookmarkStart w:id="9" w:name="_Toc295288970"/>
      <w:bookmarkStart w:id="10" w:name="_Toc325725665"/>
      <w:bookmarkStart w:id="11" w:name="_Toc121172016"/>
      <w:bookmarkStart w:id="12" w:name="_Toc151982590"/>
      <w:bookmarkEnd w:id="7"/>
    </w:p>
    <w:p w14:paraId="5C0D1AA2" w14:textId="57981BA9" w:rsidR="00AD53F0" w:rsidRDefault="00AD53F0" w:rsidP="005028D6">
      <w:pPr>
        <w:pStyle w:val="2"/>
        <w:rPr>
          <w:rFonts w:cs="Arial"/>
          <w:sz w:val="28"/>
          <w:szCs w:val="28"/>
        </w:rPr>
      </w:pPr>
      <w:r w:rsidRPr="009A3E76">
        <w:rPr>
          <w:rFonts w:cs="Arial"/>
          <w:b/>
          <w:bCs/>
          <w:sz w:val="28"/>
          <w:szCs w:val="28"/>
        </w:rPr>
        <w:t>2.</w:t>
      </w:r>
      <w:r w:rsidR="005028D6">
        <w:rPr>
          <w:rFonts w:cs="Arial"/>
          <w:b/>
          <w:bCs/>
          <w:sz w:val="28"/>
          <w:szCs w:val="28"/>
        </w:rPr>
        <w:t>1</w:t>
      </w:r>
      <w:r>
        <w:rPr>
          <w:rFonts w:cs="Arial"/>
          <w:sz w:val="28"/>
          <w:szCs w:val="28"/>
        </w:rPr>
        <w:t xml:space="preserve"> Change </w:t>
      </w:r>
      <w:r w:rsidR="005028D6">
        <w:rPr>
          <w:rFonts w:cs="Arial"/>
          <w:sz w:val="28"/>
          <w:szCs w:val="28"/>
        </w:rPr>
        <w:t>1</w:t>
      </w: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AD53F0" w:rsidRPr="007C0A48" w14:paraId="2991A498" w14:textId="77777777" w:rsidTr="001D2DE7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392E9" w14:textId="77777777" w:rsidR="00AD53F0" w:rsidRPr="007C0A48" w:rsidRDefault="00AD53F0" w:rsidP="001D2DE7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80195" w14:textId="4A816459" w:rsidR="00AD53F0" w:rsidRPr="0068308B" w:rsidRDefault="006B2410" w:rsidP="001D2DE7">
            <w:pPr>
              <w:rPr>
                <w:rFonts w:ascii="Arial" w:eastAsia="Calibri" w:hAnsi="Arial" w:cs="Arial"/>
                <w:color w:val="000000"/>
              </w:rPr>
            </w:pPr>
            <w:r w:rsidRPr="006B2410">
              <w:rPr>
                <w:rFonts w:ascii="Arial" w:eastAsia="Calibri" w:hAnsi="Arial" w:cs="Arial"/>
                <w:color w:val="000000"/>
              </w:rPr>
              <w:t>fl_TC_9_2_5_3_Body</w:t>
            </w:r>
          </w:p>
        </w:tc>
      </w:tr>
      <w:tr w:rsidR="00AD53F0" w:rsidRPr="007C0A48" w14:paraId="6CF1D7CA" w14:textId="77777777" w:rsidTr="001D2DE7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43189" w14:textId="77777777" w:rsidR="00AD53F0" w:rsidRPr="007C0A48" w:rsidRDefault="00AD53F0" w:rsidP="001D2DE7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09971" w14:textId="77777777" w:rsidR="00AD53F0" w:rsidRDefault="006B2410" w:rsidP="001D2DE7">
            <w:pPr>
              <w:pStyle w:val="CRCoverPage"/>
              <w:spacing w:after="0"/>
              <w:rPr>
                <w:rFonts w:cs="Arial"/>
                <w:lang w:val="en-SG" w:eastAsia="ja-JP"/>
              </w:rPr>
            </w:pPr>
            <w:r>
              <w:rPr>
                <w:rFonts w:cs="Arial"/>
                <w:lang w:val="en-SG" w:eastAsia="ja-JP"/>
              </w:rPr>
              <w:t xml:space="preserve">Step15 is </w:t>
            </w:r>
            <w:r w:rsidR="00EA77D3">
              <w:rPr>
                <w:rFonts w:cs="Arial"/>
                <w:lang w:val="en-SG" w:eastAsia="ja-JP"/>
              </w:rPr>
              <w:t xml:space="preserve">made </w:t>
            </w:r>
            <w:r>
              <w:rPr>
                <w:rFonts w:cs="Arial"/>
                <w:lang w:val="en-SG" w:eastAsia="ja-JP"/>
              </w:rPr>
              <w:t xml:space="preserve">void in D24wk12 TTCN, this will result in runtime error, since </w:t>
            </w:r>
            <w:r w:rsidR="00EA77D3">
              <w:rPr>
                <w:rFonts w:cs="Arial"/>
                <w:lang w:val="en-SG" w:eastAsia="ja-JP"/>
              </w:rPr>
              <w:t xml:space="preserve">TAU request will not be received and Step15Ab1 cannot be performed. </w:t>
            </w:r>
          </w:p>
          <w:p w14:paraId="6D0CFE67" w14:textId="77777777" w:rsidR="007B40E0" w:rsidRDefault="007B40E0" w:rsidP="001D2DE7">
            <w:pPr>
              <w:pStyle w:val="CRCoverPage"/>
              <w:spacing w:after="0"/>
              <w:rPr>
                <w:rFonts w:cs="Arial"/>
                <w:lang w:val="en-SG" w:eastAsia="ja-JP"/>
              </w:rPr>
            </w:pPr>
          </w:p>
          <w:p w14:paraId="45CD3833" w14:textId="6E9A9A96" w:rsidR="007B40E0" w:rsidRPr="00811755" w:rsidRDefault="007B40E0" w:rsidP="001D2DE7">
            <w:pPr>
              <w:pStyle w:val="CRCoverPage"/>
              <w:spacing w:after="0"/>
              <w:rPr>
                <w:rFonts w:cs="Arial"/>
                <w:lang w:val="en-SG" w:eastAsia="ja-JP"/>
              </w:rPr>
            </w:pPr>
            <w:r>
              <w:rPr>
                <w:rFonts w:cs="Arial"/>
                <w:lang w:val="en-SG" w:eastAsia="ja-JP"/>
              </w:rPr>
              <w:t xml:space="preserve">Incorrect SRB is used to receive </w:t>
            </w:r>
            <w:r w:rsidRPr="007B40E0">
              <w:rPr>
                <w:rFonts w:cs="Arial"/>
                <w:lang w:val="en-SG" w:eastAsia="ja-JP"/>
              </w:rPr>
              <w:t>NAS Security Mode Complete</w:t>
            </w:r>
            <w:r>
              <w:rPr>
                <w:rFonts w:cs="Arial"/>
                <w:lang w:val="en-SG" w:eastAsia="ja-JP"/>
              </w:rPr>
              <w:t xml:space="preserve"> at Step15Ab1.</w:t>
            </w:r>
          </w:p>
        </w:tc>
      </w:tr>
      <w:tr w:rsidR="00AD53F0" w:rsidRPr="007C0A48" w14:paraId="3C86AF29" w14:textId="77777777" w:rsidTr="001D2DE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0435E" w14:textId="77777777" w:rsidR="00AD53F0" w:rsidRPr="007C0A48" w:rsidRDefault="00AD53F0" w:rsidP="001D2DE7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27145" w14:textId="77777777" w:rsidR="00AD53F0" w:rsidRDefault="006B2410" w:rsidP="001D2DE7">
            <w:pPr>
              <w:rPr>
                <w:rFonts w:ascii="Arial" w:hAnsi="Arial" w:cs="Arial"/>
                <w:lang w:eastAsia="en-GB"/>
              </w:rPr>
            </w:pPr>
            <w:proofErr w:type="spellStart"/>
            <w:r w:rsidRPr="007B40E0">
              <w:rPr>
                <w:rFonts w:ascii="Arial" w:hAnsi="Arial" w:cs="Arial"/>
                <w:highlight w:val="yellow"/>
                <w:lang w:eastAsia="en-GB"/>
              </w:rPr>
              <w:t>Inlcude</w:t>
            </w:r>
            <w:proofErr w:type="spellEnd"/>
            <w:r w:rsidRPr="007B40E0">
              <w:rPr>
                <w:rFonts w:ascii="Arial" w:hAnsi="Arial" w:cs="Arial"/>
                <w:highlight w:val="yellow"/>
                <w:lang w:eastAsia="en-GB"/>
              </w:rPr>
              <w:t xml:space="preserve"> back Step15 to receive TAU request from UE</w:t>
            </w:r>
            <w:r w:rsidR="00142166" w:rsidRPr="007B40E0">
              <w:rPr>
                <w:rFonts w:ascii="Arial" w:hAnsi="Arial" w:cs="Arial"/>
                <w:highlight w:val="yellow"/>
                <w:lang w:eastAsia="en-GB"/>
              </w:rPr>
              <w:t>.</w:t>
            </w:r>
          </w:p>
          <w:p w14:paraId="60551EAD" w14:textId="77B2A29E" w:rsidR="00142166" w:rsidRPr="00B37016" w:rsidRDefault="00142166" w:rsidP="001D2DE7">
            <w:pPr>
              <w:rPr>
                <w:rFonts w:ascii="Arial" w:hAnsi="Arial" w:cs="Arial"/>
                <w:lang w:eastAsia="en-GB"/>
              </w:rPr>
            </w:pPr>
            <w:r w:rsidRPr="007B40E0">
              <w:rPr>
                <w:rFonts w:ascii="Arial" w:hAnsi="Arial" w:cs="Arial"/>
                <w:highlight w:val="green"/>
                <w:lang w:eastAsia="en-GB"/>
              </w:rPr>
              <w:t xml:space="preserve">Use SRB2 </w:t>
            </w:r>
            <w:r w:rsidR="007B40E0" w:rsidRPr="007B40E0">
              <w:rPr>
                <w:rFonts w:ascii="Arial" w:hAnsi="Arial" w:cs="Arial"/>
                <w:highlight w:val="green"/>
                <w:lang w:eastAsia="en-GB"/>
              </w:rPr>
              <w:t>to receive NAS Security Mode Complete.</w:t>
            </w:r>
          </w:p>
        </w:tc>
      </w:tr>
      <w:tr w:rsidR="00AD53F0" w:rsidRPr="007C0A48" w14:paraId="3D9E71BB" w14:textId="77777777" w:rsidTr="001D2DE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A8958" w14:textId="77777777" w:rsidR="00AD53F0" w:rsidRPr="007C0A48" w:rsidRDefault="00AD53F0" w:rsidP="001D2DE7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3B974" w14:textId="68E22BAC" w:rsidR="00AD53F0" w:rsidRPr="007C0A48" w:rsidRDefault="006B2410" w:rsidP="001D2DE7">
            <w:pPr>
              <w:spacing w:after="0"/>
              <w:rPr>
                <w:rFonts w:ascii="Arial" w:hAnsi="Arial" w:cs="Arial"/>
                <w:color w:val="000000"/>
              </w:rPr>
            </w:pPr>
            <w:r w:rsidRPr="004B7380">
              <w:rPr>
                <w:rFonts w:ascii="Arial" w:hAnsi="Arial" w:cs="Arial"/>
                <w:lang w:eastAsia="en-GB"/>
              </w:rPr>
              <w:t>LTE_</w:t>
            </w:r>
            <w:r>
              <w:rPr>
                <w:rFonts w:ascii="Arial" w:hAnsi="Arial" w:cs="Arial"/>
                <w:lang w:eastAsia="en-GB"/>
              </w:rPr>
              <w:t>A_PRO</w:t>
            </w:r>
            <w:r w:rsidRPr="004B7380">
              <w:rPr>
                <w:rFonts w:ascii="Arial" w:hAnsi="Arial" w:cs="Arial"/>
                <w:lang w:eastAsia="en-GB"/>
              </w:rPr>
              <w:t>\9_2\</w:t>
            </w:r>
            <w:proofErr w:type="spellStart"/>
            <w:r w:rsidRPr="004B7380">
              <w:rPr>
                <w:rFonts w:ascii="Arial" w:hAnsi="Arial" w:cs="Arial"/>
                <w:lang w:eastAsia="en-GB"/>
              </w:rPr>
              <w:t>NAS_</w:t>
            </w:r>
            <w:r>
              <w:rPr>
                <w:rFonts w:ascii="Arial" w:hAnsi="Arial" w:cs="Arial"/>
                <w:lang w:eastAsia="en-GB"/>
              </w:rPr>
              <w:t>RACS</w:t>
            </w:r>
            <w:r w:rsidRPr="004B7380">
              <w:rPr>
                <w:rFonts w:ascii="Arial" w:hAnsi="Arial" w:cs="Arial"/>
                <w:lang w:eastAsia="en-GB"/>
              </w:rPr>
              <w:t>.ttcn</w:t>
            </w:r>
            <w:proofErr w:type="spellEnd"/>
          </w:p>
        </w:tc>
      </w:tr>
      <w:tr w:rsidR="00AD53F0" w:rsidRPr="007C0A48" w14:paraId="5665AA88" w14:textId="77777777" w:rsidTr="001D2DE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DDD91" w14:textId="77777777" w:rsidR="00AD53F0" w:rsidRPr="007C0A48" w:rsidRDefault="00AD53F0" w:rsidP="001D2DE7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7C0A48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87FE4" w14:textId="77777777" w:rsidR="00BC0118" w:rsidRPr="00BC0118" w:rsidRDefault="00BC0118" w:rsidP="00BC0118">
            <w:pPr>
              <w:pStyle w:val="af4"/>
              <w:numPr>
                <w:ilvl w:val="0"/>
                <w:numId w:val="44"/>
              </w:numPr>
              <w:rPr>
                <w:highlight w:val="cyan"/>
                <w:lang w:eastAsia="zh-CN"/>
              </w:rPr>
            </w:pPr>
            <w:r w:rsidRPr="00BC0118">
              <w:rPr>
                <w:rFonts w:ascii="Arial" w:hAnsi="Arial" w:cs="Arial" w:hint="eastAsia"/>
                <w:highlight w:val="cyan"/>
                <w:lang w:eastAsia="zh-CN"/>
              </w:rPr>
              <w:t>Accepted</w:t>
            </w:r>
            <w:r w:rsidRPr="00BC0118">
              <w:rPr>
                <w:rFonts w:ascii="Arial" w:hAnsi="Arial" w:cs="Arial"/>
                <w:highlight w:val="cyan"/>
                <w:lang w:eastAsia="zh-CN"/>
              </w:rPr>
              <w:t>.</w:t>
            </w:r>
          </w:p>
          <w:p w14:paraId="31A9B3DB" w14:textId="60CD4FBA" w:rsidR="00DD13D3" w:rsidRPr="00BC0118" w:rsidRDefault="00DD13D3" w:rsidP="00BC0118">
            <w:pPr>
              <w:pStyle w:val="af4"/>
              <w:numPr>
                <w:ilvl w:val="0"/>
                <w:numId w:val="44"/>
              </w:numPr>
              <w:rPr>
                <w:rFonts w:hint="eastAsia"/>
                <w:highlight w:val="cyan"/>
                <w:lang w:eastAsia="zh-CN"/>
              </w:rPr>
            </w:pPr>
            <w:bookmarkStart w:id="13" w:name="_GoBack"/>
            <w:bookmarkEnd w:id="13"/>
            <w:r w:rsidRPr="00BC0118">
              <w:rPr>
                <w:rFonts w:ascii="Arial" w:hAnsi="Arial" w:cs="Arial" w:hint="eastAsia"/>
                <w:highlight w:val="cyan"/>
                <w:lang w:eastAsia="zh-CN"/>
              </w:rPr>
              <w:t>Accepted</w:t>
            </w:r>
            <w:r w:rsidRPr="00BC0118">
              <w:rPr>
                <w:rFonts w:ascii="Arial" w:hAnsi="Arial" w:cs="Arial"/>
                <w:highlight w:val="cyan"/>
                <w:lang w:eastAsia="zh-CN"/>
              </w:rPr>
              <w:t>.</w:t>
            </w:r>
          </w:p>
        </w:tc>
      </w:tr>
    </w:tbl>
    <w:p w14:paraId="154C0950" w14:textId="77777777" w:rsidR="00AD53F0" w:rsidRPr="000817B8" w:rsidRDefault="00AD53F0" w:rsidP="00AD53F0">
      <w:pPr>
        <w:spacing w:after="0"/>
        <w:rPr>
          <w:rFonts w:ascii="Arial" w:hAnsi="Arial" w:cs="Arial"/>
          <w:b/>
          <w:lang w:eastAsia="en-GB"/>
        </w:rPr>
      </w:pPr>
    </w:p>
    <w:p w14:paraId="210DF6BD" w14:textId="77777777" w:rsidR="00AD53F0" w:rsidRPr="00717CA8" w:rsidRDefault="00AD53F0" w:rsidP="00AD53F0">
      <w:pPr>
        <w:spacing w:after="0"/>
        <w:rPr>
          <w:rFonts w:ascii="Arial" w:hAnsi="Arial" w:cs="Arial"/>
          <w:b/>
          <w:lang w:eastAsia="en-GB"/>
        </w:rPr>
      </w:pPr>
      <w:r w:rsidRPr="00A56837">
        <w:rPr>
          <w:rFonts w:ascii="Arial" w:hAnsi="Arial" w:cs="Arial"/>
          <w:b/>
          <w:lang w:eastAsia="en-GB"/>
        </w:rPr>
        <w:t>Before change:</w:t>
      </w:r>
    </w:p>
    <w:p w14:paraId="615F88DB" w14:textId="77777777" w:rsidR="006B2410" w:rsidRPr="006B2410" w:rsidRDefault="006B2410" w:rsidP="006B241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>function fl_TC_9_2_5_3_</w:t>
      </w:r>
      <w:proofErr w:type="gramStart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>Body(</w:t>
      </w:r>
      <w:proofErr w:type="gramEnd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>) runs on EUTRA_PTC</w:t>
      </w:r>
    </w:p>
    <w:p w14:paraId="291234AB" w14:textId="77777777" w:rsidR="006B2410" w:rsidRPr="006B2410" w:rsidRDefault="006B2410" w:rsidP="006B241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 xml:space="preserve">  {</w:t>
      </w:r>
    </w:p>
    <w:p w14:paraId="3A7B484E" w14:textId="77777777" w:rsidR="006B2410" w:rsidRPr="006B2410" w:rsidRDefault="006B2410" w:rsidP="006B241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>NAS_MSG_Indication_Type</w:t>
      </w:r>
      <w:proofErr w:type="spellEnd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>v_NAS_Ind</w:t>
      </w:r>
      <w:proofErr w:type="spellEnd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2691BD6B" w14:textId="77777777" w:rsidR="006B2410" w:rsidRPr="006B2410" w:rsidRDefault="006B2410" w:rsidP="006B241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SRB_COMMON_IND </w:t>
      </w:r>
      <w:proofErr w:type="spellStart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>v_ReceivedAsp</w:t>
      </w:r>
      <w:proofErr w:type="spellEnd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401C669F" w14:textId="77777777" w:rsidR="006B2410" w:rsidRPr="006B2410" w:rsidRDefault="006B2410" w:rsidP="006B241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>APNandPCOs_Type</w:t>
      </w:r>
      <w:proofErr w:type="spellEnd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>v_APNandPCOs</w:t>
      </w:r>
      <w:proofErr w:type="spellEnd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1C99B6CF" w14:textId="77777777" w:rsidR="006B2410" w:rsidRPr="006B2410" w:rsidRDefault="006B2410" w:rsidP="006B241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>NAS_AttDetValue_Type</w:t>
      </w:r>
      <w:proofErr w:type="spellEnd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>AttachType</w:t>
      </w:r>
      <w:proofErr w:type="spellEnd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 xml:space="preserve">= </w:t>
      </w:r>
      <w:proofErr w:type="spellStart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>f_GetEAttachType</w:t>
      </w:r>
      <w:proofErr w:type="spellEnd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>(NORMAL);</w:t>
      </w:r>
    </w:p>
    <w:p w14:paraId="5006DCE5" w14:textId="77777777" w:rsidR="006B2410" w:rsidRPr="006B2410" w:rsidRDefault="006B2410" w:rsidP="006B241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>GutiParameters_Type</w:t>
      </w:r>
      <w:proofErr w:type="spellEnd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 xml:space="preserve"> v_Guti1_</w:t>
      </w:r>
      <w:proofErr w:type="gramStart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>Params :</w:t>
      </w:r>
      <w:proofErr w:type="gramEnd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 xml:space="preserve">= </w:t>
      </w:r>
      <w:proofErr w:type="spellStart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>f_EUTRA_CellInfo_GetGuti</w:t>
      </w:r>
      <w:proofErr w:type="spellEnd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>eutra_CellA</w:t>
      </w:r>
      <w:proofErr w:type="spellEnd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325511C9" w14:textId="77777777" w:rsidR="006B2410" w:rsidRPr="006B2410" w:rsidRDefault="006B2410" w:rsidP="006B241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>NAS_Tac</w:t>
      </w:r>
      <w:proofErr w:type="spellEnd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>Tac</w:t>
      </w:r>
      <w:proofErr w:type="spellEnd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>= bit2oct(</w:t>
      </w:r>
      <w:proofErr w:type="spellStart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>f_EUTRA_CellInfo_GetTAC</w:t>
      </w:r>
      <w:proofErr w:type="spellEnd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>eutra_CellA</w:t>
      </w:r>
      <w:proofErr w:type="spellEnd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>));</w:t>
      </w:r>
    </w:p>
    <w:p w14:paraId="049828A3" w14:textId="77777777" w:rsidR="006B2410" w:rsidRPr="006B2410" w:rsidRDefault="006B2410" w:rsidP="006B241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>NAS_PlmnId</w:t>
      </w:r>
      <w:proofErr w:type="spellEnd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>PLMN</w:t>
      </w:r>
      <w:proofErr w:type="spellEnd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>= f_Asn2Nas_PlmnId(v_Guti1_Params.PLMN_Identity);</w:t>
      </w:r>
    </w:p>
    <w:p w14:paraId="5C5B95CF" w14:textId="77777777" w:rsidR="006B2410" w:rsidRPr="006B2410" w:rsidRDefault="006B2410" w:rsidP="006B241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>NAS_Lac</w:t>
      </w:r>
      <w:proofErr w:type="spellEnd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>LacA</w:t>
      </w:r>
      <w:proofErr w:type="spellEnd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 xml:space="preserve">= </w:t>
      </w:r>
      <w:proofErr w:type="spellStart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>f_EUTRA_CellInfo_GetLocationAreaCode</w:t>
      </w:r>
      <w:proofErr w:type="spellEnd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>eutra_CellA</w:t>
      </w:r>
      <w:proofErr w:type="spellEnd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408F0090" w14:textId="77777777" w:rsidR="006B2410" w:rsidRPr="006B2410" w:rsidRDefault="006B2410" w:rsidP="006B241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>EPS_BearerIdentity</w:t>
      </w:r>
      <w:proofErr w:type="spellEnd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>v_EPS_Bearer_</w:t>
      </w:r>
      <w:proofErr w:type="gramStart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>Id</w:t>
      </w:r>
      <w:proofErr w:type="spellEnd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 xml:space="preserve">= </w:t>
      </w:r>
      <w:proofErr w:type="spellStart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>f_EUTRA_InitialRegistrationEpsBearerId</w:t>
      </w:r>
      <w:proofErr w:type="spellEnd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>firstPDN</w:t>
      </w:r>
      <w:proofErr w:type="spellEnd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49157066" w14:textId="77777777" w:rsidR="006B2410" w:rsidRPr="006B2410" w:rsidRDefault="006B2410" w:rsidP="006B241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>DRB_Identity</w:t>
      </w:r>
      <w:proofErr w:type="spellEnd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>v_DRB_</w:t>
      </w:r>
      <w:proofErr w:type="gramStart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>Id</w:t>
      </w:r>
      <w:proofErr w:type="spellEnd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 xml:space="preserve">= </w:t>
      </w:r>
      <w:proofErr w:type="spellStart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>f_EUTRA_NB_EpsBearerAssociatedDRB</w:t>
      </w:r>
      <w:proofErr w:type="spellEnd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>v_EPS_Bearer_Id</w:t>
      </w:r>
      <w:proofErr w:type="spellEnd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5685DBF5" w14:textId="77777777" w:rsidR="006B2410" w:rsidRPr="006B2410" w:rsidRDefault="006B2410" w:rsidP="006B241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>ProcedureTransactionIdentifier</w:t>
      </w:r>
      <w:proofErr w:type="spellEnd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>v_EPS_TI</w:t>
      </w:r>
      <w:proofErr w:type="spellEnd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68543D36" w14:textId="77777777" w:rsidR="006B2410" w:rsidRPr="006B2410" w:rsidRDefault="006B2410" w:rsidP="006B241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 (omit) </w:t>
      </w:r>
      <w:proofErr w:type="spellStart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>EPS_BearerContextStatus</w:t>
      </w:r>
      <w:proofErr w:type="spellEnd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>v_EPS_ContextStatus</w:t>
      </w:r>
      <w:proofErr w:type="spellEnd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02BD4073" w14:textId="77777777" w:rsidR="006B2410" w:rsidRPr="006B2410" w:rsidRDefault="006B2410" w:rsidP="006B241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 (omit) </w:t>
      </w:r>
      <w:proofErr w:type="spellStart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>LocAreaId</w:t>
      </w:r>
      <w:proofErr w:type="spellEnd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>LAI</w:t>
      </w:r>
      <w:proofErr w:type="spellEnd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 xml:space="preserve">= </w:t>
      </w:r>
      <w:proofErr w:type="spellStart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>f_GetLAI</w:t>
      </w:r>
      <w:proofErr w:type="spellEnd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>v_PLMN</w:t>
      </w:r>
      <w:proofErr w:type="spellEnd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 xml:space="preserve">, </w:t>
      </w:r>
      <w:proofErr w:type="spellStart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>v_LacA</w:t>
      </w:r>
      <w:proofErr w:type="spellEnd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>, NORMAL);</w:t>
      </w:r>
    </w:p>
    <w:p w14:paraId="315E2A9C" w14:textId="77777777" w:rsidR="006B2410" w:rsidRPr="006B2410" w:rsidRDefault="006B2410" w:rsidP="006B241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 (omit) </w:t>
      </w:r>
      <w:proofErr w:type="spellStart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>ProtocolConfigOptions</w:t>
      </w:r>
      <w:proofErr w:type="spellEnd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>Pco</w:t>
      </w:r>
      <w:proofErr w:type="spellEnd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>= omit;</w:t>
      </w:r>
    </w:p>
    <w:p w14:paraId="04956A4F" w14:textId="77777777" w:rsidR="006B2410" w:rsidRPr="006B2410" w:rsidRDefault="006B2410" w:rsidP="006B241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 (present) B3_Type </w:t>
      </w:r>
      <w:proofErr w:type="spellStart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>v_EpsUpdate_</w:t>
      </w:r>
      <w:proofErr w:type="gramStart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>TypeValue</w:t>
      </w:r>
      <w:proofErr w:type="spellEnd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 xml:space="preserve">= </w:t>
      </w:r>
      <w:proofErr w:type="spellStart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>f_GetEPSTAUType</w:t>
      </w:r>
      <w:proofErr w:type="spellEnd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>(NORMAL);</w:t>
      </w:r>
    </w:p>
    <w:p w14:paraId="731C15B0" w14:textId="77777777" w:rsidR="006B2410" w:rsidRPr="006B2410" w:rsidRDefault="006B2410" w:rsidP="006B241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 </w:t>
      </w:r>
      <w:proofErr w:type="spellStart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>AdditionalUpdateType</w:t>
      </w:r>
      <w:proofErr w:type="spellEnd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>AdditionalUpdateType</w:t>
      </w:r>
      <w:proofErr w:type="spellEnd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 xml:space="preserve">= </w:t>
      </w:r>
      <w:proofErr w:type="spellStart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>f_GetAdditionalUpdateType</w:t>
      </w:r>
      <w:proofErr w:type="spellEnd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 xml:space="preserve"> ();</w:t>
      </w:r>
    </w:p>
    <w:p w14:paraId="1778FB99" w14:textId="77777777" w:rsidR="006B2410" w:rsidRPr="006B2410" w:rsidRDefault="006B2410" w:rsidP="006B241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207CA068" w14:textId="6EE3096D" w:rsidR="006B2410" w:rsidRPr="006B2410" w:rsidRDefault="006B2410" w:rsidP="006B241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 xml:space="preserve">   </w:t>
      </w:r>
      <w:r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r w:rsidRPr="006B2410">
        <w:rPr>
          <w:rFonts w:ascii="Courier New" w:hAnsi="Courier New" w:cs="Courier New"/>
          <w:bCs/>
          <w:sz w:val="16"/>
          <w:szCs w:val="16"/>
          <w:highlight w:val="lightGray"/>
          <w:lang w:eastAsia="de-DE"/>
        </w:rPr>
        <w:t>// SKIPPED CODE</w:t>
      </w:r>
    </w:p>
    <w:p w14:paraId="32E9F9B1" w14:textId="737A2A3B" w:rsidR="006B2410" w:rsidRPr="006B2410" w:rsidRDefault="006B2410" w:rsidP="006B241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551CD13E" w14:textId="77777777" w:rsidR="006B2410" w:rsidRPr="006B2410" w:rsidRDefault="006B2410" w:rsidP="006B241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</w:t>
      </w:r>
      <w:proofErr w:type="spellStart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 xml:space="preserve"> "Step 13-14" </w:t>
      </w:r>
      <w:proofErr w:type="spellStart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4D941E79" w14:textId="77777777" w:rsidR="006B2410" w:rsidRPr="006B2410" w:rsidRDefault="006B2410" w:rsidP="006B241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lastRenderedPageBreak/>
        <w:t xml:space="preserve">    //Steps 15-16 of the generic procedure for UE registration specified in TS 36.508 subclause 4.5.2.3 are performed.</w:t>
      </w:r>
    </w:p>
    <w:p w14:paraId="4661F7D3" w14:textId="77777777" w:rsidR="006B2410" w:rsidRPr="006B2410" w:rsidRDefault="006B2410" w:rsidP="006B241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 xml:space="preserve">    f_EUTRA_InitialRegistration_Step16_16c1(</w:t>
      </w:r>
      <w:proofErr w:type="spellStart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>eutra_CellA</w:t>
      </w:r>
      <w:proofErr w:type="spellEnd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 xml:space="preserve">, </w:t>
      </w:r>
      <w:proofErr w:type="spellStart"/>
      <w:proofErr w:type="gramStart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>noDelay</w:t>
      </w:r>
      <w:proofErr w:type="spellEnd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>);/</w:t>
      </w:r>
      <w:proofErr w:type="gramEnd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>/@sic R5-240182 sic@</w:t>
      </w:r>
    </w:p>
    <w:p w14:paraId="376D3AC3" w14:textId="77777777" w:rsidR="006B2410" w:rsidRPr="006B2410" w:rsidRDefault="006B2410" w:rsidP="006B241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@</w:t>
      </w:r>
      <w:proofErr w:type="spellStart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 xml:space="preserve"> "Step 15" </w:t>
      </w:r>
      <w:proofErr w:type="spellStart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74740DE6" w14:textId="77777777" w:rsidR="006B2410" w:rsidRPr="006B2410" w:rsidRDefault="006B2410" w:rsidP="006B241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Void.</w:t>
      </w:r>
    </w:p>
    <w:p w14:paraId="23462033" w14:textId="77777777" w:rsidR="006B2410" w:rsidRPr="006B2410" w:rsidRDefault="006B2410" w:rsidP="006B241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544E10E1" w14:textId="77777777" w:rsidR="006B2410" w:rsidRPr="006B2410" w:rsidRDefault="006B2410" w:rsidP="006B241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EXCEPTION: Steps 15Aa1-15Ab1 describe behaviour that depends on UE configuration; the "lower case letter" identifies a step sequence that takes place depending on whether the UE has a manufacturer-assigned UE Radio Capability ID</w:t>
      </w:r>
    </w:p>
    <w:p w14:paraId="51EA6519" w14:textId="77777777" w:rsidR="006B2410" w:rsidRPr="006B2410" w:rsidRDefault="006B2410" w:rsidP="006B241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2835565C" w14:textId="77777777" w:rsidR="006B2410" w:rsidRPr="006B2410" w:rsidRDefault="006B2410" w:rsidP="006B241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@</w:t>
      </w:r>
      <w:proofErr w:type="spellStart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 xml:space="preserve"> "Step 15Aa1" </w:t>
      </w:r>
      <w:proofErr w:type="spellStart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213EDEF1" w14:textId="77777777" w:rsidR="006B2410" w:rsidRPr="006B2410" w:rsidRDefault="006B2410" w:rsidP="006B241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IF the UE has a manufacturer-assigned UE Radio Capability ID THEN Check: Does the UE indicate UE radio Capability ID available in UE radio capability availability indication IE in TRACKING AREA UPDATE REQUEST message?</w:t>
      </w:r>
    </w:p>
    <w:p w14:paraId="03FB7D06" w14:textId="77777777" w:rsidR="006B2410" w:rsidRPr="006B2410" w:rsidRDefault="006B2410" w:rsidP="006B241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61F80EDE" w14:textId="77777777" w:rsidR="006B2410" w:rsidRPr="006B2410" w:rsidRDefault="006B2410" w:rsidP="006B241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@</w:t>
      </w:r>
      <w:proofErr w:type="spellStart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 xml:space="preserve"> "Step 15Aa2" </w:t>
      </w:r>
      <w:proofErr w:type="spellStart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045F43A0" w14:textId="77777777" w:rsidR="006B2410" w:rsidRPr="006B2410" w:rsidRDefault="006B2410" w:rsidP="006B241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The SS transmits a NAS SECURITY MODE COMMAND message requesting UE radio capability ID.</w:t>
      </w:r>
    </w:p>
    <w:p w14:paraId="55B216F5" w14:textId="77777777" w:rsidR="006B2410" w:rsidRPr="006B2410" w:rsidRDefault="006B2410" w:rsidP="006B241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2C2799EF" w14:textId="77777777" w:rsidR="006B2410" w:rsidRPr="006B2410" w:rsidRDefault="006B2410" w:rsidP="006B241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@</w:t>
      </w:r>
      <w:proofErr w:type="spellStart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 xml:space="preserve"> "Step 15Aa3" </w:t>
      </w:r>
      <w:proofErr w:type="spellStart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06493301" w14:textId="77777777" w:rsidR="006B2410" w:rsidRPr="006B2410" w:rsidRDefault="006B2410" w:rsidP="006B241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Check: Does the UE transmit a NAS SECURITY MODE COMPLETE message including the manufacturer-assigned UE Radio Capability ID?</w:t>
      </w:r>
    </w:p>
    <w:p w14:paraId="41366449" w14:textId="77777777" w:rsidR="006B2410" w:rsidRPr="006B2410" w:rsidRDefault="006B2410" w:rsidP="006B241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5EB223D4" w14:textId="77777777" w:rsidR="006B2410" w:rsidRPr="006B2410" w:rsidRDefault="006B2410" w:rsidP="006B241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@</w:t>
      </w:r>
      <w:proofErr w:type="spellStart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 xml:space="preserve"> "Step 15Ab1" </w:t>
      </w:r>
      <w:proofErr w:type="spellStart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731557A6" w14:textId="77777777" w:rsidR="006B2410" w:rsidRPr="006B2410" w:rsidRDefault="006B2410" w:rsidP="006B241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ELSE Check: Does the UE indicate UE radio Capability ID not available in UE radio capability availability indication IE in TRACKING AREA UPDATE REQUEST message?</w:t>
      </w:r>
    </w:p>
    <w:p w14:paraId="14D08121" w14:textId="77777777" w:rsidR="006B2410" w:rsidRPr="006B2410" w:rsidRDefault="006B2410" w:rsidP="006B241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 xml:space="preserve">     </w:t>
      </w:r>
      <w:proofErr w:type="spellStart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>f_EUTRA_Check_TAU_</w:t>
      </w:r>
      <w:proofErr w:type="gramStart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>SMC</w:t>
      </w:r>
      <w:proofErr w:type="spellEnd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proofErr w:type="gramEnd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>eutra_CellA,v_NAS_Ind</w:t>
      </w:r>
      <w:proofErr w:type="spellEnd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>); //@sic R5-241690 R5s240220 sic@</w:t>
      </w:r>
    </w:p>
    <w:p w14:paraId="1DF6925A" w14:textId="77777777" w:rsidR="006B2410" w:rsidRPr="006B2410" w:rsidRDefault="006B2410" w:rsidP="006B241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</w:t>
      </w:r>
      <w:proofErr w:type="spellStart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 xml:space="preserve"> "Step 16" </w:t>
      </w:r>
      <w:proofErr w:type="spellStart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1759457D" w14:textId="77777777" w:rsidR="006B2410" w:rsidRPr="006B2410" w:rsidRDefault="006B2410" w:rsidP="006B241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//The SS transmits a TRACKING AREA UPDATE ACCEPT message including a UE radio capability ID.</w:t>
      </w:r>
    </w:p>
    <w:p w14:paraId="2E2D3A74" w14:textId="6D7A42D4" w:rsidR="006B2410" w:rsidRPr="006B2410" w:rsidRDefault="006B2410" w:rsidP="006B241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 xml:space="preserve">   </w:t>
      </w:r>
    </w:p>
    <w:p w14:paraId="6FA70FF0" w14:textId="77777777" w:rsidR="006B2410" w:rsidRDefault="006B2410" w:rsidP="006B241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r w:rsidRPr="006B2410">
        <w:rPr>
          <w:rFonts w:ascii="Courier New" w:hAnsi="Courier New" w:cs="Courier New"/>
          <w:bCs/>
          <w:sz w:val="16"/>
          <w:szCs w:val="16"/>
          <w:highlight w:val="lightGray"/>
          <w:lang w:eastAsia="de-DE"/>
        </w:rPr>
        <w:t>// SKIPPED CODE</w:t>
      </w:r>
    </w:p>
    <w:p w14:paraId="1EEC8A16" w14:textId="77777777" w:rsidR="006B2410" w:rsidRDefault="006B2410" w:rsidP="006B241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1B134D42" w14:textId="5BBDE44F" w:rsidR="00AD53F0" w:rsidRDefault="006B2410" w:rsidP="006B241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>} //End of fl_TC_9_2_5_3_Body</w:t>
      </w:r>
    </w:p>
    <w:p w14:paraId="74F81CEA" w14:textId="77777777" w:rsidR="006B2410" w:rsidRDefault="006B2410" w:rsidP="006B241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/>
          <w:lang w:val="pt-BR" w:eastAsia="en-GB"/>
        </w:rPr>
      </w:pPr>
    </w:p>
    <w:p w14:paraId="4E87A7E7" w14:textId="77777777" w:rsidR="00AD53F0" w:rsidRDefault="00AD53F0" w:rsidP="00AD53F0">
      <w:pPr>
        <w:spacing w:after="0"/>
        <w:rPr>
          <w:rFonts w:ascii="Arial" w:hAnsi="Arial" w:cs="Arial"/>
          <w:b/>
          <w:lang w:val="pt-BR" w:eastAsia="en-GB"/>
        </w:rPr>
      </w:pPr>
    </w:p>
    <w:p w14:paraId="45413B55" w14:textId="77777777" w:rsidR="00AD53F0" w:rsidRDefault="00AD53F0" w:rsidP="00AD53F0">
      <w:pPr>
        <w:spacing w:after="0"/>
        <w:rPr>
          <w:rFonts w:ascii="Arial" w:hAnsi="Arial" w:cs="Arial"/>
          <w:b/>
          <w:lang w:val="pt-BR" w:eastAsia="en-GB"/>
        </w:rPr>
      </w:pPr>
      <w:r w:rsidRPr="00145BA6">
        <w:rPr>
          <w:rFonts w:ascii="Arial" w:hAnsi="Arial" w:cs="Arial"/>
          <w:b/>
          <w:lang w:val="pt-BR" w:eastAsia="en-GB"/>
        </w:rPr>
        <w:t>After change:</w:t>
      </w:r>
    </w:p>
    <w:p w14:paraId="728E13BA" w14:textId="77777777" w:rsidR="00AD53F0" w:rsidRPr="00717CA8" w:rsidRDefault="00AD53F0" w:rsidP="00AD53F0">
      <w:pPr>
        <w:spacing w:after="0"/>
        <w:rPr>
          <w:rFonts w:ascii="Arial" w:hAnsi="Arial" w:cs="Arial"/>
          <w:b/>
          <w:lang w:val="pt-BR" w:eastAsia="en-GB"/>
        </w:rPr>
      </w:pPr>
    </w:p>
    <w:p w14:paraId="2647292B" w14:textId="77777777" w:rsidR="006B2410" w:rsidRPr="006B2410" w:rsidRDefault="006B2410" w:rsidP="006B241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>function fl_TC_9_2_5_3_</w:t>
      </w:r>
      <w:proofErr w:type="gramStart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>Body(</w:t>
      </w:r>
      <w:proofErr w:type="gramEnd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>) runs on EUTRA_PTC</w:t>
      </w:r>
    </w:p>
    <w:p w14:paraId="13031C62" w14:textId="77777777" w:rsidR="006B2410" w:rsidRPr="006B2410" w:rsidRDefault="006B2410" w:rsidP="006B241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 xml:space="preserve">  {</w:t>
      </w:r>
    </w:p>
    <w:p w14:paraId="79649332" w14:textId="77777777" w:rsidR="006B2410" w:rsidRPr="006B2410" w:rsidRDefault="006B2410" w:rsidP="006B241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>NAS_MSG_Indication_Type</w:t>
      </w:r>
      <w:proofErr w:type="spellEnd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>v_NAS_Ind</w:t>
      </w:r>
      <w:proofErr w:type="spellEnd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226FDCD4" w14:textId="77777777" w:rsidR="006B2410" w:rsidRPr="006B2410" w:rsidRDefault="006B2410" w:rsidP="006B241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SRB_COMMON_IND </w:t>
      </w:r>
      <w:proofErr w:type="spellStart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>v_ReceivedAsp</w:t>
      </w:r>
      <w:proofErr w:type="spellEnd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387767A4" w14:textId="77777777" w:rsidR="006B2410" w:rsidRPr="006B2410" w:rsidRDefault="006B2410" w:rsidP="006B241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>APNandPCOs_Type</w:t>
      </w:r>
      <w:proofErr w:type="spellEnd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>v_APNandPCOs</w:t>
      </w:r>
      <w:proofErr w:type="spellEnd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57CFC203" w14:textId="77777777" w:rsidR="006B2410" w:rsidRPr="006B2410" w:rsidRDefault="006B2410" w:rsidP="006B241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>NAS_AttDetValue_Type</w:t>
      </w:r>
      <w:proofErr w:type="spellEnd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>AttachType</w:t>
      </w:r>
      <w:proofErr w:type="spellEnd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 xml:space="preserve">= </w:t>
      </w:r>
      <w:proofErr w:type="spellStart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>f_GetEAttachType</w:t>
      </w:r>
      <w:proofErr w:type="spellEnd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>(NORMAL);</w:t>
      </w:r>
    </w:p>
    <w:p w14:paraId="5852D936" w14:textId="77777777" w:rsidR="006B2410" w:rsidRPr="006B2410" w:rsidRDefault="006B2410" w:rsidP="006B241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>GutiParameters_Type</w:t>
      </w:r>
      <w:proofErr w:type="spellEnd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 xml:space="preserve"> v_Guti1_</w:t>
      </w:r>
      <w:proofErr w:type="gramStart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>Params :</w:t>
      </w:r>
      <w:proofErr w:type="gramEnd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 xml:space="preserve">= </w:t>
      </w:r>
      <w:proofErr w:type="spellStart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>f_EUTRA_CellInfo_GetGuti</w:t>
      </w:r>
      <w:proofErr w:type="spellEnd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>eutra_CellA</w:t>
      </w:r>
      <w:proofErr w:type="spellEnd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7D63CA93" w14:textId="77777777" w:rsidR="006B2410" w:rsidRPr="006B2410" w:rsidRDefault="006B2410" w:rsidP="006B241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>NAS_Tac</w:t>
      </w:r>
      <w:proofErr w:type="spellEnd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>Tac</w:t>
      </w:r>
      <w:proofErr w:type="spellEnd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>= bit2oct(</w:t>
      </w:r>
      <w:proofErr w:type="spellStart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>f_EUTRA_CellInfo_GetTAC</w:t>
      </w:r>
      <w:proofErr w:type="spellEnd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>eutra_CellA</w:t>
      </w:r>
      <w:proofErr w:type="spellEnd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>));</w:t>
      </w:r>
    </w:p>
    <w:p w14:paraId="785F610F" w14:textId="77777777" w:rsidR="006B2410" w:rsidRPr="006B2410" w:rsidRDefault="006B2410" w:rsidP="006B241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>NAS_PlmnId</w:t>
      </w:r>
      <w:proofErr w:type="spellEnd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>PLMN</w:t>
      </w:r>
      <w:proofErr w:type="spellEnd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>= f_Asn2Nas_PlmnId(v_Guti1_Params.PLMN_Identity);</w:t>
      </w:r>
    </w:p>
    <w:p w14:paraId="7E1B7FCC" w14:textId="77777777" w:rsidR="006B2410" w:rsidRPr="006B2410" w:rsidRDefault="006B2410" w:rsidP="006B241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>NAS_Lac</w:t>
      </w:r>
      <w:proofErr w:type="spellEnd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>LacA</w:t>
      </w:r>
      <w:proofErr w:type="spellEnd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 xml:space="preserve">= </w:t>
      </w:r>
      <w:proofErr w:type="spellStart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>f_EUTRA_CellInfo_GetLocationAreaCode</w:t>
      </w:r>
      <w:proofErr w:type="spellEnd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>eutra_CellA</w:t>
      </w:r>
      <w:proofErr w:type="spellEnd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00029EFD" w14:textId="77777777" w:rsidR="006B2410" w:rsidRPr="006B2410" w:rsidRDefault="006B2410" w:rsidP="006B241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>EPS_BearerIdentity</w:t>
      </w:r>
      <w:proofErr w:type="spellEnd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>v_EPS_Bearer_</w:t>
      </w:r>
      <w:proofErr w:type="gramStart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>Id</w:t>
      </w:r>
      <w:proofErr w:type="spellEnd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 xml:space="preserve">= </w:t>
      </w:r>
      <w:proofErr w:type="spellStart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>f_EUTRA_InitialRegistrationEpsBearerId</w:t>
      </w:r>
      <w:proofErr w:type="spellEnd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>firstPDN</w:t>
      </w:r>
      <w:proofErr w:type="spellEnd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7F99F658" w14:textId="77777777" w:rsidR="006B2410" w:rsidRPr="006B2410" w:rsidRDefault="006B2410" w:rsidP="006B241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>DRB_Identity</w:t>
      </w:r>
      <w:proofErr w:type="spellEnd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>v_DRB_</w:t>
      </w:r>
      <w:proofErr w:type="gramStart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>Id</w:t>
      </w:r>
      <w:proofErr w:type="spellEnd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 xml:space="preserve">= </w:t>
      </w:r>
      <w:proofErr w:type="spellStart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>f_EUTRA_NB_EpsBearerAssociatedDRB</w:t>
      </w:r>
      <w:proofErr w:type="spellEnd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>v_EPS_Bearer_Id</w:t>
      </w:r>
      <w:proofErr w:type="spellEnd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508C9524" w14:textId="77777777" w:rsidR="006B2410" w:rsidRPr="006B2410" w:rsidRDefault="006B2410" w:rsidP="006B241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>ProcedureTransactionIdentifier</w:t>
      </w:r>
      <w:proofErr w:type="spellEnd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>v_EPS_TI</w:t>
      </w:r>
      <w:proofErr w:type="spellEnd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3C426191" w14:textId="77777777" w:rsidR="006B2410" w:rsidRPr="006B2410" w:rsidRDefault="006B2410" w:rsidP="006B241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 (omit) </w:t>
      </w:r>
      <w:proofErr w:type="spellStart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>EPS_BearerContextStatus</w:t>
      </w:r>
      <w:proofErr w:type="spellEnd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>v_EPS_ContextStatus</w:t>
      </w:r>
      <w:proofErr w:type="spellEnd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59A5C932" w14:textId="77777777" w:rsidR="006B2410" w:rsidRPr="006B2410" w:rsidRDefault="006B2410" w:rsidP="006B241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 (omit) </w:t>
      </w:r>
      <w:proofErr w:type="spellStart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>LocAreaId</w:t>
      </w:r>
      <w:proofErr w:type="spellEnd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>LAI</w:t>
      </w:r>
      <w:proofErr w:type="spellEnd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 xml:space="preserve">= </w:t>
      </w:r>
      <w:proofErr w:type="spellStart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>f_GetLAI</w:t>
      </w:r>
      <w:proofErr w:type="spellEnd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>v_PLMN</w:t>
      </w:r>
      <w:proofErr w:type="spellEnd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 xml:space="preserve">, </w:t>
      </w:r>
      <w:proofErr w:type="spellStart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>v_LacA</w:t>
      </w:r>
      <w:proofErr w:type="spellEnd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>, NORMAL);</w:t>
      </w:r>
    </w:p>
    <w:p w14:paraId="482474FB" w14:textId="77777777" w:rsidR="006B2410" w:rsidRPr="006B2410" w:rsidRDefault="006B2410" w:rsidP="006B241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 (omit) </w:t>
      </w:r>
      <w:proofErr w:type="spellStart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>ProtocolConfigOptions</w:t>
      </w:r>
      <w:proofErr w:type="spellEnd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>Pco</w:t>
      </w:r>
      <w:proofErr w:type="spellEnd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>= omit;</w:t>
      </w:r>
    </w:p>
    <w:p w14:paraId="39A897A7" w14:textId="77777777" w:rsidR="006B2410" w:rsidRPr="006B2410" w:rsidRDefault="006B2410" w:rsidP="006B241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 (present) B3_Type </w:t>
      </w:r>
      <w:proofErr w:type="spellStart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>v_EpsUpdate_</w:t>
      </w:r>
      <w:proofErr w:type="gramStart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>TypeValue</w:t>
      </w:r>
      <w:proofErr w:type="spellEnd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 xml:space="preserve">= </w:t>
      </w:r>
      <w:proofErr w:type="spellStart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>f_GetEPSTAUType</w:t>
      </w:r>
      <w:proofErr w:type="spellEnd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>(NORMAL);</w:t>
      </w:r>
    </w:p>
    <w:p w14:paraId="13CEACAD" w14:textId="77777777" w:rsidR="006B2410" w:rsidRPr="006B2410" w:rsidRDefault="006B2410" w:rsidP="006B241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 </w:t>
      </w:r>
      <w:proofErr w:type="spellStart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>AdditionalUpdateType</w:t>
      </w:r>
      <w:proofErr w:type="spellEnd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>AdditionalUpdateType</w:t>
      </w:r>
      <w:proofErr w:type="spellEnd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 xml:space="preserve">= </w:t>
      </w:r>
      <w:proofErr w:type="spellStart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>f_GetAdditionalUpdateType</w:t>
      </w:r>
      <w:proofErr w:type="spellEnd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 xml:space="preserve"> ();</w:t>
      </w:r>
    </w:p>
    <w:p w14:paraId="7AC31580" w14:textId="77777777" w:rsidR="006B2410" w:rsidRPr="006B2410" w:rsidRDefault="006B2410" w:rsidP="006B241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291CD998" w14:textId="77777777" w:rsidR="006B2410" w:rsidRDefault="006B2410" w:rsidP="006B241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 xml:space="preserve">   </w:t>
      </w:r>
      <w:r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r w:rsidRPr="006B2410">
        <w:rPr>
          <w:rFonts w:ascii="Courier New" w:hAnsi="Courier New" w:cs="Courier New"/>
          <w:bCs/>
          <w:sz w:val="16"/>
          <w:szCs w:val="16"/>
          <w:highlight w:val="lightGray"/>
          <w:lang w:eastAsia="de-DE"/>
        </w:rPr>
        <w:t>// SKIPPED CODE</w:t>
      </w:r>
    </w:p>
    <w:p w14:paraId="52D46D11" w14:textId="77777777" w:rsidR="006B2410" w:rsidRPr="006B2410" w:rsidRDefault="006B2410" w:rsidP="006B241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3A68FEA4" w14:textId="77777777" w:rsidR="006B2410" w:rsidRPr="006B2410" w:rsidRDefault="006B2410" w:rsidP="006B241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68FDAEC5" w14:textId="04387892" w:rsidR="006B2410" w:rsidRPr="006B2410" w:rsidRDefault="006B2410" w:rsidP="006B241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</w:t>
      </w:r>
      <w:r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r w:rsidRPr="006B2410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@</w:t>
      </w:r>
      <w:proofErr w:type="spellStart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 xml:space="preserve"> "Step 13-14" </w:t>
      </w:r>
      <w:proofErr w:type="spellStart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6726A98F" w14:textId="77777777" w:rsidR="006B2410" w:rsidRPr="006B2410" w:rsidRDefault="006B2410" w:rsidP="006B241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//Steps 15-16 of the generic procedure for UE registration specified in TS 36.508 subclause 4.5.2.3 are performed.</w:t>
      </w:r>
    </w:p>
    <w:p w14:paraId="5143C5AA" w14:textId="77777777" w:rsidR="006B2410" w:rsidRPr="006B2410" w:rsidRDefault="006B2410" w:rsidP="006B241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 xml:space="preserve">    f_EUTRA_InitialRegistration_Step16_16c1(</w:t>
      </w:r>
      <w:proofErr w:type="spellStart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>eutra_CellA</w:t>
      </w:r>
      <w:proofErr w:type="spellEnd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 xml:space="preserve">, </w:t>
      </w:r>
      <w:proofErr w:type="spellStart"/>
      <w:proofErr w:type="gramStart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>noDelay</w:t>
      </w:r>
      <w:proofErr w:type="spellEnd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>);/</w:t>
      </w:r>
      <w:proofErr w:type="gramEnd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>/@sic R5-240182 sic@</w:t>
      </w:r>
    </w:p>
    <w:p w14:paraId="3002E81F" w14:textId="77777777" w:rsidR="006B2410" w:rsidRPr="006B2410" w:rsidRDefault="006B2410" w:rsidP="006B241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@</w:t>
      </w:r>
      <w:proofErr w:type="spellStart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 xml:space="preserve"> "Step 15" </w:t>
      </w:r>
      <w:proofErr w:type="spellStart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125242C0" w14:textId="77777777" w:rsidR="006B2410" w:rsidRPr="006B2410" w:rsidRDefault="006B2410" w:rsidP="006B241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6B2410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SRB.receive</w:t>
      </w:r>
      <w:proofErr w:type="spellEnd"/>
      <w:r w:rsidRPr="006B2410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(car_SRB2_NasPdu_</w:t>
      </w:r>
      <w:proofErr w:type="gramStart"/>
      <w:r w:rsidRPr="006B2410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IND(</w:t>
      </w:r>
      <w:proofErr w:type="spellStart"/>
      <w:proofErr w:type="gramEnd"/>
      <w:r w:rsidRPr="006B2410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eutra_CellA</w:t>
      </w:r>
      <w:proofErr w:type="spellEnd"/>
      <w:r w:rsidRPr="006B2410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,</w:t>
      </w:r>
    </w:p>
    <w:p w14:paraId="78D7855B" w14:textId="77777777" w:rsidR="006B2410" w:rsidRPr="006B2410" w:rsidRDefault="006B2410" w:rsidP="006B241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6B2410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                                </w:t>
      </w:r>
      <w:proofErr w:type="spellStart"/>
      <w:r w:rsidRPr="006B2410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cr_NAS_</w:t>
      </w:r>
      <w:proofErr w:type="gramStart"/>
      <w:r w:rsidRPr="006B2410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Indication</w:t>
      </w:r>
      <w:proofErr w:type="spellEnd"/>
      <w:r w:rsidRPr="006B2410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(</w:t>
      </w:r>
      <w:proofErr w:type="spellStart"/>
      <w:proofErr w:type="gramEnd"/>
      <w:r w:rsidRPr="006B2410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tsc_SHT_IntegrityProtected</w:t>
      </w:r>
      <w:proofErr w:type="spellEnd"/>
      <w:r w:rsidRPr="006B2410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,</w:t>
      </w:r>
    </w:p>
    <w:p w14:paraId="7F23EA71" w14:textId="77777777" w:rsidR="006B2410" w:rsidRPr="006B2410" w:rsidRDefault="006B2410" w:rsidP="006B241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6B2410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                                                  </w:t>
      </w:r>
      <w:proofErr w:type="spellStart"/>
      <w:r w:rsidRPr="006B2410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cdr_TAU_Request_</w:t>
      </w:r>
      <w:proofErr w:type="gramStart"/>
      <w:r w:rsidRPr="006B2410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ActiveFlag</w:t>
      </w:r>
      <w:proofErr w:type="spellEnd"/>
      <w:r w:rsidRPr="006B2410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(</w:t>
      </w:r>
      <w:proofErr w:type="spellStart"/>
      <w:proofErr w:type="gramEnd"/>
      <w:r w:rsidRPr="006B2410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v_EpsUpdate_TypeValue</w:t>
      </w:r>
      <w:proofErr w:type="spellEnd"/>
      <w:r w:rsidRPr="006B2410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,</w:t>
      </w:r>
    </w:p>
    <w:p w14:paraId="1FE5F0F5" w14:textId="77777777" w:rsidR="006B2410" w:rsidRPr="006B2410" w:rsidRDefault="006B2410" w:rsidP="006B241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6B2410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                                                                     </w:t>
      </w:r>
      <w:proofErr w:type="spellStart"/>
      <w:r w:rsidRPr="006B2410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f_EUTRA_SecurityKSIasme_</w:t>
      </w:r>
      <w:proofErr w:type="gramStart"/>
      <w:r w:rsidRPr="006B2410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Get</w:t>
      </w:r>
      <w:proofErr w:type="spellEnd"/>
      <w:r w:rsidRPr="006B2410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(</w:t>
      </w:r>
      <w:proofErr w:type="gramEnd"/>
      <w:r w:rsidRPr="006B2410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),</w:t>
      </w:r>
    </w:p>
    <w:p w14:paraId="53599CE0" w14:textId="77777777" w:rsidR="006B2410" w:rsidRPr="006B2410" w:rsidRDefault="006B2410" w:rsidP="006B241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6B2410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                                                                     </w:t>
      </w:r>
      <w:proofErr w:type="spellStart"/>
      <w:r w:rsidRPr="006B2410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cr_DRXparameter_Any</w:t>
      </w:r>
      <w:proofErr w:type="spellEnd"/>
      <w:r w:rsidRPr="006B2410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('5C'O) </w:t>
      </w:r>
      <w:proofErr w:type="spellStart"/>
      <w:r w:rsidRPr="006B2410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ifpresent</w:t>
      </w:r>
      <w:proofErr w:type="spellEnd"/>
      <w:r w:rsidRPr="006B2410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,</w:t>
      </w:r>
    </w:p>
    <w:p w14:paraId="2FE42E38" w14:textId="77777777" w:rsidR="006B2410" w:rsidRPr="006B2410" w:rsidRDefault="006B2410" w:rsidP="006B241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6B2410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                                                                     </w:t>
      </w:r>
      <w:proofErr w:type="spellStart"/>
      <w:r w:rsidRPr="006B2410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v_AdditionalUpdateType</w:t>
      </w:r>
      <w:proofErr w:type="spellEnd"/>
      <w:r w:rsidRPr="006B2410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)))) -&gt; value </w:t>
      </w:r>
      <w:proofErr w:type="spellStart"/>
      <w:r w:rsidRPr="006B2410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v_ReceivedAsp</w:t>
      </w:r>
      <w:proofErr w:type="spellEnd"/>
      <w:r w:rsidRPr="006B2410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;</w:t>
      </w:r>
    </w:p>
    <w:p w14:paraId="5FCDE2F3" w14:textId="77777777" w:rsidR="006B2410" w:rsidRPr="006B2410" w:rsidRDefault="006B2410" w:rsidP="006B241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6B2410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                                                                           </w:t>
      </w:r>
    </w:p>
    <w:p w14:paraId="7A8FAD2C" w14:textId="78885E7D" w:rsidR="006B2410" w:rsidRPr="006B2410" w:rsidRDefault="006B2410" w:rsidP="006B241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B2410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</w:t>
      </w:r>
      <w:proofErr w:type="spellStart"/>
      <w:r w:rsidRPr="006B2410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v_NAS_</w:t>
      </w:r>
      <w:proofErr w:type="gramStart"/>
      <w:r w:rsidRPr="006B2410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Ind</w:t>
      </w:r>
      <w:proofErr w:type="spellEnd"/>
      <w:r w:rsidRPr="006B2410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:=</w:t>
      </w:r>
      <w:proofErr w:type="gramEnd"/>
      <w:r w:rsidRPr="006B2410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</w:t>
      </w:r>
      <w:proofErr w:type="spellStart"/>
      <w:r w:rsidRPr="006B2410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v_ReceivedAsp.Signalling.Nas</w:t>
      </w:r>
      <w:proofErr w:type="spellEnd"/>
      <w:r w:rsidRPr="006B2410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[0];</w:t>
      </w:r>
    </w:p>
    <w:p w14:paraId="74F36EDC" w14:textId="77777777" w:rsidR="006B2410" w:rsidRPr="006B2410" w:rsidRDefault="006B2410" w:rsidP="006B241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39F0F41F" w14:textId="77777777" w:rsidR="006B2410" w:rsidRPr="006B2410" w:rsidRDefault="006B2410" w:rsidP="006B241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lastRenderedPageBreak/>
        <w:t xml:space="preserve">    // EXCEPTION: Steps 15Aa1-15Ab1 describe behaviour that depends on UE configuration; the "lower case letter" identifies a step sequence that takes place depending on whether the UE has a manufacturer-assigned UE Radio Capability ID</w:t>
      </w:r>
    </w:p>
    <w:p w14:paraId="6BD20906" w14:textId="77777777" w:rsidR="006B2410" w:rsidRPr="006B2410" w:rsidRDefault="006B2410" w:rsidP="006B241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73B11B1F" w14:textId="77777777" w:rsidR="006B2410" w:rsidRPr="006B2410" w:rsidRDefault="006B2410" w:rsidP="006B241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@</w:t>
      </w:r>
      <w:proofErr w:type="spellStart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 xml:space="preserve"> "Step 15Aa1" </w:t>
      </w:r>
      <w:proofErr w:type="spellStart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6C6A5C7C" w14:textId="77777777" w:rsidR="006B2410" w:rsidRPr="006B2410" w:rsidRDefault="006B2410" w:rsidP="006B241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IF the UE has a manufacturer-assigned UE Radio Capability ID THEN Check: Does the UE indicate UE radio Capability ID available in UE radio capability availability indication IE in TRACKING AREA UPDATE REQUEST message?</w:t>
      </w:r>
    </w:p>
    <w:p w14:paraId="476AF45D" w14:textId="77777777" w:rsidR="006B2410" w:rsidRPr="006B2410" w:rsidRDefault="006B2410" w:rsidP="006B241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6D2D5C3D" w14:textId="77777777" w:rsidR="006B2410" w:rsidRPr="006B2410" w:rsidRDefault="006B2410" w:rsidP="006B241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@</w:t>
      </w:r>
      <w:proofErr w:type="spellStart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 xml:space="preserve"> "Step 15Aa2" </w:t>
      </w:r>
      <w:proofErr w:type="spellStart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003882CE" w14:textId="77777777" w:rsidR="006B2410" w:rsidRPr="006B2410" w:rsidRDefault="006B2410" w:rsidP="006B241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The SS transmits a NAS SECURITY MODE COMMAND message requesting UE radio capability ID.</w:t>
      </w:r>
    </w:p>
    <w:p w14:paraId="12FEC905" w14:textId="77777777" w:rsidR="006B2410" w:rsidRPr="006B2410" w:rsidRDefault="006B2410" w:rsidP="006B241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5372706D" w14:textId="77777777" w:rsidR="006B2410" w:rsidRPr="006B2410" w:rsidRDefault="006B2410" w:rsidP="006B241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@</w:t>
      </w:r>
      <w:proofErr w:type="spellStart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 xml:space="preserve"> "Step 15Aa3" </w:t>
      </w:r>
      <w:proofErr w:type="spellStart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684FE2DD" w14:textId="77777777" w:rsidR="006B2410" w:rsidRPr="006B2410" w:rsidRDefault="006B2410" w:rsidP="006B241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Check: Does the UE transmit a NAS SECURITY MODE COMPLETE message including the manufacturer-assigned UE Radio Capability ID?</w:t>
      </w:r>
    </w:p>
    <w:p w14:paraId="5BBF1F76" w14:textId="77777777" w:rsidR="006B2410" w:rsidRPr="006B2410" w:rsidRDefault="006B2410" w:rsidP="006B241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4E26D047" w14:textId="77777777" w:rsidR="006B2410" w:rsidRPr="006B2410" w:rsidRDefault="006B2410" w:rsidP="006B241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@</w:t>
      </w:r>
      <w:proofErr w:type="spellStart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 xml:space="preserve"> "Step 15Ab1" </w:t>
      </w:r>
      <w:proofErr w:type="spellStart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42110889" w14:textId="77777777" w:rsidR="006B2410" w:rsidRPr="006B2410" w:rsidRDefault="006B2410" w:rsidP="006B241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ELSE Check: Does the UE indicate UE radio Capability ID not available in UE radio capability availability indication IE in TRACKING AREA UPDATE REQUEST message?</w:t>
      </w:r>
    </w:p>
    <w:p w14:paraId="22815A52" w14:textId="6F3FD3C5" w:rsidR="006B2410" w:rsidRPr="006B2410" w:rsidRDefault="006B2410" w:rsidP="006B241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 xml:space="preserve">     </w:t>
      </w:r>
      <w:proofErr w:type="spellStart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>f_EUTRA_Check_TAU_</w:t>
      </w:r>
      <w:proofErr w:type="gramStart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>SMC</w:t>
      </w:r>
      <w:proofErr w:type="spellEnd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proofErr w:type="gramEnd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>eutra_CellA,v_NAS_Ind</w:t>
      </w:r>
      <w:proofErr w:type="spellEnd"/>
      <w:r w:rsidR="00142166" w:rsidRPr="00142166">
        <w:rPr>
          <w:rFonts w:ascii="Courier New" w:hAnsi="Courier New" w:cs="Courier New"/>
          <w:bCs/>
          <w:sz w:val="16"/>
          <w:szCs w:val="16"/>
          <w:highlight w:val="green"/>
          <w:lang w:eastAsia="de-DE"/>
        </w:rPr>
        <w:t>, tsc_SRB2</w:t>
      </w:r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>); //@sic R5-241690 R5s240220 sic@</w:t>
      </w:r>
    </w:p>
    <w:p w14:paraId="5772BA81" w14:textId="77777777" w:rsidR="006B2410" w:rsidRPr="006B2410" w:rsidRDefault="006B2410" w:rsidP="006B241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</w:t>
      </w:r>
      <w:proofErr w:type="spellStart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 xml:space="preserve"> "Step 16" </w:t>
      </w:r>
      <w:proofErr w:type="spellStart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6769C1F9" w14:textId="77777777" w:rsidR="006B2410" w:rsidRPr="006B2410" w:rsidRDefault="006B2410" w:rsidP="006B241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//The SS transmits a TRACKING AREA UPDATE ACCEPT message including a UE radio capability ID.</w:t>
      </w:r>
    </w:p>
    <w:p w14:paraId="5F4368DD" w14:textId="77777777" w:rsidR="006B2410" w:rsidRPr="006B2410" w:rsidRDefault="006B2410" w:rsidP="006B241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 xml:space="preserve">   </w:t>
      </w:r>
    </w:p>
    <w:p w14:paraId="381AC658" w14:textId="77777777" w:rsidR="006B2410" w:rsidRDefault="006B2410" w:rsidP="006B241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r w:rsidRPr="006B2410">
        <w:rPr>
          <w:rFonts w:ascii="Courier New" w:hAnsi="Courier New" w:cs="Courier New"/>
          <w:bCs/>
          <w:sz w:val="16"/>
          <w:szCs w:val="16"/>
          <w:highlight w:val="lightGray"/>
          <w:lang w:eastAsia="de-DE"/>
        </w:rPr>
        <w:t>// SKIPPED CODE</w:t>
      </w:r>
    </w:p>
    <w:p w14:paraId="7637F28F" w14:textId="77777777" w:rsidR="006B2410" w:rsidRDefault="006B2410" w:rsidP="006B241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5B615AEC" w14:textId="77777777" w:rsidR="006B2410" w:rsidRDefault="006B2410" w:rsidP="006B241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>} //End of fl_TC_9_2_5_3_Body</w:t>
      </w:r>
    </w:p>
    <w:p w14:paraId="3310CAF7" w14:textId="77777777" w:rsidR="006B2410" w:rsidRDefault="006B2410" w:rsidP="00AD53F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4813387E" w14:textId="77777777" w:rsidR="006B2410" w:rsidRDefault="006B2410" w:rsidP="00AD53F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3D578320" w14:textId="77777777" w:rsidR="006B2410" w:rsidRDefault="006B2410" w:rsidP="00AD53F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2AEAF335" w14:textId="77777777" w:rsidR="00142166" w:rsidRDefault="00142166" w:rsidP="0014216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1280FE64" w14:textId="03EDCD53" w:rsidR="00142166" w:rsidRPr="00FD579F" w:rsidRDefault="00142166" w:rsidP="00142166">
      <w:pPr>
        <w:pStyle w:val="2"/>
        <w:numPr>
          <w:ilvl w:val="1"/>
          <w:numId w:val="42"/>
        </w:numPr>
        <w:rPr>
          <w:rFonts w:cs="Arial"/>
          <w:color w:val="000000"/>
          <w:lang w:val="en-US" w:eastAsia="zh-CN"/>
        </w:rPr>
      </w:pPr>
      <w:r>
        <w:rPr>
          <w:rFonts w:cs="Arial"/>
          <w:color w:val="000000"/>
          <w:lang w:eastAsia="en-GB"/>
        </w:rPr>
        <w:t xml:space="preserve">Change </w:t>
      </w:r>
      <w:r>
        <w:rPr>
          <w:rFonts w:cs="Arial"/>
          <w:color w:val="000000"/>
          <w:lang w:val="en-US" w:eastAsia="zh-CN"/>
        </w:rPr>
        <w:t>2</w:t>
      </w:r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142166" w14:paraId="2F36F0E4" w14:textId="77777777" w:rsidTr="0093478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BF666" w14:textId="77777777" w:rsidR="00142166" w:rsidRDefault="00142166" w:rsidP="00934789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Testcase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8B079" w14:textId="77777777" w:rsidR="00142166" w:rsidRPr="00345402" w:rsidRDefault="00142166" w:rsidP="009347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proofErr w:type="spellStart"/>
            <w:r w:rsidRPr="00050406">
              <w:rPr>
                <w:rFonts w:ascii="Arial" w:hAnsi="Arial" w:cs="Arial"/>
                <w:lang w:eastAsia="de-DE"/>
              </w:rPr>
              <w:t>f_EUTRA_Check_TAU_SMC</w:t>
            </w:r>
            <w:proofErr w:type="spellEnd"/>
          </w:p>
        </w:tc>
      </w:tr>
      <w:tr w:rsidR="00142166" w14:paraId="342FD694" w14:textId="77777777" w:rsidTr="00934789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439FC" w14:textId="77777777" w:rsidR="00142166" w:rsidRDefault="00142166" w:rsidP="0093478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31957" w14:textId="6F357FF7" w:rsidR="00142166" w:rsidRPr="001D04A9" w:rsidRDefault="004D27C3" w:rsidP="00934789">
            <w:pPr>
              <w:pStyle w:val="B2"/>
              <w:ind w:left="0" w:firstLine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At </w:t>
            </w:r>
            <w:r w:rsidRPr="004D27C3">
              <w:rPr>
                <w:rFonts w:ascii="Arial" w:hAnsi="Arial" w:cs="Arial"/>
              </w:rPr>
              <w:t>Step n+0Aa3</w:t>
            </w:r>
            <w:r>
              <w:rPr>
                <w:rFonts w:ascii="Arial" w:hAnsi="Arial" w:cs="Arial"/>
              </w:rPr>
              <w:t>, SRB1 is mandated to use for receiving NAS security command, but testcase 9.2.5.3 would need SRB2 to be used at Step15Ab1</w:t>
            </w:r>
          </w:p>
        </w:tc>
      </w:tr>
      <w:tr w:rsidR="00142166" w14:paraId="4BB7BEFB" w14:textId="77777777" w:rsidTr="00934789">
        <w:trPr>
          <w:trHeight w:val="66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7B98B" w14:textId="77777777" w:rsidR="00142166" w:rsidRDefault="00142166" w:rsidP="0093478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E8A2E" w14:textId="24990750" w:rsidR="00142166" w:rsidRPr="00F81C82" w:rsidRDefault="004D27C3" w:rsidP="00934789">
            <w:pPr>
              <w:pStyle w:val="CRCoverPage"/>
              <w:spacing w:after="0" w:line="259" w:lineRule="auto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Introduce flexibility to use required SRB at Step n+0Aa3</w:t>
            </w:r>
          </w:p>
        </w:tc>
      </w:tr>
      <w:tr w:rsidR="00142166" w14:paraId="62DD6B83" w14:textId="77777777" w:rsidTr="0093478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68CD5" w14:textId="77777777" w:rsidR="00142166" w:rsidRDefault="00142166" w:rsidP="0093478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5A590" w14:textId="77777777" w:rsidR="00142166" w:rsidRPr="00345402" w:rsidRDefault="00142166" w:rsidP="00934789">
            <w:pPr>
              <w:spacing w:after="0"/>
              <w:rPr>
                <w:rFonts w:ascii="Arial" w:hAnsi="Arial" w:cs="Arial"/>
                <w:lang w:eastAsia="en-GB"/>
              </w:rPr>
            </w:pPr>
            <w:r w:rsidRPr="004B7380">
              <w:rPr>
                <w:rFonts w:ascii="Arial" w:hAnsi="Arial" w:cs="Arial"/>
                <w:lang w:eastAsia="en-GB"/>
              </w:rPr>
              <w:t>LTE_</w:t>
            </w:r>
            <w:r>
              <w:rPr>
                <w:rFonts w:ascii="Arial" w:hAnsi="Arial" w:cs="Arial"/>
                <w:lang w:eastAsia="en-GB"/>
              </w:rPr>
              <w:t>A_PRO</w:t>
            </w:r>
            <w:r w:rsidRPr="004B7380">
              <w:rPr>
                <w:rFonts w:ascii="Arial" w:hAnsi="Arial" w:cs="Arial"/>
                <w:lang w:eastAsia="en-GB"/>
              </w:rPr>
              <w:t>\9_2\</w:t>
            </w:r>
            <w:proofErr w:type="spellStart"/>
            <w:r w:rsidRPr="004B7380">
              <w:rPr>
                <w:rFonts w:ascii="Arial" w:hAnsi="Arial" w:cs="Arial"/>
                <w:lang w:eastAsia="en-GB"/>
              </w:rPr>
              <w:t>NAS_</w:t>
            </w:r>
            <w:r>
              <w:rPr>
                <w:rFonts w:ascii="Arial" w:hAnsi="Arial" w:cs="Arial"/>
                <w:lang w:eastAsia="en-GB"/>
              </w:rPr>
              <w:t>RACS</w:t>
            </w:r>
            <w:r w:rsidRPr="004B7380">
              <w:rPr>
                <w:rFonts w:ascii="Arial" w:hAnsi="Arial" w:cs="Arial"/>
                <w:lang w:eastAsia="en-GB"/>
              </w:rPr>
              <w:t>.ttcn</w:t>
            </w:r>
            <w:proofErr w:type="spellEnd"/>
          </w:p>
        </w:tc>
      </w:tr>
      <w:tr w:rsidR="00142166" w14:paraId="182B40D2" w14:textId="77777777" w:rsidTr="0093478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27780" w14:textId="77777777" w:rsidR="00142166" w:rsidRDefault="00142166" w:rsidP="0093478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F4D74" w14:textId="7341EA52" w:rsidR="00142166" w:rsidRPr="00345402" w:rsidRDefault="00DD13D3" w:rsidP="00934789">
            <w:pPr>
              <w:rPr>
                <w:rFonts w:ascii="Arial" w:hAnsi="Arial" w:cs="Arial"/>
                <w:lang w:eastAsia="zh-CN"/>
              </w:rPr>
            </w:pPr>
            <w:r w:rsidRPr="00DD13D3">
              <w:rPr>
                <w:rFonts w:ascii="Arial" w:hAnsi="Arial" w:cs="Arial" w:hint="eastAsia"/>
                <w:highlight w:val="cyan"/>
                <w:lang w:eastAsia="zh-CN"/>
              </w:rPr>
              <w:t>Accepted</w:t>
            </w:r>
            <w:r w:rsidRPr="00DD13D3">
              <w:rPr>
                <w:rFonts w:ascii="Arial" w:hAnsi="Arial" w:cs="Arial"/>
                <w:highlight w:val="cyan"/>
                <w:lang w:eastAsia="zh-CN"/>
              </w:rPr>
              <w:t>.</w:t>
            </w:r>
          </w:p>
        </w:tc>
      </w:tr>
    </w:tbl>
    <w:p w14:paraId="4E627E6C" w14:textId="77777777" w:rsidR="00142166" w:rsidRDefault="00142166" w:rsidP="00142166">
      <w:pPr>
        <w:rPr>
          <w:lang w:val="en-US" w:eastAsia="zh-CN"/>
        </w:rPr>
      </w:pPr>
    </w:p>
    <w:p w14:paraId="3398CFAD" w14:textId="77777777" w:rsidR="00142166" w:rsidRPr="00717CA8" w:rsidRDefault="00142166" w:rsidP="00142166">
      <w:pPr>
        <w:spacing w:after="0"/>
        <w:rPr>
          <w:rFonts w:ascii="Arial" w:hAnsi="Arial" w:cs="Arial"/>
          <w:b/>
          <w:lang w:eastAsia="en-GB"/>
        </w:rPr>
      </w:pPr>
      <w:r w:rsidRPr="00A56837">
        <w:rPr>
          <w:rFonts w:ascii="Arial" w:hAnsi="Arial" w:cs="Arial"/>
          <w:b/>
          <w:lang w:eastAsia="en-GB"/>
        </w:rPr>
        <w:t>Before change:</w:t>
      </w:r>
    </w:p>
    <w:p w14:paraId="0AF4F206" w14:textId="77777777" w:rsidR="007B40E0" w:rsidRPr="007B40E0" w:rsidRDefault="007B40E0" w:rsidP="007B40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 xml:space="preserve">function </w:t>
      </w:r>
      <w:proofErr w:type="spellStart"/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>f_EUTRA_Check_TAU_</w:t>
      </w:r>
      <w:proofErr w:type="gramStart"/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>SMC</w:t>
      </w:r>
      <w:proofErr w:type="spellEnd"/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proofErr w:type="gramEnd"/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>EUTRA_CellId_Type</w:t>
      </w:r>
      <w:proofErr w:type="spellEnd"/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>p_CellId</w:t>
      </w:r>
      <w:proofErr w:type="spellEnd"/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71F57A70" w14:textId="77777777" w:rsidR="007B40E0" w:rsidRPr="007B40E0" w:rsidRDefault="007B40E0" w:rsidP="007B40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</w:t>
      </w:r>
      <w:proofErr w:type="spellStart"/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>NAS_MSG_Indication_Type</w:t>
      </w:r>
      <w:proofErr w:type="spellEnd"/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>p_NAS_Ind</w:t>
      </w:r>
      <w:proofErr w:type="spellEnd"/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>) runs on EUTRA_PTC</w:t>
      </w:r>
    </w:p>
    <w:p w14:paraId="7167059C" w14:textId="77777777" w:rsidR="007B40E0" w:rsidRPr="007B40E0" w:rsidRDefault="007B40E0" w:rsidP="007B40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 xml:space="preserve">  {</w:t>
      </w:r>
    </w:p>
    <w:p w14:paraId="184F134E" w14:textId="77777777" w:rsidR="007B40E0" w:rsidRPr="007B40E0" w:rsidRDefault="007B40E0" w:rsidP="007B40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>NAS_MSG_Indication_Type</w:t>
      </w:r>
      <w:proofErr w:type="spellEnd"/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>v_NAS_</w:t>
      </w:r>
      <w:proofErr w:type="gramStart"/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>Ind</w:t>
      </w:r>
      <w:proofErr w:type="spellEnd"/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>:=</w:t>
      </w:r>
      <w:proofErr w:type="spellStart"/>
      <w:proofErr w:type="gramEnd"/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>p_NAS_Ind</w:t>
      </w:r>
      <w:proofErr w:type="spellEnd"/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2CA464E3" w14:textId="77777777" w:rsidR="007B40E0" w:rsidRPr="007B40E0" w:rsidRDefault="007B40E0" w:rsidP="007B40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>EUTRA_SecurityParams_Type</w:t>
      </w:r>
      <w:proofErr w:type="spellEnd"/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>v_AuthParams</w:t>
      </w:r>
      <w:proofErr w:type="spellEnd"/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39BF323B" w14:textId="77777777" w:rsidR="007B40E0" w:rsidRPr="007B40E0" w:rsidRDefault="007B40E0" w:rsidP="007B40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 (omit) </w:t>
      </w:r>
      <w:proofErr w:type="spellStart"/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>UERadioCapId</w:t>
      </w:r>
      <w:proofErr w:type="spellEnd"/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>v_UERadioCapId</w:t>
      </w:r>
      <w:proofErr w:type="spellEnd"/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76F6CC22" w14:textId="77777777" w:rsidR="007B40E0" w:rsidRPr="007B40E0" w:rsidRDefault="007B40E0" w:rsidP="007B40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75023839" w14:textId="77777777" w:rsidR="007B40E0" w:rsidRPr="007B40E0" w:rsidRDefault="007B40E0" w:rsidP="007B40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 xml:space="preserve">    if(ispresent(v_NAS_</w:t>
      </w:r>
      <w:proofErr w:type="gramStart"/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>Ind.Pdu.Msg.tRACKING</w:t>
      </w:r>
      <w:proofErr w:type="gramEnd"/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>_AREA_UPDATE_REQUEST.ueRadioCapIdAvailability.availability)){</w:t>
      </w:r>
    </w:p>
    <w:p w14:paraId="7133D6EB" w14:textId="77777777" w:rsidR="007B40E0" w:rsidRPr="007B40E0" w:rsidRDefault="007B40E0" w:rsidP="007B40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if (match (v_NAS_</w:t>
      </w:r>
      <w:proofErr w:type="gramStart"/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>Ind.Pdu.Msg.tRACKING</w:t>
      </w:r>
      <w:proofErr w:type="gramEnd"/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>_AREA_UPDATE_REQUEST.ueRadioCapIdAvailability.availability, '001'B)) {</w:t>
      </w:r>
    </w:p>
    <w:p w14:paraId="6CC8EB15" w14:textId="77777777" w:rsidR="007B40E0" w:rsidRPr="007B40E0" w:rsidRDefault="007B40E0" w:rsidP="007B40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// @</w:t>
      </w:r>
      <w:proofErr w:type="spellStart"/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 xml:space="preserve"> "Step n+0Aa1" </w:t>
      </w:r>
      <w:proofErr w:type="spellStart"/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72EF6C41" w14:textId="77777777" w:rsidR="007B40E0" w:rsidRPr="007B40E0" w:rsidRDefault="007B40E0" w:rsidP="007B40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//IF the UE has a manufacturer-assigned UE Radio Capability ID THEN Check: Does the UE indicate UE radio Capability ID available in UE radio capability availability indication IE in TRACKING AREA UPDATE REQUEST message?</w:t>
      </w:r>
    </w:p>
    <w:p w14:paraId="6618DB8B" w14:textId="77777777" w:rsidR="007B40E0" w:rsidRPr="007B40E0" w:rsidRDefault="007B40E0" w:rsidP="007B40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</w:t>
      </w:r>
      <w:proofErr w:type="spellStart"/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>AuthParams</w:t>
      </w:r>
      <w:proofErr w:type="spellEnd"/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 xml:space="preserve">= </w:t>
      </w:r>
      <w:proofErr w:type="spellStart"/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>f_EUTRA_Security_Get</w:t>
      </w:r>
      <w:proofErr w:type="spellEnd"/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>();</w:t>
      </w:r>
    </w:p>
    <w:p w14:paraId="62AB4CEB" w14:textId="77777777" w:rsidR="007B40E0" w:rsidRPr="007B40E0" w:rsidRDefault="007B40E0" w:rsidP="007B40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// @</w:t>
      </w:r>
      <w:proofErr w:type="spellStart"/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 xml:space="preserve"> "Step n+0Aa2" </w:t>
      </w:r>
      <w:proofErr w:type="spellStart"/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60B2C303" w14:textId="77777777" w:rsidR="007B40E0" w:rsidRPr="007B40E0" w:rsidRDefault="007B40E0" w:rsidP="007B40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// The SS transmits a NAS SECURITY MODE COMMAND message requesting UE radio capability ID.</w:t>
      </w:r>
    </w:p>
    <w:p w14:paraId="44F03CA8" w14:textId="77777777" w:rsidR="007B40E0" w:rsidRPr="007B40E0" w:rsidRDefault="007B40E0" w:rsidP="007B40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// @</w:t>
      </w:r>
      <w:proofErr w:type="spellStart"/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 xml:space="preserve"> "Step n+0Aa3" </w:t>
      </w:r>
      <w:proofErr w:type="spellStart"/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4F53C874" w14:textId="77777777" w:rsidR="007B40E0" w:rsidRPr="007B40E0" w:rsidRDefault="007B40E0" w:rsidP="007B40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// Check: Does the UE transmit a NAS SECURITY MODE COMPLETE message including the manufacturer-assigned UE Radio Capability ID?</w:t>
      </w:r>
    </w:p>
    <w:p w14:paraId="5C3DF8A9" w14:textId="77777777" w:rsidR="007B40E0" w:rsidRPr="007B40E0" w:rsidRDefault="007B40E0" w:rsidP="007B40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</w:t>
      </w:r>
      <w:proofErr w:type="spellStart"/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>f_EUTRA_NAS_</w:t>
      </w:r>
      <w:proofErr w:type="gramStart"/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>ActivateSecurity</w:t>
      </w:r>
      <w:proofErr w:type="spellEnd"/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proofErr w:type="gramEnd"/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>p_CellId,v_AuthParams</w:t>
      </w:r>
      <w:proofErr w:type="spellEnd"/>
      <w:r w:rsidRPr="007B40E0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,-,</w:t>
      </w:r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>omit ,false, v_NAS_Ind.Pdu.Msg.tRACKING_AREA_UPDATE_REQUEST.ueRadioCapIdAvailability);</w:t>
      </w:r>
    </w:p>
    <w:p w14:paraId="50794229" w14:textId="77777777" w:rsidR="007B40E0" w:rsidRPr="007B40E0" w:rsidRDefault="007B40E0" w:rsidP="007B40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</w:t>
      </w:r>
      <w:proofErr w:type="spellStart"/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>UERadioCapId</w:t>
      </w:r>
      <w:proofErr w:type="spellEnd"/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 xml:space="preserve">= </w:t>
      </w:r>
      <w:proofErr w:type="spellStart"/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>f_EUTRA_MobileInfo_GetRxdRACS_Id</w:t>
      </w:r>
      <w:proofErr w:type="spellEnd"/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>();</w:t>
      </w:r>
    </w:p>
    <w:p w14:paraId="56EC05C5" w14:textId="77777777" w:rsidR="007B40E0" w:rsidRPr="007B40E0" w:rsidRDefault="007B40E0" w:rsidP="007B40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if (</w:t>
      </w:r>
      <w:proofErr w:type="spellStart"/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>isvalue</w:t>
      </w:r>
      <w:proofErr w:type="spellEnd"/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>v_UERadioCapId</w:t>
      </w:r>
      <w:proofErr w:type="spellEnd"/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>)) {</w:t>
      </w:r>
    </w:p>
    <w:p w14:paraId="37A63F78" w14:textId="77777777" w:rsidR="007B40E0" w:rsidRPr="007B40E0" w:rsidRDefault="007B40E0" w:rsidP="007B40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if (match(</w:t>
      </w:r>
      <w:proofErr w:type="spellStart"/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>valueof</w:t>
      </w:r>
      <w:proofErr w:type="spellEnd"/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>v_UERadioCapId</w:t>
      </w:r>
      <w:proofErr w:type="spellEnd"/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 xml:space="preserve">), </w:t>
      </w:r>
      <w:proofErr w:type="spellStart"/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>cs_</w:t>
      </w:r>
      <w:proofErr w:type="gramStart"/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>UERadioCapId</w:t>
      </w:r>
      <w:proofErr w:type="spellEnd"/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>'66'O, '00000000000000'O))) {</w:t>
      </w:r>
    </w:p>
    <w:p w14:paraId="7FDD9D74" w14:textId="77777777" w:rsidR="007B40E0" w:rsidRPr="007B40E0" w:rsidRDefault="007B40E0" w:rsidP="007B40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</w:t>
      </w:r>
      <w:proofErr w:type="spellStart"/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>f_EUTRA_</w:t>
      </w:r>
      <w:proofErr w:type="gramStart"/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>PreliminaryPass</w:t>
      </w:r>
      <w:proofErr w:type="spellEnd"/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>__FILE__, __LINE__, "</w:t>
      </w:r>
      <w:proofErr w:type="spellStart"/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>UERadioCapId</w:t>
      </w:r>
      <w:proofErr w:type="spellEnd"/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 xml:space="preserve"> check pass");</w:t>
      </w:r>
    </w:p>
    <w:p w14:paraId="73EE7A8D" w14:textId="77777777" w:rsidR="007B40E0" w:rsidRPr="007B40E0" w:rsidRDefault="007B40E0" w:rsidP="007B40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lastRenderedPageBreak/>
        <w:t xml:space="preserve">          } else {</w:t>
      </w:r>
    </w:p>
    <w:p w14:paraId="1EE0668A" w14:textId="77777777" w:rsidR="007B40E0" w:rsidRPr="007B40E0" w:rsidRDefault="007B40E0" w:rsidP="007B40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</w:t>
      </w:r>
      <w:proofErr w:type="spellStart"/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>f_EUTRA_</w:t>
      </w:r>
      <w:proofErr w:type="gramStart"/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>SetVerdictFailOrInconc</w:t>
      </w:r>
      <w:proofErr w:type="spellEnd"/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>__FILE__, __LINE__, "</w:t>
      </w:r>
      <w:proofErr w:type="spellStart"/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>UERadioCapId</w:t>
      </w:r>
      <w:proofErr w:type="spellEnd"/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 xml:space="preserve"> check fail");</w:t>
      </w:r>
    </w:p>
    <w:p w14:paraId="21CA8497" w14:textId="77777777" w:rsidR="007B40E0" w:rsidRPr="007B40E0" w:rsidRDefault="007B40E0" w:rsidP="007B40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}</w:t>
      </w:r>
    </w:p>
    <w:p w14:paraId="714D6121" w14:textId="77777777" w:rsidR="007B40E0" w:rsidRPr="007B40E0" w:rsidRDefault="007B40E0" w:rsidP="007B40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} else {</w:t>
      </w:r>
    </w:p>
    <w:p w14:paraId="40942BBF" w14:textId="77777777" w:rsidR="007B40E0" w:rsidRPr="007B40E0" w:rsidRDefault="007B40E0" w:rsidP="007B40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</w:t>
      </w:r>
      <w:proofErr w:type="spellStart"/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>f_EUTRA_</w:t>
      </w:r>
      <w:proofErr w:type="gramStart"/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>SetVerdictFailOrInconc</w:t>
      </w:r>
      <w:proofErr w:type="spellEnd"/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>__FILE__, __LINE__, "</w:t>
      </w:r>
      <w:proofErr w:type="spellStart"/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>UERadioCapId</w:t>
      </w:r>
      <w:proofErr w:type="spellEnd"/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 xml:space="preserve"> check error");</w:t>
      </w:r>
    </w:p>
    <w:p w14:paraId="0F5F0280" w14:textId="77777777" w:rsidR="007B40E0" w:rsidRPr="007B40E0" w:rsidRDefault="007B40E0" w:rsidP="007B40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}</w:t>
      </w:r>
    </w:p>
    <w:p w14:paraId="4AEFA03F" w14:textId="77777777" w:rsidR="007B40E0" w:rsidRPr="007B40E0" w:rsidRDefault="007B40E0" w:rsidP="007B40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}</w:t>
      </w:r>
    </w:p>
    <w:p w14:paraId="65E3701E" w14:textId="77777777" w:rsidR="007B40E0" w:rsidRPr="007B40E0" w:rsidRDefault="007B40E0" w:rsidP="007B40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else </w:t>
      </w:r>
      <w:proofErr w:type="gramStart"/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>if(</w:t>
      </w:r>
      <w:proofErr w:type="gramEnd"/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>match (v_NAS_Ind.Pdu.Msg.tRACKING_AREA_UPDATE_REQUEST.ueRadioCapIdAvailability.availability, '000'B)){</w:t>
      </w:r>
    </w:p>
    <w:p w14:paraId="615129EE" w14:textId="77777777" w:rsidR="007B40E0" w:rsidRPr="007B40E0" w:rsidRDefault="007B40E0" w:rsidP="007B40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// @</w:t>
      </w:r>
      <w:proofErr w:type="spellStart"/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 xml:space="preserve"> "Step n+0b1" </w:t>
      </w:r>
      <w:proofErr w:type="spellStart"/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01C2730B" w14:textId="77777777" w:rsidR="007B40E0" w:rsidRPr="007B40E0" w:rsidRDefault="007B40E0" w:rsidP="007B40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//Check: Does the UE not indicate a UE radio Capability ID is available in TRACKING AREA UPDATE REQUEST message?</w:t>
      </w:r>
    </w:p>
    <w:p w14:paraId="1BC42FD6" w14:textId="77777777" w:rsidR="007B40E0" w:rsidRPr="007B40E0" w:rsidRDefault="007B40E0" w:rsidP="007B40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</w:t>
      </w:r>
      <w:proofErr w:type="spellStart"/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>f_EUTRA_</w:t>
      </w:r>
      <w:proofErr w:type="gramStart"/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>PreliminaryPass</w:t>
      </w:r>
      <w:proofErr w:type="spellEnd"/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>__FILE__, __LINE__, "</w:t>
      </w:r>
      <w:proofErr w:type="spellStart"/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>UERadioCapId</w:t>
      </w:r>
      <w:proofErr w:type="spellEnd"/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 xml:space="preserve"> check pass");</w:t>
      </w:r>
    </w:p>
    <w:p w14:paraId="506BD91E" w14:textId="77777777" w:rsidR="007B40E0" w:rsidRPr="007B40E0" w:rsidRDefault="007B40E0" w:rsidP="007B40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}</w:t>
      </w:r>
    </w:p>
    <w:p w14:paraId="54754377" w14:textId="77777777" w:rsidR="007B40E0" w:rsidRPr="007B40E0" w:rsidRDefault="007B40E0" w:rsidP="007B40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 xml:space="preserve">    else {</w:t>
      </w:r>
    </w:p>
    <w:p w14:paraId="31AA17D4" w14:textId="77777777" w:rsidR="007B40E0" w:rsidRPr="007B40E0" w:rsidRDefault="007B40E0" w:rsidP="007B40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</w:t>
      </w:r>
      <w:proofErr w:type="spellStart"/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>f_EUTRA_</w:t>
      </w:r>
      <w:proofErr w:type="gramStart"/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>PreliminaryPass</w:t>
      </w:r>
      <w:proofErr w:type="spellEnd"/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>__FILE__, __LINE__, "</w:t>
      </w:r>
      <w:proofErr w:type="spellStart"/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>UERadioCapId</w:t>
      </w:r>
      <w:proofErr w:type="spellEnd"/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 xml:space="preserve"> check pass");</w:t>
      </w:r>
    </w:p>
    <w:p w14:paraId="6560F38F" w14:textId="77777777" w:rsidR="007B40E0" w:rsidRPr="007B40E0" w:rsidRDefault="007B40E0" w:rsidP="007B40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}</w:t>
      </w:r>
    </w:p>
    <w:p w14:paraId="536CA318" w14:textId="77777777" w:rsidR="007B40E0" w:rsidRPr="007B40E0" w:rsidRDefault="007B40E0" w:rsidP="007B40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 xml:space="preserve">    }</w:t>
      </w:r>
    </w:p>
    <w:p w14:paraId="36946DDF" w14:textId="09B9AA03" w:rsidR="00142166" w:rsidRDefault="007B40E0" w:rsidP="007B40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/>
          <w:lang w:val="pt-BR" w:eastAsia="en-GB"/>
        </w:rPr>
      </w:pPr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 xml:space="preserve">  }</w:t>
      </w:r>
    </w:p>
    <w:p w14:paraId="7747CA4B" w14:textId="77777777" w:rsidR="00142166" w:rsidRDefault="00142166" w:rsidP="00142166">
      <w:pPr>
        <w:spacing w:after="0"/>
        <w:rPr>
          <w:rFonts w:ascii="Arial" w:hAnsi="Arial" w:cs="Arial"/>
          <w:b/>
          <w:lang w:val="pt-BR" w:eastAsia="en-GB"/>
        </w:rPr>
      </w:pPr>
    </w:p>
    <w:p w14:paraId="182887A0" w14:textId="77777777" w:rsidR="00142166" w:rsidRDefault="00142166" w:rsidP="00142166">
      <w:pPr>
        <w:spacing w:after="0"/>
        <w:rPr>
          <w:rFonts w:ascii="Arial" w:hAnsi="Arial" w:cs="Arial"/>
          <w:b/>
          <w:lang w:val="pt-BR" w:eastAsia="en-GB"/>
        </w:rPr>
      </w:pPr>
      <w:r w:rsidRPr="00145BA6">
        <w:rPr>
          <w:rFonts w:ascii="Arial" w:hAnsi="Arial" w:cs="Arial"/>
          <w:b/>
          <w:lang w:val="pt-BR" w:eastAsia="en-GB"/>
        </w:rPr>
        <w:t>After change:</w:t>
      </w:r>
    </w:p>
    <w:p w14:paraId="65E7B9A6" w14:textId="77777777" w:rsidR="00142166" w:rsidRPr="00717CA8" w:rsidRDefault="00142166" w:rsidP="00142166">
      <w:pPr>
        <w:spacing w:after="0"/>
        <w:rPr>
          <w:rFonts w:ascii="Arial" w:hAnsi="Arial" w:cs="Arial"/>
          <w:b/>
          <w:lang w:val="pt-BR" w:eastAsia="en-GB"/>
        </w:rPr>
      </w:pPr>
    </w:p>
    <w:p w14:paraId="27F7E2BC" w14:textId="77777777" w:rsidR="007B40E0" w:rsidRDefault="007B40E0" w:rsidP="007B40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B40E0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import from </w:t>
      </w:r>
      <w:proofErr w:type="spellStart"/>
      <w:r w:rsidRPr="007B40E0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CommonAspDefs</w:t>
      </w:r>
      <w:proofErr w:type="spellEnd"/>
      <w:r w:rsidRPr="007B40E0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all;</w:t>
      </w:r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</w:p>
    <w:p w14:paraId="11718F3A" w14:textId="313AF491" w:rsidR="007B40E0" w:rsidRDefault="007B40E0" w:rsidP="007B40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>
        <w:rPr>
          <w:rFonts w:ascii="Courier New" w:hAnsi="Courier New" w:cs="Courier New"/>
          <w:bCs/>
          <w:sz w:val="16"/>
          <w:szCs w:val="16"/>
          <w:lang w:eastAsia="de-DE"/>
        </w:rPr>
        <w:t xml:space="preserve">… </w:t>
      </w:r>
    </w:p>
    <w:p w14:paraId="2950E5E0" w14:textId="6BC220CF" w:rsidR="007B40E0" w:rsidRPr="007B40E0" w:rsidRDefault="007B40E0" w:rsidP="007B40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 xml:space="preserve">function </w:t>
      </w:r>
      <w:proofErr w:type="spellStart"/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>f_EUTRA_Check_TAU_</w:t>
      </w:r>
      <w:proofErr w:type="gramStart"/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>SMC</w:t>
      </w:r>
      <w:proofErr w:type="spellEnd"/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proofErr w:type="gramEnd"/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>EUTRA_CellId_Type</w:t>
      </w:r>
      <w:proofErr w:type="spellEnd"/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>p_CellId</w:t>
      </w:r>
      <w:proofErr w:type="spellEnd"/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11E19268" w14:textId="2763C4CC" w:rsidR="007B40E0" w:rsidRPr="007B40E0" w:rsidRDefault="007B40E0" w:rsidP="007B40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</w:t>
      </w:r>
      <w:proofErr w:type="spellStart"/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>NAS_MSG_Indication_Type</w:t>
      </w:r>
      <w:proofErr w:type="spellEnd"/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>p_NAS_</w:t>
      </w:r>
      <w:proofErr w:type="gramStart"/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>Ind</w:t>
      </w:r>
      <w:proofErr w:type="spellEnd"/>
      <w:r w:rsidRPr="007B40E0">
        <w:t xml:space="preserve"> </w:t>
      </w:r>
      <w:r w:rsidRPr="007B40E0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,</w:t>
      </w:r>
      <w:proofErr w:type="gramEnd"/>
    </w:p>
    <w:p w14:paraId="1F8F9E50" w14:textId="15BA4E8A" w:rsidR="007B40E0" w:rsidRPr="007B40E0" w:rsidRDefault="007B40E0" w:rsidP="007B40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B40E0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ab/>
      </w:r>
      <w:r w:rsidRPr="007B40E0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ab/>
      </w:r>
      <w:r w:rsidRPr="007B40E0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ab/>
      </w:r>
      <w:r w:rsidRPr="007B40E0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ab/>
      </w:r>
      <w:r w:rsidRPr="007B40E0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ab/>
      </w:r>
      <w:r w:rsidRPr="007B40E0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ab/>
      </w:r>
      <w:r w:rsidRPr="007B40E0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ab/>
      </w:r>
      <w:r w:rsidRPr="007B40E0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ab/>
        <w:t xml:space="preserve">  </w:t>
      </w:r>
      <w:proofErr w:type="spellStart"/>
      <w:r w:rsidRPr="007B40E0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SRB_Identity_Type</w:t>
      </w:r>
      <w:proofErr w:type="spellEnd"/>
      <w:r w:rsidRPr="007B40E0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</w:t>
      </w:r>
      <w:proofErr w:type="spellStart"/>
      <w:r w:rsidRPr="007B40E0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p_</w:t>
      </w:r>
      <w:proofErr w:type="gramStart"/>
      <w:r w:rsidRPr="007B40E0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SRB</w:t>
      </w:r>
      <w:proofErr w:type="spellEnd"/>
      <w:r w:rsidRPr="007B40E0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:</w:t>
      </w:r>
      <w:proofErr w:type="gramEnd"/>
      <w:r w:rsidRPr="007B40E0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= tsc_SRB1</w:t>
      </w:r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>) runs on EUTRA_PTC</w:t>
      </w:r>
    </w:p>
    <w:p w14:paraId="63B93808" w14:textId="77777777" w:rsidR="007B40E0" w:rsidRPr="007B40E0" w:rsidRDefault="007B40E0" w:rsidP="007B40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 xml:space="preserve">  {</w:t>
      </w:r>
    </w:p>
    <w:p w14:paraId="53A763FF" w14:textId="77777777" w:rsidR="007B40E0" w:rsidRPr="007B40E0" w:rsidRDefault="007B40E0" w:rsidP="007B40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>NAS_MSG_Indication_Type</w:t>
      </w:r>
      <w:proofErr w:type="spellEnd"/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>v_NAS_</w:t>
      </w:r>
      <w:proofErr w:type="gramStart"/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>Ind</w:t>
      </w:r>
      <w:proofErr w:type="spellEnd"/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>:=</w:t>
      </w:r>
      <w:proofErr w:type="spellStart"/>
      <w:proofErr w:type="gramEnd"/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>p_NAS_Ind</w:t>
      </w:r>
      <w:proofErr w:type="spellEnd"/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57B4065A" w14:textId="77777777" w:rsidR="007B40E0" w:rsidRPr="007B40E0" w:rsidRDefault="007B40E0" w:rsidP="007B40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>EUTRA_SecurityParams_Type</w:t>
      </w:r>
      <w:proofErr w:type="spellEnd"/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>v_AuthParams</w:t>
      </w:r>
      <w:proofErr w:type="spellEnd"/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306486EF" w14:textId="77777777" w:rsidR="007B40E0" w:rsidRPr="007B40E0" w:rsidRDefault="007B40E0" w:rsidP="007B40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 (omit) </w:t>
      </w:r>
      <w:proofErr w:type="spellStart"/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>UERadioCapId</w:t>
      </w:r>
      <w:proofErr w:type="spellEnd"/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>v_UERadioCapId</w:t>
      </w:r>
      <w:proofErr w:type="spellEnd"/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1B99494E" w14:textId="77777777" w:rsidR="007B40E0" w:rsidRPr="007B40E0" w:rsidRDefault="007B40E0" w:rsidP="007B40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629DFDF1" w14:textId="77777777" w:rsidR="007B40E0" w:rsidRPr="007B40E0" w:rsidRDefault="007B40E0" w:rsidP="007B40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 xml:space="preserve">    if(ispresent(v_NAS_</w:t>
      </w:r>
      <w:proofErr w:type="gramStart"/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>Ind.Pdu.Msg.tRACKING</w:t>
      </w:r>
      <w:proofErr w:type="gramEnd"/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>_AREA_UPDATE_REQUEST.ueRadioCapIdAvailability.availability)){</w:t>
      </w:r>
    </w:p>
    <w:p w14:paraId="6223E0C3" w14:textId="77777777" w:rsidR="007B40E0" w:rsidRPr="007B40E0" w:rsidRDefault="007B40E0" w:rsidP="007B40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if (match (v_NAS_</w:t>
      </w:r>
      <w:proofErr w:type="gramStart"/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>Ind.Pdu.Msg.tRACKING</w:t>
      </w:r>
      <w:proofErr w:type="gramEnd"/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>_AREA_UPDATE_REQUEST.ueRadioCapIdAvailability.availability, '001'B)) {</w:t>
      </w:r>
    </w:p>
    <w:p w14:paraId="15728D5B" w14:textId="77777777" w:rsidR="007B40E0" w:rsidRPr="007B40E0" w:rsidRDefault="007B40E0" w:rsidP="007B40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// @</w:t>
      </w:r>
      <w:proofErr w:type="spellStart"/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 xml:space="preserve"> "Step n+0Aa1" </w:t>
      </w:r>
      <w:proofErr w:type="spellStart"/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66A5A0D7" w14:textId="77777777" w:rsidR="007B40E0" w:rsidRPr="007B40E0" w:rsidRDefault="007B40E0" w:rsidP="007B40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//IF the UE has a manufacturer-assigned UE Radio Capability ID THEN Check: Does the UE indicate UE radio Capability ID available in UE radio capability availability indication IE in TRACKING AREA UPDATE REQUEST message?</w:t>
      </w:r>
    </w:p>
    <w:p w14:paraId="7B184E90" w14:textId="77777777" w:rsidR="007B40E0" w:rsidRPr="007B40E0" w:rsidRDefault="007B40E0" w:rsidP="007B40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</w:t>
      </w:r>
      <w:proofErr w:type="spellStart"/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>AuthParams</w:t>
      </w:r>
      <w:proofErr w:type="spellEnd"/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 xml:space="preserve">= </w:t>
      </w:r>
      <w:proofErr w:type="spellStart"/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>f_EUTRA_Security_Get</w:t>
      </w:r>
      <w:proofErr w:type="spellEnd"/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>();</w:t>
      </w:r>
    </w:p>
    <w:p w14:paraId="6E8AF12E" w14:textId="77777777" w:rsidR="007B40E0" w:rsidRPr="007B40E0" w:rsidRDefault="007B40E0" w:rsidP="007B40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// @</w:t>
      </w:r>
      <w:proofErr w:type="spellStart"/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 xml:space="preserve"> "Step n+0Aa2" </w:t>
      </w:r>
      <w:proofErr w:type="spellStart"/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6353701D" w14:textId="77777777" w:rsidR="007B40E0" w:rsidRPr="007B40E0" w:rsidRDefault="007B40E0" w:rsidP="007B40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// The SS transmits a NAS SECURITY MODE COMMAND message requesting UE radio capability ID.</w:t>
      </w:r>
    </w:p>
    <w:p w14:paraId="1300F2DD" w14:textId="77777777" w:rsidR="007B40E0" w:rsidRPr="007B40E0" w:rsidRDefault="007B40E0" w:rsidP="007B40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// @</w:t>
      </w:r>
      <w:proofErr w:type="spellStart"/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 xml:space="preserve"> "Step n+0Aa3" </w:t>
      </w:r>
      <w:proofErr w:type="spellStart"/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2671B219" w14:textId="77777777" w:rsidR="007B40E0" w:rsidRPr="007B40E0" w:rsidRDefault="007B40E0" w:rsidP="007B40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// Check: Does the UE transmit a NAS SECURITY MODE COMPLETE message including the manufacturer-assigned UE Radio Capability ID?</w:t>
      </w:r>
    </w:p>
    <w:p w14:paraId="72CA2A31" w14:textId="3DD98009" w:rsidR="007B40E0" w:rsidRPr="007B40E0" w:rsidRDefault="007B40E0" w:rsidP="007B40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</w:t>
      </w:r>
      <w:proofErr w:type="spellStart"/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>f_EUTRA_NAS_</w:t>
      </w:r>
      <w:proofErr w:type="gramStart"/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>ActivateSecurity</w:t>
      </w:r>
      <w:proofErr w:type="spellEnd"/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proofErr w:type="gramEnd"/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>p_CellId,v_AuthParams</w:t>
      </w:r>
      <w:proofErr w:type="spellEnd"/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>,</w:t>
      </w:r>
      <w:r w:rsidRPr="007B40E0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</w:t>
      </w:r>
      <w:proofErr w:type="spellStart"/>
      <w:r w:rsidRPr="007B40E0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p_SRB</w:t>
      </w:r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>,omit</w:t>
      </w:r>
      <w:proofErr w:type="spellEnd"/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 xml:space="preserve"> ,false, v_NAS_Ind.Pdu.Msg.tRACKING_AREA_UPDATE_REQUEST.ueRadioCapIdAvailability);</w:t>
      </w:r>
    </w:p>
    <w:p w14:paraId="50C19415" w14:textId="77777777" w:rsidR="007B40E0" w:rsidRPr="007B40E0" w:rsidRDefault="007B40E0" w:rsidP="007B40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</w:t>
      </w:r>
      <w:proofErr w:type="spellStart"/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>UERadioCapId</w:t>
      </w:r>
      <w:proofErr w:type="spellEnd"/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 xml:space="preserve">= </w:t>
      </w:r>
      <w:proofErr w:type="spellStart"/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>f_EUTRA_MobileInfo_GetRxdRACS_Id</w:t>
      </w:r>
      <w:proofErr w:type="spellEnd"/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>();</w:t>
      </w:r>
    </w:p>
    <w:p w14:paraId="2D5AD441" w14:textId="77777777" w:rsidR="007B40E0" w:rsidRPr="007B40E0" w:rsidRDefault="007B40E0" w:rsidP="007B40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if (</w:t>
      </w:r>
      <w:proofErr w:type="spellStart"/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>isvalue</w:t>
      </w:r>
      <w:proofErr w:type="spellEnd"/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>v_UERadioCapId</w:t>
      </w:r>
      <w:proofErr w:type="spellEnd"/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>)) {</w:t>
      </w:r>
    </w:p>
    <w:p w14:paraId="108D874D" w14:textId="77777777" w:rsidR="007B40E0" w:rsidRPr="007B40E0" w:rsidRDefault="007B40E0" w:rsidP="007B40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if (match(</w:t>
      </w:r>
      <w:proofErr w:type="spellStart"/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>valueof</w:t>
      </w:r>
      <w:proofErr w:type="spellEnd"/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>v_UERadioCapId</w:t>
      </w:r>
      <w:proofErr w:type="spellEnd"/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 xml:space="preserve">), </w:t>
      </w:r>
      <w:proofErr w:type="spellStart"/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>cs_</w:t>
      </w:r>
      <w:proofErr w:type="gramStart"/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>UERadioCapId</w:t>
      </w:r>
      <w:proofErr w:type="spellEnd"/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>'66'O, '00000000000000'O))) {</w:t>
      </w:r>
    </w:p>
    <w:p w14:paraId="208C459A" w14:textId="77777777" w:rsidR="007B40E0" w:rsidRPr="007B40E0" w:rsidRDefault="007B40E0" w:rsidP="007B40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</w:t>
      </w:r>
      <w:proofErr w:type="spellStart"/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>f_EUTRA_</w:t>
      </w:r>
      <w:proofErr w:type="gramStart"/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>PreliminaryPass</w:t>
      </w:r>
      <w:proofErr w:type="spellEnd"/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>__FILE__, __LINE__, "</w:t>
      </w:r>
      <w:proofErr w:type="spellStart"/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>UERadioCapId</w:t>
      </w:r>
      <w:proofErr w:type="spellEnd"/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 xml:space="preserve"> check pass");</w:t>
      </w:r>
    </w:p>
    <w:p w14:paraId="4056FA5D" w14:textId="77777777" w:rsidR="007B40E0" w:rsidRPr="007B40E0" w:rsidRDefault="007B40E0" w:rsidP="007B40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} else {</w:t>
      </w:r>
    </w:p>
    <w:p w14:paraId="63CF9E52" w14:textId="77777777" w:rsidR="007B40E0" w:rsidRPr="007B40E0" w:rsidRDefault="007B40E0" w:rsidP="007B40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</w:t>
      </w:r>
      <w:proofErr w:type="spellStart"/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>f_EUTRA_</w:t>
      </w:r>
      <w:proofErr w:type="gramStart"/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>SetVerdictFailOrInconc</w:t>
      </w:r>
      <w:proofErr w:type="spellEnd"/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>__FILE__, __LINE__, "</w:t>
      </w:r>
      <w:proofErr w:type="spellStart"/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>UERadioCapId</w:t>
      </w:r>
      <w:proofErr w:type="spellEnd"/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 xml:space="preserve"> check fail");</w:t>
      </w:r>
    </w:p>
    <w:p w14:paraId="2EF99624" w14:textId="77777777" w:rsidR="007B40E0" w:rsidRPr="007B40E0" w:rsidRDefault="007B40E0" w:rsidP="007B40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}</w:t>
      </w:r>
    </w:p>
    <w:p w14:paraId="3801C190" w14:textId="77777777" w:rsidR="007B40E0" w:rsidRPr="007B40E0" w:rsidRDefault="007B40E0" w:rsidP="007B40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} else {</w:t>
      </w:r>
    </w:p>
    <w:p w14:paraId="366B8D07" w14:textId="77777777" w:rsidR="007B40E0" w:rsidRPr="007B40E0" w:rsidRDefault="007B40E0" w:rsidP="007B40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</w:t>
      </w:r>
      <w:proofErr w:type="spellStart"/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>f_EUTRA_</w:t>
      </w:r>
      <w:proofErr w:type="gramStart"/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>SetVerdictFailOrInconc</w:t>
      </w:r>
      <w:proofErr w:type="spellEnd"/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>__FILE__, __LINE__, "</w:t>
      </w:r>
      <w:proofErr w:type="spellStart"/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>UERadioCapId</w:t>
      </w:r>
      <w:proofErr w:type="spellEnd"/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 xml:space="preserve"> check error");</w:t>
      </w:r>
    </w:p>
    <w:p w14:paraId="570E059B" w14:textId="77777777" w:rsidR="007B40E0" w:rsidRPr="007B40E0" w:rsidRDefault="007B40E0" w:rsidP="007B40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}</w:t>
      </w:r>
    </w:p>
    <w:p w14:paraId="4FF9F0C3" w14:textId="77777777" w:rsidR="007B40E0" w:rsidRPr="007B40E0" w:rsidRDefault="007B40E0" w:rsidP="007B40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}</w:t>
      </w:r>
    </w:p>
    <w:p w14:paraId="4296406E" w14:textId="77777777" w:rsidR="007B40E0" w:rsidRPr="007B40E0" w:rsidRDefault="007B40E0" w:rsidP="007B40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else </w:t>
      </w:r>
      <w:proofErr w:type="gramStart"/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>if(</w:t>
      </w:r>
      <w:proofErr w:type="gramEnd"/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>match (v_NAS_Ind.Pdu.Msg.tRACKING_AREA_UPDATE_REQUEST.ueRadioCapIdAvailability.availability, '000'B)){</w:t>
      </w:r>
    </w:p>
    <w:p w14:paraId="1932A2C4" w14:textId="77777777" w:rsidR="007B40E0" w:rsidRPr="007B40E0" w:rsidRDefault="007B40E0" w:rsidP="007B40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// @</w:t>
      </w:r>
      <w:proofErr w:type="spellStart"/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 xml:space="preserve"> "Step n+0b1" </w:t>
      </w:r>
      <w:proofErr w:type="spellStart"/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469AF4C5" w14:textId="77777777" w:rsidR="007B40E0" w:rsidRPr="007B40E0" w:rsidRDefault="007B40E0" w:rsidP="007B40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//Check: Does the UE not indicate a UE radio Capability ID is available in TRACKING AREA UPDATE REQUEST message?</w:t>
      </w:r>
    </w:p>
    <w:p w14:paraId="41AD12EA" w14:textId="77777777" w:rsidR="007B40E0" w:rsidRPr="007B40E0" w:rsidRDefault="007B40E0" w:rsidP="007B40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</w:t>
      </w:r>
      <w:proofErr w:type="spellStart"/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>f_EUTRA_</w:t>
      </w:r>
      <w:proofErr w:type="gramStart"/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>PreliminaryPass</w:t>
      </w:r>
      <w:proofErr w:type="spellEnd"/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>__FILE__, __LINE__, "</w:t>
      </w:r>
      <w:proofErr w:type="spellStart"/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>UERadioCapId</w:t>
      </w:r>
      <w:proofErr w:type="spellEnd"/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 xml:space="preserve"> check pass");</w:t>
      </w:r>
    </w:p>
    <w:p w14:paraId="27BB83AF" w14:textId="77777777" w:rsidR="007B40E0" w:rsidRPr="007B40E0" w:rsidRDefault="007B40E0" w:rsidP="007B40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}</w:t>
      </w:r>
    </w:p>
    <w:p w14:paraId="5FB7A0E5" w14:textId="77777777" w:rsidR="007B40E0" w:rsidRPr="007B40E0" w:rsidRDefault="007B40E0" w:rsidP="007B40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 xml:space="preserve">    else {</w:t>
      </w:r>
    </w:p>
    <w:p w14:paraId="22A4669B" w14:textId="77777777" w:rsidR="007B40E0" w:rsidRPr="007B40E0" w:rsidRDefault="007B40E0" w:rsidP="007B40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</w:t>
      </w:r>
      <w:proofErr w:type="spellStart"/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>f_EUTRA_</w:t>
      </w:r>
      <w:proofErr w:type="gramStart"/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>PreliminaryPass</w:t>
      </w:r>
      <w:proofErr w:type="spellEnd"/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>__FILE__, __LINE__, "</w:t>
      </w:r>
      <w:proofErr w:type="spellStart"/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>UERadioCapId</w:t>
      </w:r>
      <w:proofErr w:type="spellEnd"/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 xml:space="preserve"> check pass");</w:t>
      </w:r>
    </w:p>
    <w:p w14:paraId="180113FD" w14:textId="77777777" w:rsidR="007B40E0" w:rsidRPr="007B40E0" w:rsidRDefault="007B40E0" w:rsidP="007B40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}</w:t>
      </w:r>
    </w:p>
    <w:p w14:paraId="7C6895EA" w14:textId="77777777" w:rsidR="007B40E0" w:rsidRPr="007B40E0" w:rsidRDefault="007B40E0" w:rsidP="007B40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 xml:space="preserve">    }</w:t>
      </w:r>
    </w:p>
    <w:p w14:paraId="73323E36" w14:textId="534C3D60" w:rsidR="00142166" w:rsidRDefault="007B40E0" w:rsidP="007B40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 xml:space="preserve">  }</w:t>
      </w:r>
    </w:p>
    <w:p w14:paraId="6989817F" w14:textId="77777777" w:rsidR="00142166" w:rsidRDefault="00142166" w:rsidP="0014216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5B39C3EB" w14:textId="77777777" w:rsidR="00142166" w:rsidRPr="00045309" w:rsidRDefault="00142166" w:rsidP="00142166">
      <w:pPr>
        <w:spacing w:after="0"/>
      </w:pPr>
    </w:p>
    <w:p w14:paraId="391BCBE1" w14:textId="16FF2432" w:rsidR="00007D89" w:rsidRPr="003C4E4F" w:rsidRDefault="00007D89" w:rsidP="00142166">
      <w:pPr>
        <w:pStyle w:val="1"/>
        <w:numPr>
          <w:ilvl w:val="0"/>
          <w:numId w:val="42"/>
        </w:numPr>
        <w:autoSpaceDN w:val="0"/>
        <w:rPr>
          <w:rFonts w:cs="Arial"/>
          <w:b/>
        </w:rPr>
      </w:pPr>
      <w:r w:rsidRPr="003C4E4F">
        <w:rPr>
          <w:rFonts w:cs="Arial"/>
          <w:b/>
        </w:rPr>
        <w:lastRenderedPageBreak/>
        <w:t xml:space="preserve">Branches </w:t>
      </w:r>
      <w:bookmarkEnd w:id="8"/>
      <w:bookmarkEnd w:id="9"/>
      <w:bookmarkEnd w:id="10"/>
      <w:r w:rsidRPr="003C4E4F">
        <w:rPr>
          <w:rFonts w:cs="Arial"/>
          <w:b/>
        </w:rPr>
        <w:t>executed</w:t>
      </w:r>
      <w:bookmarkEnd w:id="11"/>
      <w:bookmarkEnd w:id="12"/>
    </w:p>
    <w:p w14:paraId="7A367498" w14:textId="420851E3" w:rsidR="00662A05" w:rsidRPr="003C4E4F" w:rsidRDefault="00662A05" w:rsidP="00662A05">
      <w:pPr>
        <w:rPr>
          <w:rFonts w:ascii="Arial" w:hAnsi="Arial" w:cs="Arial"/>
          <w:b/>
        </w:rPr>
      </w:pPr>
      <w:bookmarkStart w:id="14" w:name="_Toc122434494"/>
      <w:bookmarkStart w:id="15" w:name="_Toc295288971"/>
      <w:bookmarkStart w:id="16" w:name="_Toc325725666"/>
      <w:r w:rsidRPr="003C4E4F">
        <w:rPr>
          <w:rFonts w:ascii="Arial" w:hAnsi="Arial" w:cs="Arial"/>
        </w:rPr>
        <w:t xml:space="preserve">The </w:t>
      </w:r>
      <w:r w:rsidR="0089287F" w:rsidRPr="0089287F">
        <w:rPr>
          <w:rFonts w:ascii="Arial" w:hAnsi="Arial" w:cs="Arial"/>
        </w:rPr>
        <w:t xml:space="preserve">test case implementation was executed with Integrity and ciphering enabled using </w:t>
      </w:r>
      <w:r w:rsidR="00803F32">
        <w:rPr>
          <w:rFonts w:ascii="Arial" w:hAnsi="Arial" w:cs="Arial"/>
        </w:rPr>
        <w:t>LTE FDD</w:t>
      </w:r>
      <w:r w:rsidR="0089287F" w:rsidRPr="0089287F">
        <w:rPr>
          <w:rFonts w:ascii="Arial" w:hAnsi="Arial" w:cs="Arial"/>
        </w:rPr>
        <w:t xml:space="preserve"> band</w:t>
      </w:r>
      <w:r w:rsidR="00803F32">
        <w:rPr>
          <w:rFonts w:ascii="Arial" w:hAnsi="Arial" w:cs="Arial"/>
        </w:rPr>
        <w:t xml:space="preserve"> 4</w:t>
      </w:r>
      <w:r w:rsidR="0089287F" w:rsidRPr="0089287F">
        <w:rPr>
          <w:rFonts w:ascii="Arial" w:hAnsi="Arial" w:cs="Arial"/>
        </w:rPr>
        <w:t xml:space="preserve">. </w:t>
      </w:r>
      <w:r w:rsidR="00F21F8C" w:rsidRPr="003C4E4F">
        <w:rPr>
          <w:rFonts w:ascii="Arial" w:hAnsi="Arial" w:cs="Arial"/>
        </w:rPr>
        <w:t xml:space="preserve"> </w:t>
      </w:r>
    </w:p>
    <w:p w14:paraId="3519F161" w14:textId="24C78292" w:rsidR="00007D89" w:rsidRPr="003C4E4F" w:rsidRDefault="00007D89" w:rsidP="00007D89">
      <w:pPr>
        <w:pStyle w:val="1"/>
        <w:numPr>
          <w:ilvl w:val="0"/>
          <w:numId w:val="2"/>
        </w:numPr>
        <w:autoSpaceDN w:val="0"/>
        <w:rPr>
          <w:rFonts w:cs="Arial"/>
          <w:b/>
        </w:rPr>
      </w:pPr>
      <w:bookmarkStart w:id="17" w:name="_Toc121172017"/>
      <w:bookmarkStart w:id="18" w:name="_Toc151982591"/>
      <w:r w:rsidRPr="003C4E4F">
        <w:rPr>
          <w:rFonts w:cs="Arial"/>
          <w:b/>
        </w:rPr>
        <w:t>Execution Log Files</w:t>
      </w:r>
      <w:bookmarkEnd w:id="14"/>
      <w:bookmarkEnd w:id="15"/>
      <w:bookmarkEnd w:id="16"/>
      <w:bookmarkEnd w:id="17"/>
      <w:bookmarkEnd w:id="18"/>
    </w:p>
    <w:p w14:paraId="3F4DE0CB" w14:textId="513DB50F" w:rsidR="00007D89" w:rsidRPr="003C4E4F" w:rsidRDefault="00803F32" w:rsidP="00007D89">
      <w:pPr>
        <w:pStyle w:val="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19" w:name="_Toc151982592"/>
      <w:bookmarkStart w:id="20" w:name="_Hlk120026754"/>
      <w:r>
        <w:rPr>
          <w:rStyle w:val="af6"/>
        </w:rPr>
        <w:t>Samsung Shannon S5E9945ERD UE</w:t>
      </w:r>
      <w:bookmarkEnd w:id="19"/>
    </w:p>
    <w:bookmarkEnd w:id="20"/>
    <w:p w14:paraId="29B59B52" w14:textId="7E3997FD" w:rsidR="00007D89" w:rsidRPr="003C4E4F" w:rsidRDefault="00007D89" w:rsidP="00007D89">
      <w:pPr>
        <w:rPr>
          <w:rFonts w:ascii="Arial" w:hAnsi="Arial" w:cs="Arial"/>
        </w:rPr>
      </w:pPr>
      <w:r w:rsidRPr="003C4E4F">
        <w:rPr>
          <w:rFonts w:ascii="Arial" w:hAnsi="Arial" w:cs="Arial"/>
        </w:rPr>
        <w:t xml:space="preserve">The </w:t>
      </w:r>
      <w:r w:rsidR="00803F32" w:rsidRPr="00803F32">
        <w:rPr>
          <w:rFonts w:ascii="Arial" w:hAnsi="Arial" w:cs="Arial"/>
        </w:rPr>
        <w:t>Samsung Shannon S5E9945ERD UE</w:t>
      </w:r>
      <w:r w:rsidR="0073341E" w:rsidRPr="0073341E">
        <w:rPr>
          <w:rFonts w:ascii="Arial" w:hAnsi="Arial" w:cs="Arial"/>
        </w:rPr>
        <w:t xml:space="preserve"> </w:t>
      </w:r>
      <w:r w:rsidRPr="003C4E4F">
        <w:rPr>
          <w:rFonts w:ascii="Arial" w:hAnsi="Arial" w:cs="Arial"/>
        </w:rPr>
        <w:t xml:space="preserve">passed this test case on </w:t>
      </w:r>
      <w:r w:rsidR="003212DA" w:rsidRPr="003C4E4F">
        <w:rPr>
          <w:rFonts w:ascii="Arial" w:hAnsi="Arial" w:cs="Arial"/>
        </w:rPr>
        <w:t>Anritsu Protocol Conformance Test System ME7834NR</w:t>
      </w:r>
      <w:r w:rsidRPr="003C4E4F">
        <w:rPr>
          <w:rFonts w:ascii="Arial" w:hAnsi="Arial" w:cs="Arial"/>
          <w:color w:val="FF0000"/>
        </w:rPr>
        <w:t>.</w:t>
      </w:r>
      <w:r w:rsidRPr="003C4E4F">
        <w:rPr>
          <w:rFonts w:ascii="Arial" w:hAnsi="Arial" w:cs="Arial"/>
        </w:rPr>
        <w:t xml:space="preserve"> The documentation below is enclosed as evidence of the successful test case run [1]:</w:t>
      </w:r>
    </w:p>
    <w:p w14:paraId="4C850602" w14:textId="77777777" w:rsidR="00662A05" w:rsidRPr="003C4E4F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ascii="Arial" w:hAnsi="Arial" w:cs="Arial"/>
          <w:b/>
        </w:rPr>
      </w:pPr>
      <w:r w:rsidRPr="003C4E4F">
        <w:rPr>
          <w:rFonts w:ascii="Arial" w:hAnsi="Arial" w:cs="Arial"/>
          <w:b/>
        </w:rPr>
        <w:t>Test case execution log file:</w:t>
      </w:r>
    </w:p>
    <w:p w14:paraId="26444CED" w14:textId="227DBB7E" w:rsidR="00662A05" w:rsidRPr="003C4E4F" w:rsidRDefault="007C2DFB" w:rsidP="00662A05">
      <w:pPr>
        <w:overflowPunct w:val="0"/>
        <w:autoSpaceDE w:val="0"/>
        <w:autoSpaceDN w:val="0"/>
        <w:adjustRightInd w:val="0"/>
        <w:ind w:left="284"/>
        <w:rPr>
          <w:rFonts w:ascii="Arial" w:hAnsi="Arial" w:cs="Arial"/>
        </w:rPr>
      </w:pPr>
      <w:r>
        <w:rPr>
          <w:rFonts w:ascii="Arial" w:hAnsi="Arial" w:cs="Arial"/>
        </w:rPr>
        <w:t xml:space="preserve">  </w:t>
      </w:r>
      <w:r w:rsidR="00662A05" w:rsidRPr="003C4E4F">
        <w:rPr>
          <w:rFonts w:ascii="Arial" w:hAnsi="Arial" w:cs="Arial"/>
        </w:rPr>
        <w:t>TC</w:t>
      </w:r>
      <w:r w:rsidR="0089287F">
        <w:rPr>
          <w:rFonts w:ascii="Arial" w:hAnsi="Arial" w:cs="Arial"/>
        </w:rPr>
        <w:t>_</w:t>
      </w:r>
      <w:r w:rsidR="00803F32">
        <w:rPr>
          <w:rFonts w:ascii="Arial" w:hAnsi="Arial" w:cs="Arial"/>
        </w:rPr>
        <w:t>9_2_5_</w:t>
      </w:r>
      <w:r w:rsidR="00B267EF">
        <w:rPr>
          <w:rFonts w:ascii="Arial" w:hAnsi="Arial" w:cs="Arial"/>
        </w:rPr>
        <w:t>3</w:t>
      </w:r>
      <w:r w:rsidR="00662A05" w:rsidRPr="003C4E4F">
        <w:rPr>
          <w:rFonts w:ascii="Arial" w:hAnsi="Arial" w:cs="Arial"/>
        </w:rPr>
        <w:t>_LOG.</w:t>
      </w:r>
      <w:r w:rsidR="00302E5D">
        <w:rPr>
          <w:rFonts w:ascii="Arial" w:hAnsi="Arial" w:cs="Arial"/>
        </w:rPr>
        <w:t>x</w:t>
      </w:r>
      <w:r w:rsidR="00662A05" w:rsidRPr="003C4E4F">
        <w:rPr>
          <w:rFonts w:ascii="Arial" w:hAnsi="Arial" w:cs="Arial"/>
        </w:rPr>
        <w:t>ml</w:t>
      </w:r>
    </w:p>
    <w:p w14:paraId="2547DD8A" w14:textId="77777777" w:rsidR="00662A05" w:rsidRPr="003C4E4F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ascii="Arial" w:hAnsi="Arial" w:cs="Arial"/>
        </w:rPr>
      </w:pPr>
      <w:r w:rsidRPr="003C4E4F">
        <w:rPr>
          <w:rFonts w:ascii="Arial" w:hAnsi="Arial" w:cs="Arial"/>
          <w:b/>
        </w:rPr>
        <w:t>PICS/PIXIT parameter file:</w:t>
      </w:r>
    </w:p>
    <w:p w14:paraId="510ACEE0" w14:textId="162052A3" w:rsidR="00662A05" w:rsidRPr="003C4E4F" w:rsidRDefault="00173BE9" w:rsidP="00173BE9">
      <w:pPr>
        <w:overflowPunct w:val="0"/>
        <w:autoSpaceDE w:val="0"/>
        <w:autoSpaceDN w:val="0"/>
        <w:adjustRightInd w:val="0"/>
        <w:rPr>
          <w:rFonts w:ascii="Arial" w:hAnsi="Arial" w:cs="Arial"/>
        </w:rPr>
      </w:pPr>
      <w:r w:rsidRPr="003C4E4F">
        <w:rPr>
          <w:rFonts w:ascii="Arial" w:hAnsi="Arial" w:cs="Arial"/>
        </w:rPr>
        <w:t xml:space="preserve">       </w:t>
      </w:r>
      <w:r w:rsidR="00662A05" w:rsidRPr="003C4E4F">
        <w:rPr>
          <w:rFonts w:ascii="Arial" w:hAnsi="Arial" w:cs="Arial"/>
        </w:rPr>
        <w:t>TC_</w:t>
      </w:r>
      <w:r w:rsidR="00803F32">
        <w:rPr>
          <w:rFonts w:ascii="Arial" w:hAnsi="Arial" w:cs="Arial"/>
        </w:rPr>
        <w:t>9_2_5_</w:t>
      </w:r>
      <w:r w:rsidR="00B267EF">
        <w:rPr>
          <w:rFonts w:ascii="Arial" w:hAnsi="Arial" w:cs="Arial"/>
        </w:rPr>
        <w:t>3</w:t>
      </w:r>
      <w:r w:rsidR="0089287F" w:rsidRPr="003C4E4F">
        <w:rPr>
          <w:rFonts w:ascii="Arial" w:hAnsi="Arial" w:cs="Arial"/>
        </w:rPr>
        <w:t xml:space="preserve"> </w:t>
      </w:r>
      <w:r w:rsidR="00A20BFD" w:rsidRPr="003C4E4F">
        <w:rPr>
          <w:rFonts w:ascii="Arial" w:hAnsi="Arial" w:cs="Arial"/>
        </w:rPr>
        <w:t>_</w:t>
      </w:r>
      <w:r w:rsidR="00662A05" w:rsidRPr="003C4E4F">
        <w:rPr>
          <w:rFonts w:ascii="Arial" w:hAnsi="Arial" w:cs="Arial"/>
        </w:rPr>
        <w:t>PIXIT.</w:t>
      </w:r>
      <w:r w:rsidR="00302E5D">
        <w:rPr>
          <w:rFonts w:ascii="Arial" w:hAnsi="Arial" w:cs="Arial"/>
        </w:rPr>
        <w:t>t</w:t>
      </w:r>
      <w:r w:rsidR="00662A05" w:rsidRPr="003C4E4F">
        <w:rPr>
          <w:rFonts w:ascii="Arial" w:hAnsi="Arial" w:cs="Arial"/>
        </w:rPr>
        <w:t>x</w:t>
      </w:r>
      <w:r w:rsidR="00302E5D">
        <w:rPr>
          <w:rFonts w:ascii="Arial" w:hAnsi="Arial" w:cs="Arial"/>
        </w:rPr>
        <w:t>t</w:t>
      </w:r>
    </w:p>
    <w:p w14:paraId="25EEA2A1" w14:textId="4F13FAB0" w:rsidR="00007D89" w:rsidRPr="003C4E4F" w:rsidRDefault="00007D89" w:rsidP="00662A05">
      <w:pPr>
        <w:overflowPunct w:val="0"/>
        <w:autoSpaceDE w:val="0"/>
        <w:autoSpaceDN w:val="0"/>
        <w:adjustRightInd w:val="0"/>
        <w:ind w:left="360"/>
        <w:rPr>
          <w:rFonts w:ascii="Arial" w:hAnsi="Arial" w:cs="Arial"/>
          <w:color w:val="FF0000"/>
        </w:rPr>
      </w:pPr>
      <w:r w:rsidRPr="003C4E4F">
        <w:rPr>
          <w:rFonts w:ascii="Arial" w:hAnsi="Arial" w:cs="Arial"/>
          <w:b/>
          <w:color w:val="FF0000"/>
        </w:rPr>
        <w:br/>
      </w:r>
    </w:p>
    <w:p w14:paraId="4EE1BBC0" w14:textId="45CBB22C" w:rsidR="00007D89" w:rsidRPr="003C4E4F" w:rsidRDefault="00007D89" w:rsidP="00007D89">
      <w:pPr>
        <w:pStyle w:val="1"/>
        <w:numPr>
          <w:ilvl w:val="0"/>
          <w:numId w:val="2"/>
        </w:numPr>
        <w:autoSpaceDN w:val="0"/>
        <w:rPr>
          <w:rFonts w:cs="Arial"/>
          <w:b/>
        </w:rPr>
      </w:pPr>
      <w:bookmarkStart w:id="21" w:name="_Toc122434496"/>
      <w:bookmarkStart w:id="22" w:name="_Toc295288973"/>
      <w:bookmarkStart w:id="23" w:name="_Toc325725668"/>
      <w:bookmarkStart w:id="24" w:name="_Toc121172019"/>
      <w:bookmarkStart w:id="25" w:name="_Toc151982593"/>
      <w:r w:rsidRPr="003C4E4F">
        <w:rPr>
          <w:rFonts w:cs="Arial"/>
          <w:b/>
        </w:rPr>
        <w:t>References</w:t>
      </w:r>
      <w:bookmarkEnd w:id="21"/>
      <w:bookmarkEnd w:id="22"/>
      <w:bookmarkEnd w:id="23"/>
      <w:bookmarkEnd w:id="24"/>
      <w:bookmarkEnd w:id="25"/>
      <w:r w:rsidRPr="003C4E4F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007D89" w:rsidRPr="003C4E4F" w14:paraId="05ED3EBD" w14:textId="77777777" w:rsidTr="00EA3878">
        <w:tc>
          <w:tcPr>
            <w:tcW w:w="709" w:type="dxa"/>
            <w:hideMark/>
          </w:tcPr>
          <w:p w14:paraId="44EC969B" w14:textId="77777777" w:rsidR="00007D89" w:rsidRPr="003C4E4F" w:rsidRDefault="00007D89" w:rsidP="00EA3878">
            <w:pPr>
              <w:pStyle w:val="FP"/>
              <w:spacing w:before="40" w:after="40"/>
              <w:rPr>
                <w:rFonts w:ascii="Arial" w:hAnsi="Arial" w:cs="Arial"/>
                <w:bCs/>
                <w:szCs w:val="22"/>
                <w:lang w:eastAsia="en-GB"/>
              </w:rPr>
            </w:pPr>
            <w:r w:rsidRPr="003C4E4F">
              <w:rPr>
                <w:rFonts w:ascii="Arial" w:hAnsi="Arial" w:cs="Arial"/>
                <w:bCs/>
                <w:szCs w:val="22"/>
              </w:rPr>
              <w:t>[1]</w:t>
            </w:r>
          </w:p>
        </w:tc>
        <w:tc>
          <w:tcPr>
            <w:tcW w:w="7667" w:type="dxa"/>
            <w:hideMark/>
          </w:tcPr>
          <w:p w14:paraId="435A9AB1" w14:textId="7B24C627" w:rsidR="00007D89" w:rsidRPr="003C4E4F" w:rsidRDefault="00ED4892" w:rsidP="00EA3878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Cs/>
                <w:szCs w:val="22"/>
                <w:lang w:val="en-US" w:eastAsia="en-GB"/>
              </w:rPr>
            </w:pPr>
            <w:r w:rsidRPr="003C4E4F">
              <w:rPr>
                <w:rFonts w:ascii="Arial" w:hAnsi="Arial" w:cs="Arial"/>
                <w:bCs/>
                <w:szCs w:val="22"/>
              </w:rPr>
              <w:t>R5s2</w:t>
            </w:r>
            <w:r w:rsidR="0089287F">
              <w:rPr>
                <w:rFonts w:ascii="Arial" w:hAnsi="Arial" w:cs="Arial"/>
                <w:bCs/>
                <w:szCs w:val="22"/>
              </w:rPr>
              <w:t>40</w:t>
            </w:r>
            <w:r w:rsidR="00FE23F2">
              <w:rPr>
                <w:rFonts w:ascii="Arial" w:hAnsi="Arial" w:cs="Arial"/>
                <w:bCs/>
                <w:szCs w:val="22"/>
              </w:rPr>
              <w:t>355</w:t>
            </w:r>
            <w:r w:rsidRPr="003C4E4F">
              <w:rPr>
                <w:rFonts w:ascii="Arial" w:hAnsi="Arial" w:cs="Arial"/>
                <w:bCs/>
                <w:szCs w:val="22"/>
              </w:rPr>
              <w:t xml:space="preserve">: </w:t>
            </w:r>
            <w:r w:rsidR="00AA29FC" w:rsidRPr="00AA29FC">
              <w:rPr>
                <w:rFonts w:ascii="Arial" w:hAnsi="Arial" w:cs="Arial"/>
                <w:bCs/>
                <w:szCs w:val="22"/>
              </w:rPr>
              <w:t xml:space="preserve">Supporting information for addition of </w:t>
            </w:r>
            <w:r w:rsidR="00803F32">
              <w:rPr>
                <w:rFonts w:ascii="Arial" w:hAnsi="Arial" w:cs="Arial"/>
                <w:bCs/>
                <w:szCs w:val="22"/>
              </w:rPr>
              <w:t>LTE NAS RACS</w:t>
            </w:r>
            <w:r w:rsidR="0073341E" w:rsidRPr="0073341E">
              <w:rPr>
                <w:rFonts w:ascii="Arial" w:hAnsi="Arial" w:cs="Arial"/>
                <w:bCs/>
                <w:szCs w:val="22"/>
              </w:rPr>
              <w:t xml:space="preserve"> testcase </w:t>
            </w:r>
            <w:r w:rsidR="00B267EF">
              <w:rPr>
                <w:rFonts w:ascii="Arial" w:hAnsi="Arial" w:cs="Arial"/>
                <w:bCs/>
                <w:szCs w:val="22"/>
              </w:rPr>
              <w:t>9.2.5.3</w:t>
            </w:r>
          </w:p>
        </w:tc>
      </w:tr>
    </w:tbl>
    <w:p w14:paraId="68C9CD36" w14:textId="77777777" w:rsidR="001E41F3" w:rsidRPr="003C4E4F" w:rsidRDefault="001E41F3">
      <w:pPr>
        <w:rPr>
          <w:rFonts w:ascii="Arial" w:hAnsi="Arial" w:cs="Arial"/>
          <w:noProof/>
        </w:rPr>
      </w:pPr>
    </w:p>
    <w:sectPr w:rsidR="001E41F3" w:rsidRPr="003C4E4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13BF6F" w14:textId="77777777" w:rsidR="00AE39BD" w:rsidRDefault="00AE39BD">
      <w:r>
        <w:separator/>
      </w:r>
    </w:p>
  </w:endnote>
  <w:endnote w:type="continuationSeparator" w:id="0">
    <w:p w14:paraId="2A222F82" w14:textId="77777777" w:rsidR="00AE39BD" w:rsidRDefault="00AE39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221576" w14:textId="77777777" w:rsidR="00AE39BD" w:rsidRDefault="00AE39BD">
      <w:r>
        <w:separator/>
      </w:r>
    </w:p>
  </w:footnote>
  <w:footnote w:type="continuationSeparator" w:id="0">
    <w:p w14:paraId="62AA8DD5" w14:textId="77777777" w:rsidR="00AE39BD" w:rsidRDefault="00AE39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785BAD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A470E4"/>
    <w:multiLevelType w:val="hybridMultilevel"/>
    <w:tmpl w:val="50506D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45698D"/>
    <w:multiLevelType w:val="hybridMultilevel"/>
    <w:tmpl w:val="F30CBF1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CC101B"/>
    <w:multiLevelType w:val="hybridMultilevel"/>
    <w:tmpl w:val="CFD25E22"/>
    <w:lvl w:ilvl="0" w:tplc="367EFDE4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19120241"/>
    <w:multiLevelType w:val="hybridMultilevel"/>
    <w:tmpl w:val="686C5FFC"/>
    <w:lvl w:ilvl="0" w:tplc="1046D476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BA24054"/>
    <w:multiLevelType w:val="hybridMultilevel"/>
    <w:tmpl w:val="3846518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4542AD"/>
    <w:multiLevelType w:val="hybridMultilevel"/>
    <w:tmpl w:val="9C749A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DD3CE0"/>
    <w:multiLevelType w:val="multilevel"/>
    <w:tmpl w:val="24CC1EFE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9" w15:restartNumberingAfterBreak="0">
    <w:nsid w:val="260E2F42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471AA7"/>
    <w:multiLevelType w:val="hybridMultilevel"/>
    <w:tmpl w:val="0B947C7C"/>
    <w:lvl w:ilvl="0" w:tplc="FC2847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E897806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3D4956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CA61F2"/>
    <w:multiLevelType w:val="hybridMultilevel"/>
    <w:tmpl w:val="3A7284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359F444C"/>
    <w:multiLevelType w:val="hybridMultilevel"/>
    <w:tmpl w:val="3B6ABB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01B0C64"/>
    <w:multiLevelType w:val="hybridMultilevel"/>
    <w:tmpl w:val="BA36417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9B69B5"/>
    <w:multiLevelType w:val="hybridMultilevel"/>
    <w:tmpl w:val="AD52C46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A827F1"/>
    <w:multiLevelType w:val="hybridMultilevel"/>
    <w:tmpl w:val="BCF0D10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CF204E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DB59CD"/>
    <w:multiLevelType w:val="hybridMultilevel"/>
    <w:tmpl w:val="A7CCD2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D9E6390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F327E2C"/>
    <w:multiLevelType w:val="hybridMultilevel"/>
    <w:tmpl w:val="3AF8AF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4FD2B38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6814A89"/>
    <w:multiLevelType w:val="hybridMultilevel"/>
    <w:tmpl w:val="0EF081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6B80945"/>
    <w:multiLevelType w:val="hybridMultilevel"/>
    <w:tmpl w:val="C538A99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5A5972"/>
    <w:multiLevelType w:val="hybridMultilevel"/>
    <w:tmpl w:val="E46A33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D01752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7F232EB"/>
    <w:multiLevelType w:val="hybridMultilevel"/>
    <w:tmpl w:val="9AECB9CA"/>
    <w:lvl w:ilvl="0" w:tplc="D9460BD0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59FC622C"/>
    <w:multiLevelType w:val="hybridMultilevel"/>
    <w:tmpl w:val="BE68461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0764BDB"/>
    <w:multiLevelType w:val="hybridMultilevel"/>
    <w:tmpl w:val="CBB20C8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7C962A1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BAC6480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E550CD9"/>
    <w:multiLevelType w:val="hybridMultilevel"/>
    <w:tmpl w:val="B7DCE248"/>
    <w:lvl w:ilvl="0" w:tplc="9176D4E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7214440F"/>
    <w:multiLevelType w:val="hybridMultilevel"/>
    <w:tmpl w:val="BEB23D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3D805A5"/>
    <w:multiLevelType w:val="hybridMultilevel"/>
    <w:tmpl w:val="4888E1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55C1E61"/>
    <w:multiLevelType w:val="hybridMultilevel"/>
    <w:tmpl w:val="D19CD6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738044D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7FA1034"/>
    <w:multiLevelType w:val="hybridMultilevel"/>
    <w:tmpl w:val="019065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C6E4FE9"/>
    <w:multiLevelType w:val="hybridMultilevel"/>
    <w:tmpl w:val="3D8EC3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CDA1B40"/>
    <w:multiLevelType w:val="hybridMultilevel"/>
    <w:tmpl w:val="BA5CE7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</w:num>
  <w:num w:numId="3">
    <w:abstractNumId w:val="5"/>
  </w:num>
  <w:num w:numId="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6"/>
  </w:num>
  <w:num w:numId="6">
    <w:abstractNumId w:val="20"/>
  </w:num>
  <w:num w:numId="7">
    <w:abstractNumId w:val="13"/>
  </w:num>
  <w:num w:numId="8">
    <w:abstractNumId w:val="39"/>
  </w:num>
  <w:num w:numId="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5"/>
  </w:num>
  <w:num w:numId="11">
    <w:abstractNumId w:val="17"/>
  </w:num>
  <w:num w:numId="12">
    <w:abstractNumId w:val="2"/>
  </w:num>
  <w:num w:numId="13">
    <w:abstractNumId w:val="11"/>
  </w:num>
  <w:num w:numId="14">
    <w:abstractNumId w:val="37"/>
  </w:num>
  <w:num w:numId="15">
    <w:abstractNumId w:val="9"/>
  </w:num>
  <w:num w:numId="16">
    <w:abstractNumId w:val="7"/>
  </w:num>
  <w:num w:numId="17">
    <w:abstractNumId w:val="22"/>
  </w:num>
  <w:num w:numId="18">
    <w:abstractNumId w:val="26"/>
  </w:num>
  <w:num w:numId="1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40"/>
  </w:num>
  <w:num w:numId="21">
    <w:abstractNumId w:val="15"/>
  </w:num>
  <w:num w:numId="22">
    <w:abstractNumId w:val="3"/>
  </w:num>
  <w:num w:numId="23">
    <w:abstractNumId w:val="19"/>
  </w:num>
  <w:num w:numId="24">
    <w:abstractNumId w:val="0"/>
  </w:num>
  <w:num w:numId="25">
    <w:abstractNumId w:val="23"/>
  </w:num>
  <w:num w:numId="26">
    <w:abstractNumId w:val="31"/>
  </w:num>
  <w:num w:numId="27">
    <w:abstractNumId w:val="12"/>
  </w:num>
  <w:num w:numId="28">
    <w:abstractNumId w:val="32"/>
  </w:num>
  <w:num w:numId="29">
    <w:abstractNumId w:val="1"/>
  </w:num>
  <w:num w:numId="30">
    <w:abstractNumId w:val="27"/>
  </w:num>
  <w:num w:numId="31">
    <w:abstractNumId w:val="34"/>
  </w:num>
  <w:num w:numId="32">
    <w:abstractNumId w:val="24"/>
  </w:num>
  <w:num w:numId="33">
    <w:abstractNumId w:val="38"/>
  </w:num>
  <w:num w:numId="34">
    <w:abstractNumId w:val="6"/>
  </w:num>
  <w:num w:numId="35">
    <w:abstractNumId w:val="29"/>
  </w:num>
  <w:num w:numId="36">
    <w:abstractNumId w:val="30"/>
  </w:num>
  <w:num w:numId="37">
    <w:abstractNumId w:val="25"/>
  </w:num>
  <w:num w:numId="38">
    <w:abstractNumId w:val="4"/>
  </w:num>
  <w:num w:numId="39">
    <w:abstractNumId w:val="21"/>
  </w:num>
  <w:num w:numId="40">
    <w:abstractNumId w:val="16"/>
  </w:num>
  <w:num w:numId="41">
    <w:abstractNumId w:val="18"/>
  </w:num>
  <w:num w:numId="42">
    <w:abstractNumId w:val="8"/>
  </w:num>
  <w:num w:numId="43">
    <w:abstractNumId w:val="33"/>
  </w:num>
  <w:num w:numId="4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48F"/>
    <w:rsid w:val="00007D89"/>
    <w:rsid w:val="000105E6"/>
    <w:rsid w:val="00012FCE"/>
    <w:rsid w:val="00014716"/>
    <w:rsid w:val="00015316"/>
    <w:rsid w:val="0001540E"/>
    <w:rsid w:val="00022E4A"/>
    <w:rsid w:val="00023D78"/>
    <w:rsid w:val="00042B86"/>
    <w:rsid w:val="0004494F"/>
    <w:rsid w:val="000454EB"/>
    <w:rsid w:val="00045EBF"/>
    <w:rsid w:val="00050406"/>
    <w:rsid w:val="000505F6"/>
    <w:rsid w:val="000506D9"/>
    <w:rsid w:val="0005079B"/>
    <w:rsid w:val="00057721"/>
    <w:rsid w:val="00062540"/>
    <w:rsid w:val="00074B95"/>
    <w:rsid w:val="00075B9F"/>
    <w:rsid w:val="00076151"/>
    <w:rsid w:val="00076FC9"/>
    <w:rsid w:val="00085B0B"/>
    <w:rsid w:val="000873E7"/>
    <w:rsid w:val="000A0E6C"/>
    <w:rsid w:val="000A2482"/>
    <w:rsid w:val="000A6394"/>
    <w:rsid w:val="000B166E"/>
    <w:rsid w:val="000B1FC5"/>
    <w:rsid w:val="000B49F5"/>
    <w:rsid w:val="000B7784"/>
    <w:rsid w:val="000B7FED"/>
    <w:rsid w:val="000C038A"/>
    <w:rsid w:val="000C03E4"/>
    <w:rsid w:val="000C0A31"/>
    <w:rsid w:val="000C241B"/>
    <w:rsid w:val="000C2F3F"/>
    <w:rsid w:val="000C6598"/>
    <w:rsid w:val="000C7415"/>
    <w:rsid w:val="000D44B3"/>
    <w:rsid w:val="000D4593"/>
    <w:rsid w:val="000D4B2C"/>
    <w:rsid w:val="000E1B96"/>
    <w:rsid w:val="000E2F3D"/>
    <w:rsid w:val="000E3473"/>
    <w:rsid w:val="000E3931"/>
    <w:rsid w:val="000E6662"/>
    <w:rsid w:val="001031EB"/>
    <w:rsid w:val="00107696"/>
    <w:rsid w:val="00110B45"/>
    <w:rsid w:val="00113E39"/>
    <w:rsid w:val="00114F7F"/>
    <w:rsid w:val="00117BF8"/>
    <w:rsid w:val="001209B9"/>
    <w:rsid w:val="001336F6"/>
    <w:rsid w:val="00133F3B"/>
    <w:rsid w:val="001366BF"/>
    <w:rsid w:val="00140954"/>
    <w:rsid w:val="00142166"/>
    <w:rsid w:val="00145D43"/>
    <w:rsid w:val="001461F1"/>
    <w:rsid w:val="0015040D"/>
    <w:rsid w:val="001516A7"/>
    <w:rsid w:val="00153191"/>
    <w:rsid w:val="00163481"/>
    <w:rsid w:val="00171877"/>
    <w:rsid w:val="00173798"/>
    <w:rsid w:val="00173BE9"/>
    <w:rsid w:val="00174F31"/>
    <w:rsid w:val="00182A57"/>
    <w:rsid w:val="00192C46"/>
    <w:rsid w:val="001957ED"/>
    <w:rsid w:val="001A08B3"/>
    <w:rsid w:val="001A168C"/>
    <w:rsid w:val="001A1C81"/>
    <w:rsid w:val="001A36C2"/>
    <w:rsid w:val="001A7B60"/>
    <w:rsid w:val="001B46C6"/>
    <w:rsid w:val="001B4DAE"/>
    <w:rsid w:val="001B52F0"/>
    <w:rsid w:val="001B5457"/>
    <w:rsid w:val="001B76EA"/>
    <w:rsid w:val="001B7A65"/>
    <w:rsid w:val="001C3B08"/>
    <w:rsid w:val="001D46C8"/>
    <w:rsid w:val="001E41F3"/>
    <w:rsid w:val="001E70B3"/>
    <w:rsid w:val="001E790C"/>
    <w:rsid w:val="001F230F"/>
    <w:rsid w:val="001F5FE1"/>
    <w:rsid w:val="002021C8"/>
    <w:rsid w:val="00212843"/>
    <w:rsid w:val="0021291F"/>
    <w:rsid w:val="0022013D"/>
    <w:rsid w:val="002313D0"/>
    <w:rsid w:val="00235192"/>
    <w:rsid w:val="002409E7"/>
    <w:rsid w:val="002460B5"/>
    <w:rsid w:val="002570CF"/>
    <w:rsid w:val="0026004D"/>
    <w:rsid w:val="002640DD"/>
    <w:rsid w:val="00266EE5"/>
    <w:rsid w:val="00267E81"/>
    <w:rsid w:val="00274529"/>
    <w:rsid w:val="00275D12"/>
    <w:rsid w:val="00277020"/>
    <w:rsid w:val="00281C14"/>
    <w:rsid w:val="002826F7"/>
    <w:rsid w:val="00282716"/>
    <w:rsid w:val="00284FEB"/>
    <w:rsid w:val="002860C4"/>
    <w:rsid w:val="0028792C"/>
    <w:rsid w:val="0029333C"/>
    <w:rsid w:val="00294AD2"/>
    <w:rsid w:val="002A1F34"/>
    <w:rsid w:val="002B069A"/>
    <w:rsid w:val="002B5741"/>
    <w:rsid w:val="002C103D"/>
    <w:rsid w:val="002C11E5"/>
    <w:rsid w:val="002C519A"/>
    <w:rsid w:val="002C5A7A"/>
    <w:rsid w:val="002C5EDC"/>
    <w:rsid w:val="002D20DD"/>
    <w:rsid w:val="002D23B3"/>
    <w:rsid w:val="002D3344"/>
    <w:rsid w:val="002E472E"/>
    <w:rsid w:val="002E62AA"/>
    <w:rsid w:val="002E74CD"/>
    <w:rsid w:val="00302E5D"/>
    <w:rsid w:val="00305409"/>
    <w:rsid w:val="00313A45"/>
    <w:rsid w:val="00320AF8"/>
    <w:rsid w:val="00320F4B"/>
    <w:rsid w:val="003212DA"/>
    <w:rsid w:val="003353AB"/>
    <w:rsid w:val="003364F8"/>
    <w:rsid w:val="003370D8"/>
    <w:rsid w:val="003409DF"/>
    <w:rsid w:val="0034379C"/>
    <w:rsid w:val="00345746"/>
    <w:rsid w:val="00352247"/>
    <w:rsid w:val="003609EF"/>
    <w:rsid w:val="0036231A"/>
    <w:rsid w:val="00365D89"/>
    <w:rsid w:val="00373877"/>
    <w:rsid w:val="00373BE8"/>
    <w:rsid w:val="00374DD4"/>
    <w:rsid w:val="0038527D"/>
    <w:rsid w:val="003908BC"/>
    <w:rsid w:val="00397A37"/>
    <w:rsid w:val="003A1460"/>
    <w:rsid w:val="003A6ACE"/>
    <w:rsid w:val="003A7669"/>
    <w:rsid w:val="003B4F6E"/>
    <w:rsid w:val="003B6822"/>
    <w:rsid w:val="003C4E4F"/>
    <w:rsid w:val="003D27DB"/>
    <w:rsid w:val="003D3824"/>
    <w:rsid w:val="003D4E6C"/>
    <w:rsid w:val="003E00D3"/>
    <w:rsid w:val="003E1A36"/>
    <w:rsid w:val="003E5423"/>
    <w:rsid w:val="003E6E43"/>
    <w:rsid w:val="003F1E18"/>
    <w:rsid w:val="003F53F2"/>
    <w:rsid w:val="00402697"/>
    <w:rsid w:val="0040334F"/>
    <w:rsid w:val="00410371"/>
    <w:rsid w:val="00423AB6"/>
    <w:rsid w:val="004242F1"/>
    <w:rsid w:val="00432C94"/>
    <w:rsid w:val="004360A6"/>
    <w:rsid w:val="00440CE5"/>
    <w:rsid w:val="0044375C"/>
    <w:rsid w:val="00444216"/>
    <w:rsid w:val="00445272"/>
    <w:rsid w:val="004511AB"/>
    <w:rsid w:val="004523EE"/>
    <w:rsid w:val="0045429A"/>
    <w:rsid w:val="00457F71"/>
    <w:rsid w:val="00473E31"/>
    <w:rsid w:val="0047783B"/>
    <w:rsid w:val="00483464"/>
    <w:rsid w:val="00491E2E"/>
    <w:rsid w:val="00493085"/>
    <w:rsid w:val="00495888"/>
    <w:rsid w:val="00495D31"/>
    <w:rsid w:val="004A1C12"/>
    <w:rsid w:val="004B038D"/>
    <w:rsid w:val="004B5DDC"/>
    <w:rsid w:val="004B75B7"/>
    <w:rsid w:val="004C3C4E"/>
    <w:rsid w:val="004C652C"/>
    <w:rsid w:val="004C65CE"/>
    <w:rsid w:val="004D2755"/>
    <w:rsid w:val="004D27C3"/>
    <w:rsid w:val="004D730A"/>
    <w:rsid w:val="004D7D01"/>
    <w:rsid w:val="004E4529"/>
    <w:rsid w:val="004E4F04"/>
    <w:rsid w:val="004F1599"/>
    <w:rsid w:val="004F4020"/>
    <w:rsid w:val="005028D6"/>
    <w:rsid w:val="005030FE"/>
    <w:rsid w:val="005047B0"/>
    <w:rsid w:val="00511316"/>
    <w:rsid w:val="00511420"/>
    <w:rsid w:val="005141D9"/>
    <w:rsid w:val="0051580D"/>
    <w:rsid w:val="005165A2"/>
    <w:rsid w:val="00534BD9"/>
    <w:rsid w:val="005412D5"/>
    <w:rsid w:val="00545788"/>
    <w:rsid w:val="00547111"/>
    <w:rsid w:val="005509A1"/>
    <w:rsid w:val="00552FA5"/>
    <w:rsid w:val="005550BE"/>
    <w:rsid w:val="005600CD"/>
    <w:rsid w:val="00564DEC"/>
    <w:rsid w:val="00566861"/>
    <w:rsid w:val="00570959"/>
    <w:rsid w:val="00573828"/>
    <w:rsid w:val="005742AA"/>
    <w:rsid w:val="00574A7C"/>
    <w:rsid w:val="00574BDF"/>
    <w:rsid w:val="0057587A"/>
    <w:rsid w:val="005776E2"/>
    <w:rsid w:val="005833CD"/>
    <w:rsid w:val="00587FB5"/>
    <w:rsid w:val="00592D74"/>
    <w:rsid w:val="005933D1"/>
    <w:rsid w:val="00594B37"/>
    <w:rsid w:val="00595373"/>
    <w:rsid w:val="00595A1B"/>
    <w:rsid w:val="005972AE"/>
    <w:rsid w:val="005B0E41"/>
    <w:rsid w:val="005B41CF"/>
    <w:rsid w:val="005B51F0"/>
    <w:rsid w:val="005B614F"/>
    <w:rsid w:val="005B7A8E"/>
    <w:rsid w:val="005C46C5"/>
    <w:rsid w:val="005C5FCB"/>
    <w:rsid w:val="005D5B00"/>
    <w:rsid w:val="005D69D2"/>
    <w:rsid w:val="005E12AF"/>
    <w:rsid w:val="005E2C44"/>
    <w:rsid w:val="00600D76"/>
    <w:rsid w:val="00601D23"/>
    <w:rsid w:val="00601DEF"/>
    <w:rsid w:val="006106A4"/>
    <w:rsid w:val="00611656"/>
    <w:rsid w:val="00614A76"/>
    <w:rsid w:val="00616CC3"/>
    <w:rsid w:val="0062069A"/>
    <w:rsid w:val="00621188"/>
    <w:rsid w:val="006257ED"/>
    <w:rsid w:val="00633439"/>
    <w:rsid w:val="00642AB5"/>
    <w:rsid w:val="006479B6"/>
    <w:rsid w:val="00650E71"/>
    <w:rsid w:val="00653DE4"/>
    <w:rsid w:val="006572AB"/>
    <w:rsid w:val="00661417"/>
    <w:rsid w:val="006618EE"/>
    <w:rsid w:val="0066291E"/>
    <w:rsid w:val="00662A05"/>
    <w:rsid w:val="00665C47"/>
    <w:rsid w:val="00670381"/>
    <w:rsid w:val="006725E8"/>
    <w:rsid w:val="006730B1"/>
    <w:rsid w:val="00674E14"/>
    <w:rsid w:val="00674FC3"/>
    <w:rsid w:val="00675FFC"/>
    <w:rsid w:val="00681A2E"/>
    <w:rsid w:val="0068290A"/>
    <w:rsid w:val="006842C0"/>
    <w:rsid w:val="0069002E"/>
    <w:rsid w:val="00692D12"/>
    <w:rsid w:val="00693C41"/>
    <w:rsid w:val="0069476A"/>
    <w:rsid w:val="00695808"/>
    <w:rsid w:val="006959BA"/>
    <w:rsid w:val="00696FDD"/>
    <w:rsid w:val="006A4879"/>
    <w:rsid w:val="006A73AD"/>
    <w:rsid w:val="006B2410"/>
    <w:rsid w:val="006B46FB"/>
    <w:rsid w:val="006B53E8"/>
    <w:rsid w:val="006E21FB"/>
    <w:rsid w:val="006E756E"/>
    <w:rsid w:val="006F0E64"/>
    <w:rsid w:val="006F7A50"/>
    <w:rsid w:val="007014AF"/>
    <w:rsid w:val="00715D0E"/>
    <w:rsid w:val="00715DCF"/>
    <w:rsid w:val="0072197D"/>
    <w:rsid w:val="0073341E"/>
    <w:rsid w:val="00736AE7"/>
    <w:rsid w:val="0074508C"/>
    <w:rsid w:val="007451EC"/>
    <w:rsid w:val="00745C21"/>
    <w:rsid w:val="00755507"/>
    <w:rsid w:val="0076084B"/>
    <w:rsid w:val="00763B0B"/>
    <w:rsid w:val="007657A2"/>
    <w:rsid w:val="007657DB"/>
    <w:rsid w:val="00770D7A"/>
    <w:rsid w:val="007722F0"/>
    <w:rsid w:val="007734C6"/>
    <w:rsid w:val="00774BE2"/>
    <w:rsid w:val="00774C61"/>
    <w:rsid w:val="0078306F"/>
    <w:rsid w:val="00785AFF"/>
    <w:rsid w:val="00791ED7"/>
    <w:rsid w:val="00792342"/>
    <w:rsid w:val="00796FF1"/>
    <w:rsid w:val="007977A8"/>
    <w:rsid w:val="007A5263"/>
    <w:rsid w:val="007A62EA"/>
    <w:rsid w:val="007A6871"/>
    <w:rsid w:val="007A7BA4"/>
    <w:rsid w:val="007B1E12"/>
    <w:rsid w:val="007B40E0"/>
    <w:rsid w:val="007B512A"/>
    <w:rsid w:val="007B6F3A"/>
    <w:rsid w:val="007C2097"/>
    <w:rsid w:val="007C2DFB"/>
    <w:rsid w:val="007C454C"/>
    <w:rsid w:val="007C6A25"/>
    <w:rsid w:val="007D14CB"/>
    <w:rsid w:val="007D30F8"/>
    <w:rsid w:val="007D59D9"/>
    <w:rsid w:val="007D5CF1"/>
    <w:rsid w:val="007D6A07"/>
    <w:rsid w:val="007E0BF4"/>
    <w:rsid w:val="007E198F"/>
    <w:rsid w:val="007F23F8"/>
    <w:rsid w:val="007F4A08"/>
    <w:rsid w:val="007F4BD1"/>
    <w:rsid w:val="007F7259"/>
    <w:rsid w:val="00803F32"/>
    <w:rsid w:val="008040A8"/>
    <w:rsid w:val="00807591"/>
    <w:rsid w:val="00812177"/>
    <w:rsid w:val="00824F3F"/>
    <w:rsid w:val="008279FA"/>
    <w:rsid w:val="00827F35"/>
    <w:rsid w:val="008452C8"/>
    <w:rsid w:val="008476E7"/>
    <w:rsid w:val="0085108B"/>
    <w:rsid w:val="00857312"/>
    <w:rsid w:val="00860265"/>
    <w:rsid w:val="008626E7"/>
    <w:rsid w:val="00870EE7"/>
    <w:rsid w:val="008736E6"/>
    <w:rsid w:val="00877AF2"/>
    <w:rsid w:val="00881C47"/>
    <w:rsid w:val="008863B9"/>
    <w:rsid w:val="00886692"/>
    <w:rsid w:val="0089287F"/>
    <w:rsid w:val="00895872"/>
    <w:rsid w:val="00897AF8"/>
    <w:rsid w:val="00897CA0"/>
    <w:rsid w:val="008A0D7B"/>
    <w:rsid w:val="008A20D0"/>
    <w:rsid w:val="008A45A6"/>
    <w:rsid w:val="008B0222"/>
    <w:rsid w:val="008B560F"/>
    <w:rsid w:val="008B72DD"/>
    <w:rsid w:val="008C189A"/>
    <w:rsid w:val="008C70CD"/>
    <w:rsid w:val="008C723A"/>
    <w:rsid w:val="008D3CCC"/>
    <w:rsid w:val="008D4170"/>
    <w:rsid w:val="008E2056"/>
    <w:rsid w:val="008E4BB4"/>
    <w:rsid w:val="008F3789"/>
    <w:rsid w:val="008F686C"/>
    <w:rsid w:val="0091086A"/>
    <w:rsid w:val="009122F8"/>
    <w:rsid w:val="009148DE"/>
    <w:rsid w:val="009161B0"/>
    <w:rsid w:val="00921F01"/>
    <w:rsid w:val="00923EB0"/>
    <w:rsid w:val="00925AE0"/>
    <w:rsid w:val="00926037"/>
    <w:rsid w:val="009321C4"/>
    <w:rsid w:val="00932232"/>
    <w:rsid w:val="00936E4A"/>
    <w:rsid w:val="00941E30"/>
    <w:rsid w:val="009420C1"/>
    <w:rsid w:val="00942335"/>
    <w:rsid w:val="009423F7"/>
    <w:rsid w:val="00943E17"/>
    <w:rsid w:val="0095247F"/>
    <w:rsid w:val="00952BCF"/>
    <w:rsid w:val="00954EDD"/>
    <w:rsid w:val="0096058D"/>
    <w:rsid w:val="00962443"/>
    <w:rsid w:val="009777D9"/>
    <w:rsid w:val="00981D8B"/>
    <w:rsid w:val="00991A36"/>
    <w:rsid w:val="00991B88"/>
    <w:rsid w:val="00992AD3"/>
    <w:rsid w:val="00992E61"/>
    <w:rsid w:val="00993018"/>
    <w:rsid w:val="00997B26"/>
    <w:rsid w:val="009A0663"/>
    <w:rsid w:val="009A0EB2"/>
    <w:rsid w:val="009A3518"/>
    <w:rsid w:val="009A3C76"/>
    <w:rsid w:val="009A5753"/>
    <w:rsid w:val="009A579D"/>
    <w:rsid w:val="009A5C10"/>
    <w:rsid w:val="009B2934"/>
    <w:rsid w:val="009B4549"/>
    <w:rsid w:val="009B53BA"/>
    <w:rsid w:val="009C13DE"/>
    <w:rsid w:val="009C32B6"/>
    <w:rsid w:val="009C4E5A"/>
    <w:rsid w:val="009D24D1"/>
    <w:rsid w:val="009D444E"/>
    <w:rsid w:val="009E1353"/>
    <w:rsid w:val="009E22B7"/>
    <w:rsid w:val="009E3297"/>
    <w:rsid w:val="009F03A8"/>
    <w:rsid w:val="009F2BA0"/>
    <w:rsid w:val="009F47D6"/>
    <w:rsid w:val="009F69B4"/>
    <w:rsid w:val="009F7294"/>
    <w:rsid w:val="009F734F"/>
    <w:rsid w:val="00A12E54"/>
    <w:rsid w:val="00A13D07"/>
    <w:rsid w:val="00A166F8"/>
    <w:rsid w:val="00A17C7D"/>
    <w:rsid w:val="00A20BFD"/>
    <w:rsid w:val="00A246B6"/>
    <w:rsid w:val="00A26126"/>
    <w:rsid w:val="00A277A1"/>
    <w:rsid w:val="00A30734"/>
    <w:rsid w:val="00A32E80"/>
    <w:rsid w:val="00A42AA4"/>
    <w:rsid w:val="00A43ED2"/>
    <w:rsid w:val="00A43FC6"/>
    <w:rsid w:val="00A47E70"/>
    <w:rsid w:val="00A50CE4"/>
    <w:rsid w:val="00A50CF0"/>
    <w:rsid w:val="00A53091"/>
    <w:rsid w:val="00A547FA"/>
    <w:rsid w:val="00A55B16"/>
    <w:rsid w:val="00A5658B"/>
    <w:rsid w:val="00A56A2A"/>
    <w:rsid w:val="00A634CE"/>
    <w:rsid w:val="00A644C6"/>
    <w:rsid w:val="00A652F8"/>
    <w:rsid w:val="00A70916"/>
    <w:rsid w:val="00A7471C"/>
    <w:rsid w:val="00A7671C"/>
    <w:rsid w:val="00A7737A"/>
    <w:rsid w:val="00A77B8C"/>
    <w:rsid w:val="00A82FF7"/>
    <w:rsid w:val="00A86B64"/>
    <w:rsid w:val="00A94C32"/>
    <w:rsid w:val="00A94FC1"/>
    <w:rsid w:val="00A9670C"/>
    <w:rsid w:val="00AA29FC"/>
    <w:rsid w:val="00AA2CBC"/>
    <w:rsid w:val="00AB03AB"/>
    <w:rsid w:val="00AB3A70"/>
    <w:rsid w:val="00AB4F8F"/>
    <w:rsid w:val="00AB57BC"/>
    <w:rsid w:val="00AC0713"/>
    <w:rsid w:val="00AC29A8"/>
    <w:rsid w:val="00AC518F"/>
    <w:rsid w:val="00AC5820"/>
    <w:rsid w:val="00AC7C9C"/>
    <w:rsid w:val="00AD07A6"/>
    <w:rsid w:val="00AD1CD8"/>
    <w:rsid w:val="00AD53F0"/>
    <w:rsid w:val="00AD647C"/>
    <w:rsid w:val="00AD6E6E"/>
    <w:rsid w:val="00AD6FC5"/>
    <w:rsid w:val="00AD7E9D"/>
    <w:rsid w:val="00AE0CC6"/>
    <w:rsid w:val="00AE39BD"/>
    <w:rsid w:val="00AE3BE7"/>
    <w:rsid w:val="00AE678F"/>
    <w:rsid w:val="00AF7C92"/>
    <w:rsid w:val="00B00533"/>
    <w:rsid w:val="00B0233C"/>
    <w:rsid w:val="00B05D60"/>
    <w:rsid w:val="00B1188C"/>
    <w:rsid w:val="00B137DB"/>
    <w:rsid w:val="00B16609"/>
    <w:rsid w:val="00B23859"/>
    <w:rsid w:val="00B258BB"/>
    <w:rsid w:val="00B267EF"/>
    <w:rsid w:val="00B309AB"/>
    <w:rsid w:val="00B34822"/>
    <w:rsid w:val="00B4590C"/>
    <w:rsid w:val="00B4768A"/>
    <w:rsid w:val="00B50C8D"/>
    <w:rsid w:val="00B546B3"/>
    <w:rsid w:val="00B629F0"/>
    <w:rsid w:val="00B67B97"/>
    <w:rsid w:val="00B71D89"/>
    <w:rsid w:val="00B75659"/>
    <w:rsid w:val="00B75D8F"/>
    <w:rsid w:val="00B84BC9"/>
    <w:rsid w:val="00B86113"/>
    <w:rsid w:val="00B90848"/>
    <w:rsid w:val="00B94614"/>
    <w:rsid w:val="00B94740"/>
    <w:rsid w:val="00B9605F"/>
    <w:rsid w:val="00B968C8"/>
    <w:rsid w:val="00B976D4"/>
    <w:rsid w:val="00BA177E"/>
    <w:rsid w:val="00BA24F2"/>
    <w:rsid w:val="00BA3EC5"/>
    <w:rsid w:val="00BA51D9"/>
    <w:rsid w:val="00BA5A65"/>
    <w:rsid w:val="00BB066C"/>
    <w:rsid w:val="00BB5DFC"/>
    <w:rsid w:val="00BC0118"/>
    <w:rsid w:val="00BC25DD"/>
    <w:rsid w:val="00BC41FF"/>
    <w:rsid w:val="00BD279D"/>
    <w:rsid w:val="00BD3ACD"/>
    <w:rsid w:val="00BD6BB8"/>
    <w:rsid w:val="00BE3327"/>
    <w:rsid w:val="00BE4A9F"/>
    <w:rsid w:val="00BE6C85"/>
    <w:rsid w:val="00BE718A"/>
    <w:rsid w:val="00BF081D"/>
    <w:rsid w:val="00BF0B45"/>
    <w:rsid w:val="00BF3FD4"/>
    <w:rsid w:val="00C00466"/>
    <w:rsid w:val="00C02433"/>
    <w:rsid w:val="00C04F56"/>
    <w:rsid w:val="00C13872"/>
    <w:rsid w:val="00C17EED"/>
    <w:rsid w:val="00C20ED2"/>
    <w:rsid w:val="00C21390"/>
    <w:rsid w:val="00C247C8"/>
    <w:rsid w:val="00C26D1E"/>
    <w:rsid w:val="00C318F4"/>
    <w:rsid w:val="00C370A3"/>
    <w:rsid w:val="00C42DE6"/>
    <w:rsid w:val="00C4475B"/>
    <w:rsid w:val="00C54405"/>
    <w:rsid w:val="00C56E5E"/>
    <w:rsid w:val="00C57971"/>
    <w:rsid w:val="00C60BD0"/>
    <w:rsid w:val="00C6232D"/>
    <w:rsid w:val="00C63B6B"/>
    <w:rsid w:val="00C64EC7"/>
    <w:rsid w:val="00C6611A"/>
    <w:rsid w:val="00C66BA2"/>
    <w:rsid w:val="00C7137E"/>
    <w:rsid w:val="00C76115"/>
    <w:rsid w:val="00C7746B"/>
    <w:rsid w:val="00C777AD"/>
    <w:rsid w:val="00C77DD8"/>
    <w:rsid w:val="00C809BD"/>
    <w:rsid w:val="00C822B3"/>
    <w:rsid w:val="00C85B0D"/>
    <w:rsid w:val="00C863E3"/>
    <w:rsid w:val="00C870F6"/>
    <w:rsid w:val="00C87494"/>
    <w:rsid w:val="00C94774"/>
    <w:rsid w:val="00C95985"/>
    <w:rsid w:val="00CA4016"/>
    <w:rsid w:val="00CA4F8E"/>
    <w:rsid w:val="00CB2AA9"/>
    <w:rsid w:val="00CB7009"/>
    <w:rsid w:val="00CB71F7"/>
    <w:rsid w:val="00CC2AD8"/>
    <w:rsid w:val="00CC5026"/>
    <w:rsid w:val="00CC6106"/>
    <w:rsid w:val="00CC68D0"/>
    <w:rsid w:val="00CD14E2"/>
    <w:rsid w:val="00CD3022"/>
    <w:rsid w:val="00CD31EE"/>
    <w:rsid w:val="00CD357D"/>
    <w:rsid w:val="00CD5FA7"/>
    <w:rsid w:val="00CE0F7F"/>
    <w:rsid w:val="00CE4FAC"/>
    <w:rsid w:val="00CF4DE2"/>
    <w:rsid w:val="00CF563E"/>
    <w:rsid w:val="00CF6BA7"/>
    <w:rsid w:val="00D00599"/>
    <w:rsid w:val="00D03F9A"/>
    <w:rsid w:val="00D04C46"/>
    <w:rsid w:val="00D06D51"/>
    <w:rsid w:val="00D203E7"/>
    <w:rsid w:val="00D20AE9"/>
    <w:rsid w:val="00D20DE0"/>
    <w:rsid w:val="00D24991"/>
    <w:rsid w:val="00D32FB6"/>
    <w:rsid w:val="00D348C6"/>
    <w:rsid w:val="00D3549C"/>
    <w:rsid w:val="00D40E15"/>
    <w:rsid w:val="00D416EC"/>
    <w:rsid w:val="00D44572"/>
    <w:rsid w:val="00D46A73"/>
    <w:rsid w:val="00D50255"/>
    <w:rsid w:val="00D506CB"/>
    <w:rsid w:val="00D518D7"/>
    <w:rsid w:val="00D52B60"/>
    <w:rsid w:val="00D6042A"/>
    <w:rsid w:val="00D63737"/>
    <w:rsid w:val="00D66520"/>
    <w:rsid w:val="00D75DCF"/>
    <w:rsid w:val="00D84AE9"/>
    <w:rsid w:val="00D86314"/>
    <w:rsid w:val="00DB224E"/>
    <w:rsid w:val="00DB7D2F"/>
    <w:rsid w:val="00DC37F7"/>
    <w:rsid w:val="00DC3A27"/>
    <w:rsid w:val="00DD094C"/>
    <w:rsid w:val="00DD13D3"/>
    <w:rsid w:val="00DE1CC8"/>
    <w:rsid w:val="00DE34CF"/>
    <w:rsid w:val="00DE673C"/>
    <w:rsid w:val="00DE7B22"/>
    <w:rsid w:val="00DF3D68"/>
    <w:rsid w:val="00DF6ED7"/>
    <w:rsid w:val="00E001C7"/>
    <w:rsid w:val="00E020D6"/>
    <w:rsid w:val="00E06529"/>
    <w:rsid w:val="00E119B3"/>
    <w:rsid w:val="00E13F3D"/>
    <w:rsid w:val="00E152A3"/>
    <w:rsid w:val="00E210A7"/>
    <w:rsid w:val="00E218F1"/>
    <w:rsid w:val="00E2269B"/>
    <w:rsid w:val="00E22BED"/>
    <w:rsid w:val="00E322E7"/>
    <w:rsid w:val="00E34898"/>
    <w:rsid w:val="00E3705C"/>
    <w:rsid w:val="00E37C01"/>
    <w:rsid w:val="00E41853"/>
    <w:rsid w:val="00E52A8D"/>
    <w:rsid w:val="00E537BE"/>
    <w:rsid w:val="00E559F3"/>
    <w:rsid w:val="00E637C8"/>
    <w:rsid w:val="00E704C5"/>
    <w:rsid w:val="00E70962"/>
    <w:rsid w:val="00E73E35"/>
    <w:rsid w:val="00E75219"/>
    <w:rsid w:val="00E770EE"/>
    <w:rsid w:val="00E83FEF"/>
    <w:rsid w:val="00E8663C"/>
    <w:rsid w:val="00E973AE"/>
    <w:rsid w:val="00EA19A4"/>
    <w:rsid w:val="00EA27A7"/>
    <w:rsid w:val="00EA3711"/>
    <w:rsid w:val="00EA77D3"/>
    <w:rsid w:val="00EA7DCA"/>
    <w:rsid w:val="00EB09B7"/>
    <w:rsid w:val="00EB23E9"/>
    <w:rsid w:val="00EB2949"/>
    <w:rsid w:val="00EB605B"/>
    <w:rsid w:val="00EC17E0"/>
    <w:rsid w:val="00ED4892"/>
    <w:rsid w:val="00EE7D7C"/>
    <w:rsid w:val="00EF616C"/>
    <w:rsid w:val="00F00FEC"/>
    <w:rsid w:val="00F05949"/>
    <w:rsid w:val="00F05E02"/>
    <w:rsid w:val="00F121B2"/>
    <w:rsid w:val="00F158B0"/>
    <w:rsid w:val="00F20210"/>
    <w:rsid w:val="00F21F8C"/>
    <w:rsid w:val="00F25D98"/>
    <w:rsid w:val="00F2700A"/>
    <w:rsid w:val="00F300FB"/>
    <w:rsid w:val="00F33300"/>
    <w:rsid w:val="00F33E10"/>
    <w:rsid w:val="00F37F57"/>
    <w:rsid w:val="00F41989"/>
    <w:rsid w:val="00F45E7C"/>
    <w:rsid w:val="00F46A68"/>
    <w:rsid w:val="00F5042E"/>
    <w:rsid w:val="00F521DE"/>
    <w:rsid w:val="00F53941"/>
    <w:rsid w:val="00F62238"/>
    <w:rsid w:val="00F6316F"/>
    <w:rsid w:val="00F652AB"/>
    <w:rsid w:val="00F65C16"/>
    <w:rsid w:val="00F6639D"/>
    <w:rsid w:val="00F67EED"/>
    <w:rsid w:val="00F73303"/>
    <w:rsid w:val="00F75D26"/>
    <w:rsid w:val="00F766AD"/>
    <w:rsid w:val="00F832B2"/>
    <w:rsid w:val="00F85509"/>
    <w:rsid w:val="00F911B5"/>
    <w:rsid w:val="00F94714"/>
    <w:rsid w:val="00F96B9B"/>
    <w:rsid w:val="00F97777"/>
    <w:rsid w:val="00FA3C56"/>
    <w:rsid w:val="00FB0165"/>
    <w:rsid w:val="00FB1288"/>
    <w:rsid w:val="00FB35A6"/>
    <w:rsid w:val="00FB6386"/>
    <w:rsid w:val="00FC2058"/>
    <w:rsid w:val="00FC54AD"/>
    <w:rsid w:val="00FC64D3"/>
    <w:rsid w:val="00FC6649"/>
    <w:rsid w:val="00FC66A7"/>
    <w:rsid w:val="00FC7EE6"/>
    <w:rsid w:val="00FD020A"/>
    <w:rsid w:val="00FD273C"/>
    <w:rsid w:val="00FD3CB2"/>
    <w:rsid w:val="00FE23F2"/>
    <w:rsid w:val="00FE7CC3"/>
    <w:rsid w:val="00FF0D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14216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uvudrubrik,app heading 1,l1,h1,h11,h12,h13,h14,h15,h16,NMP Heading 1,heading 1,h17,h111,h121,h131,h141,h151,h161,h18,h112,h122,h132,h142,h152,h162,h19,h113,h123,h133,h143,h153,h163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0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4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af1">
    <w:name w:val="Emphasis"/>
    <w:qFormat/>
    <w:rsid w:val="00007D89"/>
    <w:rPr>
      <w:i/>
      <w:iCs/>
    </w:rPr>
  </w:style>
  <w:style w:type="paragraph" w:styleId="af2">
    <w:name w:val="Title"/>
    <w:basedOn w:val="a"/>
    <w:next w:val="a"/>
    <w:link w:val="af3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3">
    <w:name w:val="标题 字符"/>
    <w:basedOn w:val="a0"/>
    <w:link w:val="af2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af4">
    <w:name w:val="List Paragraph"/>
    <w:basedOn w:val="a"/>
    <w:uiPriority w:val="99"/>
    <w:qFormat/>
    <w:rsid w:val="00662A05"/>
    <w:pPr>
      <w:ind w:left="720"/>
      <w:contextualSpacing/>
    </w:pPr>
  </w:style>
  <w:style w:type="character" w:customStyle="1" w:styleId="20">
    <w:name w:val="标题 2 字符"/>
    <w:aliases w:val="Head2A 字符,2 字符,H2 字符,h2 字符"/>
    <w:basedOn w:val="a0"/>
    <w:link w:val="2"/>
    <w:qFormat/>
    <w:rsid w:val="00601DEF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rsid w:val="00601DEF"/>
    <w:rPr>
      <w:rFonts w:ascii="Times New Roman" w:hAnsi="Times New Roman"/>
      <w:lang w:val="en-GB" w:eastAsia="en-US"/>
    </w:rPr>
  </w:style>
  <w:style w:type="character" w:customStyle="1" w:styleId="10">
    <w:name w:val="标题 1 字符"/>
    <w:aliases w:val="H1 字符,Huvudrubrik 字符,app heading 1 字符,l1 字符,h1 字符,h11 字符,h12 字符,h13 字符,h14 字符,h15 字符,h16 字符,NMP Heading 1 字符,heading 1 字符,h17 字符,h111 字符,h121 字符,h131 字符,h141 字符,h151 字符,h161 字符,h18 字符,h112 字符,h122 字符,h132 字符,h142 字符,h152 字符,h162 字符,h19 字符"/>
    <w:basedOn w:val="a0"/>
    <w:link w:val="1"/>
    <w:rsid w:val="008B560F"/>
    <w:rPr>
      <w:rFonts w:ascii="Arial" w:hAnsi="Arial"/>
      <w:sz w:val="36"/>
      <w:lang w:val="en-GB" w:eastAsia="en-US"/>
    </w:rPr>
  </w:style>
  <w:style w:type="paragraph" w:customStyle="1" w:styleId="tac0">
    <w:name w:val="tac"/>
    <w:basedOn w:val="a"/>
    <w:rsid w:val="00877AF2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paragraph" w:customStyle="1" w:styleId="tal0">
    <w:name w:val="tal"/>
    <w:basedOn w:val="a"/>
    <w:rsid w:val="00877AF2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character" w:customStyle="1" w:styleId="ui-provider">
    <w:name w:val="ui-provider"/>
    <w:basedOn w:val="a0"/>
    <w:rsid w:val="000C2F3F"/>
  </w:style>
  <w:style w:type="paragraph" w:styleId="af5">
    <w:name w:val="Normal (Web)"/>
    <w:basedOn w:val="a"/>
    <w:uiPriority w:val="99"/>
    <w:semiHidden/>
    <w:unhideWhenUsed/>
    <w:rsid w:val="002C5A7A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character" w:styleId="af6">
    <w:name w:val="Strong"/>
    <w:basedOn w:val="a0"/>
    <w:uiPriority w:val="22"/>
    <w:qFormat/>
    <w:rsid w:val="00803F3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663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02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36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5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459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537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737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058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967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796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64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43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628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5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003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42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290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2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4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080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934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51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9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8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5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7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A5B4D1-886C-4DA1-9970-7AB459389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7</Pages>
  <Words>2315</Words>
  <Characters>13200</Characters>
  <Application>Microsoft Office Word</Application>
  <DocSecurity>0</DocSecurity>
  <Lines>110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15485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Liuyang (I&amp;V Dept of Balong Solution )</cp:lastModifiedBy>
  <cp:revision>2</cp:revision>
  <cp:lastPrinted>1900-01-01T08:00:00Z</cp:lastPrinted>
  <dcterms:created xsi:type="dcterms:W3CDTF">2024-06-06T12:47:00Z</dcterms:created>
  <dcterms:modified xsi:type="dcterms:W3CDTF">2024-06-06T12:47:00Z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